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69D9" w14:textId="5979AAC3" w:rsidR="009030AC" w:rsidRPr="007533A3" w:rsidRDefault="009030AC" w:rsidP="00EC732E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5B380D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5B380D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5B380D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27E08D0A" w14:textId="77777777" w:rsidR="009030AC" w:rsidRPr="008B25D3" w:rsidRDefault="009030AC" w:rsidP="008B25D3">
      <w:pPr>
        <w:rPr>
          <w:cs/>
        </w:rPr>
      </w:pPr>
    </w:p>
    <w:p w14:paraId="59BF6B77" w14:textId="77777777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12807A80" w14:textId="42C477F2" w:rsidR="0084332D" w:rsidRPr="005B380D" w:rsidRDefault="006B7D51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B7D51">
        <w:rPr>
          <w:rFonts w:asciiTheme="majorBidi" w:hAnsiTheme="majorBidi" w:cstheme="majorBidi"/>
          <w:sz w:val="28"/>
          <w:szCs w:val="28"/>
          <w:cs/>
          <w:lang w:bidi="th-TH"/>
        </w:rPr>
        <w:t>การซื้อบริษัทย่อย</w:t>
      </w:r>
    </w:p>
    <w:p w14:paraId="55A3C43D" w14:textId="25C0C104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EB99024" w14:textId="3DE09528" w:rsidR="00E438F8" w:rsidRPr="005B380D" w:rsidRDefault="00E438F8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5454E7D0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84DEB9B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054795E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03C0DFBF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195458A3" w14:textId="587F9A30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24B18A0" w14:textId="00D11A07" w:rsidR="00E438F8" w:rsidRPr="00E438F8" w:rsidRDefault="00E438F8" w:rsidP="00E438F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เงินปันผล</w:t>
      </w:r>
    </w:p>
    <w:p w14:paraId="5316286B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41973C8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F7B6A24" w14:textId="71A39806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2C0C13BE" w14:textId="2D3AEEB0" w:rsidR="00880FF2" w:rsidRPr="005B380D" w:rsidRDefault="00880FF2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880FF2">
        <w:rPr>
          <w:rFonts w:asciiTheme="majorBidi" w:hAnsi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11E69B1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5B380D">
        <w:rPr>
          <w:rFonts w:asciiTheme="majorBidi" w:hAnsiTheme="majorBidi" w:cstheme="majorBidi"/>
          <w:spacing w:val="-4"/>
          <w:sz w:val="28"/>
          <w:szCs w:val="28"/>
          <w:highlight w:val="lightGray"/>
          <w:cs/>
          <w:lang w:bidi="th-TH"/>
        </w:rPr>
        <w:br w:type="page"/>
      </w:r>
    </w:p>
    <w:p w14:paraId="26C972EF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194B072E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963A2C9" w14:textId="13D18BA6" w:rsidR="007533A3" w:rsidRPr="00621357" w:rsidRDefault="007533A3" w:rsidP="00753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21357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621357">
        <w:rPr>
          <w:rFonts w:asciiTheme="majorBidi" w:hAnsiTheme="majorBidi" w:cstheme="majorBidi"/>
          <w:sz w:val="28"/>
          <w:szCs w:val="28"/>
        </w:rPr>
        <w:t xml:space="preserve"> 15</w:t>
      </w:r>
      <w:r w:rsidRPr="00621357">
        <w:rPr>
          <w:rFonts w:asciiTheme="majorBidi" w:hAnsiTheme="majorBidi" w:cstheme="majorBidi"/>
          <w:sz w:val="28"/>
          <w:szCs w:val="28"/>
        </w:rPr>
        <w:t xml:space="preserve"> </w:t>
      </w:r>
      <w:r w:rsidRPr="00621357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Pr="00621357">
        <w:rPr>
          <w:rFonts w:asciiTheme="majorBidi" w:hAnsiTheme="majorBidi" w:cstheme="majorBidi"/>
          <w:sz w:val="28"/>
          <w:szCs w:val="28"/>
        </w:rPr>
        <w:t>2565</w:t>
      </w:r>
    </w:p>
    <w:p w14:paraId="535CD408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276EE89" w14:textId="77777777" w:rsidR="009030AC" w:rsidRPr="005B380D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78705290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81C5FA4" w14:textId="1102A7F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5B380D">
        <w:rPr>
          <w:rFonts w:asciiTheme="majorBidi" w:hAnsiTheme="majorBidi" w:cstheme="majorBidi"/>
          <w:sz w:val="28"/>
          <w:szCs w:val="28"/>
        </w:rPr>
        <w:t xml:space="preserve"> 34</w:t>
      </w:r>
      <w:r w:rsidR="00AB0C67"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>เรื่อง</w:t>
      </w: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5B380D">
        <w:rPr>
          <w:rFonts w:asciiTheme="majorBidi" w:hAnsiTheme="majorBidi" w:cstheme="majorBidi"/>
          <w:i/>
          <w:iCs/>
          <w:sz w:val="28"/>
          <w:szCs w:val="28"/>
        </w:rPr>
        <w:br/>
      </w: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1652" w:rsidRPr="005B380D">
        <w:rPr>
          <w:rFonts w:asciiTheme="majorBidi" w:hAnsiTheme="majorBidi" w:cstheme="majorBidi"/>
          <w:sz w:val="28"/>
          <w:szCs w:val="28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B380D">
        <w:rPr>
          <w:rFonts w:asciiTheme="majorBidi" w:hAnsiTheme="majorBidi" w:cstheme="majorBidi"/>
          <w:sz w:val="28"/>
          <w:szCs w:val="28"/>
        </w:rPr>
        <w:br/>
      </w:r>
      <w:r w:rsidR="002B2149">
        <w:rPr>
          <w:rFonts w:asciiTheme="majorBidi" w:hAnsiTheme="majorBidi" w:cstheme="majorBidi"/>
          <w:sz w:val="28"/>
          <w:szCs w:val="28"/>
        </w:rPr>
        <w:t>31</w:t>
      </w:r>
      <w:r w:rsidR="00C339B9">
        <w:rPr>
          <w:rFonts w:asciiTheme="majorBidi" w:hAnsiTheme="majorBidi" w:cstheme="majorBidi"/>
          <w:sz w:val="28"/>
          <w:szCs w:val="28"/>
        </w:rPr>
        <w:t xml:space="preserve"> </w:t>
      </w:r>
      <w:r w:rsidR="00D01652" w:rsidRPr="005B38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0BD7" w:rsidRPr="005B380D">
        <w:rPr>
          <w:rFonts w:asciiTheme="majorBidi" w:hAnsiTheme="majorBidi" w:cstheme="majorBidi"/>
          <w:sz w:val="28"/>
          <w:szCs w:val="28"/>
        </w:rPr>
        <w:t>256</w:t>
      </w:r>
      <w:r w:rsidR="006E656E" w:rsidRPr="005B380D">
        <w:rPr>
          <w:rFonts w:asciiTheme="majorBidi" w:hAnsiTheme="majorBidi" w:cstheme="majorBidi"/>
          <w:sz w:val="28"/>
          <w:szCs w:val="28"/>
        </w:rPr>
        <w:t>4</w:t>
      </w:r>
    </w:p>
    <w:p w14:paraId="4D63BB00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38D8557" w14:textId="319525C1" w:rsidR="00D01652" w:rsidRPr="005B380D" w:rsidRDefault="00D01652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0BD7" w:rsidRPr="005B380D">
        <w:rPr>
          <w:rFonts w:asciiTheme="majorBidi" w:hAnsiTheme="majorBidi" w:cstheme="majorBidi"/>
          <w:sz w:val="28"/>
          <w:szCs w:val="28"/>
        </w:rPr>
        <w:t>31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C0BD7" w:rsidRPr="005B380D">
        <w:rPr>
          <w:rFonts w:asciiTheme="majorBidi" w:hAnsiTheme="majorBidi" w:cstheme="majorBidi"/>
          <w:sz w:val="28"/>
          <w:szCs w:val="28"/>
        </w:rPr>
        <w:t>256</w:t>
      </w:r>
      <w:r w:rsidR="006E656E" w:rsidRPr="005B380D">
        <w:rPr>
          <w:rFonts w:asciiTheme="majorBidi" w:hAnsiTheme="majorBidi" w:cstheme="majorBidi"/>
          <w:sz w:val="28"/>
          <w:szCs w:val="28"/>
        </w:rPr>
        <w:t>4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28A20BB" w14:textId="610128B7" w:rsidR="009030AC" w:rsidRPr="00E438F8" w:rsidRDefault="009030AC" w:rsidP="009030AC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FF"/>
          <w:sz w:val="20"/>
          <w:szCs w:val="20"/>
          <w:cs/>
        </w:rPr>
      </w:pPr>
    </w:p>
    <w:p w14:paraId="3F492B71" w14:textId="4DA6525D" w:rsidR="00A90A05" w:rsidRDefault="00A90A05" w:rsidP="006E656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/>
          <w:sz w:val="28"/>
          <w:szCs w:val="28"/>
          <w:u w:val="none"/>
          <w:lang w:val="th-TH"/>
        </w:rPr>
      </w:pPr>
      <w:r w:rsidRPr="00A90A05">
        <w:rPr>
          <w:rFonts w:asciiTheme="majorBidi" w:hAnsiTheme="majorBidi"/>
          <w:sz w:val="28"/>
          <w:szCs w:val="28"/>
          <w:u w:val="none"/>
          <w:cs/>
          <w:lang w:val="th-TH"/>
        </w:rPr>
        <w:t>การซื้อบริษัทย่อย</w:t>
      </w:r>
    </w:p>
    <w:p w14:paraId="5D073C1B" w14:textId="77777777" w:rsidR="00A90A05" w:rsidRPr="00364861" w:rsidRDefault="00A90A05" w:rsidP="00A90A05">
      <w:pPr>
        <w:rPr>
          <w:sz w:val="20"/>
          <w:szCs w:val="20"/>
        </w:rPr>
      </w:pPr>
    </w:p>
    <w:p w14:paraId="6FB280CC" w14:textId="050513A5" w:rsidR="00482AE4" w:rsidRDefault="00482AE4" w:rsidP="0048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sz w:val="28"/>
          <w:szCs w:val="28"/>
        </w:rPr>
      </w:pPr>
      <w:r>
        <w:rPr>
          <w:i/>
          <w:iCs/>
          <w:sz w:val="28"/>
          <w:szCs w:val="28"/>
          <w:cs/>
        </w:rPr>
        <w:tab/>
      </w:r>
      <w:r w:rsidRPr="00811F58">
        <w:rPr>
          <w:i/>
          <w:iCs/>
          <w:sz w:val="28"/>
          <w:szCs w:val="28"/>
          <w:cs/>
        </w:rPr>
        <w:t>การซื้อ</w:t>
      </w:r>
      <w:r w:rsidRPr="005F1C40">
        <w:rPr>
          <w:i/>
          <w:iCs/>
          <w:sz w:val="28"/>
          <w:szCs w:val="28"/>
          <w:cs/>
        </w:rPr>
        <w:t xml:space="preserve">บริษัท </w:t>
      </w:r>
      <w:r w:rsidR="00B841E5" w:rsidRPr="005F1C40">
        <w:rPr>
          <w:rFonts w:hint="cs"/>
          <w:i/>
          <w:iCs/>
          <w:sz w:val="28"/>
          <w:szCs w:val="28"/>
          <w:cs/>
        </w:rPr>
        <w:t xml:space="preserve">เอ็มพี ซินเนอร์จี </w:t>
      </w:r>
      <w:r w:rsidRPr="005F1C40">
        <w:rPr>
          <w:i/>
          <w:iCs/>
          <w:sz w:val="28"/>
          <w:szCs w:val="28"/>
          <w:cs/>
        </w:rPr>
        <w:t>จำกัด</w:t>
      </w:r>
    </w:p>
    <w:p w14:paraId="7A42C2FE" w14:textId="77777777" w:rsidR="0076594B" w:rsidRPr="008B55D1" w:rsidRDefault="0076594B" w:rsidP="0048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sz w:val="20"/>
          <w:szCs w:val="20"/>
          <w:cs/>
        </w:rPr>
      </w:pPr>
    </w:p>
    <w:p w14:paraId="2E0411A4" w14:textId="07BF99B9" w:rsidR="00482AE4" w:rsidRPr="00891863" w:rsidRDefault="000B1391" w:rsidP="00482AE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038CE">
        <w:rPr>
          <w:rFonts w:ascii="Angsana New" w:hAnsi="Angsana New"/>
          <w:sz w:val="28"/>
          <w:szCs w:val="28"/>
          <w:cs/>
        </w:rPr>
        <w:t>เมื่อ</w:t>
      </w:r>
      <w:r w:rsidRPr="00390D6D">
        <w:rPr>
          <w:rFonts w:ascii="Angsana New" w:hAnsi="Angsana New"/>
          <w:sz w:val="28"/>
          <w:szCs w:val="28"/>
          <w:cs/>
        </w:rPr>
        <w:t xml:space="preserve">วันที่ </w:t>
      </w:r>
      <w:r w:rsidRPr="00A87B61">
        <w:rPr>
          <w:rFonts w:ascii="Angsana New" w:hAnsi="Angsana New"/>
          <w:sz w:val="28"/>
          <w:szCs w:val="28"/>
        </w:rPr>
        <w:t xml:space="preserve">2 </w:t>
      </w:r>
      <w:r w:rsidRPr="00A87B61">
        <w:rPr>
          <w:rFonts w:ascii="Angsana New" w:hAnsi="Angsana New" w:hint="cs"/>
          <w:sz w:val="28"/>
          <w:szCs w:val="28"/>
          <w:cs/>
        </w:rPr>
        <w:t>มิถุนายน</w:t>
      </w:r>
      <w:r w:rsidRPr="00A87B61">
        <w:rPr>
          <w:rFonts w:ascii="Angsana New" w:hAnsi="Angsana New"/>
          <w:sz w:val="28"/>
          <w:szCs w:val="28"/>
        </w:rPr>
        <w:t xml:space="preserve"> 2565 </w:t>
      </w:r>
      <w:r w:rsidRPr="00A87B61">
        <w:rPr>
          <w:rFonts w:ascii="Angsana New" w:hAnsi="Angsana New"/>
          <w:sz w:val="28"/>
          <w:szCs w:val="28"/>
          <w:cs/>
        </w:rPr>
        <w:t>กลุ่มบริษัท</w:t>
      </w:r>
      <w:r w:rsidRPr="00A87B61">
        <w:rPr>
          <w:sz w:val="28"/>
          <w:szCs w:val="28"/>
          <w:cs/>
        </w:rPr>
        <w:t>ได้มาซึ่งอำนาจ</w:t>
      </w:r>
      <w:r w:rsidRPr="00A87B61">
        <w:rPr>
          <w:rFonts w:ascii="Angsana New" w:hAnsi="Angsana New"/>
          <w:sz w:val="28"/>
          <w:szCs w:val="28"/>
          <w:cs/>
        </w:rPr>
        <w:t xml:space="preserve">ควบคุมในบริษัท </w:t>
      </w:r>
      <w:r w:rsidRPr="00A87B61">
        <w:rPr>
          <w:rFonts w:hint="cs"/>
          <w:sz w:val="28"/>
          <w:szCs w:val="28"/>
          <w:cs/>
        </w:rPr>
        <w:t>เอ็มพี ซินเนอร์จี</w:t>
      </w:r>
      <w:r w:rsidRPr="00A87B61">
        <w:rPr>
          <w:rFonts w:ascii="Angsana New" w:hAnsi="Angsana New"/>
          <w:sz w:val="28"/>
          <w:szCs w:val="28"/>
        </w:rPr>
        <w:t xml:space="preserve"> </w:t>
      </w:r>
      <w:r w:rsidRPr="00A87B61">
        <w:rPr>
          <w:rFonts w:ascii="Angsana New" w:hAnsi="Angsana New"/>
          <w:sz w:val="28"/>
          <w:szCs w:val="28"/>
          <w:cs/>
        </w:rPr>
        <w:t>จำกัด</w:t>
      </w:r>
      <w:r w:rsidRPr="00A87B61">
        <w:rPr>
          <w:rFonts w:ascii="Angsana New" w:hAnsi="Angsana New"/>
          <w:sz w:val="28"/>
          <w:szCs w:val="28"/>
        </w:rPr>
        <w:t xml:space="preserve"> </w:t>
      </w:r>
      <w:r w:rsidRPr="00A87B61">
        <w:rPr>
          <w:sz w:val="28"/>
          <w:szCs w:val="28"/>
          <w:cs/>
        </w:rPr>
        <w:t>ซึ่งเป็น</w:t>
      </w:r>
      <w:r w:rsidRPr="00A87B61">
        <w:rPr>
          <w:rFonts w:ascii="Angsana New" w:hAnsi="Angsana New"/>
          <w:sz w:val="28"/>
          <w:szCs w:val="28"/>
          <w:cs/>
        </w:rPr>
        <w:t>ผู้ผลิตและจำหน่าย</w:t>
      </w:r>
      <w:r w:rsidRPr="00A87B61">
        <w:rPr>
          <w:rFonts w:ascii="Angsana New" w:hAnsi="Angsana New" w:hint="cs"/>
          <w:sz w:val="28"/>
          <w:szCs w:val="28"/>
          <w:cs/>
        </w:rPr>
        <w:t>เฟอร์นิเจอร์เพื่อสุขภาพ</w:t>
      </w:r>
      <w:r w:rsidRPr="00A87B61">
        <w:rPr>
          <w:rFonts w:ascii="Angsana New" w:hAnsi="Angsana New"/>
          <w:sz w:val="28"/>
          <w:szCs w:val="28"/>
          <w:cs/>
        </w:rPr>
        <w:t xml:space="preserve"> โดยการซื้อหุ้นทุนและสิทธิออกเสียงในบริษัทร้อยละ </w:t>
      </w:r>
      <w:r w:rsidRPr="00A87B61">
        <w:rPr>
          <w:rFonts w:ascii="Angsana New" w:hAnsi="Angsana New"/>
          <w:sz w:val="28"/>
          <w:szCs w:val="28"/>
        </w:rPr>
        <w:t>59.99</w:t>
      </w:r>
      <w:r w:rsidRPr="00A87B6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87B61">
        <w:rPr>
          <w:rFonts w:asciiTheme="majorBidi" w:hAnsiTheme="majorBidi" w:cstheme="majorBidi"/>
          <w:sz w:val="28"/>
          <w:szCs w:val="28"/>
          <w:cs/>
        </w:rPr>
        <w:t>สิ่งตอบแทนที่จ่าย</w:t>
      </w:r>
      <w:r w:rsidR="00CA6870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A87B61">
        <w:rPr>
          <w:rFonts w:asciiTheme="majorBidi" w:hAnsiTheme="majorBidi" w:cstheme="majorBidi"/>
          <w:sz w:val="28"/>
          <w:szCs w:val="28"/>
          <w:cs/>
        </w:rPr>
        <w:t xml:space="preserve">เงินสดจำนวน </w:t>
      </w:r>
      <w:r w:rsidRPr="00A87B61">
        <w:rPr>
          <w:rFonts w:ascii="Angsana New" w:hAnsi="Angsana New"/>
          <w:sz w:val="28"/>
          <w:szCs w:val="28"/>
        </w:rPr>
        <w:t>219</w:t>
      </w:r>
      <w:r w:rsidRPr="00A87B61">
        <w:rPr>
          <w:rFonts w:asciiTheme="majorBidi" w:hAnsiTheme="majorBidi" w:cstheme="majorBidi"/>
          <w:sz w:val="28"/>
          <w:szCs w:val="28"/>
        </w:rPr>
        <w:t xml:space="preserve"> </w:t>
      </w:r>
      <w:r w:rsidRPr="00A87B61">
        <w:rPr>
          <w:rFonts w:asciiTheme="majorBidi" w:hAnsiTheme="majorBidi" w:cstheme="majorBidi"/>
          <w:sz w:val="28"/>
          <w:szCs w:val="28"/>
          <w:cs/>
        </w:rPr>
        <w:t>ล้านบาท และสิ่งตอบแทนที่คาดว่าจะต้องจ่าย</w:t>
      </w:r>
      <w:r w:rsidR="00E625AC">
        <w:rPr>
          <w:rFonts w:asciiTheme="majorBidi" w:hAnsiTheme="majorBidi" w:cstheme="majorBidi" w:hint="cs"/>
          <w:sz w:val="28"/>
          <w:szCs w:val="28"/>
          <w:cs/>
        </w:rPr>
        <w:t>เป็นเงินสด</w:t>
      </w:r>
      <w:r w:rsidRPr="00A87B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B55D1">
        <w:rPr>
          <w:rFonts w:asciiTheme="majorBidi" w:hAnsiTheme="majorBidi" w:cstheme="majorBidi"/>
          <w:sz w:val="28"/>
          <w:szCs w:val="28"/>
        </w:rPr>
        <w:t>19</w:t>
      </w:r>
      <w:r w:rsidRPr="00A87B61">
        <w:rPr>
          <w:rFonts w:asciiTheme="majorBidi" w:hAnsiTheme="majorBidi" w:cstheme="majorBidi"/>
          <w:sz w:val="28"/>
          <w:szCs w:val="28"/>
          <w:cs/>
        </w:rPr>
        <w:t xml:space="preserve"> ล้านบาท ทั้ง</w:t>
      </w:r>
      <w:r w:rsidRPr="006414FD">
        <w:rPr>
          <w:rFonts w:asciiTheme="majorBidi" w:hAnsiTheme="majorBidi" w:cstheme="majorBidi"/>
          <w:sz w:val="28"/>
          <w:szCs w:val="28"/>
          <w:cs/>
        </w:rPr>
        <w:t>นี้</w:t>
      </w:r>
      <w:r w:rsidRPr="006414FD">
        <w:rPr>
          <w:rFonts w:asciiTheme="majorBidi" w:hAnsiTheme="majorBidi" w:cstheme="majorBidi"/>
          <w:sz w:val="28"/>
          <w:szCs w:val="28"/>
        </w:rPr>
        <w:t xml:space="preserve"> </w:t>
      </w:r>
      <w:r w:rsidRPr="00E56189">
        <w:rPr>
          <w:rFonts w:asciiTheme="majorBidi" w:hAnsiTheme="majorBidi" w:cstheme="majorBidi"/>
          <w:sz w:val="28"/>
          <w:szCs w:val="28"/>
          <w:cs/>
        </w:rPr>
        <w:t>กลุ่มบริษัทมีต้นทุนที่เกี่ยวข้องกับการซื้อจำนวน</w:t>
      </w:r>
      <w:r w:rsidRPr="00E5618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F50FB">
        <w:rPr>
          <w:rFonts w:ascii="Angsana New" w:hAnsi="Angsana New"/>
          <w:sz w:val="28"/>
          <w:szCs w:val="28"/>
        </w:rPr>
        <w:t>5</w:t>
      </w:r>
      <w:r w:rsidRPr="00E56189">
        <w:rPr>
          <w:rFonts w:ascii="Angsana New" w:hAnsi="Angsana New" w:hint="cs"/>
          <w:sz w:val="28"/>
          <w:szCs w:val="28"/>
          <w:cs/>
        </w:rPr>
        <w:t xml:space="preserve"> </w:t>
      </w:r>
      <w:r w:rsidRPr="00E56189">
        <w:rPr>
          <w:rFonts w:asciiTheme="majorBidi" w:hAnsiTheme="majorBidi" w:cstheme="majorBidi"/>
          <w:sz w:val="28"/>
          <w:szCs w:val="28"/>
          <w:cs/>
        </w:rPr>
        <w:t>ล้านบาทซึ่งรวมอยู่ในค่าใช้จ่ายในการบริหาร</w:t>
      </w:r>
    </w:p>
    <w:p w14:paraId="6D257A0C" w14:textId="77777777" w:rsidR="00482AE4" w:rsidRPr="009777AF" w:rsidRDefault="00482AE4" w:rsidP="00482AE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5FD9D75" w14:textId="689E4D80" w:rsidR="001F3FC0" w:rsidRDefault="00282BB4" w:rsidP="001F3FC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282BB4">
        <w:rPr>
          <w:rFonts w:asciiTheme="majorBidi" w:hAnsiTheme="majorBidi"/>
          <w:sz w:val="28"/>
          <w:szCs w:val="28"/>
          <w:cs/>
        </w:rPr>
        <w:t>ผู้บริหารให้ความเชื่อมั่นว่าการซื้อธุรกิจดังกล่าวจะทำให้ธุรกิจของกลุ่มบริษัทมีความครอบคลุมและตอบโจทย์ความต้องการของกลุ่มลูกค้าเป้าหมายได้ดีมากยิ่งขึ้น</w:t>
      </w:r>
      <w:r w:rsidR="001F3FC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15E1946" w14:textId="77777777" w:rsidR="00482AE4" w:rsidRPr="009777AF" w:rsidRDefault="00482AE4" w:rsidP="0048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olor w:val="000000"/>
          <w:sz w:val="20"/>
          <w:szCs w:val="20"/>
          <w:cs/>
        </w:rPr>
      </w:pPr>
    </w:p>
    <w:p w14:paraId="11FC3FD7" w14:textId="1DCC70E6" w:rsidR="00482AE4" w:rsidRPr="005038CE" w:rsidRDefault="00482AE4" w:rsidP="00482AE4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</w:rPr>
      </w:pPr>
      <w:r w:rsidRPr="009777AF">
        <w:rPr>
          <w:rFonts w:ascii="Angsana New" w:hAnsi="Angsana New"/>
          <w:sz w:val="28"/>
          <w:szCs w:val="28"/>
          <w:cs/>
        </w:rPr>
        <w:t>ในระหว่างงวดนับตั้งแต่วันที่ซื้อกิจการจนถึง</w:t>
      </w:r>
      <w:r w:rsidRPr="00A87B61">
        <w:rPr>
          <w:rFonts w:ascii="Angsana New" w:hAnsi="Angsana New"/>
          <w:sz w:val="28"/>
          <w:szCs w:val="28"/>
          <w:cs/>
        </w:rPr>
        <w:t xml:space="preserve">วันที่ </w:t>
      </w:r>
      <w:r w:rsidRPr="00A87B61">
        <w:rPr>
          <w:rFonts w:ascii="Angsana New" w:hAnsi="Angsana New"/>
          <w:sz w:val="28"/>
          <w:szCs w:val="28"/>
        </w:rPr>
        <w:t xml:space="preserve">30 </w:t>
      </w:r>
      <w:r w:rsidRPr="00A87B61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A87B61">
        <w:rPr>
          <w:rFonts w:ascii="Angsana New" w:hAnsi="Angsana New"/>
          <w:sz w:val="28"/>
          <w:szCs w:val="28"/>
        </w:rPr>
        <w:t>25</w:t>
      </w:r>
      <w:r w:rsidR="001F3FC0" w:rsidRPr="00A87B61">
        <w:rPr>
          <w:rFonts w:ascii="Angsana New" w:hAnsi="Angsana New"/>
          <w:sz w:val="28"/>
          <w:szCs w:val="28"/>
        </w:rPr>
        <w:t>65</w:t>
      </w:r>
      <w:r w:rsidRPr="00A87B61">
        <w:rPr>
          <w:rFonts w:ascii="Angsana New" w:hAnsi="Angsana New"/>
          <w:sz w:val="28"/>
          <w:szCs w:val="28"/>
        </w:rPr>
        <w:t xml:space="preserve"> </w:t>
      </w:r>
      <w:r w:rsidR="001F3FC0" w:rsidRPr="00A87B61">
        <w:rPr>
          <w:rFonts w:ascii="Angsana New" w:hAnsi="Angsana New"/>
          <w:sz w:val="28"/>
          <w:szCs w:val="28"/>
          <w:cs/>
        </w:rPr>
        <w:t xml:space="preserve">บริษัท </w:t>
      </w:r>
      <w:r w:rsidR="001F3FC0" w:rsidRPr="00A87B61">
        <w:rPr>
          <w:rFonts w:hint="cs"/>
          <w:sz w:val="28"/>
          <w:szCs w:val="28"/>
          <w:cs/>
        </w:rPr>
        <w:t>เอ็มพี ซินเนอร์จี</w:t>
      </w:r>
      <w:r w:rsidR="001F3FC0" w:rsidRPr="00A87B61">
        <w:rPr>
          <w:rFonts w:ascii="Angsana New" w:hAnsi="Angsana New"/>
          <w:sz w:val="28"/>
          <w:szCs w:val="28"/>
        </w:rPr>
        <w:t xml:space="preserve"> </w:t>
      </w:r>
      <w:r w:rsidR="001F3FC0" w:rsidRPr="00A87B61">
        <w:rPr>
          <w:rFonts w:ascii="Angsana New" w:hAnsi="Angsana New"/>
          <w:sz w:val="28"/>
          <w:szCs w:val="28"/>
          <w:cs/>
        </w:rPr>
        <w:t>จำกัด</w:t>
      </w:r>
      <w:r w:rsidRPr="00A87B61">
        <w:rPr>
          <w:rFonts w:ascii="Angsana New" w:hAnsi="Angsana New"/>
          <w:sz w:val="28"/>
          <w:szCs w:val="28"/>
          <w:cs/>
        </w:rPr>
        <w:t xml:space="preserve"> มีรายได้เป็นจำนวนเงิน </w:t>
      </w:r>
      <w:r w:rsidR="00382035" w:rsidRPr="00A87B61">
        <w:rPr>
          <w:rFonts w:ascii="Angsana New" w:hAnsi="Angsana New"/>
          <w:sz w:val="28"/>
          <w:szCs w:val="28"/>
        </w:rPr>
        <w:t>26</w:t>
      </w:r>
      <w:r w:rsidRPr="00A87B61">
        <w:rPr>
          <w:rFonts w:ascii="Angsana New" w:hAnsi="Angsana New"/>
          <w:sz w:val="28"/>
          <w:szCs w:val="28"/>
          <w:cs/>
        </w:rPr>
        <w:t xml:space="preserve"> ล้านบาท และกำไรจำนวนเงิน </w:t>
      </w:r>
      <w:r w:rsidR="00382035" w:rsidRPr="00A87B61">
        <w:rPr>
          <w:rFonts w:ascii="Angsana New" w:hAnsi="Angsana New"/>
          <w:sz w:val="28"/>
          <w:szCs w:val="28"/>
        </w:rPr>
        <w:t>6</w:t>
      </w:r>
      <w:r w:rsidRPr="00A87B61">
        <w:rPr>
          <w:rFonts w:ascii="Angsana New" w:hAnsi="Angsana New"/>
          <w:sz w:val="28"/>
          <w:szCs w:val="28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A87B61">
        <w:rPr>
          <w:rFonts w:ascii="Angsana New" w:hAnsi="Angsana New"/>
          <w:sz w:val="28"/>
          <w:szCs w:val="28"/>
        </w:rPr>
        <w:t xml:space="preserve">1 </w:t>
      </w:r>
      <w:r w:rsidRPr="00A87B61">
        <w:rPr>
          <w:rFonts w:ascii="Angsana New" w:hAnsi="Angsana New"/>
          <w:sz w:val="28"/>
          <w:szCs w:val="28"/>
          <w:cs/>
        </w:rPr>
        <w:t xml:space="preserve">มกราคม </w:t>
      </w:r>
      <w:r w:rsidRPr="00A87B61">
        <w:rPr>
          <w:rFonts w:ascii="Angsana New" w:hAnsi="Angsana New"/>
          <w:sz w:val="28"/>
          <w:szCs w:val="28"/>
        </w:rPr>
        <w:t>25</w:t>
      </w:r>
      <w:r w:rsidR="001F3FC0" w:rsidRPr="00A87B61">
        <w:rPr>
          <w:rFonts w:ascii="Angsana New" w:hAnsi="Angsana New"/>
          <w:sz w:val="28"/>
          <w:szCs w:val="28"/>
        </w:rPr>
        <w:t>65</w:t>
      </w:r>
      <w:r w:rsidRPr="00A87B61">
        <w:rPr>
          <w:rFonts w:ascii="Angsana New" w:hAnsi="Angsana New"/>
          <w:sz w:val="28"/>
          <w:szCs w:val="28"/>
          <w:cs/>
        </w:rPr>
        <w:t xml:space="preserve"> จะมีรายได้รวมเพิ่มขึ้นจำนวนเงิน </w:t>
      </w:r>
      <w:r w:rsidR="00BF4DF6" w:rsidRPr="00A87B61">
        <w:rPr>
          <w:rFonts w:ascii="Angsana New" w:hAnsi="Angsana New"/>
          <w:sz w:val="28"/>
          <w:szCs w:val="28"/>
        </w:rPr>
        <w:t>112</w:t>
      </w:r>
      <w:r w:rsidRPr="00A87B61">
        <w:rPr>
          <w:rFonts w:ascii="Angsana New" w:hAnsi="Angsana New"/>
          <w:sz w:val="28"/>
          <w:szCs w:val="28"/>
          <w:cs/>
        </w:rPr>
        <w:t xml:space="preserve"> ล้านบาท และกำไรรวมสำหรับงวดหกเดือนสิ้นสุดวันที่ </w:t>
      </w:r>
      <w:r w:rsidRPr="00A87B61">
        <w:rPr>
          <w:rFonts w:ascii="Angsana New" w:hAnsi="Angsana New"/>
          <w:sz w:val="28"/>
          <w:szCs w:val="28"/>
        </w:rPr>
        <w:t xml:space="preserve">30 </w:t>
      </w:r>
      <w:r w:rsidRPr="00A87B61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A87B61">
        <w:rPr>
          <w:rFonts w:ascii="Angsana New" w:hAnsi="Angsana New"/>
          <w:sz w:val="28"/>
          <w:szCs w:val="28"/>
        </w:rPr>
        <w:t>25</w:t>
      </w:r>
      <w:r w:rsidR="001F3FC0" w:rsidRPr="00A87B61">
        <w:rPr>
          <w:rFonts w:ascii="Angsana New" w:hAnsi="Angsana New"/>
          <w:sz w:val="28"/>
          <w:szCs w:val="28"/>
        </w:rPr>
        <w:t>65</w:t>
      </w:r>
      <w:r w:rsidRPr="00A87B61">
        <w:rPr>
          <w:rFonts w:ascii="Angsana New" w:hAnsi="Angsana New"/>
          <w:sz w:val="28"/>
          <w:szCs w:val="28"/>
        </w:rPr>
        <w:t xml:space="preserve"> </w:t>
      </w:r>
      <w:r w:rsidRPr="00A87B61">
        <w:rPr>
          <w:rFonts w:ascii="Angsana New" w:hAnsi="Angsana New"/>
          <w:sz w:val="28"/>
          <w:szCs w:val="28"/>
          <w:cs/>
        </w:rPr>
        <w:t xml:space="preserve">เพิ่มขึ้นจำนวนเงิน </w:t>
      </w:r>
      <w:r w:rsidR="00BF4DF6" w:rsidRPr="00A87B61">
        <w:rPr>
          <w:rFonts w:ascii="Angsana New" w:hAnsi="Angsana New"/>
          <w:sz w:val="28"/>
          <w:szCs w:val="28"/>
        </w:rPr>
        <w:t>26</w:t>
      </w:r>
      <w:r w:rsidRPr="00A87B61">
        <w:rPr>
          <w:rFonts w:ascii="Angsana New" w:hAnsi="Angsana New"/>
          <w:sz w:val="28"/>
          <w:szCs w:val="28"/>
        </w:rPr>
        <w:t xml:space="preserve"> </w:t>
      </w:r>
      <w:r w:rsidRPr="00A87B61">
        <w:rPr>
          <w:rFonts w:ascii="Angsana New" w:hAnsi="Angsana New"/>
          <w:sz w:val="28"/>
          <w:szCs w:val="28"/>
          <w:cs/>
        </w:rPr>
        <w:t>ล้านบาท ในการ</w:t>
      </w:r>
      <w:r w:rsidRPr="005038CE">
        <w:rPr>
          <w:rFonts w:ascii="Angsana New" w:hAnsi="Angsana New"/>
          <w:sz w:val="28"/>
          <w:szCs w:val="28"/>
          <w:cs/>
        </w:rPr>
        <w:t>กำหนดมูลค่าดังกล่าว ฝ่ายบริหาร</w:t>
      </w:r>
      <w:r w:rsidRPr="006414FD">
        <w:rPr>
          <w:rFonts w:ascii="Angsana New" w:hAnsi="Angsana New"/>
          <w:sz w:val="28"/>
          <w:szCs w:val="28"/>
          <w:cs/>
        </w:rPr>
        <w:t xml:space="preserve">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FA557F">
        <w:rPr>
          <w:rFonts w:ascii="Angsana New" w:hAnsi="Angsana New"/>
          <w:sz w:val="28"/>
          <w:szCs w:val="28"/>
        </w:rPr>
        <w:t xml:space="preserve">1 </w:t>
      </w:r>
      <w:r w:rsidRPr="00FA557F">
        <w:rPr>
          <w:rFonts w:ascii="Angsana New" w:hAnsi="Angsana New"/>
          <w:sz w:val="28"/>
          <w:szCs w:val="28"/>
          <w:cs/>
        </w:rPr>
        <w:t>ม</w:t>
      </w:r>
      <w:r w:rsidR="00FE1957">
        <w:rPr>
          <w:rFonts w:ascii="Angsana New" w:hAnsi="Angsana New" w:hint="cs"/>
          <w:sz w:val="28"/>
          <w:szCs w:val="28"/>
          <w:cs/>
        </w:rPr>
        <w:t>กราคม</w:t>
      </w:r>
      <w:r w:rsidRPr="00FA557F">
        <w:rPr>
          <w:rFonts w:ascii="Angsana New" w:hAnsi="Angsana New"/>
          <w:sz w:val="28"/>
          <w:szCs w:val="28"/>
          <w:cs/>
        </w:rPr>
        <w:t xml:space="preserve"> </w:t>
      </w:r>
      <w:r w:rsidRPr="00FA557F">
        <w:rPr>
          <w:rFonts w:ascii="Angsana New" w:hAnsi="Angsana New"/>
          <w:sz w:val="28"/>
          <w:szCs w:val="28"/>
        </w:rPr>
        <w:t>25</w:t>
      </w:r>
      <w:r w:rsidR="00E90EB3" w:rsidRPr="00FA557F">
        <w:rPr>
          <w:rFonts w:ascii="Angsana New" w:hAnsi="Angsana New"/>
          <w:sz w:val="28"/>
          <w:szCs w:val="28"/>
        </w:rPr>
        <w:t>65</w:t>
      </w:r>
    </w:p>
    <w:p w14:paraId="1529D16F" w14:textId="77777777" w:rsidR="00482AE4" w:rsidRPr="009777AF" w:rsidRDefault="00482AE4" w:rsidP="0048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olor w:val="000000"/>
          <w:sz w:val="20"/>
          <w:szCs w:val="20"/>
          <w:highlight w:val="magenta"/>
        </w:rPr>
      </w:pPr>
    </w:p>
    <w:p w14:paraId="0FA7D4CF" w14:textId="77777777" w:rsidR="00482AE4" w:rsidRDefault="00482AE4" w:rsidP="0048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olor w:val="000000"/>
          <w:sz w:val="20"/>
          <w:szCs w:val="20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482AE4" w:rsidRPr="008601A0" w14:paraId="6B9161F2" w14:textId="77777777" w:rsidTr="005B0325">
        <w:trPr>
          <w:tblHeader/>
        </w:trPr>
        <w:tc>
          <w:tcPr>
            <w:tcW w:w="6300" w:type="dxa"/>
          </w:tcPr>
          <w:p w14:paraId="349BB0D6" w14:textId="5CB8E523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53DBDEF4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5050EFB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E1C92F2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493E06A2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82AE4" w:rsidRPr="008601A0" w14:paraId="1DEDFA40" w14:textId="77777777" w:rsidTr="005B0325">
        <w:trPr>
          <w:tblHeader/>
        </w:trPr>
        <w:tc>
          <w:tcPr>
            <w:tcW w:w="6300" w:type="dxa"/>
          </w:tcPr>
          <w:p w14:paraId="43676CBC" w14:textId="0A943954" w:rsidR="00482AE4" w:rsidRPr="008601A0" w:rsidRDefault="00482AE4" w:rsidP="005B03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71C350D2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D007109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4" w:type="dxa"/>
          </w:tcPr>
          <w:p w14:paraId="44FD6413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7F505D8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601A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8601A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82AE4" w:rsidRPr="008601A0" w14:paraId="14A8ABCF" w14:textId="77777777" w:rsidTr="005B0325">
        <w:trPr>
          <w:trHeight w:val="80"/>
        </w:trPr>
        <w:tc>
          <w:tcPr>
            <w:tcW w:w="6300" w:type="dxa"/>
          </w:tcPr>
          <w:p w14:paraId="4DA6275D" w14:textId="3DBF9FC8" w:rsidR="00482AE4" w:rsidRPr="008601A0" w:rsidRDefault="00482AE4" w:rsidP="005B03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7A410AE0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C4B2963" w14:textId="58D25D95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A7F9819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BFAEED1" w14:textId="7CFB8EE4" w:rsidR="00482AE4" w:rsidRPr="008601A0" w:rsidRDefault="00BD699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482AE4" w:rsidRPr="008601A0" w14:paraId="48097D4B" w14:textId="77777777" w:rsidTr="005B0325">
        <w:tc>
          <w:tcPr>
            <w:tcW w:w="6300" w:type="dxa"/>
          </w:tcPr>
          <w:p w14:paraId="20FA3256" w14:textId="77777777" w:rsidR="00482AE4" w:rsidRPr="008601A0" w:rsidRDefault="00482AE4" w:rsidP="005B03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3969D686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C579EE2" w14:textId="1E673AAC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38771387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B34EA33" w14:textId="69C0396C" w:rsidR="00482AE4" w:rsidRPr="008601A0" w:rsidRDefault="00BD699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7E1053" w:rsidRPr="008601A0" w14:paraId="7887E900" w14:textId="77777777" w:rsidTr="005B0325">
        <w:tc>
          <w:tcPr>
            <w:tcW w:w="6300" w:type="dxa"/>
          </w:tcPr>
          <w:p w14:paraId="4D70813F" w14:textId="36229CD3" w:rsidR="007E1053" w:rsidRPr="008601A0" w:rsidRDefault="007E1053" w:rsidP="005B03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1053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701B2566" w14:textId="77777777" w:rsidR="007E1053" w:rsidRPr="008601A0" w:rsidRDefault="007E1053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C76C040" w14:textId="77777777" w:rsidR="007E1053" w:rsidRPr="008601A0" w:rsidRDefault="007E1053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2BA3D60" w14:textId="77777777" w:rsidR="007E1053" w:rsidRPr="008601A0" w:rsidRDefault="007E1053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DD17BD1" w14:textId="3B274747" w:rsidR="007E1053" w:rsidRDefault="007E1053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482AE4" w:rsidRPr="008601A0" w14:paraId="096A5DBD" w14:textId="77777777" w:rsidTr="005B0325">
        <w:tc>
          <w:tcPr>
            <w:tcW w:w="6300" w:type="dxa"/>
          </w:tcPr>
          <w:p w14:paraId="68D20544" w14:textId="77777777" w:rsidR="00482AE4" w:rsidRPr="008601A0" w:rsidRDefault="00482AE4" w:rsidP="005B03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5C2101D4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9501314" w14:textId="33E8E87A" w:rsidR="00482AE4" w:rsidRPr="00F538CF" w:rsidRDefault="00034D3D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  <w:r w:rsidRPr="00FE79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54" w:type="dxa"/>
          </w:tcPr>
          <w:p w14:paraId="0FF8EA25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B3B34ED" w14:textId="584066D6" w:rsidR="00482AE4" w:rsidRPr="008601A0" w:rsidRDefault="007E1053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7E1053" w:rsidRPr="008601A0" w14:paraId="7631272E" w14:textId="77777777" w:rsidTr="005B0325">
        <w:tc>
          <w:tcPr>
            <w:tcW w:w="6300" w:type="dxa"/>
          </w:tcPr>
          <w:p w14:paraId="2F11752D" w14:textId="317B8DFC" w:rsidR="007E1053" w:rsidRPr="008601A0" w:rsidRDefault="007E1053" w:rsidP="005B03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1053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55" w:type="dxa"/>
          </w:tcPr>
          <w:p w14:paraId="4BC91A16" w14:textId="77777777" w:rsidR="007E1053" w:rsidRPr="008601A0" w:rsidRDefault="007E1053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CFA968E" w14:textId="77777777" w:rsidR="007E1053" w:rsidRPr="00FE796C" w:rsidRDefault="007E1053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346EBA40" w14:textId="77777777" w:rsidR="007E1053" w:rsidRPr="008601A0" w:rsidRDefault="007E1053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6EBFC0C" w14:textId="7DDD39FB" w:rsidR="007E1053" w:rsidRDefault="007E1053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</w:tr>
      <w:tr w:rsidR="00482AE4" w:rsidRPr="008601A0" w14:paraId="4D88F1FC" w14:textId="77777777" w:rsidTr="005B0325">
        <w:tc>
          <w:tcPr>
            <w:tcW w:w="6300" w:type="dxa"/>
          </w:tcPr>
          <w:p w14:paraId="509AD5E1" w14:textId="2F1EBE84" w:rsidR="00482AE4" w:rsidRPr="008601A0" w:rsidRDefault="00BD6996" w:rsidP="005B03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5F0BF7BF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92C4083" w14:textId="0F61E481" w:rsidR="00482AE4" w:rsidRPr="00F538CF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61B3D188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A7A367B" w14:textId="49E6DB6E" w:rsidR="00482AE4" w:rsidRPr="008601A0" w:rsidRDefault="00BD699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D6996" w:rsidRPr="008601A0" w14:paraId="1BE486DE" w14:textId="77777777" w:rsidTr="005B0325">
        <w:tc>
          <w:tcPr>
            <w:tcW w:w="6300" w:type="dxa"/>
          </w:tcPr>
          <w:p w14:paraId="0F12DA81" w14:textId="1AE0436F" w:rsidR="00BD6996" w:rsidRPr="008601A0" w:rsidRDefault="00BD6996" w:rsidP="005B03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255" w:type="dxa"/>
          </w:tcPr>
          <w:p w14:paraId="615534DE" w14:textId="77777777" w:rsidR="00BD6996" w:rsidRPr="008601A0" w:rsidRDefault="00BD699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CDA16B8" w14:textId="77777777" w:rsidR="00BD6996" w:rsidRPr="00F538CF" w:rsidRDefault="00BD699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75A66429" w14:textId="77777777" w:rsidR="00BD6996" w:rsidRPr="008601A0" w:rsidRDefault="00BD699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B5D7880" w14:textId="6875DE0F" w:rsidR="00BD6996" w:rsidRPr="008601A0" w:rsidRDefault="00BD699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105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82AE4" w:rsidRPr="008601A0" w14:paraId="27851C71" w14:textId="77777777" w:rsidTr="005B0325">
        <w:tc>
          <w:tcPr>
            <w:tcW w:w="6300" w:type="dxa"/>
          </w:tcPr>
          <w:p w14:paraId="0FA118C7" w14:textId="2D48852F" w:rsidR="00482AE4" w:rsidRPr="008601A0" w:rsidRDefault="00482AE4" w:rsidP="005B03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="00BD699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55" w:type="dxa"/>
          </w:tcPr>
          <w:p w14:paraId="324046B0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6E490D9" w14:textId="7791C41F" w:rsidR="00482AE4" w:rsidRPr="00F538CF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6995B689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F88A094" w14:textId="553C4820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699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8601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82AE4" w:rsidRPr="008601A0" w14:paraId="5AE679C5" w14:textId="77777777" w:rsidTr="005B0325">
        <w:tc>
          <w:tcPr>
            <w:tcW w:w="6300" w:type="dxa"/>
          </w:tcPr>
          <w:p w14:paraId="560F3BDB" w14:textId="7438F984" w:rsidR="00482AE4" w:rsidRPr="008601A0" w:rsidRDefault="007E1053" w:rsidP="005B03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E1053">
              <w:rPr>
                <w:rFonts w:asciiTheme="majorBidi" w:hAnsiTheme="majorBidi"/>
                <w:sz w:val="28"/>
                <w:szCs w:val="28"/>
                <w:cs/>
              </w:rPr>
              <w:t>หนี้สินภาษีเงินได้รอ</w:t>
            </w:r>
            <w:r w:rsidR="00621357">
              <w:rPr>
                <w:rFonts w:asciiTheme="majorBidi" w:hAnsiTheme="majorBidi" w:hint="cs"/>
                <w:sz w:val="28"/>
                <w:szCs w:val="28"/>
                <w:cs/>
              </w:rPr>
              <w:t>การ</w:t>
            </w:r>
            <w:r w:rsidRPr="007E1053">
              <w:rPr>
                <w:rFonts w:asciiTheme="majorBidi" w:hAnsi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255" w:type="dxa"/>
          </w:tcPr>
          <w:p w14:paraId="21783766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BF1FAAE" w14:textId="596B9FDE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D2AA8A6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894AE10" w14:textId="576B4799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105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8601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82AE4" w:rsidRPr="008601A0" w14:paraId="71247E0C" w14:textId="77777777" w:rsidTr="005B0325">
        <w:tc>
          <w:tcPr>
            <w:tcW w:w="6300" w:type="dxa"/>
          </w:tcPr>
          <w:p w14:paraId="56DA723A" w14:textId="77777777" w:rsidR="00482AE4" w:rsidRPr="008601A0" w:rsidRDefault="00482AE4" w:rsidP="005B03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155CF7FC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AA23B04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2CBED255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2F97E477" w14:textId="1C15AA99" w:rsidR="00482AE4" w:rsidRPr="008601A0" w:rsidRDefault="007E1053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E79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</w:tr>
      <w:tr w:rsidR="00482AE4" w:rsidRPr="00FE796C" w14:paraId="236F0207" w14:textId="77777777" w:rsidTr="005B0325">
        <w:tc>
          <w:tcPr>
            <w:tcW w:w="6300" w:type="dxa"/>
          </w:tcPr>
          <w:p w14:paraId="200483E1" w14:textId="026BF497" w:rsidR="00482AE4" w:rsidRPr="008601A0" w:rsidRDefault="00482AE4" w:rsidP="005B03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60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(ร้อยละ </w:t>
            </w:r>
            <w:r w:rsidR="00FE796C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8601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68440968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529BD3D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D4D9A8F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52F5224" w14:textId="15F6176C" w:rsidR="00482AE4" w:rsidRPr="00FE796C" w:rsidRDefault="00FE796C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9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105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E796C"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</w:tr>
      <w:tr w:rsidR="00482AE4" w:rsidRPr="008601A0" w14:paraId="06D81944" w14:textId="77777777" w:rsidTr="00621357">
        <w:tc>
          <w:tcPr>
            <w:tcW w:w="6300" w:type="dxa"/>
          </w:tcPr>
          <w:p w14:paraId="74AD7CF0" w14:textId="77777777" w:rsidR="00482AE4" w:rsidRPr="008601A0" w:rsidRDefault="00482AE4" w:rsidP="005B03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01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3E9EFE72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4942D9C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3A69D79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9F4290F" w14:textId="53E9A659" w:rsidR="00482AE4" w:rsidRPr="008601A0" w:rsidRDefault="00FE796C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E10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482AE4" w:rsidRPr="008601A0" w14:paraId="7F273513" w14:textId="77777777" w:rsidTr="00621357">
        <w:tc>
          <w:tcPr>
            <w:tcW w:w="6300" w:type="dxa"/>
          </w:tcPr>
          <w:p w14:paraId="2B4E0000" w14:textId="77777777" w:rsidR="00482AE4" w:rsidRPr="008601A0" w:rsidRDefault="00482AE4" w:rsidP="005B03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1A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6A62BF9D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95DCC0A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E698BF3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22ACDD5" w14:textId="3693BD6B" w:rsidR="00482AE4" w:rsidRPr="008601A0" w:rsidRDefault="007E1053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E796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82AE4" w:rsidRPr="008601A0" w14:paraId="446A08DF" w14:textId="77777777" w:rsidTr="001F7564">
        <w:tc>
          <w:tcPr>
            <w:tcW w:w="6300" w:type="dxa"/>
          </w:tcPr>
          <w:p w14:paraId="1E2C0BCC" w14:textId="77777777" w:rsidR="00482AE4" w:rsidRPr="008601A0" w:rsidRDefault="00482AE4" w:rsidP="005B03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01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1ACD482F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056F9F5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33BFFF66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</w:tcPr>
          <w:p w14:paraId="67B5CC43" w14:textId="2C33A861" w:rsidR="00482AE4" w:rsidRPr="008601A0" w:rsidRDefault="00FE796C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7E10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1F7564" w:rsidRPr="008601A0" w14:paraId="629DBB15" w14:textId="77777777" w:rsidTr="001F7564">
        <w:tc>
          <w:tcPr>
            <w:tcW w:w="6300" w:type="dxa"/>
          </w:tcPr>
          <w:p w14:paraId="4361A34D" w14:textId="77777777" w:rsidR="001F7564" w:rsidRPr="008601A0" w:rsidRDefault="001F7564" w:rsidP="005B03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13C289A8" w14:textId="77777777" w:rsidR="001F7564" w:rsidRPr="008601A0" w:rsidRDefault="001F756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927ACDA" w14:textId="77777777" w:rsidR="001F7564" w:rsidRPr="008601A0" w:rsidRDefault="001F756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21EF139" w14:textId="77777777" w:rsidR="001F7564" w:rsidRPr="008601A0" w:rsidRDefault="001F756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2819033B" w14:textId="77777777" w:rsidR="001F7564" w:rsidRDefault="001F756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F7564" w:rsidRPr="008601A0" w14:paraId="143C6CB3" w14:textId="77777777" w:rsidTr="00886714">
        <w:tc>
          <w:tcPr>
            <w:tcW w:w="6300" w:type="dxa"/>
          </w:tcPr>
          <w:p w14:paraId="24CABE43" w14:textId="6F7BF578" w:rsidR="001F7564" w:rsidRPr="008601A0" w:rsidRDefault="001F7564" w:rsidP="001F7564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1A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ได้มาจากการซื้อบริษัทย่อย</w:t>
            </w:r>
          </w:p>
        </w:tc>
        <w:tc>
          <w:tcPr>
            <w:tcW w:w="255" w:type="dxa"/>
          </w:tcPr>
          <w:p w14:paraId="10F1D1E8" w14:textId="77777777" w:rsidR="001F7564" w:rsidRPr="008601A0" w:rsidRDefault="001F7564" w:rsidP="001F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80E6249" w14:textId="77777777" w:rsidR="001F7564" w:rsidRPr="008601A0" w:rsidRDefault="001F7564" w:rsidP="001F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ADD5C6A" w14:textId="77777777" w:rsidR="001F7564" w:rsidRPr="008601A0" w:rsidRDefault="001F7564" w:rsidP="001F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92F3CCE" w14:textId="29E6D7E1" w:rsidR="001F7564" w:rsidRPr="007D3653" w:rsidRDefault="001F7564" w:rsidP="001F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1F7564" w:rsidRPr="008601A0" w14:paraId="2E454973" w14:textId="77777777" w:rsidTr="00886714">
        <w:tc>
          <w:tcPr>
            <w:tcW w:w="6300" w:type="dxa"/>
          </w:tcPr>
          <w:p w14:paraId="2B0F2BB0" w14:textId="5FFAF5E4" w:rsidR="001F7564" w:rsidRPr="00125907" w:rsidRDefault="001F7564" w:rsidP="001F7564">
            <w:pPr>
              <w:tabs>
                <w:tab w:val="decimal" w:pos="51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000BD064" w14:textId="77777777" w:rsidR="001F7564" w:rsidRPr="008601A0" w:rsidRDefault="001F7564" w:rsidP="001F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0462A73" w14:textId="77777777" w:rsidR="001F7564" w:rsidRPr="008601A0" w:rsidRDefault="001F7564" w:rsidP="001F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ED7585D" w14:textId="77777777" w:rsidR="001F7564" w:rsidRPr="008601A0" w:rsidRDefault="001F7564" w:rsidP="001F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665E66A" w14:textId="59E48888" w:rsidR="001F7564" w:rsidRPr="008B55D1" w:rsidRDefault="001F7564" w:rsidP="001F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5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Pr="008B5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82AE4" w:rsidRPr="008601A0" w14:paraId="0A66E407" w14:textId="77777777" w:rsidTr="005B0325">
        <w:tc>
          <w:tcPr>
            <w:tcW w:w="6300" w:type="dxa"/>
          </w:tcPr>
          <w:p w14:paraId="71AD72C6" w14:textId="77777777" w:rsidR="00482AE4" w:rsidRPr="008601A0" w:rsidRDefault="00482AE4" w:rsidP="005B032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26190832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95C4028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5315F7C7" w14:textId="77777777" w:rsidR="00482AE4" w:rsidRPr="008601A0" w:rsidRDefault="00482AE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0CCF5E72" w14:textId="1AEC01EC" w:rsidR="00482AE4" w:rsidRPr="008601A0" w:rsidRDefault="001F7564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85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846A541" w14:textId="77777777" w:rsidR="00482AE4" w:rsidRPr="00D36ED5" w:rsidRDefault="00482AE4" w:rsidP="0048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</w:p>
    <w:p w14:paraId="6A3C1021" w14:textId="7858246C" w:rsidR="00482AE4" w:rsidRPr="005038CE" w:rsidRDefault="00666DE2" w:rsidP="0048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  <w:cs/>
        </w:rPr>
      </w:pPr>
      <w:r w:rsidRPr="00666DE2">
        <w:rPr>
          <w:sz w:val="28"/>
          <w:szCs w:val="28"/>
          <w:cs/>
        </w:rPr>
        <w:t>กลุ่มบริษัทยังอยู่ระหว่างการทบทวนอย่างต่อเนื่องในระหว่างช่วงเวลาที่วัดมูลค่า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1D43A306" w14:textId="77777777" w:rsidR="00482AE4" w:rsidRPr="009777AF" w:rsidRDefault="00482AE4" w:rsidP="0048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olor w:val="000000"/>
          <w:sz w:val="20"/>
          <w:szCs w:val="20"/>
        </w:rPr>
      </w:pPr>
    </w:p>
    <w:p w14:paraId="79099632" w14:textId="4BF2701B" w:rsidR="00621357" w:rsidRDefault="00F56B3D" w:rsidP="00482AE4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  <w:r w:rsidRPr="00F56B3D">
        <w:rPr>
          <w:rFonts w:ascii="Angsana New" w:hAnsi="Angsana New"/>
          <w:sz w:val="28"/>
          <w:szCs w:val="28"/>
          <w:cs/>
        </w:rPr>
        <w:t>มูลค่ายุติธรรมของสินทรัพย์ที่ได้มาและหนี้สินที่รับมาเป็นมูลค่าประมาณการ ณ วันที่ซื้อธุรกิจ การกำหนดมูลค่ายุติธรรมของสินทรัพย์ที่ได้มาและหนี้สินที่รับมา รวมถึงการปันส่วนของราคาซื้อยังไม่เสร็จสิ้น ณ วันที่งบการเงินนี้ได้รับการอนุมัติ</w:t>
      </w:r>
    </w:p>
    <w:p w14:paraId="2EC3986C" w14:textId="77777777" w:rsidR="00621357" w:rsidRDefault="00621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14:paraId="08165E0F" w14:textId="1611ADE7" w:rsidR="009030AC" w:rsidRPr="007533A3" w:rsidRDefault="009030AC" w:rsidP="006E656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533A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5D231ACD" w14:textId="7A1A3E79" w:rsidR="009030AC" w:rsidRDefault="009030AC" w:rsidP="00A87B61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C6BBAB" w14:textId="306A0C61" w:rsidR="00A87B61" w:rsidRPr="001060D6" w:rsidRDefault="00A87B61" w:rsidP="001060D6">
      <w:pPr>
        <w:spacing w:line="240" w:lineRule="auto"/>
        <w:ind w:left="540" w:right="45"/>
        <w:jc w:val="thaiDistribute"/>
        <w:rPr>
          <w:rFonts w:asciiTheme="majorBidi" w:hAnsiTheme="majorBidi"/>
          <w:b/>
          <w:spacing w:val="-2"/>
          <w:sz w:val="28"/>
          <w:szCs w:val="28"/>
        </w:rPr>
      </w:pPr>
      <w:r w:rsidRPr="009D723E">
        <w:rPr>
          <w:rFonts w:asciiTheme="majorBidi" w:hAnsiTheme="majorBidi"/>
          <w:b/>
          <w:spacing w:val="-2"/>
          <w:sz w:val="28"/>
          <w:szCs w:val="28"/>
          <w:cs/>
        </w:rPr>
        <w:t>กลุ่มบริษัท</w:t>
      </w:r>
      <w:r w:rsidRPr="005B380D">
        <w:rPr>
          <w:rFonts w:asciiTheme="majorBidi" w:hAnsiTheme="majorBidi"/>
          <w:b/>
          <w:spacing w:val="-2"/>
          <w:sz w:val="28"/>
          <w:szCs w:val="28"/>
          <w:cs/>
        </w:rPr>
        <w:t>มีรายการระหว่างกันที่มีนัยสำคัญในระหว่างงวดมีดังต่อไปนี้</w:t>
      </w:r>
    </w:p>
    <w:p w14:paraId="609ECFBF" w14:textId="77777777" w:rsidR="003B7323" w:rsidRPr="00E438F8" w:rsidRDefault="003B7323" w:rsidP="003B7323">
      <w:pPr>
        <w:tabs>
          <w:tab w:val="clear" w:pos="454"/>
          <w:tab w:val="clear" w:pos="680"/>
          <w:tab w:val="left" w:pos="540"/>
        </w:tabs>
        <w:spacing w:line="240" w:lineRule="auto"/>
        <w:ind w:right="45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990"/>
        <w:gridCol w:w="198"/>
        <w:gridCol w:w="1152"/>
        <w:gridCol w:w="189"/>
        <w:gridCol w:w="29"/>
        <w:gridCol w:w="1044"/>
        <w:gridCol w:w="180"/>
        <w:gridCol w:w="1080"/>
      </w:tblGrid>
      <w:tr w:rsidR="007533A3" w:rsidRPr="00094D4C" w14:paraId="1C632A73" w14:textId="77777777" w:rsidTr="00B94E2F">
        <w:trPr>
          <w:cantSplit/>
          <w:tblHeader/>
        </w:trPr>
        <w:tc>
          <w:tcPr>
            <w:tcW w:w="4228" w:type="dxa"/>
          </w:tcPr>
          <w:p w14:paraId="7C3AC169" w14:textId="77777777" w:rsidR="007533A3" w:rsidRPr="007533A3" w:rsidRDefault="007533A3" w:rsidP="005B0325">
            <w:pPr>
              <w:pStyle w:val="acctfourfigures"/>
              <w:spacing w:line="240" w:lineRule="auto"/>
              <w:ind w:right="-187" w:firstLine="2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33A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58" w:type="dxa"/>
            <w:gridSpan w:val="5"/>
            <w:hideMark/>
          </w:tcPr>
          <w:p w14:paraId="751AD825" w14:textId="77777777" w:rsidR="007533A3" w:rsidRPr="007533A3" w:rsidRDefault="007533A3" w:rsidP="005B03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533A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04" w:type="dxa"/>
            <w:gridSpan w:val="3"/>
            <w:hideMark/>
          </w:tcPr>
          <w:p w14:paraId="21E2FF26" w14:textId="77777777" w:rsidR="007533A3" w:rsidRPr="007533A3" w:rsidRDefault="007533A3" w:rsidP="005B03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533A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533A3" w:rsidRPr="00094D4C" w14:paraId="5000589E" w14:textId="77777777" w:rsidTr="00B94E2F">
        <w:trPr>
          <w:cantSplit/>
          <w:tblHeader/>
        </w:trPr>
        <w:tc>
          <w:tcPr>
            <w:tcW w:w="4228" w:type="dxa"/>
            <w:hideMark/>
          </w:tcPr>
          <w:p w14:paraId="236048DC" w14:textId="77777777" w:rsidR="007533A3" w:rsidRPr="007533A3" w:rsidRDefault="007533A3" w:rsidP="007533A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สำหรับงวดหกเดือนสิ้นสุดวันที่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90" w:type="dxa"/>
          </w:tcPr>
          <w:p w14:paraId="3FD7D38C" w14:textId="034A94E8" w:rsidR="007533A3" w:rsidRPr="007533A3" w:rsidRDefault="007533A3" w:rsidP="007533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98" w:type="dxa"/>
          </w:tcPr>
          <w:p w14:paraId="55DB8178" w14:textId="77777777" w:rsidR="007533A3" w:rsidRPr="007533A3" w:rsidRDefault="007533A3" w:rsidP="007533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6102A9BD" w14:textId="16CD7FB3" w:rsidR="007533A3" w:rsidRPr="007533A3" w:rsidRDefault="007533A3" w:rsidP="007533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9" w:type="dxa"/>
          </w:tcPr>
          <w:p w14:paraId="3E36AD00" w14:textId="77777777" w:rsidR="007533A3" w:rsidRPr="007533A3" w:rsidRDefault="007533A3" w:rsidP="007533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52979DB5" w14:textId="758CA447" w:rsidR="007533A3" w:rsidRPr="007533A3" w:rsidRDefault="007533A3" w:rsidP="007533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1D8A1840" w14:textId="77777777" w:rsidR="007533A3" w:rsidRPr="007533A3" w:rsidRDefault="007533A3" w:rsidP="007533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D10D84" w14:textId="6F4B7C86" w:rsidR="007533A3" w:rsidRPr="007533A3" w:rsidRDefault="007533A3" w:rsidP="007533A3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</w:t>
            </w:r>
          </w:p>
        </w:tc>
      </w:tr>
      <w:tr w:rsidR="007533A3" w:rsidRPr="00094D4C" w14:paraId="26C983B0" w14:textId="77777777" w:rsidTr="00B94E2F">
        <w:trPr>
          <w:cantSplit/>
          <w:tblHeader/>
        </w:trPr>
        <w:tc>
          <w:tcPr>
            <w:tcW w:w="4228" w:type="dxa"/>
          </w:tcPr>
          <w:p w14:paraId="3854932B" w14:textId="77777777" w:rsidR="007533A3" w:rsidRPr="007533A3" w:rsidRDefault="007533A3" w:rsidP="007533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8"/>
          </w:tcPr>
          <w:p w14:paraId="1F9EB66F" w14:textId="77777777" w:rsidR="007533A3" w:rsidRPr="007533A3" w:rsidRDefault="007533A3" w:rsidP="007533A3">
            <w:pPr>
              <w:pStyle w:val="acctfourfigures"/>
              <w:tabs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533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33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7533A3" w:rsidRPr="00094D4C" w14:paraId="5AB0F6DB" w14:textId="77777777" w:rsidTr="00B94E2F">
        <w:trPr>
          <w:cantSplit/>
        </w:trPr>
        <w:tc>
          <w:tcPr>
            <w:tcW w:w="4228" w:type="dxa"/>
            <w:hideMark/>
          </w:tcPr>
          <w:p w14:paraId="1BCDB5BB" w14:textId="77777777" w:rsidR="007533A3" w:rsidRPr="007533A3" w:rsidRDefault="007533A3" w:rsidP="007533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3DC182A7" w14:textId="77777777" w:rsidR="007533A3" w:rsidRPr="007533A3" w:rsidRDefault="007533A3" w:rsidP="007533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</w:tcPr>
          <w:p w14:paraId="43BE1197" w14:textId="77777777" w:rsidR="007533A3" w:rsidRPr="007533A3" w:rsidRDefault="007533A3" w:rsidP="007533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DB5AE49" w14:textId="77777777" w:rsidR="007533A3" w:rsidRPr="007533A3" w:rsidRDefault="007533A3" w:rsidP="007533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" w:type="dxa"/>
            <w:gridSpan w:val="2"/>
          </w:tcPr>
          <w:p w14:paraId="6DEC1DF4" w14:textId="77777777" w:rsidR="007533A3" w:rsidRPr="007533A3" w:rsidRDefault="007533A3" w:rsidP="007533A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646082A" w14:textId="77777777" w:rsidR="007533A3" w:rsidRPr="007533A3" w:rsidRDefault="007533A3" w:rsidP="007533A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B3E3BD" w14:textId="77777777" w:rsidR="007533A3" w:rsidRPr="007533A3" w:rsidRDefault="007533A3" w:rsidP="007533A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349124" w14:textId="77777777" w:rsidR="007533A3" w:rsidRPr="007533A3" w:rsidRDefault="007533A3" w:rsidP="007533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:rsidRPr="00094D4C" w14:paraId="74A591A0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51FB153C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90" w:type="dxa"/>
          </w:tcPr>
          <w:p w14:paraId="286A8B4B" w14:textId="7E6F71C7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98" w:type="dxa"/>
          </w:tcPr>
          <w:p w14:paraId="1A6E96B0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1F979AA2" w14:textId="4E1C5A90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18" w:type="dxa"/>
            <w:gridSpan w:val="2"/>
          </w:tcPr>
          <w:p w14:paraId="1613F147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61BDBA8" w14:textId="5964A567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C66B9C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81B269F" w14:textId="008C61B6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70A67874" w14:textId="77777777" w:rsidTr="00B94E2F">
        <w:trPr>
          <w:cantSplit/>
        </w:trPr>
        <w:tc>
          <w:tcPr>
            <w:tcW w:w="4228" w:type="dxa"/>
            <w:vAlign w:val="bottom"/>
          </w:tcPr>
          <w:p w14:paraId="0ED0AE99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76C6E6A4" w14:textId="146CCCC4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8" w:type="dxa"/>
          </w:tcPr>
          <w:p w14:paraId="478B1139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3D20840F" w14:textId="79C01F4E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18" w:type="dxa"/>
            <w:gridSpan w:val="2"/>
          </w:tcPr>
          <w:p w14:paraId="237710D0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9CCBB7A" w14:textId="052A52EA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E410ED7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E30794" w14:textId="55B6D672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42D2DD5D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3D67E31E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580BBCE" w14:textId="2CF83D37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8" w:type="dxa"/>
          </w:tcPr>
          <w:p w14:paraId="46B1B9BC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B2F2A5B" w14:textId="2BEC52C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18" w:type="dxa"/>
            <w:gridSpan w:val="2"/>
          </w:tcPr>
          <w:p w14:paraId="4B789C5B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D132AD8" w14:textId="43BB7D1A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135F8DDE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3D2389E" w14:textId="5BDAD747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60D6" w:rsidRPr="00094D4C" w14:paraId="63892EF5" w14:textId="77777777" w:rsidTr="00B94E2F">
        <w:trPr>
          <w:cantSplit/>
        </w:trPr>
        <w:tc>
          <w:tcPr>
            <w:tcW w:w="4228" w:type="dxa"/>
            <w:vAlign w:val="bottom"/>
          </w:tcPr>
          <w:p w14:paraId="19532E3B" w14:textId="4809D04B" w:rsidR="001060D6" w:rsidRPr="007533A3" w:rsidRDefault="001060D6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0D6">
              <w:rPr>
                <w:rFonts w:asciiTheme="majorBidi" w:hAnsi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</w:tcPr>
          <w:p w14:paraId="27215AB0" w14:textId="3B88AB6E" w:rsidR="001060D6" w:rsidRDefault="001060D6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8" w:type="dxa"/>
          </w:tcPr>
          <w:p w14:paraId="45A0CFD4" w14:textId="77777777" w:rsidR="001060D6" w:rsidRPr="007533A3" w:rsidRDefault="001060D6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551D334" w14:textId="0525812B" w:rsidR="001060D6" w:rsidRPr="007533A3" w:rsidRDefault="001060D6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8" w:type="dxa"/>
            <w:gridSpan w:val="2"/>
          </w:tcPr>
          <w:p w14:paraId="6F204DE6" w14:textId="77777777" w:rsidR="001060D6" w:rsidRPr="007533A3" w:rsidRDefault="001060D6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55972DB" w14:textId="0AD8F8CF" w:rsidR="001060D6" w:rsidRDefault="001060D6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98109B" w14:textId="77777777" w:rsidR="001060D6" w:rsidRPr="007533A3" w:rsidRDefault="001060D6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C1C401" w14:textId="40CDDACA" w:rsidR="001060D6" w:rsidRPr="007533A3" w:rsidRDefault="001060D6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6C90AFD9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2E831C11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76D88580" w14:textId="2A55E848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98" w:type="dxa"/>
          </w:tcPr>
          <w:p w14:paraId="6B866AB8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EB9125A" w14:textId="727E648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18" w:type="dxa"/>
            <w:gridSpan w:val="2"/>
          </w:tcPr>
          <w:p w14:paraId="3D01C3C3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7BFEB1B" w14:textId="0ABB1ABA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8AB276C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914586B" w14:textId="0B6CA6A0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1E09A975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05B713C4" w14:textId="11471838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62135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เกี่ยวกับสัญญาเช่า</w:t>
            </w:r>
          </w:p>
        </w:tc>
        <w:tc>
          <w:tcPr>
            <w:tcW w:w="990" w:type="dxa"/>
          </w:tcPr>
          <w:p w14:paraId="5B7E0A76" w14:textId="38E56CD4" w:rsidR="008976FD" w:rsidRPr="00A27D43" w:rsidRDefault="00A27D43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98" w:type="dxa"/>
          </w:tcPr>
          <w:p w14:paraId="0D643CEB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981B400" w14:textId="367C8FBD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18" w:type="dxa"/>
            <w:gridSpan w:val="2"/>
          </w:tcPr>
          <w:p w14:paraId="5FE3396B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B1E9A69" w14:textId="46FD0199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0166E22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78BECD7" w14:textId="73150833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1B1D18A0" w14:textId="77777777" w:rsidTr="00B94E2F">
        <w:trPr>
          <w:cantSplit/>
        </w:trPr>
        <w:tc>
          <w:tcPr>
            <w:tcW w:w="4228" w:type="dxa"/>
            <w:vAlign w:val="bottom"/>
          </w:tcPr>
          <w:p w14:paraId="73B6AD91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990" w:type="dxa"/>
          </w:tcPr>
          <w:p w14:paraId="422D7921" w14:textId="2642E8B3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198" w:type="dxa"/>
          </w:tcPr>
          <w:p w14:paraId="658CBEBA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37DDA4F" w14:textId="04E238D4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218" w:type="dxa"/>
            <w:gridSpan w:val="2"/>
          </w:tcPr>
          <w:p w14:paraId="6E2CE263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AF5DA10" w14:textId="733334FA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54BB7971" w14:textId="77777777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2ED7E4" w14:textId="5A8E8926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</w:tr>
      <w:tr w:rsidR="008976FD" w:rsidRPr="00094D4C" w14:paraId="3B0849F3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464680F3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9CDC76A" w14:textId="63B1F4F2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060D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" w:type="dxa"/>
          </w:tcPr>
          <w:p w14:paraId="0667FEE2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5EA9E19E" w14:textId="3751E953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18" w:type="dxa"/>
            <w:gridSpan w:val="2"/>
          </w:tcPr>
          <w:p w14:paraId="3641491C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19E816E" w14:textId="0E845854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D80CAA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36A95F9" w14:textId="3D957B7C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2A4E98" w14:paraId="77F6421E" w14:textId="77777777" w:rsidTr="00B94E2F">
        <w:trPr>
          <w:cantSplit/>
        </w:trPr>
        <w:tc>
          <w:tcPr>
            <w:tcW w:w="4228" w:type="dxa"/>
            <w:vAlign w:val="bottom"/>
          </w:tcPr>
          <w:p w14:paraId="4809B69C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7AF5584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</w:tcPr>
          <w:p w14:paraId="5C70706F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096371A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8" w:type="dxa"/>
            <w:gridSpan w:val="2"/>
          </w:tcPr>
          <w:p w14:paraId="7DCCC60B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3D69FE3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C0A619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B0F6BB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:rsidRPr="00094D4C" w14:paraId="2E77394D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3D535F1A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27438FE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</w:tcPr>
          <w:p w14:paraId="7FBB4C39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F6832BF" w14:textId="6D8F63DD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8" w:type="dxa"/>
            <w:gridSpan w:val="2"/>
          </w:tcPr>
          <w:p w14:paraId="6B6FB5F5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7A45969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06F014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350E6D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:rsidRPr="00094D4C" w14:paraId="7E4E5758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2EDE0050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15BEBF87" w14:textId="02D71748" w:rsidR="008976FD" w:rsidRPr="00B94E2F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51C655F0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40DBC55C" w14:textId="3C3E0C8B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8" w:type="dxa"/>
            <w:gridSpan w:val="2"/>
          </w:tcPr>
          <w:p w14:paraId="4A2F26D9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DF2372A" w14:textId="063D4B96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3,583</w:t>
            </w:r>
          </w:p>
        </w:tc>
        <w:tc>
          <w:tcPr>
            <w:tcW w:w="180" w:type="dxa"/>
          </w:tcPr>
          <w:p w14:paraId="203B020E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2CA849E" w14:textId="643C3B95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</w:p>
        </w:tc>
      </w:tr>
      <w:tr w:rsidR="008976FD" w:rsidRPr="00094D4C" w14:paraId="74C7CEA9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1E79C2C8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990" w:type="dxa"/>
          </w:tcPr>
          <w:p w14:paraId="40323737" w14:textId="319D7954" w:rsidR="008976FD" w:rsidRPr="00B94E2F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617D1A89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176FE6A5" w14:textId="03984F9F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8" w:type="dxa"/>
            <w:gridSpan w:val="2"/>
          </w:tcPr>
          <w:p w14:paraId="3AEFF87F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31CEE97" w14:textId="78896E63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180" w:type="dxa"/>
          </w:tcPr>
          <w:p w14:paraId="27F9D127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5D984C8" w14:textId="615DD24C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</w:p>
        </w:tc>
      </w:tr>
      <w:tr w:rsidR="008976FD" w:rsidRPr="00094D4C" w14:paraId="0EE0656F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305019B7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0BF73FC0" w14:textId="0144649C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27555A0E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106C927F" w14:textId="1676C88E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8" w:type="dxa"/>
            <w:gridSpan w:val="2"/>
          </w:tcPr>
          <w:p w14:paraId="303CC996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70E42DB" w14:textId="4B5CD54F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  <w:tc>
          <w:tcPr>
            <w:tcW w:w="180" w:type="dxa"/>
          </w:tcPr>
          <w:p w14:paraId="69278A59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CF35A6A" w14:textId="71940E1A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</w:p>
        </w:tc>
      </w:tr>
      <w:tr w:rsidR="008976FD" w:rsidRPr="00094D4C" w14:paraId="59A01890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51A00D65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990" w:type="dxa"/>
          </w:tcPr>
          <w:p w14:paraId="042EACC5" w14:textId="78B837D0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0DA6A336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4CD01772" w14:textId="0F88C37F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8" w:type="dxa"/>
            <w:gridSpan w:val="2"/>
          </w:tcPr>
          <w:p w14:paraId="66205F88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2FDCC90" w14:textId="43700F97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  <w:tc>
          <w:tcPr>
            <w:tcW w:w="180" w:type="dxa"/>
          </w:tcPr>
          <w:p w14:paraId="5D9D4FDB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770D7074" w14:textId="5C60C924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</w:p>
        </w:tc>
      </w:tr>
      <w:tr w:rsidR="008976FD" w:rsidRPr="00094D4C" w14:paraId="671A2102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6DDB210E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A9000A3" w14:textId="6275A88E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51752C14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1728E451" w14:textId="51F38C26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8" w:type="dxa"/>
            <w:gridSpan w:val="2"/>
          </w:tcPr>
          <w:p w14:paraId="16CBC43B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233C5E1" w14:textId="3D12F02B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80" w:type="dxa"/>
          </w:tcPr>
          <w:p w14:paraId="373B164A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70D2EEA5" w14:textId="1C1C20E1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8976FD" w:rsidRPr="00094D4C" w14:paraId="49C25C82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7071274F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3FFDFCE2" w14:textId="5FFA7241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0DDB3542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2D96DF92" w14:textId="4B1EE1DD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8" w:type="dxa"/>
            <w:gridSpan w:val="2"/>
          </w:tcPr>
          <w:p w14:paraId="100BBF88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DBF6F91" w14:textId="1A947312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180" w:type="dxa"/>
          </w:tcPr>
          <w:p w14:paraId="2427D921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7C19D75" w14:textId="151BA80F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</w:tr>
      <w:tr w:rsidR="00621357" w:rsidRPr="00094D4C" w14:paraId="1C90D884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4063BA3F" w14:textId="1D30C9CC" w:rsidR="00621357" w:rsidRPr="007533A3" w:rsidRDefault="00621357" w:rsidP="006213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เกี่ยวกับสัญญาเช่า</w:t>
            </w:r>
          </w:p>
        </w:tc>
        <w:tc>
          <w:tcPr>
            <w:tcW w:w="990" w:type="dxa"/>
          </w:tcPr>
          <w:p w14:paraId="4CECE69E" w14:textId="395EFA7A" w:rsidR="00621357" w:rsidRPr="007533A3" w:rsidRDefault="00621357" w:rsidP="006213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7580C2C" w14:textId="77777777" w:rsidR="00621357" w:rsidRPr="007533A3" w:rsidRDefault="00621357" w:rsidP="00621357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47D7C67B" w14:textId="75DBE82E" w:rsidR="00621357" w:rsidRPr="007533A3" w:rsidRDefault="00621357" w:rsidP="0062135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8" w:type="dxa"/>
            <w:gridSpan w:val="2"/>
          </w:tcPr>
          <w:p w14:paraId="3BE63600" w14:textId="77777777" w:rsidR="00621357" w:rsidRPr="007533A3" w:rsidRDefault="00621357" w:rsidP="00621357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9B26543" w14:textId="4C0F3E06" w:rsidR="00621357" w:rsidRPr="007533A3" w:rsidRDefault="00621357" w:rsidP="0062135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</w:tcPr>
          <w:p w14:paraId="1BE364DA" w14:textId="77777777" w:rsidR="00621357" w:rsidRPr="007533A3" w:rsidRDefault="00621357" w:rsidP="00621357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7DA0CACB" w14:textId="003A45E4" w:rsidR="00621357" w:rsidRPr="007533A3" w:rsidRDefault="00621357" w:rsidP="0062135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8976FD" w:rsidRPr="00094D4C" w14:paraId="7ED1D170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43015208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24B4C61D" w14:textId="06DA92C8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6210BC5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7CCD581C" w14:textId="5F0537D8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8" w:type="dxa"/>
            <w:gridSpan w:val="2"/>
          </w:tcPr>
          <w:p w14:paraId="6CBA1850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A43B5DD" w14:textId="7FCB46C4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80" w:type="dxa"/>
          </w:tcPr>
          <w:p w14:paraId="52A4C26A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5C34243" w14:textId="1CDE5F5C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8976FD" w:rsidRPr="002A4E98" w14:paraId="567CB07C" w14:textId="77777777" w:rsidTr="00B94E2F">
        <w:trPr>
          <w:cantSplit/>
        </w:trPr>
        <w:tc>
          <w:tcPr>
            <w:tcW w:w="4228" w:type="dxa"/>
            <w:vAlign w:val="bottom"/>
          </w:tcPr>
          <w:p w14:paraId="525CB25E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933A394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</w:tcPr>
          <w:p w14:paraId="5D174007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0002F86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8" w:type="dxa"/>
            <w:gridSpan w:val="2"/>
          </w:tcPr>
          <w:p w14:paraId="022BFF80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CF5807A" w14:textId="77777777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4EC442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CBCCCD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:rsidRPr="00094D4C" w14:paraId="6661EF4E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088B60FD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66147883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</w:tcPr>
          <w:p w14:paraId="3A60390B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87933B7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8" w:type="dxa"/>
            <w:gridSpan w:val="2"/>
          </w:tcPr>
          <w:p w14:paraId="7CC1A95A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C8AD28A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BBC0E3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E3AC9E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:rsidRPr="00094D4C" w14:paraId="35DEB49C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56266F3B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90" w:type="dxa"/>
          </w:tcPr>
          <w:p w14:paraId="1B8619DB" w14:textId="75D7ACE9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98" w:type="dxa"/>
          </w:tcPr>
          <w:p w14:paraId="029A9DDC" w14:textId="77777777" w:rsidR="008976FD" w:rsidRPr="007533A3" w:rsidRDefault="008976FD" w:rsidP="008976F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0A6B65A" w14:textId="2E978EBA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18" w:type="dxa"/>
            <w:gridSpan w:val="2"/>
          </w:tcPr>
          <w:p w14:paraId="16AE3B5F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528571D" w14:textId="3466BE32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A2D5AC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CEC073E" w14:textId="19B2AF13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112AA990" w14:textId="77777777" w:rsidTr="00B94E2F">
        <w:trPr>
          <w:cantSplit/>
        </w:trPr>
        <w:tc>
          <w:tcPr>
            <w:tcW w:w="4228" w:type="dxa"/>
            <w:vAlign w:val="bottom"/>
          </w:tcPr>
          <w:p w14:paraId="1D3F3DB0" w14:textId="7AA5D0DF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1E2E4BDA" w14:textId="42A6008E" w:rsidR="008976FD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98" w:type="dxa"/>
          </w:tcPr>
          <w:p w14:paraId="7120A589" w14:textId="77777777" w:rsidR="008976FD" w:rsidRPr="007533A3" w:rsidRDefault="008976FD" w:rsidP="008976F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C7B7395" w14:textId="75703055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8" w:type="dxa"/>
            <w:gridSpan w:val="2"/>
          </w:tcPr>
          <w:p w14:paraId="770DC383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612751E" w14:textId="649B5AB4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23FBE7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83BE5D" w14:textId="6BFB2A88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5E2EFC29" w14:textId="77777777" w:rsidTr="00B94E2F">
        <w:trPr>
          <w:cantSplit/>
        </w:trPr>
        <w:tc>
          <w:tcPr>
            <w:tcW w:w="4228" w:type="dxa"/>
            <w:vAlign w:val="bottom"/>
          </w:tcPr>
          <w:p w14:paraId="3BC38B7B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57CABA1C" w14:textId="7BD95C77" w:rsidR="008976FD" w:rsidRPr="00515975" w:rsidRDefault="00515975" w:rsidP="0051597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98" w:type="dxa"/>
          </w:tcPr>
          <w:p w14:paraId="1752A881" w14:textId="77777777" w:rsidR="008976FD" w:rsidRPr="007533A3" w:rsidRDefault="008976FD" w:rsidP="008976F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91718A8" w14:textId="6C0A8528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218" w:type="dxa"/>
            <w:gridSpan w:val="2"/>
          </w:tcPr>
          <w:p w14:paraId="6619BCEC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471860D" w14:textId="36F3A3BA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2304BCF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908AF" w14:textId="6A0D06A1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8976FD" w:rsidRPr="00094D4C" w14:paraId="7EC689FF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4B8CA1E3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6D2B5801" w14:textId="26D1D8F9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" w:type="dxa"/>
          </w:tcPr>
          <w:p w14:paraId="32DC16B3" w14:textId="77777777" w:rsidR="008976FD" w:rsidRPr="007533A3" w:rsidRDefault="008976FD" w:rsidP="008976F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05FA014" w14:textId="1176C7AD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18" w:type="dxa"/>
            <w:gridSpan w:val="2"/>
          </w:tcPr>
          <w:p w14:paraId="2F8CEAF2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C1E0AEC" w14:textId="6E8A6CB9" w:rsidR="008976FD" w:rsidRPr="008976FD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95E4BD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C74FACF" w14:textId="5411C4BC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60D6" w:rsidRPr="00094D4C" w14:paraId="6BD9BED6" w14:textId="77777777" w:rsidTr="00B94E2F">
        <w:trPr>
          <w:cantSplit/>
        </w:trPr>
        <w:tc>
          <w:tcPr>
            <w:tcW w:w="4228" w:type="dxa"/>
            <w:vAlign w:val="bottom"/>
          </w:tcPr>
          <w:p w14:paraId="14D4BF77" w14:textId="687479A9" w:rsidR="001060D6" w:rsidRPr="007533A3" w:rsidRDefault="001060D6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0D6">
              <w:rPr>
                <w:rFonts w:asciiTheme="majorBidi" w:hAnsi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</w:tcPr>
          <w:p w14:paraId="40C1EEC7" w14:textId="576C405B" w:rsidR="001060D6" w:rsidRDefault="001060D6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8" w:type="dxa"/>
          </w:tcPr>
          <w:p w14:paraId="6AF22B1F" w14:textId="77777777" w:rsidR="001060D6" w:rsidRPr="007533A3" w:rsidRDefault="001060D6" w:rsidP="008976F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76D3481" w14:textId="6EEDB57A" w:rsidR="001060D6" w:rsidRPr="007533A3" w:rsidRDefault="001060D6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8" w:type="dxa"/>
            <w:gridSpan w:val="2"/>
          </w:tcPr>
          <w:p w14:paraId="63841699" w14:textId="77777777" w:rsidR="001060D6" w:rsidRPr="007533A3" w:rsidRDefault="001060D6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D63CE56" w14:textId="30580208" w:rsidR="001060D6" w:rsidRDefault="001060D6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EFA284" w14:textId="77777777" w:rsidR="001060D6" w:rsidRPr="007533A3" w:rsidRDefault="001060D6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3A83A8" w14:textId="3B52B85C" w:rsidR="001060D6" w:rsidRPr="007533A3" w:rsidRDefault="001060D6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7638582B" w14:textId="77777777" w:rsidTr="00B94E2F">
        <w:trPr>
          <w:cantSplit/>
        </w:trPr>
        <w:tc>
          <w:tcPr>
            <w:tcW w:w="4228" w:type="dxa"/>
            <w:vAlign w:val="bottom"/>
          </w:tcPr>
          <w:p w14:paraId="0FD6B801" w14:textId="13DF696E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3B5DC41F" w14:textId="74412E79" w:rsidR="008976FD" w:rsidRDefault="001060D6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8" w:type="dxa"/>
          </w:tcPr>
          <w:p w14:paraId="1739B73A" w14:textId="77777777" w:rsidR="008976FD" w:rsidRPr="007533A3" w:rsidRDefault="008976FD" w:rsidP="008976F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C36D702" w14:textId="7CDC4DFD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8" w:type="dxa"/>
            <w:gridSpan w:val="2"/>
          </w:tcPr>
          <w:p w14:paraId="7EE31E45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A0D4642" w14:textId="4F79F602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A4D424C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F51BCD" w14:textId="2AA8E97C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2A4E98" w14:paraId="7BEB3FCA" w14:textId="77777777" w:rsidTr="00B94E2F">
        <w:trPr>
          <w:cantSplit/>
        </w:trPr>
        <w:tc>
          <w:tcPr>
            <w:tcW w:w="4228" w:type="dxa"/>
            <w:vAlign w:val="bottom"/>
          </w:tcPr>
          <w:p w14:paraId="21A901B0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BB26EC3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</w:tcPr>
          <w:p w14:paraId="37502707" w14:textId="77777777" w:rsidR="008976FD" w:rsidRPr="007533A3" w:rsidRDefault="008976FD" w:rsidP="008976F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8F5F882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8" w:type="dxa"/>
            <w:gridSpan w:val="2"/>
          </w:tcPr>
          <w:p w14:paraId="2F4B5936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8AA391E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5E1F32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DF9F32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:rsidRPr="00094D4C" w14:paraId="33B9997B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0AFB27B1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602E55CA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</w:tcPr>
          <w:p w14:paraId="6C9E11D4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71EDDFE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8" w:type="dxa"/>
            <w:gridSpan w:val="2"/>
          </w:tcPr>
          <w:p w14:paraId="46370302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77B443C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F589D6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B5C0FE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:rsidRPr="00094D4C" w14:paraId="69400B72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7241C8EA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90" w:type="dxa"/>
          </w:tcPr>
          <w:p w14:paraId="60C5B2EA" w14:textId="43C18641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98" w:type="dxa"/>
          </w:tcPr>
          <w:p w14:paraId="1B6DA93B" w14:textId="77777777" w:rsidR="008976FD" w:rsidRPr="007533A3" w:rsidRDefault="008976FD" w:rsidP="008976F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901F753" w14:textId="16842481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18" w:type="dxa"/>
            <w:gridSpan w:val="2"/>
          </w:tcPr>
          <w:p w14:paraId="3B7A2284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78AE2FD" w14:textId="038A667A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632F73B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C433473" w14:textId="6AE8E95E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1B9005C6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5904155D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990" w:type="dxa"/>
          </w:tcPr>
          <w:p w14:paraId="0CB481C8" w14:textId="40CF1226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98" w:type="dxa"/>
          </w:tcPr>
          <w:p w14:paraId="03E385D7" w14:textId="77777777" w:rsidR="008976FD" w:rsidRPr="007533A3" w:rsidRDefault="008976FD" w:rsidP="008976F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A9234B7" w14:textId="51EA48A0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18" w:type="dxa"/>
            <w:gridSpan w:val="2"/>
          </w:tcPr>
          <w:p w14:paraId="65FD1F61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AA9B058" w14:textId="6F8A0885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ADEED39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753F6198" w14:textId="33E2CB69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976FD" w:rsidRPr="00094D4C" w14:paraId="2084C714" w14:textId="77777777" w:rsidTr="00B94E2F">
        <w:trPr>
          <w:cantSplit/>
        </w:trPr>
        <w:tc>
          <w:tcPr>
            <w:tcW w:w="4228" w:type="dxa"/>
            <w:vAlign w:val="bottom"/>
          </w:tcPr>
          <w:p w14:paraId="7F3A32A6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76B61392" w14:textId="76ECDBAA" w:rsidR="008976FD" w:rsidRPr="007533A3" w:rsidRDefault="00515975" w:rsidP="0051597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98" w:type="dxa"/>
          </w:tcPr>
          <w:p w14:paraId="4219BF40" w14:textId="77777777" w:rsidR="008976FD" w:rsidRPr="007533A3" w:rsidRDefault="008976FD" w:rsidP="008976F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0CAD3C9" w14:textId="720A015A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18" w:type="dxa"/>
            <w:gridSpan w:val="2"/>
          </w:tcPr>
          <w:p w14:paraId="302BC88C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AB96686" w14:textId="1D75CAFB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9ED6FB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AA2CC8" w14:textId="5352C859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4FB87A0E" w14:textId="77777777" w:rsidTr="00B94E2F">
        <w:trPr>
          <w:cantSplit/>
        </w:trPr>
        <w:tc>
          <w:tcPr>
            <w:tcW w:w="4228" w:type="dxa"/>
            <w:vAlign w:val="bottom"/>
            <w:hideMark/>
          </w:tcPr>
          <w:p w14:paraId="20D61C9D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1147E6A" w14:textId="375DE450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98" w:type="dxa"/>
          </w:tcPr>
          <w:p w14:paraId="1A427802" w14:textId="77777777" w:rsidR="008976FD" w:rsidRPr="007533A3" w:rsidRDefault="008976FD" w:rsidP="008976F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302B3DB" w14:textId="0D190661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8" w:type="dxa"/>
            <w:gridSpan w:val="2"/>
          </w:tcPr>
          <w:p w14:paraId="19BA84D8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387135C" w14:textId="4AF8D1FB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FE8671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278649C" w14:textId="1B911CCD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67BBE7C2" w14:textId="77777777" w:rsidTr="00B94E2F">
        <w:trPr>
          <w:cantSplit/>
        </w:trPr>
        <w:tc>
          <w:tcPr>
            <w:tcW w:w="4228" w:type="dxa"/>
            <w:vAlign w:val="bottom"/>
          </w:tcPr>
          <w:p w14:paraId="732F4C91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7533A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78993C93" w14:textId="4DB05BAC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8" w:type="dxa"/>
          </w:tcPr>
          <w:p w14:paraId="29B5D4CE" w14:textId="77777777" w:rsidR="008976FD" w:rsidRPr="007533A3" w:rsidRDefault="008976FD" w:rsidP="008976F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FB1B0FD" w14:textId="39A17052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18" w:type="dxa"/>
            <w:gridSpan w:val="2"/>
          </w:tcPr>
          <w:p w14:paraId="1EDF9EB2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3D7E2C4" w14:textId="183E79D8" w:rsidR="008976FD" w:rsidRPr="007533A3" w:rsidRDefault="008976FD" w:rsidP="008976FD">
            <w:pPr>
              <w:pStyle w:val="acctfourfigures"/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23335A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75B560" w14:textId="18991E40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2A4E98" w14:paraId="59D1A3F3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2EB6ED0C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AB0AA98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</w:tcPr>
          <w:p w14:paraId="268D5CC4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82C92FD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" w:type="dxa"/>
            <w:gridSpan w:val="2"/>
          </w:tcPr>
          <w:p w14:paraId="010FA7D7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0A691DC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368BF4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A3C537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:rsidRPr="00094D4C" w14:paraId="0B718851" w14:textId="77777777" w:rsidTr="00B94E2F">
        <w:trPr>
          <w:cantSplit/>
          <w:trHeight w:val="272"/>
        </w:trPr>
        <w:tc>
          <w:tcPr>
            <w:tcW w:w="4228" w:type="dxa"/>
            <w:vAlign w:val="bottom"/>
            <w:hideMark/>
          </w:tcPr>
          <w:p w14:paraId="5A8B7A5E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</w:tcPr>
          <w:p w14:paraId="33E240DD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</w:tcPr>
          <w:p w14:paraId="09DF3A87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3D4F128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" w:type="dxa"/>
            <w:gridSpan w:val="2"/>
          </w:tcPr>
          <w:p w14:paraId="2B347A80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74C5AB7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40ECA1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C2C7A3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:rsidRPr="00094D4C" w14:paraId="5B0D89BF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1D874593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90" w:type="dxa"/>
          </w:tcPr>
          <w:p w14:paraId="6984CA14" w14:textId="4851D292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98" w:type="dxa"/>
          </w:tcPr>
          <w:p w14:paraId="26494B84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4E2D028" w14:textId="2A8E1FD5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218" w:type="dxa"/>
            <w:gridSpan w:val="2"/>
          </w:tcPr>
          <w:p w14:paraId="6C587A20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9521789" w14:textId="564E8FCA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5DAA9F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679D63" w14:textId="0150E214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3BB446B4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316A59BA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5800F947" w14:textId="7F92BC2B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98" w:type="dxa"/>
          </w:tcPr>
          <w:p w14:paraId="38680849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A12BD27" w14:textId="11EE849F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18" w:type="dxa"/>
            <w:gridSpan w:val="2"/>
          </w:tcPr>
          <w:p w14:paraId="0BEF3279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270135C" w14:textId="1EEF143F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0A3B498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5414F2" w14:textId="2237001A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60D6" w:rsidRPr="00094D4C" w14:paraId="0706030B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233F8F6C" w14:textId="64CD70CA" w:rsidR="001060D6" w:rsidRPr="007533A3" w:rsidRDefault="001060D6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0D6">
              <w:rPr>
                <w:rFonts w:asciiTheme="majorBidi" w:hAnsiTheme="majorBidi"/>
                <w:sz w:val="28"/>
                <w:szCs w:val="28"/>
                <w:cs/>
              </w:rPr>
              <w:t>รายได้ค่าส่งเสริมการขาย</w:t>
            </w:r>
          </w:p>
        </w:tc>
        <w:tc>
          <w:tcPr>
            <w:tcW w:w="990" w:type="dxa"/>
          </w:tcPr>
          <w:p w14:paraId="586DF33B" w14:textId="386CF1D7" w:rsidR="001060D6" w:rsidRDefault="001060D6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8" w:type="dxa"/>
          </w:tcPr>
          <w:p w14:paraId="0D1905D7" w14:textId="77777777" w:rsidR="001060D6" w:rsidRPr="007533A3" w:rsidRDefault="001060D6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401AFB2" w14:textId="468693A1" w:rsidR="001060D6" w:rsidRPr="007533A3" w:rsidRDefault="001060D6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8" w:type="dxa"/>
            <w:gridSpan w:val="2"/>
          </w:tcPr>
          <w:p w14:paraId="1FBE080C" w14:textId="77777777" w:rsidR="001060D6" w:rsidRPr="007533A3" w:rsidRDefault="001060D6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84779AB" w14:textId="33DA6F1D" w:rsidR="001060D6" w:rsidRPr="007533A3" w:rsidRDefault="001060D6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9136FA2" w14:textId="77777777" w:rsidR="001060D6" w:rsidRPr="007533A3" w:rsidRDefault="001060D6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AE83E1" w14:textId="5DE58D64" w:rsidR="001060D6" w:rsidRPr="007533A3" w:rsidRDefault="001060D6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49A5A60C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4C9912C7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990" w:type="dxa"/>
          </w:tcPr>
          <w:p w14:paraId="27724BB7" w14:textId="5381B40B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198" w:type="dxa"/>
          </w:tcPr>
          <w:p w14:paraId="66CF62C7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D0D4815" w14:textId="21A863BF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18" w:type="dxa"/>
            <w:gridSpan w:val="2"/>
          </w:tcPr>
          <w:p w14:paraId="419314A9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28C78BA" w14:textId="76F21BAC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004F8A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F81E0E" w14:textId="16737439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246B9D2A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72E00595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990" w:type="dxa"/>
          </w:tcPr>
          <w:p w14:paraId="174307AA" w14:textId="33984AD7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98" w:type="dxa"/>
          </w:tcPr>
          <w:p w14:paraId="0189B2D8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A9EB0C8" w14:textId="3BF7A7DA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18" w:type="dxa"/>
            <w:gridSpan w:val="2"/>
          </w:tcPr>
          <w:p w14:paraId="54F0B7DB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1CA31AD" w14:textId="411C9430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4E0853A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63D192" w14:textId="023DF744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060D6" w:rsidRPr="00094D4C" w14:paraId="15F36F05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24F24B29" w14:textId="0D1151FD" w:rsidR="001060D6" w:rsidRPr="007533A3" w:rsidRDefault="001060D6" w:rsidP="001060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7E3A26F4" w14:textId="6C831433" w:rsidR="001060D6" w:rsidRDefault="001060D6" w:rsidP="001060D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98" w:type="dxa"/>
          </w:tcPr>
          <w:p w14:paraId="17F54E49" w14:textId="77777777" w:rsidR="001060D6" w:rsidRPr="007533A3" w:rsidRDefault="001060D6" w:rsidP="001060D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8C912DF" w14:textId="7BAAD8B1" w:rsidR="001060D6" w:rsidRPr="007533A3" w:rsidRDefault="001060D6" w:rsidP="001060D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18" w:type="dxa"/>
            <w:gridSpan w:val="2"/>
          </w:tcPr>
          <w:p w14:paraId="14E5D260" w14:textId="77777777" w:rsidR="001060D6" w:rsidRPr="007533A3" w:rsidRDefault="001060D6" w:rsidP="001060D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FC46CCA" w14:textId="6447FB5B" w:rsidR="001060D6" w:rsidRPr="007533A3" w:rsidRDefault="001060D6" w:rsidP="001060D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D8E58E6" w14:textId="77777777" w:rsidR="001060D6" w:rsidRPr="007533A3" w:rsidRDefault="001060D6" w:rsidP="001060D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F54F64" w14:textId="3882B20B" w:rsidR="001060D6" w:rsidRPr="007533A3" w:rsidRDefault="001060D6" w:rsidP="001060D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49AD5A5A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4F7926E7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990" w:type="dxa"/>
          </w:tcPr>
          <w:p w14:paraId="75D6532B" w14:textId="747BE5C8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A417E00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D8B96B2" w14:textId="3F88CCA9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18" w:type="dxa"/>
            <w:gridSpan w:val="2"/>
          </w:tcPr>
          <w:p w14:paraId="6F211C8D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4515105" w14:textId="006DD546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9E1A24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5D8B14" w14:textId="25A59DB6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8976FD" w:rsidRPr="00094D4C" w14:paraId="2EE10F70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1A70119A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86011CB" w14:textId="75712BBA" w:rsidR="008976FD" w:rsidRPr="001060D6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060D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198" w:type="dxa"/>
          </w:tcPr>
          <w:p w14:paraId="78977235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50556CF" w14:textId="35F447FF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18" w:type="dxa"/>
            <w:gridSpan w:val="2"/>
          </w:tcPr>
          <w:p w14:paraId="18E03146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BCEF762" w14:textId="109B9E1F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7DF56A33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F8339E" w14:textId="6202CB30" w:rsidR="008976FD" w:rsidRPr="007533A3" w:rsidRDefault="008976FD" w:rsidP="008976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48FF4FBA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0B1A09C4" w14:textId="63FD585C" w:rsidR="008976FD" w:rsidRPr="007533A3" w:rsidRDefault="001060D6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</w:tcPr>
          <w:p w14:paraId="00F56206" w14:textId="7FD9EB86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198" w:type="dxa"/>
          </w:tcPr>
          <w:p w14:paraId="60BE2E09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AF8EF67" w14:textId="40791B06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18" w:type="dxa"/>
            <w:gridSpan w:val="2"/>
          </w:tcPr>
          <w:p w14:paraId="3B052972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013CAF6" w14:textId="3D0DCDE0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5E2353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7DE678" w14:textId="642036D1" w:rsidR="008976FD" w:rsidRPr="007533A3" w:rsidRDefault="008976FD" w:rsidP="009B12D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2F1498B7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05A26D03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433CC8C8" w14:textId="093E988E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98" w:type="dxa"/>
          </w:tcPr>
          <w:p w14:paraId="0DEF7F72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7F8E346" w14:textId="28D06AA0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218" w:type="dxa"/>
            <w:gridSpan w:val="2"/>
          </w:tcPr>
          <w:p w14:paraId="6233CA5F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7E78576" w14:textId="559FDBB5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F7EFBD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B4E07A" w14:textId="3A583800" w:rsidR="008976FD" w:rsidRPr="007533A3" w:rsidRDefault="008976FD" w:rsidP="009B12D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595F85BD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443369A4" w14:textId="06A0F01B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1060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เกี่ยวกับสัญญาเช่า</w:t>
            </w:r>
          </w:p>
        </w:tc>
        <w:tc>
          <w:tcPr>
            <w:tcW w:w="990" w:type="dxa"/>
          </w:tcPr>
          <w:p w14:paraId="03688529" w14:textId="1A462EA0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98" w:type="dxa"/>
          </w:tcPr>
          <w:p w14:paraId="5BC91B6F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D2E4B3D" w14:textId="6BEFA2C0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18" w:type="dxa"/>
            <w:gridSpan w:val="2"/>
          </w:tcPr>
          <w:p w14:paraId="04093BCE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147FCBD" w14:textId="70BCA24A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71B7D39F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3E696F" w14:textId="10A9AB45" w:rsidR="008976FD" w:rsidRPr="007533A3" w:rsidRDefault="008976FD" w:rsidP="009B12D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9B12D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976FD" w:rsidRPr="00094D4C" w14:paraId="7B90A02E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409A8943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90" w:type="dxa"/>
          </w:tcPr>
          <w:p w14:paraId="0390B4DF" w14:textId="2F179B62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98" w:type="dxa"/>
          </w:tcPr>
          <w:p w14:paraId="61778735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18ADEEF" w14:textId="325F5C5B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18" w:type="dxa"/>
            <w:gridSpan w:val="2"/>
          </w:tcPr>
          <w:p w14:paraId="07975922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4432CD1" w14:textId="0FAAF489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01B21FF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F405D6" w14:textId="4DE80ED8" w:rsidR="008976FD" w:rsidRPr="007533A3" w:rsidRDefault="008976FD" w:rsidP="009B12D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5AA6967A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765E02D0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990" w:type="dxa"/>
          </w:tcPr>
          <w:p w14:paraId="0F9EDA61" w14:textId="4397CB42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98" w:type="dxa"/>
          </w:tcPr>
          <w:p w14:paraId="5C2C759B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0A8A841" w14:textId="765B5B41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218" w:type="dxa"/>
            <w:gridSpan w:val="2"/>
          </w:tcPr>
          <w:p w14:paraId="514BA37F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DCC2FD4" w14:textId="2C73E4CB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53B90B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EEE3D2" w14:textId="23083FB9" w:rsidR="008976FD" w:rsidRPr="007533A3" w:rsidRDefault="008976FD" w:rsidP="009B12D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1EBD306A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43E7A016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990" w:type="dxa"/>
          </w:tcPr>
          <w:p w14:paraId="27F536B3" w14:textId="683FC9FA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98" w:type="dxa"/>
          </w:tcPr>
          <w:p w14:paraId="0540282E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9521434" w14:textId="16D3A632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18" w:type="dxa"/>
            <w:gridSpan w:val="2"/>
          </w:tcPr>
          <w:p w14:paraId="2CDDB7CE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0E1140E" w14:textId="751CFBFC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5CB3C18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CD4AD9" w14:textId="14E5BB34" w:rsidR="008976FD" w:rsidRPr="007533A3" w:rsidRDefault="008976FD" w:rsidP="009B12D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6FD" w:rsidRPr="00094D4C" w14:paraId="3E00B57F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5AF71438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53CF8DA5" w14:textId="5D53AD0D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98" w:type="dxa"/>
          </w:tcPr>
          <w:p w14:paraId="5C79E2F5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B04C00C" w14:textId="7B2B8956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18" w:type="dxa"/>
            <w:gridSpan w:val="2"/>
          </w:tcPr>
          <w:p w14:paraId="10486D8B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59F3786" w14:textId="73FBF43F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0821FB35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AEC678" w14:textId="03FA68F9" w:rsidR="008976FD" w:rsidRPr="007533A3" w:rsidRDefault="008976FD" w:rsidP="009B12D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9B12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976FD" w:rsidRPr="00094D4C" w14:paraId="1295433F" w14:textId="77777777" w:rsidTr="00B94E2F">
        <w:trPr>
          <w:cantSplit/>
          <w:trHeight w:val="272"/>
        </w:trPr>
        <w:tc>
          <w:tcPr>
            <w:tcW w:w="4228" w:type="dxa"/>
            <w:vAlign w:val="bottom"/>
          </w:tcPr>
          <w:p w14:paraId="3B50C6B3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4E39E17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</w:tcPr>
          <w:p w14:paraId="4B34A2C2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D54D47A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" w:type="dxa"/>
            <w:gridSpan w:val="2"/>
          </w:tcPr>
          <w:p w14:paraId="7A682AA7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9393CCF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DE99A7" w14:textId="77777777" w:rsidR="008976FD" w:rsidRPr="007533A3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B98E4F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14" w:right="-86" w:hanging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76FD" w:rsidRPr="00094D4C" w14:paraId="1BA69F44" w14:textId="77777777" w:rsidTr="00B94E2F">
        <w:trPr>
          <w:cantSplit/>
          <w:trHeight w:val="272"/>
        </w:trPr>
        <w:tc>
          <w:tcPr>
            <w:tcW w:w="4228" w:type="dxa"/>
          </w:tcPr>
          <w:p w14:paraId="3C3FA30D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705F025C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</w:tcPr>
          <w:p w14:paraId="07EA7F0F" w14:textId="77777777" w:rsidR="008976FD" w:rsidRPr="007533A3" w:rsidRDefault="008976FD" w:rsidP="008976F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A190AD6" w14:textId="77777777" w:rsidR="008976FD" w:rsidRPr="007533A3" w:rsidRDefault="008976FD" w:rsidP="008976FD">
            <w:pPr>
              <w:pStyle w:val="acctfourfigures"/>
              <w:tabs>
                <w:tab w:val="decimal" w:pos="693"/>
                <w:tab w:val="decimal" w:pos="90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" w:type="dxa"/>
            <w:gridSpan w:val="2"/>
          </w:tcPr>
          <w:p w14:paraId="3DC189E9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4D48523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047339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C50D93" w14:textId="77777777" w:rsidR="008976FD" w:rsidRPr="007533A3" w:rsidRDefault="008976FD" w:rsidP="008976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14" w:right="-86" w:hanging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:rsidRPr="00094D4C" w14:paraId="2701876A" w14:textId="77777777" w:rsidTr="00B94E2F">
        <w:trPr>
          <w:cantSplit/>
          <w:trHeight w:val="272"/>
        </w:trPr>
        <w:tc>
          <w:tcPr>
            <w:tcW w:w="4228" w:type="dxa"/>
          </w:tcPr>
          <w:p w14:paraId="6238A587" w14:textId="75B077D3" w:rsidR="008976FD" w:rsidRPr="007533A3" w:rsidRDefault="008976FD" w:rsidP="008976FD">
            <w:pPr>
              <w:spacing w:line="240" w:lineRule="auto"/>
              <w:ind w:left="117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  <w:vAlign w:val="bottom"/>
          </w:tcPr>
          <w:p w14:paraId="3233243B" w14:textId="28BAD7A3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98" w:type="dxa"/>
            <w:vAlign w:val="bottom"/>
          </w:tcPr>
          <w:p w14:paraId="6F01AC65" w14:textId="77777777" w:rsidR="008976FD" w:rsidRPr="007533A3" w:rsidRDefault="008976FD" w:rsidP="008976F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E3F8B0A" w14:textId="5D59BA43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1,126</w:t>
            </w:r>
          </w:p>
        </w:tc>
        <w:tc>
          <w:tcPr>
            <w:tcW w:w="218" w:type="dxa"/>
            <w:gridSpan w:val="2"/>
            <w:vAlign w:val="bottom"/>
          </w:tcPr>
          <w:p w14:paraId="56C5CB49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D148263" w14:textId="2E1FA0AF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20" w:right="15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80" w:type="dxa"/>
            <w:vAlign w:val="bottom"/>
          </w:tcPr>
          <w:p w14:paraId="16DB0C20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6CDA59" w14:textId="7DCA11A9" w:rsidR="008976FD" w:rsidRPr="007533A3" w:rsidRDefault="008976FD" w:rsidP="008976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14" w:right="-86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  <w:tr w:rsidR="008976FD" w:rsidRPr="00094D4C" w14:paraId="79A8A2AD" w14:textId="77777777" w:rsidTr="00B94E2F">
        <w:trPr>
          <w:cantSplit/>
          <w:trHeight w:val="272"/>
        </w:trPr>
        <w:tc>
          <w:tcPr>
            <w:tcW w:w="4228" w:type="dxa"/>
          </w:tcPr>
          <w:p w14:paraId="00B4A363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2CECB115" w14:textId="4FD75B34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98" w:type="dxa"/>
          </w:tcPr>
          <w:p w14:paraId="0F523B3D" w14:textId="77777777" w:rsidR="008976FD" w:rsidRPr="007533A3" w:rsidRDefault="008976FD" w:rsidP="008976F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0B75283" w14:textId="2BFE0679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18" w:type="dxa"/>
            <w:gridSpan w:val="2"/>
          </w:tcPr>
          <w:p w14:paraId="73E54863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E16E990" w14:textId="0E641299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20" w:right="15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00B0CDC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F91BB5" w14:textId="463AC5EC" w:rsidR="008976FD" w:rsidRPr="007533A3" w:rsidRDefault="008976FD" w:rsidP="008976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14" w:right="-86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8976FD" w:rsidRPr="00094D4C" w14:paraId="54B85E56" w14:textId="77777777" w:rsidTr="00B94E2F">
        <w:trPr>
          <w:cantSplit/>
          <w:trHeight w:val="272"/>
        </w:trPr>
        <w:tc>
          <w:tcPr>
            <w:tcW w:w="4228" w:type="dxa"/>
          </w:tcPr>
          <w:p w14:paraId="5575C254" w14:textId="77777777" w:rsidR="008976FD" w:rsidRPr="007533A3" w:rsidRDefault="008976FD" w:rsidP="008976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990" w:type="dxa"/>
          </w:tcPr>
          <w:p w14:paraId="21ACF78B" w14:textId="167F3083" w:rsidR="008976FD" w:rsidRPr="007533A3" w:rsidRDefault="008976FD" w:rsidP="008976F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98" w:type="dxa"/>
          </w:tcPr>
          <w:p w14:paraId="03A15FF9" w14:textId="77777777" w:rsidR="008976FD" w:rsidRPr="007533A3" w:rsidRDefault="008976FD" w:rsidP="008976FD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0EB8A14" w14:textId="1CB7B27C" w:rsidR="008976FD" w:rsidRPr="007533A3" w:rsidRDefault="008976FD" w:rsidP="008976F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18" w:type="dxa"/>
            <w:gridSpan w:val="2"/>
          </w:tcPr>
          <w:p w14:paraId="471D0B10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03E50EF" w14:textId="302A33D3" w:rsidR="008976FD" w:rsidRPr="007533A3" w:rsidRDefault="008976FD" w:rsidP="008976F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20" w:right="15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1B3BEC9" w14:textId="77777777" w:rsidR="008976FD" w:rsidRPr="007533A3" w:rsidRDefault="008976FD" w:rsidP="008976FD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AAF651" w14:textId="270499F7" w:rsidR="008976FD" w:rsidRPr="007533A3" w:rsidRDefault="008976FD" w:rsidP="008976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14" w:right="-86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4223DE1" w14:textId="77777777" w:rsidR="007533A3" w:rsidRPr="005B380D" w:rsidRDefault="007533A3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45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04" w:type="dxa"/>
        <w:tblInd w:w="44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3"/>
        <w:gridCol w:w="1077"/>
        <w:gridCol w:w="189"/>
        <w:gridCol w:w="1078"/>
        <w:gridCol w:w="192"/>
        <w:gridCol w:w="13"/>
        <w:gridCol w:w="1046"/>
        <w:gridCol w:w="7"/>
        <w:gridCol w:w="9"/>
        <w:gridCol w:w="178"/>
        <w:gridCol w:w="1056"/>
        <w:gridCol w:w="17"/>
        <w:gridCol w:w="19"/>
      </w:tblGrid>
      <w:tr w:rsidR="00131E73" w:rsidRPr="005B380D" w14:paraId="0E828F5A" w14:textId="77777777" w:rsidTr="00CD2EB0">
        <w:trPr>
          <w:cantSplit/>
          <w:trHeight w:val="407"/>
          <w:tblHeader/>
        </w:trPr>
        <w:tc>
          <w:tcPr>
            <w:tcW w:w="4223" w:type="dxa"/>
          </w:tcPr>
          <w:p w14:paraId="670E7BA1" w14:textId="098A77FB" w:rsidR="00131E73" w:rsidRPr="005B380D" w:rsidRDefault="00131E73" w:rsidP="005B380D">
            <w:pPr>
              <w:pStyle w:val="acctfourfigures"/>
              <w:tabs>
                <w:tab w:val="left" w:pos="375"/>
              </w:tabs>
              <w:spacing w:line="240" w:lineRule="auto"/>
              <w:ind w:left="191" w:right="-364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4" w:type="dxa"/>
            <w:gridSpan w:val="3"/>
          </w:tcPr>
          <w:p w14:paraId="6C273A80" w14:textId="7D59F30F" w:rsidR="00131E73" w:rsidRPr="005B380D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2" w:type="dxa"/>
          </w:tcPr>
          <w:p w14:paraId="37FC27D4" w14:textId="77777777" w:rsidR="00131E73" w:rsidRPr="005B380D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5" w:type="dxa"/>
            <w:gridSpan w:val="8"/>
          </w:tcPr>
          <w:p w14:paraId="6C5185B0" w14:textId="3D5CA23D" w:rsidR="00131E73" w:rsidRPr="005B380D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76E68" w:rsidRPr="005B380D" w14:paraId="008AF594" w14:textId="77777777" w:rsidTr="00CD2EB0">
        <w:trPr>
          <w:cantSplit/>
          <w:trHeight w:val="407"/>
          <w:tblHeader/>
        </w:trPr>
        <w:tc>
          <w:tcPr>
            <w:tcW w:w="4223" w:type="dxa"/>
          </w:tcPr>
          <w:p w14:paraId="3477DDE7" w14:textId="15DDF471" w:rsidR="00476E68" w:rsidRPr="005B380D" w:rsidRDefault="00476E68" w:rsidP="00476E68">
            <w:pPr>
              <w:pStyle w:val="acctfourfigures"/>
              <w:tabs>
                <w:tab w:val="left" w:pos="375"/>
              </w:tabs>
              <w:spacing w:line="240" w:lineRule="auto"/>
              <w:ind w:left="191" w:right="-364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88C4CD" w14:textId="228D26E9" w:rsidR="00476E68" w:rsidRPr="005B380D" w:rsidRDefault="00476E68" w:rsidP="00476E68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476E6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9" w:type="dxa"/>
          </w:tcPr>
          <w:p w14:paraId="1AF2DD2B" w14:textId="77777777" w:rsidR="00476E68" w:rsidRPr="005B380D" w:rsidRDefault="00476E68" w:rsidP="00476E68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721B754A" w14:textId="77777777" w:rsidR="00476E68" w:rsidRPr="005B380D" w:rsidRDefault="00476E68" w:rsidP="00476E68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92" w:type="dxa"/>
          </w:tcPr>
          <w:p w14:paraId="226F7A57" w14:textId="77777777" w:rsidR="00476E68" w:rsidRPr="005B380D" w:rsidRDefault="00476E68" w:rsidP="00476E68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14:paraId="29B52928" w14:textId="793E248D" w:rsidR="00476E68" w:rsidRPr="005B380D" w:rsidRDefault="00476E68" w:rsidP="00476E68">
            <w:pPr>
              <w:pStyle w:val="acctmergecolhdg"/>
              <w:spacing w:line="240" w:lineRule="auto"/>
              <w:ind w:left="-80" w:right="-71" w:hanging="10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476E6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94" w:type="dxa"/>
            <w:gridSpan w:val="3"/>
          </w:tcPr>
          <w:p w14:paraId="25F8BD4C" w14:textId="77777777" w:rsidR="00476E68" w:rsidRPr="005B380D" w:rsidRDefault="00476E68" w:rsidP="00476E68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3"/>
          </w:tcPr>
          <w:p w14:paraId="5282D750" w14:textId="5D3A1054" w:rsidR="00476E68" w:rsidRPr="005B380D" w:rsidRDefault="00476E68" w:rsidP="00476E68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B6A32" w:rsidRPr="005B380D" w14:paraId="62B89874" w14:textId="77777777" w:rsidTr="00CD2EB0">
        <w:trPr>
          <w:cantSplit/>
          <w:trHeight w:val="144"/>
          <w:tblHeader/>
        </w:trPr>
        <w:tc>
          <w:tcPr>
            <w:tcW w:w="4223" w:type="dxa"/>
          </w:tcPr>
          <w:p w14:paraId="6DFBD640" w14:textId="0F39C286" w:rsidR="004B6A32" w:rsidRPr="005B380D" w:rsidRDefault="004B6A32" w:rsidP="004B6A32">
            <w:pPr>
              <w:pStyle w:val="acctfourfigures"/>
              <w:tabs>
                <w:tab w:val="left" w:pos="375"/>
              </w:tabs>
              <w:spacing w:line="240" w:lineRule="auto"/>
              <w:ind w:left="4" w:right="-165" w:firstLine="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077" w:type="dxa"/>
          </w:tcPr>
          <w:p w14:paraId="71574AE3" w14:textId="14FE42E3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9" w:type="dxa"/>
          </w:tcPr>
          <w:p w14:paraId="3CE0D296" w14:textId="77777777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17FBA288" w14:textId="5B6733F2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92" w:type="dxa"/>
          </w:tcPr>
          <w:p w14:paraId="2B96ED4F" w14:textId="77777777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14:paraId="581AC87D" w14:textId="3DABCEB6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94" w:type="dxa"/>
            <w:gridSpan w:val="3"/>
          </w:tcPr>
          <w:p w14:paraId="168A469E" w14:textId="77777777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3"/>
          </w:tcPr>
          <w:p w14:paraId="51C3E1C1" w14:textId="5EEFB0FD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</w:tr>
      <w:tr w:rsidR="004B6A32" w:rsidRPr="005B380D" w14:paraId="7BC0548E" w14:textId="77777777" w:rsidTr="00CD2EB0">
        <w:trPr>
          <w:gridAfter w:val="1"/>
          <w:wAfter w:w="19" w:type="dxa"/>
          <w:cantSplit/>
          <w:tblHeader/>
        </w:trPr>
        <w:tc>
          <w:tcPr>
            <w:tcW w:w="4223" w:type="dxa"/>
          </w:tcPr>
          <w:p w14:paraId="5EBD9732" w14:textId="77777777" w:rsidR="004B6A32" w:rsidRPr="005B380D" w:rsidRDefault="004B6A32" w:rsidP="004B6A32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2" w:type="dxa"/>
            <w:gridSpan w:val="11"/>
          </w:tcPr>
          <w:p w14:paraId="2A5E3913" w14:textId="77777777" w:rsidR="004B6A32" w:rsidRPr="005B380D" w:rsidRDefault="004B6A32" w:rsidP="004B6A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4B6A32" w:rsidRPr="005B380D" w14:paraId="799CFC01" w14:textId="77777777" w:rsidTr="00CD2EB0">
        <w:trPr>
          <w:cantSplit/>
        </w:trPr>
        <w:tc>
          <w:tcPr>
            <w:tcW w:w="4223" w:type="dxa"/>
            <w:vAlign w:val="bottom"/>
          </w:tcPr>
          <w:p w14:paraId="013447F4" w14:textId="0EFBF0A2" w:rsidR="004B6A32" w:rsidRPr="005B380D" w:rsidRDefault="004B6A32" w:rsidP="004B6A32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77" w:type="dxa"/>
            <w:vAlign w:val="center"/>
          </w:tcPr>
          <w:p w14:paraId="4DB8FB2F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vAlign w:val="center"/>
          </w:tcPr>
          <w:p w14:paraId="4C8925F9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vAlign w:val="center"/>
          </w:tcPr>
          <w:p w14:paraId="448295FA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2" w:type="dxa"/>
            <w:vAlign w:val="center"/>
          </w:tcPr>
          <w:p w14:paraId="60C06D76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5134394F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gridSpan w:val="3"/>
            <w:vAlign w:val="center"/>
          </w:tcPr>
          <w:p w14:paraId="5B8765B0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7454F08B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:rsidRPr="005B380D" w14:paraId="24A6AC98" w14:textId="77777777" w:rsidTr="00CD2EB0">
        <w:trPr>
          <w:cantSplit/>
        </w:trPr>
        <w:tc>
          <w:tcPr>
            <w:tcW w:w="4223" w:type="dxa"/>
            <w:vAlign w:val="bottom"/>
          </w:tcPr>
          <w:p w14:paraId="1C78D6CE" w14:textId="77777777" w:rsidR="008976FD" w:rsidRPr="005B380D" w:rsidRDefault="008976FD" w:rsidP="008976FD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77" w:type="dxa"/>
            <w:vAlign w:val="center"/>
          </w:tcPr>
          <w:p w14:paraId="62D56331" w14:textId="0E984927" w:rsidR="008976FD" w:rsidRPr="00065B29" w:rsidRDefault="007C7034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9" w:type="dxa"/>
            <w:vAlign w:val="center"/>
          </w:tcPr>
          <w:p w14:paraId="2F4B3E25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749BE821" w14:textId="4723C6A5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92" w:type="dxa"/>
            <w:vAlign w:val="center"/>
          </w:tcPr>
          <w:p w14:paraId="1C254043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5C1F10FF" w14:textId="695963B8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3"/>
            <w:vAlign w:val="center"/>
          </w:tcPr>
          <w:p w14:paraId="2EDBEB7E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gridSpan w:val="3"/>
          </w:tcPr>
          <w:p w14:paraId="45E606FB" w14:textId="6E89BCE1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8976FD" w:rsidRPr="005B380D" w14:paraId="397EF867" w14:textId="77777777" w:rsidTr="00CD2EB0">
        <w:trPr>
          <w:cantSplit/>
        </w:trPr>
        <w:tc>
          <w:tcPr>
            <w:tcW w:w="4223" w:type="dxa"/>
            <w:vAlign w:val="bottom"/>
          </w:tcPr>
          <w:p w14:paraId="2937FBCB" w14:textId="77777777" w:rsidR="008976FD" w:rsidRPr="005B380D" w:rsidRDefault="008976FD" w:rsidP="008976FD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7" w:type="dxa"/>
            <w:vAlign w:val="center"/>
          </w:tcPr>
          <w:p w14:paraId="63C3538A" w14:textId="46189DFD" w:rsidR="008976FD" w:rsidRPr="00065B29" w:rsidRDefault="007C7034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  <w:vAlign w:val="center"/>
          </w:tcPr>
          <w:p w14:paraId="5768C932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69FB6ADD" w14:textId="428891D1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-</w:t>
            </w:r>
          </w:p>
        </w:tc>
        <w:tc>
          <w:tcPr>
            <w:tcW w:w="192" w:type="dxa"/>
            <w:vAlign w:val="center"/>
          </w:tcPr>
          <w:p w14:paraId="6D3F891B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397BD56F" w14:textId="25537B70" w:rsidR="008976FD" w:rsidRPr="00623BE2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194" w:type="dxa"/>
            <w:gridSpan w:val="3"/>
            <w:vAlign w:val="center"/>
          </w:tcPr>
          <w:p w14:paraId="5EB7CA48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gridSpan w:val="3"/>
          </w:tcPr>
          <w:p w14:paraId="4BD80685" w14:textId="3520018B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116</w:t>
            </w:r>
          </w:p>
        </w:tc>
      </w:tr>
      <w:tr w:rsidR="008976FD" w:rsidRPr="005B380D" w14:paraId="70BE3C77" w14:textId="77777777" w:rsidTr="00CD2EB0">
        <w:trPr>
          <w:cantSplit/>
        </w:trPr>
        <w:tc>
          <w:tcPr>
            <w:tcW w:w="4223" w:type="dxa"/>
            <w:vAlign w:val="bottom"/>
          </w:tcPr>
          <w:p w14:paraId="570C6A52" w14:textId="77777777" w:rsidR="008976FD" w:rsidRPr="005B380D" w:rsidRDefault="008976FD" w:rsidP="008976FD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7" w:type="dxa"/>
            <w:vAlign w:val="center"/>
          </w:tcPr>
          <w:p w14:paraId="1257C301" w14:textId="3DB9EB9B" w:rsidR="008976FD" w:rsidRPr="00065B29" w:rsidRDefault="007C7034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89" w:type="dxa"/>
            <w:vAlign w:val="center"/>
          </w:tcPr>
          <w:p w14:paraId="4BE0B077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5DE9A6E" w14:textId="0C4ECBA8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7</w:t>
            </w:r>
          </w:p>
        </w:tc>
        <w:tc>
          <w:tcPr>
            <w:tcW w:w="192" w:type="dxa"/>
            <w:vAlign w:val="center"/>
          </w:tcPr>
          <w:p w14:paraId="47D70F3B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207016CA" w14:textId="0EB33941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3"/>
            <w:vAlign w:val="center"/>
          </w:tcPr>
          <w:p w14:paraId="0726FA62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gridSpan w:val="3"/>
          </w:tcPr>
          <w:p w14:paraId="7D604183" w14:textId="27E80A70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8976FD" w:rsidRPr="005B380D" w14:paraId="0FFCD9E0" w14:textId="77777777" w:rsidTr="00CD2EB0">
        <w:trPr>
          <w:cantSplit/>
        </w:trPr>
        <w:tc>
          <w:tcPr>
            <w:tcW w:w="4223" w:type="dxa"/>
            <w:vAlign w:val="bottom"/>
          </w:tcPr>
          <w:p w14:paraId="4D22A76D" w14:textId="77777777" w:rsidR="008976FD" w:rsidRPr="005B380D" w:rsidRDefault="008976FD" w:rsidP="008976FD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7" w:type="dxa"/>
            <w:vAlign w:val="center"/>
          </w:tcPr>
          <w:p w14:paraId="457DE6BA" w14:textId="61EBBB79" w:rsidR="008976FD" w:rsidRPr="00065B29" w:rsidRDefault="007C7034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9" w:type="dxa"/>
            <w:vAlign w:val="center"/>
          </w:tcPr>
          <w:p w14:paraId="0A093727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E9594E2" w14:textId="45E79F82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16</w:t>
            </w:r>
          </w:p>
        </w:tc>
        <w:tc>
          <w:tcPr>
            <w:tcW w:w="192" w:type="dxa"/>
            <w:vAlign w:val="center"/>
          </w:tcPr>
          <w:p w14:paraId="6B7D610A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4400ACA7" w14:textId="0CA8239F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3"/>
            <w:vAlign w:val="center"/>
          </w:tcPr>
          <w:p w14:paraId="68EC4B6C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gridSpan w:val="3"/>
          </w:tcPr>
          <w:p w14:paraId="4C165662" w14:textId="0BE53578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8976FD" w:rsidRPr="005B380D" w14:paraId="2536362E" w14:textId="77777777" w:rsidTr="00CD2EB0">
        <w:trPr>
          <w:cantSplit/>
        </w:trPr>
        <w:tc>
          <w:tcPr>
            <w:tcW w:w="4223" w:type="dxa"/>
            <w:vAlign w:val="bottom"/>
          </w:tcPr>
          <w:p w14:paraId="723F2BE8" w14:textId="77777777" w:rsidR="008976FD" w:rsidRPr="005B380D" w:rsidRDefault="008976FD" w:rsidP="00897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7C8452B2" w14:textId="5D383186" w:rsidR="008976FD" w:rsidRPr="00065B29" w:rsidRDefault="007C7034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</w:p>
        </w:tc>
        <w:tc>
          <w:tcPr>
            <w:tcW w:w="189" w:type="dxa"/>
            <w:vAlign w:val="center"/>
          </w:tcPr>
          <w:p w14:paraId="7B657AC2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F236DAB" w14:textId="61DF0FE6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16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192" w:type="dxa"/>
            <w:vAlign w:val="center"/>
          </w:tcPr>
          <w:p w14:paraId="0D332971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7EC99250" w14:textId="296B364C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4" w:type="dxa"/>
            <w:gridSpan w:val="3"/>
            <w:vAlign w:val="center"/>
          </w:tcPr>
          <w:p w14:paraId="15FF0518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gridSpan w:val="3"/>
            <w:tcBorders>
              <w:bottom w:val="single" w:sz="4" w:space="0" w:color="auto"/>
            </w:tcBorders>
          </w:tcPr>
          <w:p w14:paraId="73733146" w14:textId="7340FAB5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</w:tr>
      <w:tr w:rsidR="008976FD" w:rsidRPr="005B380D" w14:paraId="49BBB396" w14:textId="77777777" w:rsidTr="00CD2EB0">
        <w:trPr>
          <w:cantSplit/>
          <w:trHeight w:val="60"/>
        </w:trPr>
        <w:tc>
          <w:tcPr>
            <w:tcW w:w="4223" w:type="dxa"/>
            <w:vAlign w:val="bottom"/>
          </w:tcPr>
          <w:p w14:paraId="2BC93DFB" w14:textId="77777777" w:rsidR="008976FD" w:rsidRPr="005B380D" w:rsidRDefault="008976FD" w:rsidP="008976FD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25B93A8" w14:textId="48DF2CE6" w:rsidR="008976FD" w:rsidRPr="00065B29" w:rsidRDefault="007C7034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89" w:type="dxa"/>
            <w:vAlign w:val="center"/>
          </w:tcPr>
          <w:p w14:paraId="6E3C8D30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4015FA1" w14:textId="4571C3F2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19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192" w:type="dxa"/>
            <w:vAlign w:val="center"/>
          </w:tcPr>
          <w:p w14:paraId="63BE5A42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98DB7" w14:textId="59DDD65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283</w:t>
            </w:r>
          </w:p>
        </w:tc>
        <w:tc>
          <w:tcPr>
            <w:tcW w:w="194" w:type="dxa"/>
            <w:gridSpan w:val="3"/>
            <w:vAlign w:val="center"/>
          </w:tcPr>
          <w:p w14:paraId="55DE62FF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</w:tcBorders>
          </w:tcPr>
          <w:p w14:paraId="4F88AF58" w14:textId="1EDEE1D9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120</w:t>
            </w:r>
          </w:p>
        </w:tc>
      </w:tr>
      <w:tr w:rsidR="008976FD" w:rsidRPr="005B380D" w14:paraId="17FC9E5A" w14:textId="77777777" w:rsidTr="00CD2EB0">
        <w:trPr>
          <w:cantSplit/>
        </w:trPr>
        <w:tc>
          <w:tcPr>
            <w:tcW w:w="4223" w:type="dxa"/>
            <w:vAlign w:val="bottom"/>
          </w:tcPr>
          <w:p w14:paraId="40E55B8E" w14:textId="77777777" w:rsidR="008976FD" w:rsidRPr="005B380D" w:rsidRDefault="008976FD" w:rsidP="008976FD">
            <w:pPr>
              <w:tabs>
                <w:tab w:val="clear" w:pos="227"/>
              </w:tabs>
              <w:spacing w:line="240" w:lineRule="auto"/>
              <w:ind w:left="8"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9F63D2A" w14:textId="13E6326B" w:rsidR="008976FD" w:rsidRPr="00065B29" w:rsidRDefault="007C7034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89" w:type="dxa"/>
            <w:vAlign w:val="center"/>
          </w:tcPr>
          <w:p w14:paraId="36954149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6F65CDF" w14:textId="3876E924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(4)</w:t>
            </w:r>
          </w:p>
        </w:tc>
        <w:tc>
          <w:tcPr>
            <w:tcW w:w="192" w:type="dxa"/>
            <w:vAlign w:val="center"/>
          </w:tcPr>
          <w:p w14:paraId="04559834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BCB76A" w14:textId="2E74B141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94" w:type="dxa"/>
            <w:gridSpan w:val="3"/>
            <w:vAlign w:val="center"/>
          </w:tcPr>
          <w:p w14:paraId="7CD54402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3"/>
            <w:tcBorders>
              <w:bottom w:val="single" w:sz="4" w:space="0" w:color="auto"/>
            </w:tcBorders>
            <w:vAlign w:val="bottom"/>
          </w:tcPr>
          <w:p w14:paraId="1C9EED26" w14:textId="678B117B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(4)</w:t>
            </w:r>
          </w:p>
        </w:tc>
      </w:tr>
      <w:tr w:rsidR="008976FD" w:rsidRPr="005B380D" w14:paraId="6DF4994E" w14:textId="77777777" w:rsidTr="00CD2EB0">
        <w:trPr>
          <w:cantSplit/>
        </w:trPr>
        <w:tc>
          <w:tcPr>
            <w:tcW w:w="4223" w:type="dxa"/>
            <w:vAlign w:val="bottom"/>
          </w:tcPr>
          <w:p w14:paraId="5153AA7A" w14:textId="77777777" w:rsidR="008976FD" w:rsidRPr="005B380D" w:rsidRDefault="008976FD" w:rsidP="008976FD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BFE49D" w14:textId="549FC9E4" w:rsidR="008976FD" w:rsidRPr="00065B29" w:rsidRDefault="007C7034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161</w:t>
            </w:r>
          </w:p>
        </w:tc>
        <w:tc>
          <w:tcPr>
            <w:tcW w:w="189" w:type="dxa"/>
            <w:vAlign w:val="center"/>
          </w:tcPr>
          <w:p w14:paraId="09B209CB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E2E716A" w14:textId="44DAD5D5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19</w:t>
            </w: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</w:p>
        </w:tc>
        <w:tc>
          <w:tcPr>
            <w:tcW w:w="192" w:type="dxa"/>
            <w:vAlign w:val="center"/>
          </w:tcPr>
          <w:p w14:paraId="26C1999F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2F1F62" w14:textId="4DC0E8CC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279</w:t>
            </w:r>
          </w:p>
        </w:tc>
        <w:tc>
          <w:tcPr>
            <w:tcW w:w="194" w:type="dxa"/>
            <w:gridSpan w:val="3"/>
            <w:vAlign w:val="center"/>
          </w:tcPr>
          <w:p w14:paraId="66D3DC66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8BB212D" w14:textId="5D2A78BE" w:rsidR="008976FD" w:rsidRPr="005B380D" w:rsidRDefault="008976FD" w:rsidP="008976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116</w:t>
            </w:r>
          </w:p>
        </w:tc>
      </w:tr>
      <w:tr w:rsidR="008976FD" w:rsidRPr="005B380D" w14:paraId="6F354265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39A2BDA5" w14:textId="68BBE648" w:rsidR="008976FD" w:rsidRPr="005B42E2" w:rsidRDefault="008976FD" w:rsidP="008976FD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7" w:type="dxa"/>
          </w:tcPr>
          <w:p w14:paraId="33523FDB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75687106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8" w:type="dxa"/>
          </w:tcPr>
          <w:p w14:paraId="42C4E36C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205" w:type="dxa"/>
            <w:gridSpan w:val="2"/>
          </w:tcPr>
          <w:p w14:paraId="165583F9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53" w:type="dxa"/>
            <w:gridSpan w:val="2"/>
          </w:tcPr>
          <w:p w14:paraId="69B4A3D9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51FEA51B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3" w:type="dxa"/>
            <w:gridSpan w:val="2"/>
          </w:tcPr>
          <w:p w14:paraId="3110DE84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</w:tr>
      <w:tr w:rsidR="008976FD" w:rsidRPr="005B380D" w14:paraId="78728B24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235E96CC" w14:textId="7F379116" w:rsidR="008976FD" w:rsidRPr="005B380D" w:rsidRDefault="008976FD" w:rsidP="008976FD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77" w:type="dxa"/>
          </w:tcPr>
          <w:p w14:paraId="7ECBD3FE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</w:tcPr>
          <w:p w14:paraId="6C90A6D7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045D71C8" w14:textId="77777777" w:rsidR="008976FD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05" w:type="dxa"/>
            <w:gridSpan w:val="2"/>
          </w:tcPr>
          <w:p w14:paraId="0FE2B9E2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14:paraId="0801DDBC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4AA4257A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163E8B4B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8976FD" w:rsidRPr="005B380D" w14:paraId="61D5C7CA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36162154" w14:textId="77777777" w:rsidR="008976FD" w:rsidRPr="005B380D" w:rsidRDefault="008976FD" w:rsidP="008976FD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77" w:type="dxa"/>
          </w:tcPr>
          <w:p w14:paraId="0A096989" w14:textId="44F56455" w:rsidR="008976FD" w:rsidRPr="006A00FB" w:rsidRDefault="00AF6010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9" w:type="dxa"/>
          </w:tcPr>
          <w:p w14:paraId="26227454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12D57FE7" w14:textId="673C5315" w:rsidR="008976FD" w:rsidRPr="005B380D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</w:t>
            </w:r>
          </w:p>
        </w:tc>
        <w:tc>
          <w:tcPr>
            <w:tcW w:w="205" w:type="dxa"/>
            <w:gridSpan w:val="2"/>
          </w:tcPr>
          <w:p w14:paraId="23987C0A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14:paraId="2BDB4B2C" w14:textId="125EC96F" w:rsidR="008976FD" w:rsidRPr="005B380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16DFB206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1EBD5E42" w14:textId="07BBF71E" w:rsidR="008976FD" w:rsidRPr="005B380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8976FD" w:rsidRPr="005B380D" w14:paraId="32533635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615E8AF7" w14:textId="77777777" w:rsidR="008976FD" w:rsidRPr="005B380D" w:rsidRDefault="008976FD" w:rsidP="008976FD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7" w:type="dxa"/>
          </w:tcPr>
          <w:p w14:paraId="030605DE" w14:textId="1516F210" w:rsidR="008976FD" w:rsidRPr="005B380D" w:rsidRDefault="00AF6010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</w:tcPr>
          <w:p w14:paraId="191BCADA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5A41BF53" w14:textId="104C433E" w:rsidR="008976FD" w:rsidRPr="005B380D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05" w:type="dxa"/>
            <w:gridSpan w:val="2"/>
          </w:tcPr>
          <w:p w14:paraId="2755B17D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14:paraId="1D86D630" w14:textId="59626E94" w:rsidR="008976FD" w:rsidRPr="005B380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187" w:type="dxa"/>
            <w:gridSpan w:val="2"/>
          </w:tcPr>
          <w:p w14:paraId="58D3B7BE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4D3CD8BA" w14:textId="5103F65D" w:rsidR="008976FD" w:rsidRPr="005B380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110</w:t>
            </w:r>
          </w:p>
        </w:tc>
      </w:tr>
      <w:tr w:rsidR="008976FD" w:rsidRPr="005B380D" w14:paraId="2C49EB73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3D53528A" w14:textId="77777777" w:rsidR="008976FD" w:rsidRPr="005B380D" w:rsidRDefault="008976FD" w:rsidP="008976FD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7" w:type="dxa"/>
          </w:tcPr>
          <w:p w14:paraId="40925651" w14:textId="7FDE4510" w:rsidR="008976FD" w:rsidRPr="005B380D" w:rsidRDefault="00AF6010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9" w:type="dxa"/>
          </w:tcPr>
          <w:p w14:paraId="490647A1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0F6BC0A" w14:textId="58BC699A" w:rsidR="008976FD" w:rsidRPr="005B380D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64</w:t>
            </w:r>
          </w:p>
        </w:tc>
        <w:tc>
          <w:tcPr>
            <w:tcW w:w="205" w:type="dxa"/>
            <w:gridSpan w:val="2"/>
          </w:tcPr>
          <w:p w14:paraId="64988939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14:paraId="4AD53562" w14:textId="30391A01" w:rsidR="008976FD" w:rsidRPr="005B380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706DDD18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41C7E285" w14:textId="200F3E08" w:rsidR="008976FD" w:rsidRPr="005B380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8976FD" w:rsidRPr="005B380D" w14:paraId="48A88D28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2ADA5A2B" w14:textId="77777777" w:rsidR="008976FD" w:rsidRPr="005B380D" w:rsidRDefault="008976FD" w:rsidP="008976FD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7" w:type="dxa"/>
          </w:tcPr>
          <w:p w14:paraId="15C1F0BA" w14:textId="0D5E74CD" w:rsidR="008976FD" w:rsidRPr="007527B0" w:rsidRDefault="007527B0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9" w:type="dxa"/>
          </w:tcPr>
          <w:p w14:paraId="4C3CBF86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18C5B1C" w14:textId="4F2C2F1B" w:rsidR="008976FD" w:rsidRPr="005B380D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10</w:t>
            </w:r>
          </w:p>
        </w:tc>
        <w:tc>
          <w:tcPr>
            <w:tcW w:w="205" w:type="dxa"/>
            <w:gridSpan w:val="2"/>
          </w:tcPr>
          <w:p w14:paraId="10901C70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</w:tcPr>
          <w:p w14:paraId="039FB14F" w14:textId="19A763F8" w:rsidR="008976FD" w:rsidRPr="005B380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2061D527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643B0E82" w14:textId="03CB7022" w:rsidR="008976FD" w:rsidRPr="005B380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8976FD" w:rsidRPr="005B380D" w14:paraId="6214C36A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053C2202" w14:textId="77777777" w:rsidR="008976FD" w:rsidRPr="005B380D" w:rsidRDefault="008976FD" w:rsidP="008976FD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EF15E78" w14:textId="4053EA89" w:rsidR="008976FD" w:rsidRPr="005B380D" w:rsidRDefault="00AF6010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189" w:type="dxa"/>
          </w:tcPr>
          <w:p w14:paraId="3CC22731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F66578B" w14:textId="6D1809CE" w:rsidR="008976FD" w:rsidRPr="005B380D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294</w:t>
            </w:r>
          </w:p>
        </w:tc>
        <w:tc>
          <w:tcPr>
            <w:tcW w:w="205" w:type="dxa"/>
            <w:gridSpan w:val="2"/>
          </w:tcPr>
          <w:p w14:paraId="14395A0C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03D39" w14:textId="45B2DF22" w:rsidR="008976FD" w:rsidRPr="005B380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7" w:type="dxa"/>
            <w:gridSpan w:val="2"/>
          </w:tcPr>
          <w:p w14:paraId="76799CC1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327F8B6E" w14:textId="2E9976CF" w:rsidR="008976FD" w:rsidRPr="005B380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</w:p>
        </w:tc>
      </w:tr>
      <w:tr w:rsidR="008976FD" w:rsidRPr="005B380D" w14:paraId="5501A67A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5199AC26" w14:textId="77777777" w:rsidR="008976FD" w:rsidRPr="005B380D" w:rsidRDefault="008976FD" w:rsidP="008976FD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F6E0433" w14:textId="6CBEAC2C" w:rsidR="008976FD" w:rsidRPr="005B380D" w:rsidRDefault="00AF6010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D1D78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89" w:type="dxa"/>
          </w:tcPr>
          <w:p w14:paraId="0AA3DC91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4B515774" w14:textId="4E3D0C5C" w:rsidR="008976FD" w:rsidRPr="005B380D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378</w:t>
            </w:r>
          </w:p>
        </w:tc>
        <w:tc>
          <w:tcPr>
            <w:tcW w:w="205" w:type="dxa"/>
            <w:gridSpan w:val="2"/>
          </w:tcPr>
          <w:p w14:paraId="0A94E080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53C6F" w14:textId="7A270479" w:rsidR="008976FD" w:rsidRPr="005B380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187" w:type="dxa"/>
            <w:gridSpan w:val="2"/>
          </w:tcPr>
          <w:p w14:paraId="089C2F11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</w:tcPr>
          <w:p w14:paraId="6AC65040" w14:textId="506FAE5A" w:rsidR="008976FD" w:rsidRPr="005B380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113</w:t>
            </w:r>
          </w:p>
        </w:tc>
      </w:tr>
      <w:tr w:rsidR="008976FD" w:rsidRPr="005B380D" w14:paraId="03733584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3B5C80A5" w14:textId="77777777" w:rsidR="008976FD" w:rsidRPr="005B380D" w:rsidRDefault="008976FD" w:rsidP="008976FD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184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6C00A1D" w14:textId="1B41B48B" w:rsidR="008976FD" w:rsidRPr="005B380D" w:rsidRDefault="00AF6010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7050E202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9FB6102" w14:textId="17100E40" w:rsidR="008976FD" w:rsidRPr="005B380D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05" w:type="dxa"/>
            <w:gridSpan w:val="2"/>
          </w:tcPr>
          <w:p w14:paraId="6BC57459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D6662" w14:textId="45E39017" w:rsidR="008976FD" w:rsidRPr="005B380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4A1D6E61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66206297" w14:textId="678093A7" w:rsidR="008976FD" w:rsidRPr="005B380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8976FD" w:rsidRPr="005B380D" w14:paraId="11E3B821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75D8C9B0" w14:textId="77777777" w:rsidR="008976FD" w:rsidRPr="005B380D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BE62BF" w14:textId="73949DD1" w:rsidR="008976FD" w:rsidRPr="005B380D" w:rsidRDefault="00AF6010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8D1D7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</w:t>
            </w:r>
          </w:p>
        </w:tc>
        <w:tc>
          <w:tcPr>
            <w:tcW w:w="189" w:type="dxa"/>
          </w:tcPr>
          <w:p w14:paraId="5ADEEBF6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50F2D83" w14:textId="5DFF6525" w:rsidR="008976FD" w:rsidRPr="005B380D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378</w:t>
            </w:r>
          </w:p>
        </w:tc>
        <w:tc>
          <w:tcPr>
            <w:tcW w:w="205" w:type="dxa"/>
            <w:gridSpan w:val="2"/>
          </w:tcPr>
          <w:p w14:paraId="2251B8B5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7C17C" w14:textId="461B9F31" w:rsidR="008976FD" w:rsidRPr="005B380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187" w:type="dxa"/>
            <w:gridSpan w:val="2"/>
          </w:tcPr>
          <w:p w14:paraId="743681B1" w14:textId="77777777" w:rsidR="008976FD" w:rsidRPr="005B380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1A66B9" w14:textId="4AAD4928" w:rsidR="008976FD" w:rsidRPr="005B380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113</w:t>
            </w:r>
          </w:p>
        </w:tc>
      </w:tr>
      <w:tr w:rsidR="008976FD" w:rsidRPr="005B380D" w14:paraId="6F7354DC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00A22477" w14:textId="77777777" w:rsidR="008976FD" w:rsidRPr="005B42E2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675D9DC1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9" w:type="dxa"/>
          </w:tcPr>
          <w:p w14:paraId="0D79DB9F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6EB0DEC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5281E230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BCF21E7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34548C49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3" w:type="dxa"/>
            <w:gridSpan w:val="2"/>
            <w:tcBorders>
              <w:top w:val="double" w:sz="4" w:space="0" w:color="auto"/>
            </w:tcBorders>
          </w:tcPr>
          <w:p w14:paraId="2A969F8B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8976FD" w14:paraId="24248496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2500CF83" w14:textId="77777777" w:rsidR="008976FD" w:rsidRPr="00131E73" w:rsidRDefault="008976FD" w:rsidP="008976FD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077" w:type="dxa"/>
          </w:tcPr>
          <w:p w14:paraId="2B25AC55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5F510741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4290224D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2E80CE13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1E6E6A2C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0CEBE777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511B6CAA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976FD" w14:paraId="543A26C7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27FF2544" w14:textId="77777777" w:rsidR="008976FD" w:rsidRPr="002A1463" w:rsidRDefault="008976FD" w:rsidP="008976FD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7" w:type="dxa"/>
          </w:tcPr>
          <w:p w14:paraId="02457314" w14:textId="66AF987E" w:rsidR="008976FD" w:rsidRPr="002A1463" w:rsidRDefault="00032EF7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rtl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9" w:type="dxa"/>
          </w:tcPr>
          <w:p w14:paraId="3D5C83C8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1386E5F" w14:textId="585E2D8E" w:rsidR="008976FD" w:rsidRPr="002A1463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" w:type="dxa"/>
            <w:gridSpan w:val="2"/>
          </w:tcPr>
          <w:p w14:paraId="0CEEED69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45167FC7" w14:textId="19ABAD42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25,933</w:t>
            </w:r>
          </w:p>
        </w:tc>
        <w:tc>
          <w:tcPr>
            <w:tcW w:w="187" w:type="dxa"/>
            <w:gridSpan w:val="2"/>
          </w:tcPr>
          <w:p w14:paraId="0B30DCB3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6C8F659D" w14:textId="5012730B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21,391</w:t>
            </w:r>
          </w:p>
        </w:tc>
      </w:tr>
      <w:tr w:rsidR="008976FD" w14:paraId="77888710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55EE8C1D" w14:textId="77777777" w:rsidR="008976FD" w:rsidRPr="002A1463" w:rsidRDefault="008976FD" w:rsidP="008976FD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B821CFC" w14:textId="38E41293" w:rsidR="008976FD" w:rsidRPr="002A1463" w:rsidRDefault="00032EF7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32EF7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89" w:type="dxa"/>
          </w:tcPr>
          <w:p w14:paraId="099ED155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CD15EEE" w14:textId="0570A3CE" w:rsidR="008976FD" w:rsidRPr="002A1463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05" w:type="dxa"/>
            <w:gridSpan w:val="2"/>
          </w:tcPr>
          <w:p w14:paraId="77339B03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CEB808" w14:textId="6A226F0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4276BAC9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</w:tcPr>
          <w:p w14:paraId="5FE88D7B" w14:textId="5FA2FD71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976FD" w14:paraId="01783E4A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4BB279C8" w14:textId="77777777" w:rsidR="008976FD" w:rsidRPr="002A1463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8F6C8FF" w14:textId="1B7EBDFD" w:rsidR="008976FD" w:rsidRPr="002A1463" w:rsidRDefault="00032EF7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92</w:t>
            </w:r>
          </w:p>
        </w:tc>
        <w:tc>
          <w:tcPr>
            <w:tcW w:w="189" w:type="dxa"/>
          </w:tcPr>
          <w:p w14:paraId="4E89A239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1213868" w14:textId="7D45C963" w:rsidR="008976FD" w:rsidRPr="002A1463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05" w:type="dxa"/>
            <w:gridSpan w:val="2"/>
          </w:tcPr>
          <w:p w14:paraId="427D9D23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0219C2" w14:textId="460A4645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25,933</w:t>
            </w:r>
          </w:p>
        </w:tc>
        <w:tc>
          <w:tcPr>
            <w:tcW w:w="187" w:type="dxa"/>
            <w:gridSpan w:val="2"/>
          </w:tcPr>
          <w:p w14:paraId="33A323B5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</w:tcPr>
          <w:p w14:paraId="149DB6BD" w14:textId="0F558ACC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21,391</w:t>
            </w:r>
          </w:p>
        </w:tc>
      </w:tr>
      <w:tr w:rsidR="008976FD" w14:paraId="1B1F1B79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7CFA5740" w14:textId="476D008D" w:rsidR="008976FD" w:rsidRPr="002A1463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AF21F33" w14:textId="684B41F7" w:rsidR="008976FD" w:rsidRPr="002D439B" w:rsidRDefault="00032EF7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9" w:type="dxa"/>
          </w:tcPr>
          <w:p w14:paraId="25A3AA97" w14:textId="77777777" w:rsidR="008976FD" w:rsidRPr="002D439B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2D42C23" w14:textId="6AA8BA75" w:rsidR="008976FD" w:rsidRPr="002D439B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D43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" w:type="dxa"/>
            <w:gridSpan w:val="2"/>
          </w:tcPr>
          <w:p w14:paraId="70AE06EA" w14:textId="77777777" w:rsidR="008976FD" w:rsidRPr="002D439B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F4C34CB" w14:textId="1336A008" w:rsidR="008976FD" w:rsidRPr="002D439B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09923E45" w14:textId="77777777" w:rsidR="008976FD" w:rsidRPr="002D439B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</w:tcPr>
          <w:p w14:paraId="4A6B8D78" w14:textId="0D80B307" w:rsidR="008976FD" w:rsidRPr="002D439B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D43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976FD" w14:paraId="593E748F" w14:textId="77777777" w:rsidTr="00CD2EB0">
        <w:trPr>
          <w:gridAfter w:val="1"/>
          <w:wAfter w:w="19" w:type="dxa"/>
          <w:cantSplit/>
        </w:trPr>
        <w:tc>
          <w:tcPr>
            <w:tcW w:w="4223" w:type="dxa"/>
            <w:vAlign w:val="bottom"/>
          </w:tcPr>
          <w:p w14:paraId="136DB37F" w14:textId="77777777" w:rsidR="008976FD" w:rsidRPr="002A1463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28BCE00" w14:textId="5488800E" w:rsidR="008976FD" w:rsidRPr="002A1463" w:rsidRDefault="00032EF7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92</w:t>
            </w:r>
          </w:p>
        </w:tc>
        <w:tc>
          <w:tcPr>
            <w:tcW w:w="189" w:type="dxa"/>
          </w:tcPr>
          <w:p w14:paraId="786ABF0C" w14:textId="77777777" w:rsidR="008976F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23022AD" w14:textId="10334659" w:rsidR="008976FD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</w:t>
            </w:r>
          </w:p>
        </w:tc>
        <w:tc>
          <w:tcPr>
            <w:tcW w:w="205" w:type="dxa"/>
            <w:gridSpan w:val="2"/>
          </w:tcPr>
          <w:p w14:paraId="7BAF0F4D" w14:textId="77777777" w:rsidR="008976F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AEF9E" w14:textId="31A61A04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25,933</w:t>
            </w:r>
          </w:p>
        </w:tc>
        <w:tc>
          <w:tcPr>
            <w:tcW w:w="187" w:type="dxa"/>
            <w:gridSpan w:val="2"/>
          </w:tcPr>
          <w:p w14:paraId="20F73094" w14:textId="77777777" w:rsidR="008976F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0F6FBD" w14:textId="27EA7805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21,391</w:t>
            </w:r>
          </w:p>
        </w:tc>
      </w:tr>
      <w:tr w:rsidR="008976FD" w14:paraId="5684C3C9" w14:textId="77777777" w:rsidTr="00CD2EB0">
        <w:trPr>
          <w:gridAfter w:val="2"/>
          <w:wAfter w:w="36" w:type="dxa"/>
          <w:cantSplit/>
          <w:tblHeader/>
        </w:trPr>
        <w:tc>
          <w:tcPr>
            <w:tcW w:w="4223" w:type="dxa"/>
            <w:vAlign w:val="bottom"/>
          </w:tcPr>
          <w:p w14:paraId="1C8D8B67" w14:textId="77777777" w:rsidR="008976FD" w:rsidRPr="005B42E2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7" w:type="dxa"/>
          </w:tcPr>
          <w:p w14:paraId="7D29A244" w14:textId="7FC2C5C8" w:rsidR="008976FD" w:rsidRPr="005B42E2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9" w:type="dxa"/>
          </w:tcPr>
          <w:p w14:paraId="4142FF38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8" w:type="dxa"/>
          </w:tcPr>
          <w:p w14:paraId="4245CC34" w14:textId="6E6DA794" w:rsidR="008976FD" w:rsidRPr="005B42E2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0AB7BDF6" w14:textId="77777777" w:rsidR="008976FD" w:rsidRPr="005B42E2" w:rsidRDefault="008976FD" w:rsidP="008976FD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45FF3C64" w14:textId="1A2A939D" w:rsidR="008976FD" w:rsidRPr="005B42E2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6BBCA0BE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6" w:type="dxa"/>
          </w:tcPr>
          <w:p w14:paraId="3E6F7FC0" w14:textId="0F17ABE8" w:rsidR="008976FD" w:rsidRPr="005B42E2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8976FD" w14:paraId="640BD426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1A09A297" w14:textId="1444D8D9" w:rsidR="008976FD" w:rsidRPr="007129F5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2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1077" w:type="dxa"/>
          </w:tcPr>
          <w:p w14:paraId="7EAF3944" w14:textId="77777777" w:rsidR="008976FD" w:rsidRPr="002A1463" w:rsidRDefault="008976FD" w:rsidP="008976FD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2334F1AC" w14:textId="77777777" w:rsidR="008976FD" w:rsidRPr="002A1463" w:rsidRDefault="008976FD" w:rsidP="008976FD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412812A6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396048DD" w14:textId="77777777" w:rsidR="008976FD" w:rsidRPr="002A1463" w:rsidRDefault="008976FD" w:rsidP="008976FD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3DD828F7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28A86E0A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60923518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976FD" w14:paraId="22535C4E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34D6AE5E" w14:textId="77777777" w:rsidR="008976FD" w:rsidRPr="00131E73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AEC0997" w14:textId="1A27099D" w:rsidR="008976FD" w:rsidRPr="007129F5" w:rsidRDefault="008976FD" w:rsidP="008976FD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2,238</w:t>
            </w:r>
          </w:p>
        </w:tc>
        <w:tc>
          <w:tcPr>
            <w:tcW w:w="189" w:type="dxa"/>
          </w:tcPr>
          <w:p w14:paraId="3C38BD99" w14:textId="77777777" w:rsidR="008976FD" w:rsidRPr="007129F5" w:rsidRDefault="008976FD" w:rsidP="008976FD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67CE64F4" w14:textId="7462B773" w:rsidR="008976FD" w:rsidRPr="007129F5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712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2,206</w:t>
            </w:r>
          </w:p>
        </w:tc>
        <w:tc>
          <w:tcPr>
            <w:tcW w:w="205" w:type="dxa"/>
            <w:gridSpan w:val="2"/>
          </w:tcPr>
          <w:p w14:paraId="7403E4B1" w14:textId="77777777" w:rsidR="008976FD" w:rsidRPr="007129F5" w:rsidRDefault="008976FD" w:rsidP="008976FD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4694466" w14:textId="06D74EFC" w:rsidR="008976FD" w:rsidRPr="007129F5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6571DEAF" w14:textId="77777777" w:rsidR="008976FD" w:rsidRPr="007129F5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</w:tcPr>
          <w:p w14:paraId="5C78D369" w14:textId="77777777" w:rsidR="008976FD" w:rsidRPr="007129F5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129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8976FD" w14:paraId="6A070956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7308EB28" w14:textId="77777777" w:rsidR="008976FD" w:rsidRPr="00A031C0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38326108" w14:textId="77777777" w:rsidR="008976FD" w:rsidRPr="00A031C0" w:rsidRDefault="008976FD" w:rsidP="008976FD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7FC1415A" w14:textId="77777777" w:rsidR="008976FD" w:rsidRPr="00A031C0" w:rsidRDefault="008976FD" w:rsidP="008976FD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3F5048B" w14:textId="77777777" w:rsidR="008976FD" w:rsidRPr="00A031C0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59BC233C" w14:textId="77777777" w:rsidR="008976FD" w:rsidRPr="00A031C0" w:rsidRDefault="008976FD" w:rsidP="008976FD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1A08D5D" w14:textId="77777777" w:rsidR="008976FD" w:rsidRPr="00A031C0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275BF716" w14:textId="77777777" w:rsidR="008976FD" w:rsidRPr="00A031C0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0E22D9B7" w14:textId="77777777" w:rsidR="008976FD" w:rsidRPr="00A031C0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976FD" w14:paraId="79C5A99D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2AFE0980" w14:textId="77777777" w:rsidR="008976FD" w:rsidRPr="007129F5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2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77" w:type="dxa"/>
          </w:tcPr>
          <w:p w14:paraId="6EBF447F" w14:textId="77777777" w:rsidR="008976FD" w:rsidRPr="002A1463" w:rsidRDefault="008976FD" w:rsidP="008976FD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3AB3A38A" w14:textId="77777777" w:rsidR="008976FD" w:rsidRPr="002A1463" w:rsidRDefault="008976FD" w:rsidP="008976FD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1895B216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41DDBE60" w14:textId="77777777" w:rsidR="008976FD" w:rsidRPr="002A1463" w:rsidRDefault="008976FD" w:rsidP="008976FD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72DD2E2E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2A419B97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31FAB384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976FD" w14:paraId="79A3E620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4BF37600" w14:textId="77777777" w:rsidR="008976FD" w:rsidRPr="00131E73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602CE2B" w14:textId="0293ADC5" w:rsidR="008976FD" w:rsidRPr="002F4BFF" w:rsidRDefault="008976FD" w:rsidP="008976FD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189" w:type="dxa"/>
          </w:tcPr>
          <w:p w14:paraId="44AC1E3D" w14:textId="77777777" w:rsidR="008976FD" w:rsidRPr="00CC1581" w:rsidRDefault="008976FD" w:rsidP="008976FD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A10E31A" w14:textId="1D66ADB9" w:rsidR="008976FD" w:rsidRPr="00CC1581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CC15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05" w:type="dxa"/>
            <w:gridSpan w:val="2"/>
          </w:tcPr>
          <w:p w14:paraId="14E5273A" w14:textId="77777777" w:rsidR="008976FD" w:rsidRPr="00CC1581" w:rsidRDefault="008976FD" w:rsidP="008976FD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61E9A30" w14:textId="0CFDD305" w:rsidR="008976FD" w:rsidRPr="00CC1581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4F0DED2B" w14:textId="77777777" w:rsidR="008976FD" w:rsidRPr="00CC1581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4505A45" w14:textId="77777777" w:rsidR="008976FD" w:rsidRPr="00CC1581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C15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8976FD" w14:paraId="155CEC9E" w14:textId="77777777" w:rsidTr="00CD2EB0">
        <w:trPr>
          <w:gridAfter w:val="2"/>
          <w:wAfter w:w="36" w:type="dxa"/>
          <w:cantSplit/>
          <w:trHeight w:val="312"/>
        </w:trPr>
        <w:tc>
          <w:tcPr>
            <w:tcW w:w="4223" w:type="dxa"/>
            <w:vAlign w:val="bottom"/>
          </w:tcPr>
          <w:p w14:paraId="5D7FD1A7" w14:textId="77777777" w:rsidR="008976FD" w:rsidRPr="005B42E2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B9ADC92" w14:textId="77777777" w:rsidR="008976FD" w:rsidRPr="005B42E2" w:rsidRDefault="008976FD" w:rsidP="008976FD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89" w:type="dxa"/>
          </w:tcPr>
          <w:p w14:paraId="4F0C8BE7" w14:textId="77777777" w:rsidR="008976FD" w:rsidRPr="005B42E2" w:rsidRDefault="008976FD" w:rsidP="008976FD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2F6005F8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11D1C7E6" w14:textId="77777777" w:rsidR="008976FD" w:rsidRPr="005B42E2" w:rsidRDefault="008976FD" w:rsidP="008976FD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7EE7D00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533E368D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14BF98FD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8976FD" w14:paraId="67D5A922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28EE208C" w14:textId="77777777" w:rsidR="008976FD" w:rsidRPr="007129F5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2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77" w:type="dxa"/>
          </w:tcPr>
          <w:p w14:paraId="526368B6" w14:textId="77777777" w:rsidR="008976FD" w:rsidRPr="002A1463" w:rsidRDefault="008976FD" w:rsidP="008976FD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4AB4DD64" w14:textId="77777777" w:rsidR="008976FD" w:rsidRPr="002A1463" w:rsidRDefault="008976FD" w:rsidP="008976FD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179E25EA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29213AA8" w14:textId="77777777" w:rsidR="008976FD" w:rsidRPr="002A1463" w:rsidRDefault="008976FD" w:rsidP="008976FD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7AD3FECB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31E2A1B1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5E61C529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976FD" w14:paraId="49472B8B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0AC66521" w14:textId="77777777" w:rsidR="008976FD" w:rsidRPr="00131E73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77" w:type="dxa"/>
          </w:tcPr>
          <w:p w14:paraId="78226C6A" w14:textId="7039065F" w:rsidR="008976FD" w:rsidRPr="00131E73" w:rsidRDefault="008976FD" w:rsidP="008976FD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89" w:type="dxa"/>
          </w:tcPr>
          <w:p w14:paraId="5BA61F02" w14:textId="77777777" w:rsidR="008976FD" w:rsidRPr="00131E73" w:rsidRDefault="008976FD" w:rsidP="008976FD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F007D5A" w14:textId="7A46BDC2" w:rsidR="008976FD" w:rsidRPr="00131E73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05" w:type="dxa"/>
            <w:gridSpan w:val="2"/>
          </w:tcPr>
          <w:p w14:paraId="20D58F35" w14:textId="77777777" w:rsidR="008976FD" w:rsidRPr="00131E73" w:rsidRDefault="008976FD" w:rsidP="008976FD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3BE3AFDB" w14:textId="1DE09E29" w:rsidR="008976FD" w:rsidRPr="00131E7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7" w:type="dxa"/>
            <w:gridSpan w:val="2"/>
          </w:tcPr>
          <w:p w14:paraId="28DE48F7" w14:textId="77777777" w:rsidR="008976FD" w:rsidRPr="00131E7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2A1EE7D" w14:textId="1ADD9D3C" w:rsidR="008976FD" w:rsidRPr="00131E7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976FD" w14:paraId="6003DF6C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4A5E5055" w14:textId="77777777" w:rsidR="008976FD" w:rsidRPr="00131E73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7" w:type="dxa"/>
          </w:tcPr>
          <w:p w14:paraId="1F3CA8BE" w14:textId="56B65E20" w:rsidR="008976FD" w:rsidRPr="00131E73" w:rsidRDefault="008976FD" w:rsidP="008976FD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75224F05" w14:textId="77777777" w:rsidR="008976FD" w:rsidRPr="00131E73" w:rsidRDefault="008976FD" w:rsidP="008976FD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03E7664" w14:textId="73603449" w:rsidR="008976FD" w:rsidRPr="00131E73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" w:type="dxa"/>
            <w:gridSpan w:val="2"/>
          </w:tcPr>
          <w:p w14:paraId="3750B2AB" w14:textId="77777777" w:rsidR="008976FD" w:rsidRPr="00131E73" w:rsidRDefault="008976FD" w:rsidP="008976FD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2DE329E2" w14:textId="4D203B86" w:rsidR="008976FD" w:rsidRPr="00131E7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7" w:type="dxa"/>
            <w:gridSpan w:val="2"/>
          </w:tcPr>
          <w:p w14:paraId="7ECA7BD2" w14:textId="77777777" w:rsidR="008976FD" w:rsidRPr="00131E7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8FD1463" w14:textId="06B40CBA" w:rsidR="008976FD" w:rsidRPr="00131E7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</w:tr>
      <w:tr w:rsidR="008976FD" w14:paraId="019F6EF4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0F9F1AB0" w14:textId="77777777" w:rsidR="008976FD" w:rsidRPr="00131E73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7" w:type="dxa"/>
          </w:tcPr>
          <w:p w14:paraId="65CF8D5B" w14:textId="6B2DD3CB" w:rsidR="008976FD" w:rsidRPr="00131E73" w:rsidRDefault="008976FD" w:rsidP="008976FD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9" w:type="dxa"/>
          </w:tcPr>
          <w:p w14:paraId="666EB778" w14:textId="77777777" w:rsidR="008976FD" w:rsidRPr="00131E73" w:rsidRDefault="008976FD" w:rsidP="008976FD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0816783" w14:textId="698CED32" w:rsidR="008976FD" w:rsidRPr="00131E73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05" w:type="dxa"/>
            <w:gridSpan w:val="2"/>
          </w:tcPr>
          <w:p w14:paraId="3F6CDC2A" w14:textId="77777777" w:rsidR="008976FD" w:rsidRPr="00131E73" w:rsidRDefault="008976FD" w:rsidP="008976FD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4E470D5A" w14:textId="68985919" w:rsidR="008976FD" w:rsidRPr="00131E7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16D80439" w14:textId="77777777" w:rsidR="008976FD" w:rsidRPr="00131E7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826BFF7" w14:textId="259D7117" w:rsidR="008976FD" w:rsidRPr="00131E7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976FD" w14:paraId="31959979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5C7042CE" w14:textId="77777777" w:rsidR="008976FD" w:rsidRPr="00131E73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9BFD392" w14:textId="286CFCB2" w:rsidR="008976FD" w:rsidRPr="00004FCD" w:rsidRDefault="008976FD" w:rsidP="008976FD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1,245</w:t>
            </w:r>
          </w:p>
        </w:tc>
        <w:tc>
          <w:tcPr>
            <w:tcW w:w="189" w:type="dxa"/>
          </w:tcPr>
          <w:p w14:paraId="2F245B36" w14:textId="77777777" w:rsidR="008976FD" w:rsidRPr="00131E73" w:rsidRDefault="008976FD" w:rsidP="008976FD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0CBF1EC" w14:textId="3786FDDA" w:rsidR="008976FD" w:rsidRPr="00131E73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  <w:tc>
          <w:tcPr>
            <w:tcW w:w="205" w:type="dxa"/>
            <w:gridSpan w:val="2"/>
          </w:tcPr>
          <w:p w14:paraId="4B0CB344" w14:textId="77777777" w:rsidR="008976FD" w:rsidRPr="00131E73" w:rsidRDefault="008976FD" w:rsidP="008976FD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1460AF3" w14:textId="379EF09F" w:rsidR="008976FD" w:rsidRPr="00131E7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7" w:type="dxa"/>
            <w:gridSpan w:val="2"/>
          </w:tcPr>
          <w:p w14:paraId="371EDE8D" w14:textId="77777777" w:rsidR="008976FD" w:rsidRPr="00131E7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364C8BA2" w14:textId="6C30A8EA" w:rsidR="008976FD" w:rsidRPr="00131E7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</w:tr>
      <w:tr w:rsidR="008976FD" w14:paraId="25161AA5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532D85B5" w14:textId="77777777" w:rsidR="008976FD" w:rsidRPr="002A1463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46F46ED" w14:textId="2039FEC4" w:rsidR="008976FD" w:rsidRPr="00004FCD" w:rsidRDefault="008976FD" w:rsidP="008976FD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1,369</w:t>
            </w:r>
          </w:p>
        </w:tc>
        <w:tc>
          <w:tcPr>
            <w:tcW w:w="189" w:type="dxa"/>
          </w:tcPr>
          <w:p w14:paraId="0C00A13B" w14:textId="77777777" w:rsidR="008976FD" w:rsidRPr="002A1463" w:rsidRDefault="008976FD" w:rsidP="008976FD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F361194" w14:textId="3DE2260F" w:rsidR="008976FD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1,275</w:t>
            </w:r>
          </w:p>
        </w:tc>
        <w:tc>
          <w:tcPr>
            <w:tcW w:w="205" w:type="dxa"/>
            <w:gridSpan w:val="2"/>
          </w:tcPr>
          <w:p w14:paraId="284D16A3" w14:textId="77777777" w:rsidR="008976FD" w:rsidRPr="002A1463" w:rsidRDefault="008976FD" w:rsidP="008976FD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23B6" w14:textId="374AB30B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7" w:type="dxa"/>
            <w:gridSpan w:val="2"/>
          </w:tcPr>
          <w:p w14:paraId="72E8D54E" w14:textId="77777777" w:rsidR="008976F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694C0985" w14:textId="5410A12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</w:p>
        </w:tc>
      </w:tr>
      <w:tr w:rsidR="008976FD" w14:paraId="6EF646DA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5C08F1EC" w14:textId="77777777" w:rsidR="008976FD" w:rsidRPr="005B42E2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5E35DD99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89" w:type="dxa"/>
          </w:tcPr>
          <w:p w14:paraId="538321E1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8B792C5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65868E31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609ECF3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75D42FD8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683C5E30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8976FD" w14:paraId="2364C98A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79091D37" w14:textId="77777777" w:rsidR="008976FD" w:rsidRPr="007129F5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2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77" w:type="dxa"/>
          </w:tcPr>
          <w:p w14:paraId="6DB2C947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7EE0A432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B0818AA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50A6E708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2DF9FD5E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6A79C25B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5C221AA3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976FD" w14:paraId="6C3F7941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6C94834E" w14:textId="77777777" w:rsidR="008976FD" w:rsidRPr="00131E73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187E2ED1" w14:textId="13A57793" w:rsidR="008976FD" w:rsidRPr="007129F5" w:rsidRDefault="00032EF7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9" w:type="dxa"/>
          </w:tcPr>
          <w:p w14:paraId="3BD6B58F" w14:textId="77777777" w:rsidR="008976FD" w:rsidRPr="007129F5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36FFFA2E" w14:textId="77777777" w:rsidR="008976FD" w:rsidRPr="007129F5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7129F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05" w:type="dxa"/>
            <w:gridSpan w:val="2"/>
          </w:tcPr>
          <w:p w14:paraId="152D7847" w14:textId="77777777" w:rsidR="008976FD" w:rsidRPr="007129F5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C6BECCD" w14:textId="55E73239" w:rsidR="008976FD" w:rsidRPr="007129F5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6,389</w:t>
            </w:r>
          </w:p>
        </w:tc>
        <w:tc>
          <w:tcPr>
            <w:tcW w:w="187" w:type="dxa"/>
            <w:gridSpan w:val="2"/>
          </w:tcPr>
          <w:p w14:paraId="23682002" w14:textId="77777777" w:rsidR="008976FD" w:rsidRPr="007129F5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</w:tcPr>
          <w:p w14:paraId="6CA0B4A8" w14:textId="39BFB9A8" w:rsidR="008976FD" w:rsidRPr="007129F5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129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6,939</w:t>
            </w:r>
          </w:p>
        </w:tc>
      </w:tr>
      <w:tr w:rsidR="008976FD" w14:paraId="761516B0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5A1BA5ED" w14:textId="77777777" w:rsidR="008976FD" w:rsidRPr="00F855FF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71B963EA" w14:textId="77777777" w:rsidR="008976FD" w:rsidRPr="00F855FF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89" w:type="dxa"/>
          </w:tcPr>
          <w:p w14:paraId="703AFAA5" w14:textId="77777777" w:rsidR="008976FD" w:rsidRPr="00F855FF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21AE88D9" w14:textId="77777777" w:rsidR="008976FD" w:rsidRPr="00F855FF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3FC4BEE1" w14:textId="77777777" w:rsidR="008976FD" w:rsidRPr="00F855FF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9DB939A" w14:textId="77777777" w:rsidR="008976FD" w:rsidRPr="00F855FF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77BA814A" w14:textId="77777777" w:rsidR="008976FD" w:rsidRPr="00F855FF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48FEE7F2" w14:textId="77777777" w:rsidR="008976FD" w:rsidRPr="00F855FF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8976FD" w14:paraId="5C204927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22144DBC" w14:textId="77777777" w:rsidR="008976FD" w:rsidRPr="007129F5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2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7" w:type="dxa"/>
          </w:tcPr>
          <w:p w14:paraId="7FF6D912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" w:type="dxa"/>
          </w:tcPr>
          <w:p w14:paraId="3BF27516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F82960C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2FC32805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6CE3239A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60D9B857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1B81C2F1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976FD" w14:paraId="63880714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5DA34072" w14:textId="77777777" w:rsidR="008976FD" w:rsidRPr="00131E73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77" w:type="dxa"/>
          </w:tcPr>
          <w:p w14:paraId="5AEC491A" w14:textId="6368BD22" w:rsidR="008976FD" w:rsidRPr="000C1C2F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2,232</w:t>
            </w:r>
          </w:p>
        </w:tc>
        <w:tc>
          <w:tcPr>
            <w:tcW w:w="189" w:type="dxa"/>
          </w:tcPr>
          <w:p w14:paraId="35BD55AB" w14:textId="77777777" w:rsidR="008976FD" w:rsidRPr="00131E7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B8C5830" w14:textId="18468DA1" w:rsidR="008976FD" w:rsidRPr="00131E73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2,987</w:t>
            </w:r>
          </w:p>
        </w:tc>
        <w:tc>
          <w:tcPr>
            <w:tcW w:w="205" w:type="dxa"/>
            <w:gridSpan w:val="2"/>
          </w:tcPr>
          <w:p w14:paraId="122005D4" w14:textId="77777777" w:rsidR="008976FD" w:rsidRPr="00131E7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718C4811" w14:textId="217E8688" w:rsidR="008976FD" w:rsidRPr="00131E7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2DB59AE7" w14:textId="77777777" w:rsidR="008976FD" w:rsidRPr="00131E7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2B046AF5" w14:textId="42905F3A" w:rsidR="008976FD" w:rsidRPr="00131E7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976FD" w14:paraId="1E3B61A8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74846E71" w14:textId="77777777" w:rsidR="008976FD" w:rsidRPr="00131E73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7" w:type="dxa"/>
          </w:tcPr>
          <w:p w14:paraId="178DDFA3" w14:textId="442CB378" w:rsidR="008976FD" w:rsidRPr="00131E7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</w:tcPr>
          <w:p w14:paraId="38C929FC" w14:textId="77777777" w:rsidR="008976FD" w:rsidRPr="00131E7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85C841D" w14:textId="48FA5F0A" w:rsidR="008976FD" w:rsidRPr="00131E73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" w:type="dxa"/>
            <w:gridSpan w:val="2"/>
          </w:tcPr>
          <w:p w14:paraId="3044FEAA" w14:textId="77777777" w:rsidR="008976FD" w:rsidRPr="00131E7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61EA8716" w14:textId="0DFBD05F" w:rsidR="008976FD" w:rsidRPr="00131E7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7" w:type="dxa"/>
            <w:gridSpan w:val="2"/>
          </w:tcPr>
          <w:p w14:paraId="7D4D5432" w14:textId="77777777" w:rsidR="008976FD" w:rsidRPr="00131E7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1AA3F003" w14:textId="5D98055A" w:rsidR="008976FD" w:rsidRPr="00131E7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</w:tr>
      <w:tr w:rsidR="008976FD" w14:paraId="43D168B9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671E3735" w14:textId="77777777" w:rsidR="008976FD" w:rsidRPr="00131E73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D38C98B" w14:textId="52DDF06F" w:rsidR="008976FD" w:rsidRPr="004B039F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</w:t>
            </w:r>
            <w:r w:rsidR="004B0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189" w:type="dxa"/>
          </w:tcPr>
          <w:p w14:paraId="56989271" w14:textId="77777777" w:rsidR="008976FD" w:rsidRPr="00131E7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636D4B0" w14:textId="14BBF138" w:rsidR="008976FD" w:rsidRPr="00131E73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11,532</w:t>
            </w:r>
          </w:p>
        </w:tc>
        <w:tc>
          <w:tcPr>
            <w:tcW w:w="205" w:type="dxa"/>
            <w:gridSpan w:val="2"/>
          </w:tcPr>
          <w:p w14:paraId="708A4365" w14:textId="77777777" w:rsidR="008976FD" w:rsidRPr="00131E7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3486345" w14:textId="1075927F" w:rsidR="008976FD" w:rsidRPr="00131E7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7" w:type="dxa"/>
            <w:gridSpan w:val="2"/>
          </w:tcPr>
          <w:p w14:paraId="0B14FF00" w14:textId="77777777" w:rsidR="008976FD" w:rsidRPr="00131E7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3F874791" w14:textId="5149B002" w:rsidR="008976FD" w:rsidRPr="00131E7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</w:tr>
      <w:tr w:rsidR="008976FD" w14:paraId="631F89C7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53AB50B4" w14:textId="77777777" w:rsidR="008976FD" w:rsidRPr="002A1463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E43FEE0" w14:textId="55815AB0" w:rsidR="008976FD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</w:t>
            </w:r>
            <w:r w:rsidR="004B0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89" w:type="dxa"/>
          </w:tcPr>
          <w:p w14:paraId="4195D062" w14:textId="77777777" w:rsidR="008976F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B6826EE" w14:textId="6E2C7662" w:rsidR="008976FD" w:rsidRDefault="008976FD" w:rsidP="00897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14,519</w:t>
            </w:r>
          </w:p>
        </w:tc>
        <w:tc>
          <w:tcPr>
            <w:tcW w:w="205" w:type="dxa"/>
            <w:gridSpan w:val="2"/>
          </w:tcPr>
          <w:p w14:paraId="55AA3E71" w14:textId="77777777" w:rsidR="008976F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2A67EA" w14:textId="0981DEA4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187" w:type="dxa"/>
            <w:gridSpan w:val="2"/>
          </w:tcPr>
          <w:p w14:paraId="18E1674F" w14:textId="77777777" w:rsidR="008976F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1A44F960" w14:textId="6C6F8950" w:rsidR="008976FD" w:rsidRPr="002A1463" w:rsidRDefault="008976FD" w:rsidP="008976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</w:tr>
      <w:tr w:rsidR="008976FD" w14:paraId="68991806" w14:textId="77777777" w:rsidTr="00CD2EB0">
        <w:trPr>
          <w:gridAfter w:val="2"/>
          <w:wAfter w:w="36" w:type="dxa"/>
          <w:cantSplit/>
          <w:trHeight w:val="36"/>
        </w:trPr>
        <w:tc>
          <w:tcPr>
            <w:tcW w:w="4223" w:type="dxa"/>
            <w:vAlign w:val="bottom"/>
          </w:tcPr>
          <w:p w14:paraId="4BF57015" w14:textId="3532347D" w:rsidR="008976FD" w:rsidRPr="005B42E2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21D9B8D6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9" w:type="dxa"/>
          </w:tcPr>
          <w:p w14:paraId="3894B01A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B349E6D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6CAE924A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02F00CC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263E3268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3B207E46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8976FD" w14:paraId="75808574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543B7ACA" w14:textId="77777777" w:rsidR="008976FD" w:rsidRPr="001D720F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2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รายได้ค่าเช่ารอรับรู้</w:t>
            </w:r>
          </w:p>
        </w:tc>
        <w:tc>
          <w:tcPr>
            <w:tcW w:w="1077" w:type="dxa"/>
          </w:tcPr>
          <w:p w14:paraId="08E284B5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</w:tcPr>
          <w:p w14:paraId="7509C7C0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13411334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428A6E82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53BE490B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46050057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48EADF2C" w14:textId="77777777" w:rsidR="008976FD" w:rsidRPr="002A1463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976FD" w14:paraId="0A20F953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5E8CB79D" w14:textId="77777777" w:rsidR="008976FD" w:rsidRPr="00131E73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576CE145" w14:textId="6AEE4797" w:rsidR="008976FD" w:rsidRPr="00486B90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5,377</w:t>
            </w:r>
          </w:p>
        </w:tc>
        <w:tc>
          <w:tcPr>
            <w:tcW w:w="189" w:type="dxa"/>
          </w:tcPr>
          <w:p w14:paraId="070AE8BD" w14:textId="77777777" w:rsidR="008976FD" w:rsidRPr="001D720F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488F57E0" w14:textId="450AAA7D" w:rsidR="008976FD" w:rsidRPr="001D720F" w:rsidRDefault="008976FD" w:rsidP="008976F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1D72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5,458</w:t>
            </w:r>
          </w:p>
        </w:tc>
        <w:tc>
          <w:tcPr>
            <w:tcW w:w="205" w:type="dxa"/>
            <w:gridSpan w:val="2"/>
          </w:tcPr>
          <w:p w14:paraId="3E2B1593" w14:textId="77777777" w:rsidR="008976FD" w:rsidRPr="001D720F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5E78325" w14:textId="1B125174" w:rsidR="008976FD" w:rsidRPr="001D720F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6D9ED4A4" w14:textId="77777777" w:rsidR="008976FD" w:rsidRPr="001D720F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</w:tcPr>
          <w:p w14:paraId="01508C3F" w14:textId="52C4FFF3" w:rsidR="008976FD" w:rsidRPr="001D720F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1D72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8976FD" w14:paraId="2A2FB3A4" w14:textId="77777777" w:rsidTr="00CD2EB0">
        <w:trPr>
          <w:gridAfter w:val="2"/>
          <w:wAfter w:w="36" w:type="dxa"/>
          <w:cantSplit/>
        </w:trPr>
        <w:tc>
          <w:tcPr>
            <w:tcW w:w="4223" w:type="dxa"/>
            <w:vAlign w:val="bottom"/>
          </w:tcPr>
          <w:p w14:paraId="2E098D9E" w14:textId="77777777" w:rsidR="008976FD" w:rsidRPr="005B42E2" w:rsidRDefault="008976FD" w:rsidP="008976FD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3F8AA8AC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89" w:type="dxa"/>
          </w:tcPr>
          <w:p w14:paraId="4575AE81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4EB46F1E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7B17AD15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6580101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092B5F4E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5FF3E1F1" w14:textId="77777777" w:rsidR="008976FD" w:rsidRPr="005B42E2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8976FD" w14:paraId="46A74380" w14:textId="77777777" w:rsidTr="00CD2EB0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</w:tcPr>
          <w:p w14:paraId="7043BF29" w14:textId="37EDB12E" w:rsidR="008976FD" w:rsidRDefault="008976FD" w:rsidP="008976FD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077" w:type="dxa"/>
            <w:vAlign w:val="bottom"/>
          </w:tcPr>
          <w:p w14:paraId="720984B9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" w:type="dxa"/>
            <w:vAlign w:val="bottom"/>
          </w:tcPr>
          <w:p w14:paraId="72359EB8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8" w:type="dxa"/>
            <w:vAlign w:val="bottom"/>
          </w:tcPr>
          <w:p w14:paraId="0E17003E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92" w:type="dxa"/>
            <w:vAlign w:val="bottom"/>
          </w:tcPr>
          <w:p w14:paraId="237106B1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gridSpan w:val="4"/>
            <w:vAlign w:val="bottom"/>
          </w:tcPr>
          <w:p w14:paraId="421A88AC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  <w:vAlign w:val="bottom"/>
          </w:tcPr>
          <w:p w14:paraId="0EF9F632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6" w:type="dxa"/>
            <w:vAlign w:val="bottom"/>
          </w:tcPr>
          <w:p w14:paraId="2666891F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976FD" w14:paraId="07A23565" w14:textId="77777777" w:rsidTr="00CD2EB0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  <w:hideMark/>
          </w:tcPr>
          <w:p w14:paraId="7CA38EA1" w14:textId="77777777" w:rsidR="008976FD" w:rsidRDefault="008976FD" w:rsidP="008976FD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077" w:type="dxa"/>
            <w:vAlign w:val="bottom"/>
          </w:tcPr>
          <w:p w14:paraId="29A3C215" w14:textId="5D6E003A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0A596265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8" w:type="dxa"/>
            <w:vAlign w:val="bottom"/>
            <w:hideMark/>
          </w:tcPr>
          <w:p w14:paraId="22206A1A" w14:textId="78EC0824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50931DC5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gridSpan w:val="4"/>
            <w:vAlign w:val="bottom"/>
          </w:tcPr>
          <w:p w14:paraId="36E9DC7E" w14:textId="7AD77D91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78" w:type="dxa"/>
            <w:vAlign w:val="bottom"/>
          </w:tcPr>
          <w:p w14:paraId="44BCA404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6" w:type="dxa"/>
            <w:vAlign w:val="bottom"/>
            <w:hideMark/>
          </w:tcPr>
          <w:p w14:paraId="13ED09EB" w14:textId="51E7AC84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</w:tr>
      <w:tr w:rsidR="008976FD" w14:paraId="4F69651E" w14:textId="77777777" w:rsidTr="00CD2EB0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  <w:hideMark/>
          </w:tcPr>
          <w:p w14:paraId="74E71FEE" w14:textId="77777777" w:rsidR="008976FD" w:rsidRDefault="008976FD" w:rsidP="008976FD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บริษัทร่วม</w:t>
            </w:r>
          </w:p>
        </w:tc>
        <w:tc>
          <w:tcPr>
            <w:tcW w:w="1077" w:type="dxa"/>
            <w:vAlign w:val="bottom"/>
          </w:tcPr>
          <w:p w14:paraId="61C0EF29" w14:textId="395DB5F8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48</w:t>
            </w:r>
          </w:p>
        </w:tc>
        <w:tc>
          <w:tcPr>
            <w:tcW w:w="189" w:type="dxa"/>
            <w:vAlign w:val="bottom"/>
          </w:tcPr>
          <w:p w14:paraId="41A3E1EB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8" w:type="dxa"/>
            <w:vAlign w:val="bottom"/>
            <w:hideMark/>
          </w:tcPr>
          <w:p w14:paraId="471ECF09" w14:textId="57B68CA0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44</w:t>
            </w:r>
          </w:p>
        </w:tc>
        <w:tc>
          <w:tcPr>
            <w:tcW w:w="192" w:type="dxa"/>
            <w:vAlign w:val="bottom"/>
          </w:tcPr>
          <w:p w14:paraId="03F95DDF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gridSpan w:val="4"/>
            <w:vAlign w:val="bottom"/>
          </w:tcPr>
          <w:p w14:paraId="1092E013" w14:textId="37F91904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  <w:vAlign w:val="bottom"/>
          </w:tcPr>
          <w:p w14:paraId="6DAAE4E2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6" w:type="dxa"/>
            <w:vAlign w:val="bottom"/>
            <w:hideMark/>
          </w:tcPr>
          <w:p w14:paraId="501BA3D8" w14:textId="7AC246EF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8976FD" w14:paraId="6334ACD5" w14:textId="77777777" w:rsidTr="00CD2EB0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  <w:hideMark/>
          </w:tcPr>
          <w:p w14:paraId="19590CF6" w14:textId="77777777" w:rsidR="008976FD" w:rsidRDefault="008976FD" w:rsidP="008976FD">
            <w:pPr>
              <w:ind w:left="185" w:hanging="15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303C6" w14:textId="2E9E42D4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101</w:t>
            </w:r>
          </w:p>
        </w:tc>
        <w:tc>
          <w:tcPr>
            <w:tcW w:w="189" w:type="dxa"/>
            <w:vAlign w:val="bottom"/>
          </w:tcPr>
          <w:p w14:paraId="73C48490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E8D02" w14:textId="084674E1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151</w:t>
            </w:r>
          </w:p>
        </w:tc>
        <w:tc>
          <w:tcPr>
            <w:tcW w:w="192" w:type="dxa"/>
            <w:vAlign w:val="bottom"/>
          </w:tcPr>
          <w:p w14:paraId="101479F2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6E1D2" w14:textId="6A41734F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  <w:vAlign w:val="bottom"/>
          </w:tcPr>
          <w:p w14:paraId="43623C3C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ADA8E2" w14:textId="41AE27D4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8976FD" w14:paraId="0C2AF86F" w14:textId="77777777" w:rsidTr="00CD2EB0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  <w:hideMark/>
          </w:tcPr>
          <w:p w14:paraId="76D75333" w14:textId="77777777" w:rsidR="008976FD" w:rsidRDefault="008976FD" w:rsidP="008976FD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9FB3FA" w14:textId="0B60F946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149</w:t>
            </w:r>
          </w:p>
        </w:tc>
        <w:tc>
          <w:tcPr>
            <w:tcW w:w="189" w:type="dxa"/>
            <w:vAlign w:val="bottom"/>
          </w:tcPr>
          <w:p w14:paraId="32C85FC1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0E3219" w14:textId="6C72F20A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195</w:t>
            </w:r>
          </w:p>
        </w:tc>
        <w:tc>
          <w:tcPr>
            <w:tcW w:w="192" w:type="dxa"/>
            <w:vAlign w:val="bottom"/>
          </w:tcPr>
          <w:p w14:paraId="57A4D1C1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FCFCC" w14:textId="6BF19B20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78" w:type="dxa"/>
            <w:vAlign w:val="bottom"/>
          </w:tcPr>
          <w:p w14:paraId="1EA3BA86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37725C" w14:textId="5869FC34" w:rsidR="008976FD" w:rsidRDefault="008976FD" w:rsidP="008976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</w:p>
        </w:tc>
      </w:tr>
      <w:tr w:rsidR="008976FD" w14:paraId="3CB756C8" w14:textId="77777777" w:rsidTr="00CD2EB0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</w:tcPr>
          <w:p w14:paraId="54EC226B" w14:textId="77777777" w:rsidR="008976FD" w:rsidRPr="001D720F" w:rsidRDefault="008976FD" w:rsidP="008976FD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77" w:type="dxa"/>
          </w:tcPr>
          <w:p w14:paraId="01F156DD" w14:textId="77777777" w:rsidR="008976FD" w:rsidRPr="001D720F" w:rsidRDefault="008976FD" w:rsidP="008976F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89" w:type="dxa"/>
          </w:tcPr>
          <w:p w14:paraId="229E16A8" w14:textId="77777777" w:rsidR="008976FD" w:rsidRPr="001D720F" w:rsidRDefault="008976FD" w:rsidP="008976FD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1078" w:type="dxa"/>
          </w:tcPr>
          <w:p w14:paraId="25D7F19E" w14:textId="77777777" w:rsidR="008976FD" w:rsidRPr="001D720F" w:rsidRDefault="008976FD" w:rsidP="008976F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92" w:type="dxa"/>
          </w:tcPr>
          <w:p w14:paraId="685D08EC" w14:textId="77777777" w:rsidR="008976FD" w:rsidRPr="001D720F" w:rsidRDefault="008976FD" w:rsidP="008976FD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075" w:type="dxa"/>
            <w:gridSpan w:val="4"/>
          </w:tcPr>
          <w:p w14:paraId="542C2D5C" w14:textId="77777777" w:rsidR="008976FD" w:rsidRPr="001D720F" w:rsidRDefault="008976FD" w:rsidP="008976F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78" w:type="dxa"/>
          </w:tcPr>
          <w:p w14:paraId="3DD50447" w14:textId="77777777" w:rsidR="008976FD" w:rsidRPr="001D720F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056" w:type="dxa"/>
          </w:tcPr>
          <w:p w14:paraId="3011FA2D" w14:textId="77777777" w:rsidR="008976FD" w:rsidRPr="001D720F" w:rsidRDefault="008976FD" w:rsidP="008976FD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898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8976FD" w14:paraId="4BC79244" w14:textId="77777777" w:rsidTr="00CD2EB0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</w:tcPr>
          <w:p w14:paraId="751B9E40" w14:textId="188FAA45" w:rsidR="008976FD" w:rsidRDefault="008976FD" w:rsidP="008976FD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D72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ภาระผูกพันอื่นๆ</w:t>
            </w:r>
          </w:p>
        </w:tc>
        <w:tc>
          <w:tcPr>
            <w:tcW w:w="1077" w:type="dxa"/>
          </w:tcPr>
          <w:p w14:paraId="3F92E553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" w:type="dxa"/>
          </w:tcPr>
          <w:p w14:paraId="01748689" w14:textId="77777777" w:rsidR="008976FD" w:rsidRDefault="008976FD" w:rsidP="008976FD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78" w:type="dxa"/>
          </w:tcPr>
          <w:p w14:paraId="6E59E007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2" w:type="dxa"/>
          </w:tcPr>
          <w:p w14:paraId="08F45778" w14:textId="77777777" w:rsidR="008976FD" w:rsidRDefault="008976FD" w:rsidP="008976FD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5" w:type="dxa"/>
            <w:gridSpan w:val="4"/>
          </w:tcPr>
          <w:p w14:paraId="20CC5D67" w14:textId="77777777" w:rsidR="008976FD" w:rsidRDefault="008976FD" w:rsidP="008976F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5B2804D8" w14:textId="77777777" w:rsidR="008976FD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6" w:type="dxa"/>
          </w:tcPr>
          <w:p w14:paraId="294EB6CD" w14:textId="77777777" w:rsidR="008976FD" w:rsidRDefault="008976FD" w:rsidP="008976FD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898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976FD" w14:paraId="17CB3317" w14:textId="77777777" w:rsidTr="00CD2EB0">
        <w:tblPrEx>
          <w:tblLook w:val="0020" w:firstRow="1" w:lastRow="0" w:firstColumn="0" w:lastColumn="0" w:noHBand="0" w:noVBand="0"/>
        </w:tblPrEx>
        <w:trPr>
          <w:gridAfter w:val="2"/>
          <w:wAfter w:w="36" w:type="dxa"/>
          <w:cantSplit/>
        </w:trPr>
        <w:tc>
          <w:tcPr>
            <w:tcW w:w="4223" w:type="dxa"/>
            <w:hideMark/>
          </w:tcPr>
          <w:p w14:paraId="7C0A2847" w14:textId="77777777" w:rsidR="008976FD" w:rsidRDefault="008976FD" w:rsidP="008976FD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สัญญาบริการ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CB817EA" w14:textId="7E37B840" w:rsidR="008976FD" w:rsidRPr="00123EDA" w:rsidRDefault="00123EDA" w:rsidP="008976F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155</w:t>
            </w:r>
          </w:p>
        </w:tc>
        <w:tc>
          <w:tcPr>
            <w:tcW w:w="189" w:type="dxa"/>
          </w:tcPr>
          <w:p w14:paraId="2D7A4A0B" w14:textId="77777777" w:rsidR="008976FD" w:rsidRPr="00B43679" w:rsidRDefault="008976FD" w:rsidP="008976FD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hideMark/>
          </w:tcPr>
          <w:p w14:paraId="47776043" w14:textId="25E4B7B2" w:rsidR="008976FD" w:rsidRPr="00B43679" w:rsidRDefault="008976FD" w:rsidP="008976F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4367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310</w:t>
            </w:r>
          </w:p>
        </w:tc>
        <w:tc>
          <w:tcPr>
            <w:tcW w:w="192" w:type="dxa"/>
          </w:tcPr>
          <w:p w14:paraId="49B4C321" w14:textId="77777777" w:rsidR="008976FD" w:rsidRPr="00B43679" w:rsidRDefault="008976FD" w:rsidP="008976FD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gridSpan w:val="4"/>
            <w:tcBorders>
              <w:bottom w:val="double" w:sz="4" w:space="0" w:color="auto"/>
            </w:tcBorders>
          </w:tcPr>
          <w:p w14:paraId="36AEAC32" w14:textId="7324A6F6" w:rsidR="008976FD" w:rsidRPr="00B43679" w:rsidRDefault="008976FD" w:rsidP="008976F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155</w:t>
            </w:r>
          </w:p>
        </w:tc>
        <w:tc>
          <w:tcPr>
            <w:tcW w:w="178" w:type="dxa"/>
          </w:tcPr>
          <w:p w14:paraId="6610C085" w14:textId="77777777" w:rsidR="008976FD" w:rsidRPr="00B43679" w:rsidRDefault="008976FD" w:rsidP="008976FD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hideMark/>
          </w:tcPr>
          <w:p w14:paraId="2BB69DA9" w14:textId="304067BC" w:rsidR="008976FD" w:rsidRPr="00B43679" w:rsidRDefault="008976FD" w:rsidP="008976FD">
            <w:pPr>
              <w:pStyle w:val="acctfourfigures"/>
              <w:tabs>
                <w:tab w:val="clear" w:pos="765"/>
                <w:tab w:val="left" w:pos="461"/>
                <w:tab w:val="decimal" w:pos="898"/>
              </w:tabs>
              <w:spacing w:line="240" w:lineRule="auto"/>
              <w:ind w:left="-72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B4367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310</w:t>
            </w:r>
          </w:p>
        </w:tc>
      </w:tr>
    </w:tbl>
    <w:p w14:paraId="1C69A0AE" w14:textId="77777777" w:rsidR="00B923FA" w:rsidRDefault="00B923FA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1E35E8B" w14:textId="5DC652F6" w:rsidR="009030AC" w:rsidRPr="005B380D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การค้ำประกันวงเงินสินเชื่อ</w:t>
      </w:r>
    </w:p>
    <w:p w14:paraId="2AAEC979" w14:textId="77777777" w:rsidR="009030AC" w:rsidRPr="00C31D87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E73EBAB" w14:textId="38CF51A3" w:rsidR="009030AC" w:rsidRPr="005B380D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8774B">
        <w:rPr>
          <w:rFonts w:asciiTheme="majorBidi" w:hAnsiTheme="majorBidi" w:cstheme="majorBidi"/>
          <w:sz w:val="28"/>
          <w:szCs w:val="28"/>
        </w:rPr>
        <w:t xml:space="preserve">30 </w:t>
      </w:r>
      <w:r w:rsidR="0068774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793289" w:rsidRPr="005B380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</w:rPr>
        <w:t>256</w:t>
      </w:r>
      <w:r w:rsidR="00793289" w:rsidRPr="005B380D">
        <w:rPr>
          <w:rFonts w:asciiTheme="majorBidi" w:hAnsiTheme="majorBidi" w:cstheme="majorBidi"/>
          <w:sz w:val="28"/>
          <w:szCs w:val="28"/>
        </w:rPr>
        <w:t>5</w:t>
      </w:r>
      <w:r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="008A3326" w:rsidRPr="008A3326">
        <w:rPr>
          <w:rFonts w:asciiTheme="majorBidi" w:hAnsiTheme="majorBidi"/>
          <w:sz w:val="28"/>
          <w:szCs w:val="28"/>
          <w:cs/>
        </w:rPr>
        <w:t>บริษัทเป็นผู้ค้ำประกันวงเงินสินเชื่อจากสถาบันการเงินหลายแห่งให้แก่กิจการที่เกี่ยวข้องกันหลายแห่ง เป็นจำนวนเงิน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76FD">
        <w:rPr>
          <w:rFonts w:asciiTheme="majorBidi" w:hAnsiTheme="majorBidi" w:cstheme="majorBidi"/>
          <w:sz w:val="28"/>
          <w:szCs w:val="28"/>
        </w:rPr>
        <w:t>5,619</w:t>
      </w:r>
      <w:r w:rsidR="00BA0CF6"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1024C841" w14:textId="06EFED36" w:rsidR="002A4E98" w:rsidRPr="00C31D87" w:rsidRDefault="002A4E98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E2323E0" w14:textId="047BBAE0" w:rsidR="009030AC" w:rsidRDefault="009030AC" w:rsidP="009030A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19BCE2FE" w14:textId="77777777" w:rsidR="008976FD" w:rsidRPr="00B923FA" w:rsidRDefault="008976FD" w:rsidP="009030A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7A42787" w14:textId="77777777" w:rsidR="007604A3" w:rsidRDefault="007604A3" w:rsidP="007604A3">
      <w:pPr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>
        <w:rPr>
          <w:rFonts w:asciiTheme="majorBidi" w:hAnsiTheme="majorBidi" w:hint="cs"/>
          <w:i/>
          <w:iCs/>
          <w:sz w:val="28"/>
          <w:szCs w:val="28"/>
          <w:cs/>
        </w:rPr>
        <w:t>สัญญาบริการด้านความปลอดภัยของข้อมูล</w:t>
      </w:r>
    </w:p>
    <w:p w14:paraId="7F8D4D37" w14:textId="77777777" w:rsidR="007604A3" w:rsidRDefault="007604A3" w:rsidP="007604A3">
      <w:pPr>
        <w:rPr>
          <w:rFonts w:asciiTheme="majorBidi" w:hAnsiTheme="majorBidi" w:cstheme="majorBidi"/>
          <w:sz w:val="20"/>
          <w:szCs w:val="20"/>
        </w:rPr>
      </w:pPr>
    </w:p>
    <w:p w14:paraId="6AD83BC0" w14:textId="77777777" w:rsidR="007604A3" w:rsidRDefault="007604A3" w:rsidP="007604A3">
      <w:pPr>
        <w:ind w:left="54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ในปี </w:t>
      </w:r>
      <w:r>
        <w:rPr>
          <w:rFonts w:asciiTheme="majorBidi" w:hAnsiTheme="majorBidi"/>
          <w:sz w:val="28"/>
          <w:szCs w:val="28"/>
        </w:rPr>
        <w:t xml:space="preserve">2565 </w:t>
      </w:r>
      <w:r>
        <w:rPr>
          <w:rFonts w:asciiTheme="majorBidi" w:hAnsiTheme="majorBidi" w:hint="cs"/>
          <w:sz w:val="28"/>
          <w:szCs w:val="28"/>
          <w:cs/>
        </w:rPr>
        <w:t xml:space="preserve">บริษัทได้ทำสัญญาเพื่อให้บริการให้คำปรึกษา ตรวจสอบ การจัดการหรือบริการอื่นๆ ที่เกี่ยวข้องกับความปลอดภัยของข้อมูลส่วนบุคคลให้แก่กิจการที่เกี่ยวข้องกันหลายแห่งเป็นระยะเวลา </w:t>
      </w:r>
      <w:r>
        <w:rPr>
          <w:rFonts w:asciiTheme="majorBidi" w:hAnsiTheme="majorBidi"/>
          <w:sz w:val="28"/>
          <w:szCs w:val="28"/>
        </w:rPr>
        <w:t xml:space="preserve">1 </w:t>
      </w:r>
      <w:r>
        <w:rPr>
          <w:rFonts w:asciiTheme="majorBidi" w:hAnsiTheme="majorBidi" w:hint="cs"/>
          <w:sz w:val="28"/>
          <w:szCs w:val="28"/>
          <w:cs/>
        </w:rPr>
        <w:t xml:space="preserve">ปี กิจการที่เกี่ยวข้องกันตกลงชำระค่าบริการตามที่ระบุในสัญญา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 </w:t>
      </w:r>
      <w:r>
        <w:rPr>
          <w:rFonts w:asciiTheme="majorBidi" w:hAnsiTheme="majorBidi"/>
          <w:sz w:val="28"/>
          <w:szCs w:val="28"/>
        </w:rPr>
        <w:br/>
        <w:t xml:space="preserve">30 </w:t>
      </w:r>
      <w:r>
        <w:rPr>
          <w:rFonts w:asciiTheme="majorBidi" w:hAnsiTheme="majorBidi" w:hint="cs"/>
          <w:sz w:val="28"/>
          <w:szCs w:val="28"/>
          <w:cs/>
        </w:rPr>
        <w:t>วัน</w:t>
      </w:r>
    </w:p>
    <w:p w14:paraId="04792FDC" w14:textId="77777777" w:rsidR="007604A3" w:rsidRDefault="007604A3" w:rsidP="007604A3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both"/>
        <w:rPr>
          <w:b/>
          <w:i/>
          <w:iCs/>
          <w:color w:val="0000FF"/>
          <w:sz w:val="20"/>
          <w:szCs w:val="20"/>
          <w:shd w:val="clear" w:color="auto" w:fill="D9D9D9" w:themeFill="background1" w:themeFillShade="D9"/>
        </w:rPr>
      </w:pPr>
    </w:p>
    <w:p w14:paraId="382DCF2F" w14:textId="77777777" w:rsidR="007604A3" w:rsidRDefault="007604A3" w:rsidP="007604A3">
      <w:pPr>
        <w:ind w:firstLine="540"/>
        <w:rPr>
          <w:rFonts w:ascii="Tahoma" w:hAnsi="Tahoma" w:cs="Tahoma"/>
          <w:sz w:val="24"/>
          <w:szCs w:val="24"/>
        </w:rPr>
      </w:pPr>
      <w:r>
        <w:rPr>
          <w:rFonts w:asciiTheme="majorBidi" w:hAnsiTheme="majorBidi" w:hint="cs"/>
          <w:i/>
          <w:iCs/>
          <w:sz w:val="28"/>
          <w:szCs w:val="28"/>
          <w:cs/>
        </w:rPr>
        <w:t>สัญญาบริการบัตรสมาชิก</w:t>
      </w:r>
    </w:p>
    <w:p w14:paraId="507203C2" w14:textId="77777777" w:rsidR="007604A3" w:rsidRDefault="007604A3" w:rsidP="007604A3">
      <w:pPr>
        <w:rPr>
          <w:rFonts w:asciiTheme="majorBidi" w:hAnsiTheme="majorBidi" w:cstheme="majorBidi"/>
          <w:sz w:val="20"/>
          <w:szCs w:val="20"/>
        </w:rPr>
      </w:pPr>
    </w:p>
    <w:p w14:paraId="41070078" w14:textId="77777777" w:rsidR="007604A3" w:rsidRDefault="007604A3" w:rsidP="007604A3">
      <w:pPr>
        <w:ind w:left="54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ในปี </w:t>
      </w:r>
      <w:r>
        <w:rPr>
          <w:rFonts w:asciiTheme="majorBidi" w:hAnsiTheme="majorBidi"/>
          <w:sz w:val="28"/>
          <w:szCs w:val="28"/>
        </w:rPr>
        <w:t xml:space="preserve">2565 </w:t>
      </w:r>
      <w:r>
        <w:rPr>
          <w:rFonts w:asciiTheme="majorBidi" w:hAnsiTheme="majorBidi" w:hint="cs"/>
          <w:sz w:val="28"/>
          <w:szCs w:val="28"/>
          <w:cs/>
        </w:rPr>
        <w:t xml:space="preserve">กลุ่มบริษัทได้ทำสัญญาแนบท้ายจากสัญญาบริการบัตรสมาชิก โดยเป็นสัญญารับบริการแพลตฟอร์มเทคโนโลยีการตลาดจากกิจการที่เกี่ยวข้องกันแห่งหนึ่ง โดยบริษัทดังกล่าวจะให้บริการเป็นระยะเวลา </w:t>
      </w:r>
      <w:r>
        <w:rPr>
          <w:rFonts w:asciiTheme="majorBidi" w:hAnsiTheme="majorBidi"/>
          <w:sz w:val="28"/>
          <w:szCs w:val="28"/>
        </w:rPr>
        <w:t>2</w:t>
      </w:r>
      <w:r>
        <w:rPr>
          <w:rFonts w:asciiTheme="majorBidi" w:hAnsiTheme="majorBidi" w:hint="cs"/>
          <w:sz w:val="28"/>
          <w:szCs w:val="28"/>
          <w:cs/>
        </w:rPr>
        <w:t xml:space="preserve"> ปี กลุ่มบริษัทตกลงชำระค่าบริการตามที่ระบุในสัญญา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 </w:t>
      </w:r>
      <w:r>
        <w:rPr>
          <w:rFonts w:asciiTheme="majorBidi" w:hAnsiTheme="majorBidi"/>
          <w:sz w:val="28"/>
          <w:szCs w:val="28"/>
        </w:rPr>
        <w:br/>
        <w:t>30</w:t>
      </w:r>
      <w:r>
        <w:rPr>
          <w:rFonts w:asciiTheme="majorBidi" w:hAnsiTheme="majorBidi" w:hint="cs"/>
          <w:sz w:val="28"/>
          <w:szCs w:val="28"/>
          <w:cs/>
        </w:rPr>
        <w:t xml:space="preserve"> วัน มิฉะนั้นจะถือว่าสัญญาจะต่ออายุอัตโนมัติอีกครั้งละ </w:t>
      </w:r>
      <w:r>
        <w:rPr>
          <w:rFonts w:asciiTheme="majorBidi" w:hAnsiTheme="majorBidi"/>
          <w:sz w:val="28"/>
          <w:szCs w:val="28"/>
        </w:rPr>
        <w:t>2</w:t>
      </w:r>
      <w:r>
        <w:rPr>
          <w:rFonts w:asciiTheme="majorBidi" w:hAnsiTheme="majorBidi" w:hint="cs"/>
          <w:sz w:val="28"/>
          <w:szCs w:val="28"/>
          <w:cs/>
        </w:rPr>
        <w:t xml:space="preserve"> ปี</w:t>
      </w:r>
    </w:p>
    <w:p w14:paraId="342E4C98" w14:textId="77777777" w:rsidR="008601A0" w:rsidRPr="00C31D87" w:rsidRDefault="008601A0" w:rsidP="007604A3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090489D6" w14:textId="286930BF" w:rsidR="008A3326" w:rsidRPr="005B380D" w:rsidRDefault="008A3326" w:rsidP="008A332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0E28808E" w14:textId="77777777" w:rsidR="008A3326" w:rsidRPr="00C31D87" w:rsidRDefault="008A3326" w:rsidP="008A3326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 w:val="20"/>
          <w:lang w:val="en-US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36"/>
        <w:gridCol w:w="1227"/>
      </w:tblGrid>
      <w:tr w:rsidR="008A3326" w:rsidRPr="005B380D" w14:paraId="2AA108B1" w14:textId="77777777" w:rsidTr="005B0325">
        <w:trPr>
          <w:tblHeader/>
        </w:trPr>
        <w:tc>
          <w:tcPr>
            <w:tcW w:w="5400" w:type="dxa"/>
            <w:vAlign w:val="bottom"/>
          </w:tcPr>
          <w:p w14:paraId="42D888B3" w14:textId="77777777" w:rsidR="008A3326" w:rsidRPr="005B380D" w:rsidRDefault="008A332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08010EF3" w14:textId="33722044" w:rsidR="008A3326" w:rsidRPr="005B380D" w:rsidRDefault="008A332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72D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5B3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  <w:r w:rsidRPr="005B380D"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vAlign w:val="bottom"/>
          </w:tcPr>
          <w:p w14:paraId="2BA7448A" w14:textId="77777777" w:rsidR="008A3326" w:rsidRPr="005B380D" w:rsidRDefault="008A332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AFD27D1" w14:textId="77777777" w:rsidR="008A3326" w:rsidRPr="005B380D" w:rsidRDefault="008A332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CED53EA" w14:textId="40C1C59F" w:rsidR="008A3326" w:rsidRPr="005B380D" w:rsidRDefault="008A332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7B933CA" w14:textId="77777777" w:rsidR="008A3326" w:rsidRPr="005B380D" w:rsidRDefault="008A332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14:paraId="4704A8EB" w14:textId="77777777" w:rsidR="008A3326" w:rsidRPr="005B380D" w:rsidRDefault="008A332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18D125BA" w14:textId="77777777" w:rsidR="008A3326" w:rsidRPr="005B380D" w:rsidRDefault="008A332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  <w:r w:rsidRPr="005B380D">
              <w:rPr>
                <w:rFonts w:asciiTheme="majorBidi" w:hAnsiTheme="majorBidi" w:cstheme="majorBidi"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9B12D1" w:rsidRPr="005B380D" w14:paraId="39E7EE59" w14:textId="77777777" w:rsidTr="005B0325">
        <w:trPr>
          <w:tblHeader/>
        </w:trPr>
        <w:tc>
          <w:tcPr>
            <w:tcW w:w="5400" w:type="dxa"/>
            <w:vAlign w:val="bottom"/>
          </w:tcPr>
          <w:p w14:paraId="76EE5456" w14:textId="77777777" w:rsidR="009B12D1" w:rsidRPr="005B380D" w:rsidRDefault="009B12D1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5" w:type="dxa"/>
            <w:vAlign w:val="bottom"/>
          </w:tcPr>
          <w:p w14:paraId="30266F9D" w14:textId="77777777" w:rsidR="009B12D1" w:rsidRPr="005B380D" w:rsidRDefault="009B12D1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D94A3FD" w14:textId="77777777" w:rsidR="009B12D1" w:rsidRPr="005B380D" w:rsidRDefault="009B12D1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A640576" w14:textId="77777777" w:rsidR="009B12D1" w:rsidRPr="005B380D" w:rsidRDefault="009B12D1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A3276EE" w14:textId="77777777" w:rsidR="009B12D1" w:rsidRPr="005B380D" w:rsidRDefault="009B12D1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14:paraId="0D0953FE" w14:textId="44FC9239" w:rsidR="009B12D1" w:rsidRPr="005B380D" w:rsidRDefault="009B12D1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A3326" w:rsidRPr="005B380D" w14:paraId="0C0C6A1E" w14:textId="77777777" w:rsidTr="005B0325">
        <w:tc>
          <w:tcPr>
            <w:tcW w:w="5400" w:type="dxa"/>
            <w:vAlign w:val="bottom"/>
          </w:tcPr>
          <w:p w14:paraId="25650746" w14:textId="77777777" w:rsidR="008A3326" w:rsidRPr="005B380D" w:rsidRDefault="008A332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05" w:type="dxa"/>
          </w:tcPr>
          <w:p w14:paraId="2FD4CEDD" w14:textId="77777777" w:rsidR="008A3326" w:rsidRPr="005B380D" w:rsidRDefault="008A3326" w:rsidP="005B03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210C43D" w14:textId="77777777" w:rsidR="008A3326" w:rsidRPr="005B380D" w:rsidRDefault="008A3326" w:rsidP="005B03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2845045F" w14:textId="77777777" w:rsidR="008A3326" w:rsidRPr="005B380D" w:rsidRDefault="008A3326" w:rsidP="005B0325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C56A6E" w14:textId="77777777" w:rsidR="008A3326" w:rsidRPr="005B380D" w:rsidRDefault="008A3326" w:rsidP="005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0290E777" w14:textId="77777777" w:rsidR="008A3326" w:rsidRPr="005B380D" w:rsidRDefault="008A3326" w:rsidP="005B0325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:rsidRPr="00693A66" w14:paraId="056D3340" w14:textId="77777777" w:rsidTr="005B0325">
        <w:tc>
          <w:tcPr>
            <w:tcW w:w="5400" w:type="dxa"/>
            <w:vAlign w:val="bottom"/>
          </w:tcPr>
          <w:p w14:paraId="534FC8FB" w14:textId="14D38890" w:rsidR="008976FD" w:rsidRPr="00693A66" w:rsidRDefault="008976FD" w:rsidP="00897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A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ลงทุนในบริษัท </w:t>
            </w:r>
            <w:r w:rsidRPr="00693A66">
              <w:rPr>
                <w:rFonts w:asciiTheme="majorBidi" w:hAnsiTheme="majorBidi" w:cstheme="majorBidi"/>
                <w:sz w:val="28"/>
                <w:szCs w:val="28"/>
              </w:rPr>
              <w:t>Central Retail Investment Limited</w:t>
            </w:r>
          </w:p>
        </w:tc>
        <w:tc>
          <w:tcPr>
            <w:tcW w:w="805" w:type="dxa"/>
          </w:tcPr>
          <w:p w14:paraId="36DE2BFA" w14:textId="77777777" w:rsidR="008976FD" w:rsidRPr="00693A66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449E878" w14:textId="77777777" w:rsidR="008976FD" w:rsidRPr="00693A66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2268047C" w14:textId="64C7456B" w:rsidR="008976FD" w:rsidRPr="00693A66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B80C811" w14:textId="77777777" w:rsidR="008976FD" w:rsidRPr="00693A66" w:rsidRDefault="008976FD" w:rsidP="00897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6687DE6F" w14:textId="37CED2C4" w:rsidR="008976FD" w:rsidRPr="00693A66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A66">
              <w:rPr>
                <w:rFonts w:asciiTheme="majorBidi" w:hAnsiTheme="majorBidi" w:cstheme="majorBidi"/>
                <w:sz w:val="28"/>
                <w:szCs w:val="28"/>
              </w:rPr>
              <w:t>4,436</w:t>
            </w:r>
          </w:p>
        </w:tc>
      </w:tr>
      <w:tr w:rsidR="008976FD" w:rsidRPr="00693A66" w14:paraId="2264F352" w14:textId="77777777" w:rsidTr="005B0325">
        <w:tc>
          <w:tcPr>
            <w:tcW w:w="5400" w:type="dxa"/>
            <w:vAlign w:val="bottom"/>
          </w:tcPr>
          <w:p w14:paraId="4953D971" w14:textId="0DE1969D" w:rsidR="008976FD" w:rsidRPr="00693A66" w:rsidRDefault="00FD4F8D" w:rsidP="00897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A66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ซื้อเงินลงทุน</w:t>
            </w:r>
            <w:r w:rsidR="008976FD" w:rsidRPr="00693A6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เพิ่มในบริษัท</w:t>
            </w:r>
            <w:r w:rsidR="008976FD" w:rsidRPr="00693A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976FD" w:rsidRPr="00693A66">
              <w:rPr>
                <w:rFonts w:asciiTheme="majorBidi" w:hAnsiTheme="majorBidi" w:cstheme="majorBidi"/>
                <w:sz w:val="28"/>
                <w:szCs w:val="28"/>
                <w:cs/>
              </w:rPr>
              <w:t>เอสเอฟเอ็ม โฮลดิ้ง จำกัด</w:t>
            </w:r>
          </w:p>
        </w:tc>
        <w:tc>
          <w:tcPr>
            <w:tcW w:w="805" w:type="dxa"/>
          </w:tcPr>
          <w:p w14:paraId="30C9B0EC" w14:textId="77777777" w:rsidR="008976FD" w:rsidRPr="00693A66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49524A7" w14:textId="77777777" w:rsidR="008976FD" w:rsidRPr="00693A66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28ABE91F" w14:textId="4BBEFFD9" w:rsidR="008976FD" w:rsidRPr="00693A66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61B048E" w14:textId="77777777" w:rsidR="008976FD" w:rsidRPr="00693A66" w:rsidRDefault="008976FD" w:rsidP="00897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358AA190" w14:textId="14786F7D" w:rsidR="008976FD" w:rsidRPr="00693A66" w:rsidRDefault="008976FD" w:rsidP="008976FD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A66">
              <w:rPr>
                <w:rFonts w:asciiTheme="majorBidi" w:hAnsiTheme="majorBidi" w:cstheme="majorBidi"/>
                <w:sz w:val="28"/>
                <w:szCs w:val="28"/>
              </w:rPr>
              <w:t>1,354</w:t>
            </w:r>
          </w:p>
        </w:tc>
      </w:tr>
    </w:tbl>
    <w:p w14:paraId="0A1CE027" w14:textId="77777777" w:rsidR="008A3326" w:rsidRPr="00693A66" w:rsidRDefault="008A3326" w:rsidP="008A3326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 w:val="20"/>
          <w:cs/>
          <w:lang w:val="en-US" w:bidi="th-TH"/>
        </w:rPr>
      </w:pPr>
    </w:p>
    <w:p w14:paraId="0760714C" w14:textId="6605BFC0" w:rsidR="008976FD" w:rsidRPr="00693A66" w:rsidRDefault="00725644" w:rsidP="008976FD">
      <w:pPr>
        <w:pStyle w:val="block"/>
        <w:spacing w:after="0" w:line="240" w:lineRule="auto"/>
        <w:ind w:left="518"/>
        <w:jc w:val="thaiDistribute"/>
        <w:rPr>
          <w:rFonts w:asciiTheme="majorBidi" w:hAnsiTheme="majorBidi"/>
          <w:spacing w:val="-2"/>
          <w:sz w:val="28"/>
          <w:szCs w:val="28"/>
          <w:lang w:val="en-US" w:bidi="th-TH"/>
        </w:rPr>
      </w:pPr>
      <w:r w:rsidRPr="00693A66">
        <w:rPr>
          <w:rFonts w:asciiTheme="majorBidi" w:hAnsiTheme="majorBidi"/>
          <w:spacing w:val="-2"/>
          <w:sz w:val="28"/>
          <w:szCs w:val="28"/>
          <w:cs/>
          <w:lang w:bidi="th-TH"/>
        </w:rPr>
        <w:t xml:space="preserve">ในเดือนพฤษภาคม </w:t>
      </w:r>
      <w:r w:rsidR="009B12D1" w:rsidRPr="00693A66">
        <w:rPr>
          <w:rFonts w:asciiTheme="majorBidi" w:hAnsiTheme="majorBidi"/>
          <w:spacing w:val="-2"/>
          <w:sz w:val="28"/>
          <w:szCs w:val="28"/>
          <w:lang w:val="en-US" w:bidi="th-TH"/>
        </w:rPr>
        <w:t>2565</w:t>
      </w:r>
      <w:r w:rsidRPr="00693A66">
        <w:rPr>
          <w:rFonts w:asciiTheme="majorBidi" w:hAnsiTheme="majorBidi"/>
          <w:spacing w:val="-2"/>
          <w:sz w:val="28"/>
          <w:szCs w:val="28"/>
          <w:cs/>
          <w:lang w:bidi="th-TH"/>
        </w:rPr>
        <w:t xml:space="preserve"> บริษัทได้ลงทุนใหม่ในบริษัท </w:t>
      </w:r>
      <w:r w:rsidRPr="00693A66">
        <w:rPr>
          <w:rFonts w:asciiTheme="majorBidi" w:hAnsiTheme="majorBidi"/>
          <w:spacing w:val="-2"/>
          <w:sz w:val="28"/>
          <w:szCs w:val="28"/>
          <w:lang w:bidi="th-TH"/>
        </w:rPr>
        <w:t xml:space="preserve">Central Retail Investment Limited </w:t>
      </w:r>
      <w:r w:rsidR="009B12D1" w:rsidRPr="00693A66">
        <w:rPr>
          <w:rFonts w:asciiTheme="majorBidi" w:hAnsiTheme="majorBidi" w:hint="cs"/>
          <w:spacing w:val="-2"/>
          <w:sz w:val="28"/>
          <w:szCs w:val="28"/>
          <w:cs/>
          <w:lang w:bidi="th-TH"/>
        </w:rPr>
        <w:t xml:space="preserve">ที่ประเทศสหรัฐอเมริกา ร้อยละ </w:t>
      </w:r>
      <w:r w:rsidR="00026DC0" w:rsidRPr="00693A66">
        <w:rPr>
          <w:rFonts w:asciiTheme="majorBidi" w:hAnsiTheme="majorBidi"/>
          <w:spacing w:val="-2"/>
          <w:sz w:val="28"/>
          <w:szCs w:val="28"/>
          <w:lang w:val="en-US" w:bidi="th-TH"/>
        </w:rPr>
        <w:t>100</w:t>
      </w:r>
      <w:r w:rsidR="009B12D1" w:rsidRPr="00693A66">
        <w:rPr>
          <w:rFonts w:asciiTheme="majorBidi" w:hAnsiTheme="majorBidi"/>
          <w:spacing w:val="-2"/>
          <w:sz w:val="28"/>
          <w:szCs w:val="28"/>
          <w:lang w:val="en-US" w:bidi="th-TH"/>
        </w:rPr>
        <w:t xml:space="preserve"> </w:t>
      </w:r>
      <w:r w:rsidRPr="00693A66">
        <w:rPr>
          <w:rFonts w:asciiTheme="majorBidi" w:hAnsiTheme="majorBidi"/>
          <w:spacing w:val="-2"/>
          <w:sz w:val="28"/>
          <w:szCs w:val="28"/>
          <w:cs/>
          <w:lang w:bidi="th-TH"/>
        </w:rPr>
        <w:t xml:space="preserve">เป็นจำนวนเงิน </w:t>
      </w:r>
      <w:r w:rsidR="009B12D1" w:rsidRPr="00693A66">
        <w:rPr>
          <w:rFonts w:asciiTheme="majorBidi" w:hAnsiTheme="majorBidi"/>
          <w:spacing w:val="-2"/>
          <w:sz w:val="28"/>
          <w:szCs w:val="28"/>
          <w:lang w:bidi="th-TH"/>
        </w:rPr>
        <w:t>120</w:t>
      </w:r>
      <w:r w:rsidRPr="00693A66">
        <w:rPr>
          <w:rFonts w:asciiTheme="majorBidi" w:hAnsiTheme="majorBidi"/>
          <w:spacing w:val="-2"/>
          <w:sz w:val="28"/>
          <w:szCs w:val="28"/>
          <w:cs/>
          <w:lang w:bidi="th-TH"/>
        </w:rPr>
        <w:t xml:space="preserve"> ล้านยูโร เทียบเท่ากับ </w:t>
      </w:r>
      <w:r w:rsidR="009B12D1" w:rsidRPr="00693A66">
        <w:rPr>
          <w:rFonts w:asciiTheme="majorBidi" w:hAnsiTheme="majorBidi"/>
          <w:spacing w:val="-2"/>
          <w:sz w:val="28"/>
          <w:szCs w:val="28"/>
          <w:lang w:bidi="th-TH"/>
        </w:rPr>
        <w:t>4,436</w:t>
      </w:r>
      <w:r w:rsidRPr="00693A66">
        <w:rPr>
          <w:rFonts w:asciiTheme="majorBidi" w:hAnsiTheme="majorBidi"/>
          <w:spacing w:val="-2"/>
          <w:sz w:val="28"/>
          <w:szCs w:val="28"/>
          <w:cs/>
          <w:lang w:bidi="th-TH"/>
        </w:rPr>
        <w:t xml:space="preserve"> ล้านบาท โดยมีทุนจดทะเบียนคงเหลือที่ยังไม่ได้เรียกชำระจำนวน </w:t>
      </w:r>
      <w:r w:rsidR="009B12D1" w:rsidRPr="00693A66">
        <w:rPr>
          <w:rFonts w:asciiTheme="majorBidi" w:hAnsiTheme="majorBidi"/>
          <w:spacing w:val="-2"/>
          <w:sz w:val="28"/>
          <w:szCs w:val="28"/>
          <w:lang w:bidi="th-TH"/>
        </w:rPr>
        <w:t>80</w:t>
      </w:r>
      <w:r w:rsidRPr="00693A66">
        <w:rPr>
          <w:rFonts w:asciiTheme="majorBidi" w:hAnsiTheme="majorBidi"/>
          <w:spacing w:val="-2"/>
          <w:sz w:val="28"/>
          <w:szCs w:val="28"/>
          <w:cs/>
          <w:lang w:bidi="th-TH"/>
        </w:rPr>
        <w:t xml:space="preserve"> ล้านยูโร</w:t>
      </w:r>
    </w:p>
    <w:p w14:paraId="19E7128E" w14:textId="77777777" w:rsidR="008976FD" w:rsidRPr="00693A66" w:rsidRDefault="008976FD" w:rsidP="008976FD">
      <w:pPr>
        <w:pStyle w:val="block"/>
        <w:spacing w:after="0" w:line="240" w:lineRule="auto"/>
        <w:ind w:left="518"/>
        <w:jc w:val="thaiDistribute"/>
        <w:rPr>
          <w:rFonts w:asciiTheme="majorBidi" w:hAnsiTheme="majorBidi"/>
          <w:spacing w:val="-2"/>
          <w:sz w:val="20"/>
          <w:cs/>
          <w:lang w:val="en-US" w:bidi="th-TH"/>
        </w:rPr>
      </w:pPr>
    </w:p>
    <w:p w14:paraId="2E42D095" w14:textId="44DCCC93" w:rsidR="008976FD" w:rsidRPr="00AB3518" w:rsidRDefault="008976FD" w:rsidP="008976FD">
      <w:pPr>
        <w:pStyle w:val="block"/>
        <w:spacing w:after="0" w:line="240" w:lineRule="auto"/>
        <w:ind w:left="518" w:right="-43"/>
        <w:jc w:val="thaiDistribute"/>
        <w:rPr>
          <w:rFonts w:ascii="Angsana New" w:hAnsi="Angsana New"/>
          <w:spacing w:val="-2"/>
          <w:sz w:val="28"/>
          <w:szCs w:val="28"/>
          <w:shd w:val="clear" w:color="auto" w:fill="D9D9D9" w:themeFill="background1" w:themeFillShade="D9"/>
          <w:lang w:bidi="th-TH"/>
        </w:rPr>
      </w:pPr>
      <w:r w:rsidRPr="00693A66">
        <w:rPr>
          <w:rFonts w:ascii="Angsana New" w:hAnsi="Angsana New"/>
          <w:spacing w:val="-2"/>
          <w:sz w:val="28"/>
          <w:szCs w:val="28"/>
          <w:cs/>
          <w:lang w:bidi="th-TH"/>
        </w:rPr>
        <w:t>ใน</w:t>
      </w:r>
      <w:r w:rsidR="006C48A5" w:rsidRPr="00693A66">
        <w:rPr>
          <w:rFonts w:ascii="Angsana New" w:hAnsi="Angsana New" w:hint="cs"/>
          <w:spacing w:val="-2"/>
          <w:sz w:val="28"/>
          <w:szCs w:val="28"/>
          <w:cs/>
          <w:lang w:bidi="th-TH"/>
        </w:rPr>
        <w:t>เดือน</w:t>
      </w:r>
      <w:r w:rsidRPr="00693A66">
        <w:rPr>
          <w:rFonts w:ascii="Angsana New" w:hAnsi="Angsana New"/>
          <w:spacing w:val="-2"/>
          <w:sz w:val="28"/>
          <w:szCs w:val="28"/>
          <w:cs/>
          <w:lang w:bidi="th-TH"/>
        </w:rPr>
        <w:t xml:space="preserve">มิถุนายน </w:t>
      </w:r>
      <w:r w:rsidRPr="00693A66">
        <w:rPr>
          <w:rFonts w:ascii="Angsana New" w:hAnsi="Angsana New"/>
          <w:spacing w:val="-2"/>
          <w:sz w:val="28"/>
          <w:szCs w:val="28"/>
          <w:lang w:val="en-US" w:bidi="th-TH"/>
        </w:rPr>
        <w:t>2565</w:t>
      </w:r>
      <w:r w:rsidRPr="00693A66">
        <w:rPr>
          <w:rFonts w:ascii="Angsana New" w:hAnsi="Angsana New"/>
          <w:spacing w:val="-2"/>
          <w:sz w:val="28"/>
          <w:szCs w:val="28"/>
          <w:lang w:bidi="th-TH"/>
        </w:rPr>
        <w:t xml:space="preserve"> </w:t>
      </w:r>
      <w:r w:rsidRPr="00693A66">
        <w:rPr>
          <w:rFonts w:ascii="Angsana New" w:hAnsi="Angsana New"/>
          <w:spacing w:val="-2"/>
          <w:sz w:val="28"/>
          <w:szCs w:val="28"/>
          <w:cs/>
          <w:lang w:bidi="th-TH"/>
        </w:rPr>
        <w:t>บริษัทได้</w:t>
      </w:r>
      <w:r w:rsidR="00FD4F8D" w:rsidRPr="00693A66">
        <w:rPr>
          <w:rFonts w:ascii="Angsana New" w:hAnsi="Angsana New" w:hint="cs"/>
          <w:spacing w:val="-2"/>
          <w:sz w:val="28"/>
          <w:szCs w:val="28"/>
          <w:cs/>
          <w:lang w:bidi="th-TH"/>
        </w:rPr>
        <w:t>ซื้อเงิน</w:t>
      </w:r>
      <w:r w:rsidRPr="00693A66">
        <w:rPr>
          <w:rFonts w:ascii="Angsana New" w:hAnsi="Angsana New"/>
          <w:spacing w:val="-2"/>
          <w:sz w:val="28"/>
          <w:szCs w:val="28"/>
          <w:cs/>
          <w:lang w:bidi="th-TH"/>
        </w:rPr>
        <w:t>ลงทุนเพิ่ม</w:t>
      </w:r>
      <w:r w:rsidRPr="00AB3518">
        <w:rPr>
          <w:rFonts w:ascii="Angsana New" w:hAnsi="Angsana New"/>
          <w:spacing w:val="-2"/>
          <w:sz w:val="28"/>
          <w:szCs w:val="28"/>
          <w:cs/>
          <w:lang w:bidi="th-TH"/>
        </w:rPr>
        <w:t>ในบริษัท เอสเอฟเอ็ม โฮลดิ้ง จำกัด</w:t>
      </w:r>
      <w:r>
        <w:rPr>
          <w:rFonts w:ascii="Angsana New" w:hAnsi="Angsana New"/>
          <w:spacing w:val="-2"/>
          <w:sz w:val="28"/>
          <w:szCs w:val="28"/>
          <w:lang w:bidi="th-TH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จำนวน </w:t>
      </w:r>
      <w:r>
        <w:rPr>
          <w:rFonts w:ascii="Angsana New" w:hAnsi="Angsana New"/>
          <w:spacing w:val="-2"/>
          <w:sz w:val="28"/>
          <w:szCs w:val="28"/>
          <w:lang w:bidi="th-TH"/>
        </w:rPr>
        <w:t>13,537,498</w:t>
      </w:r>
      <w:r w:rsidRPr="00AB3518">
        <w:rPr>
          <w:rFonts w:ascii="Angsana New" w:hAnsi="Angsana New"/>
          <w:spacing w:val="-2"/>
          <w:sz w:val="28"/>
          <w:szCs w:val="28"/>
          <w:lang w:bidi="th-TH"/>
        </w:rPr>
        <w:t xml:space="preserve"> </w:t>
      </w:r>
      <w:r w:rsidRPr="00AB3518">
        <w:rPr>
          <w:rFonts w:ascii="Angsana New" w:hAnsi="Angsana New"/>
          <w:spacing w:val="-2"/>
          <w:sz w:val="28"/>
          <w:szCs w:val="28"/>
          <w:cs/>
          <w:lang w:bidi="th-TH"/>
        </w:rPr>
        <w:t xml:space="preserve">หุ้น เป็นจำนวนเงิน </w:t>
      </w:r>
      <w:r>
        <w:rPr>
          <w:rFonts w:ascii="Angsana New" w:hAnsi="Angsana New"/>
          <w:spacing w:val="-2"/>
          <w:sz w:val="28"/>
          <w:szCs w:val="28"/>
          <w:lang w:val="en-US" w:bidi="th-TH"/>
        </w:rPr>
        <w:t>1,35</w:t>
      </w:r>
      <w:r w:rsidR="009B12D1">
        <w:rPr>
          <w:rFonts w:ascii="Angsana New" w:hAnsi="Angsana New"/>
          <w:spacing w:val="-2"/>
          <w:sz w:val="28"/>
          <w:szCs w:val="28"/>
          <w:lang w:val="en-US" w:bidi="th-TH"/>
        </w:rPr>
        <w:t>4</w:t>
      </w:r>
      <w:r w:rsidRPr="00AB3518">
        <w:rPr>
          <w:rFonts w:ascii="Angsana New" w:hAnsi="Angsana New"/>
          <w:spacing w:val="-2"/>
          <w:sz w:val="28"/>
          <w:szCs w:val="28"/>
          <w:lang w:bidi="th-TH"/>
        </w:rPr>
        <w:t xml:space="preserve"> </w:t>
      </w:r>
      <w:r w:rsidRPr="00AB3518">
        <w:rPr>
          <w:rFonts w:ascii="Angsana New" w:hAnsi="Angsana New"/>
          <w:spacing w:val="-2"/>
          <w:sz w:val="28"/>
          <w:szCs w:val="28"/>
          <w:cs/>
          <w:lang w:bidi="th-TH"/>
        </w:rPr>
        <w:t>ล้านบาท</w:t>
      </w:r>
      <w:r w:rsidRPr="00AB3518">
        <w:rPr>
          <w:rFonts w:ascii="Angsana New" w:hAnsi="Angsana New"/>
          <w:spacing w:val="-2"/>
          <w:sz w:val="28"/>
          <w:szCs w:val="28"/>
          <w:lang w:bidi="th-TH"/>
        </w:rPr>
        <w:t xml:space="preserve"> </w:t>
      </w:r>
      <w:r w:rsidRPr="00AB3518">
        <w:rPr>
          <w:rFonts w:ascii="Angsana New" w:hAnsi="Angsana New"/>
          <w:spacing w:val="-2"/>
          <w:sz w:val="28"/>
          <w:szCs w:val="28"/>
          <w:cs/>
          <w:lang w:bidi="th-TH"/>
        </w:rPr>
        <w:t>ทำให้สัดส่วนความเป็นเจ้าของ</w:t>
      </w:r>
      <w:r w:rsidR="009B12D1">
        <w:rPr>
          <w:rFonts w:ascii="Angsana New" w:hAnsi="Angsana New" w:hint="cs"/>
          <w:spacing w:val="-2"/>
          <w:sz w:val="28"/>
          <w:szCs w:val="28"/>
          <w:cs/>
          <w:lang w:bidi="th-TH"/>
        </w:rPr>
        <w:t>ทางตรง</w:t>
      </w:r>
      <w:r w:rsidRPr="00AB3518">
        <w:rPr>
          <w:rFonts w:ascii="Angsana New" w:hAnsi="Angsana New"/>
          <w:spacing w:val="-2"/>
          <w:sz w:val="28"/>
          <w:szCs w:val="28"/>
          <w:cs/>
          <w:lang w:bidi="th-TH"/>
        </w:rPr>
        <w:t>ของบริษัทเพิ่มขึ้นจากร้อยละ</w:t>
      </w:r>
      <w:r>
        <w:rPr>
          <w:rFonts w:ascii="Angsana New" w:hAnsi="Angsana New"/>
          <w:spacing w:val="-2"/>
          <w:sz w:val="28"/>
          <w:szCs w:val="28"/>
          <w:lang w:bidi="th-TH"/>
        </w:rPr>
        <w:t xml:space="preserve"> 25</w:t>
      </w:r>
      <w:r w:rsidR="0026383E">
        <w:rPr>
          <w:rFonts w:ascii="Angsana New" w:hAnsi="Angsana New"/>
          <w:spacing w:val="-2"/>
          <w:sz w:val="28"/>
          <w:szCs w:val="28"/>
          <w:lang w:bidi="th-TH"/>
        </w:rPr>
        <w:t>.00</w:t>
      </w:r>
      <w:r w:rsidRPr="00AB3518">
        <w:rPr>
          <w:rFonts w:ascii="Angsana New" w:hAnsi="Angsana New"/>
          <w:spacing w:val="-2"/>
          <w:sz w:val="28"/>
          <w:szCs w:val="28"/>
          <w:lang w:bidi="th-TH"/>
        </w:rPr>
        <w:t xml:space="preserve"> </w:t>
      </w:r>
      <w:r w:rsidRPr="00AB3518">
        <w:rPr>
          <w:rFonts w:ascii="Angsana New" w:hAnsi="Angsana New"/>
          <w:spacing w:val="-2"/>
          <w:sz w:val="28"/>
          <w:szCs w:val="28"/>
          <w:cs/>
          <w:lang w:bidi="th-TH"/>
        </w:rPr>
        <w:t xml:space="preserve">เป็นร้อยละ </w:t>
      </w:r>
      <w:r w:rsidRPr="00AB3518">
        <w:rPr>
          <w:rFonts w:ascii="Angsana New" w:hAnsi="Angsana New"/>
          <w:spacing w:val="-2"/>
          <w:sz w:val="28"/>
          <w:szCs w:val="28"/>
          <w:lang w:bidi="th-TH"/>
        </w:rPr>
        <w:t>99.99</w:t>
      </w:r>
      <w:r w:rsidR="009B12D1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 โดยสัดส่วนความเป็นเจ้าของของกลุ่มบริษัทไม่เปลี่ยนแปลง</w:t>
      </w:r>
    </w:p>
    <w:p w14:paraId="1B12EDE7" w14:textId="6DC42AAD" w:rsidR="009030AC" w:rsidRPr="008A3326" w:rsidRDefault="009030AC" w:rsidP="002E1BD6">
      <w:pPr>
        <w:pStyle w:val="Heading1"/>
        <w:keepLines/>
        <w:numPr>
          <w:ilvl w:val="0"/>
          <w:numId w:val="4"/>
        </w:numPr>
        <w:shd w:val="clear" w:color="auto" w:fill="auto"/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8A332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403D8A04" w14:textId="23C722FB" w:rsidR="009030AC" w:rsidRPr="001F112D" w:rsidRDefault="009030AC" w:rsidP="005A350E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080"/>
        <w:gridCol w:w="181"/>
        <w:gridCol w:w="1799"/>
      </w:tblGrid>
      <w:tr w:rsidR="0068774B" w:rsidRPr="005B380D" w14:paraId="4FEDB2AB" w14:textId="77777777" w:rsidTr="00E85561">
        <w:trPr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63BFCB4C" w14:textId="2A0AD663" w:rsidR="0068774B" w:rsidRPr="0068774B" w:rsidRDefault="0068774B" w:rsidP="006877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  <w:r w:rsidRP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P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Pr="0068774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080" w:type="dxa"/>
          </w:tcPr>
          <w:p w14:paraId="4FE7115B" w14:textId="77777777" w:rsidR="0068774B" w:rsidRPr="005B380D" w:rsidRDefault="0068774B" w:rsidP="0068774B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6E91A300" w14:textId="77777777" w:rsidR="0068774B" w:rsidRPr="005B380D" w:rsidRDefault="0068774B" w:rsidP="0068774B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99" w:type="dxa"/>
          </w:tcPr>
          <w:p w14:paraId="64273A1F" w14:textId="77777777" w:rsidR="0068774B" w:rsidRPr="005B380D" w:rsidRDefault="0068774B" w:rsidP="0068774B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8774B" w:rsidRPr="005B380D" w14:paraId="2DC1E20D" w14:textId="77777777" w:rsidTr="00E85561">
        <w:trPr>
          <w:trHeight w:val="20"/>
          <w:tblHeader/>
        </w:trPr>
        <w:tc>
          <w:tcPr>
            <w:tcW w:w="5940" w:type="dxa"/>
          </w:tcPr>
          <w:p w14:paraId="6CEC2A2D" w14:textId="77777777" w:rsidR="0068774B" w:rsidRPr="005B380D" w:rsidRDefault="0068774B" w:rsidP="006877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1AFB4E" w14:textId="77777777" w:rsidR="0068774B" w:rsidRPr="005B380D" w:rsidRDefault="0068774B" w:rsidP="0068774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1527BC06" w14:textId="77777777" w:rsidR="0068774B" w:rsidRPr="005B380D" w:rsidRDefault="0068774B" w:rsidP="0068774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9" w:type="dxa"/>
          </w:tcPr>
          <w:p w14:paraId="3065001B" w14:textId="77777777" w:rsidR="0068774B" w:rsidRPr="005B380D" w:rsidRDefault="0068774B" w:rsidP="0068774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8774B" w:rsidRPr="005B380D" w14:paraId="613F36EF" w14:textId="77777777" w:rsidTr="00E85561">
        <w:trPr>
          <w:trHeight w:val="20"/>
        </w:trPr>
        <w:tc>
          <w:tcPr>
            <w:tcW w:w="5940" w:type="dxa"/>
          </w:tcPr>
          <w:p w14:paraId="70244A79" w14:textId="2487F7EA" w:rsidR="0068774B" w:rsidRPr="006C37B7" w:rsidRDefault="0068774B" w:rsidP="0068774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080" w:type="dxa"/>
          </w:tcPr>
          <w:p w14:paraId="3B49FFF7" w14:textId="77777777" w:rsidR="0068774B" w:rsidRPr="005B380D" w:rsidRDefault="0068774B" w:rsidP="0068774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20ED71E3" w14:textId="77777777" w:rsidR="0068774B" w:rsidRPr="005B380D" w:rsidRDefault="0068774B" w:rsidP="0068774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5036CC0F" w14:textId="34C5A293" w:rsidR="0068774B" w:rsidRPr="005B380D" w:rsidRDefault="00B754EC" w:rsidP="0068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68774B" w:rsidRPr="005B380D" w14:paraId="0B186275" w14:textId="77777777" w:rsidTr="00E85561">
        <w:trPr>
          <w:trHeight w:val="20"/>
        </w:trPr>
        <w:tc>
          <w:tcPr>
            <w:tcW w:w="5940" w:type="dxa"/>
          </w:tcPr>
          <w:p w14:paraId="512B66B5" w14:textId="6F735E43" w:rsidR="0068774B" w:rsidRPr="006C37B7" w:rsidRDefault="0068774B" w:rsidP="0068774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080" w:type="dxa"/>
          </w:tcPr>
          <w:p w14:paraId="09101F93" w14:textId="77777777" w:rsidR="0068774B" w:rsidRPr="005B380D" w:rsidRDefault="0068774B" w:rsidP="0068774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4A97FA82" w14:textId="77777777" w:rsidR="0068774B" w:rsidRPr="005B380D" w:rsidRDefault="0068774B" w:rsidP="0068774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4372183B" w14:textId="7490CE57" w:rsidR="0068774B" w:rsidRPr="005B380D" w:rsidRDefault="00B754EC" w:rsidP="0068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2A4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8774B" w:rsidRPr="005B380D" w14:paraId="277F0A54" w14:textId="77777777" w:rsidTr="00E85561">
        <w:trPr>
          <w:trHeight w:val="20"/>
        </w:trPr>
        <w:tc>
          <w:tcPr>
            <w:tcW w:w="5940" w:type="dxa"/>
          </w:tcPr>
          <w:p w14:paraId="4185DFDF" w14:textId="2D5BDD3A" w:rsidR="0068774B" w:rsidRPr="006C37B7" w:rsidRDefault="0068774B" w:rsidP="0068774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โอนจากที่ดิน อาคารและอุปกรณ์ - ราคาตามบัญชีสุทธิ</w:t>
            </w:r>
          </w:p>
        </w:tc>
        <w:tc>
          <w:tcPr>
            <w:tcW w:w="1080" w:type="dxa"/>
          </w:tcPr>
          <w:p w14:paraId="47EA3EC9" w14:textId="1A0C12DA" w:rsidR="0068774B" w:rsidRPr="001F112D" w:rsidRDefault="0031466B" w:rsidP="0068774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1" w:type="dxa"/>
          </w:tcPr>
          <w:p w14:paraId="00777785" w14:textId="77777777" w:rsidR="0068774B" w:rsidRPr="005B380D" w:rsidRDefault="0068774B" w:rsidP="0068774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0230DC46" w14:textId="354AB4D7" w:rsidR="0068774B" w:rsidRPr="005B380D" w:rsidRDefault="009D4ED8" w:rsidP="0068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</w:tr>
      <w:tr w:rsidR="0068774B" w:rsidRPr="005B380D" w14:paraId="7FB2C6AC" w14:textId="77777777" w:rsidTr="00E85561">
        <w:trPr>
          <w:trHeight w:val="20"/>
        </w:trPr>
        <w:tc>
          <w:tcPr>
            <w:tcW w:w="5940" w:type="dxa"/>
          </w:tcPr>
          <w:p w14:paraId="4FBBED86" w14:textId="4B065C9C" w:rsidR="0068774B" w:rsidRPr="006C37B7" w:rsidRDefault="0068774B" w:rsidP="0068774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ไป</w:t>
            </w: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 - ราคาตามบัญชีสุทธิ</w:t>
            </w:r>
          </w:p>
        </w:tc>
        <w:tc>
          <w:tcPr>
            <w:tcW w:w="1080" w:type="dxa"/>
          </w:tcPr>
          <w:p w14:paraId="7794174A" w14:textId="04E0778D" w:rsidR="0068774B" w:rsidRPr="001F112D" w:rsidRDefault="0031466B" w:rsidP="0068774B">
            <w:pPr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1" w:type="dxa"/>
          </w:tcPr>
          <w:p w14:paraId="074E5FBB" w14:textId="77777777" w:rsidR="0068774B" w:rsidRPr="005B380D" w:rsidRDefault="0068774B" w:rsidP="0068774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64BB477F" w14:textId="195EB217" w:rsidR="0068774B" w:rsidRPr="005B380D" w:rsidRDefault="00B754EC" w:rsidP="0068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2A9D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625DC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8774B" w:rsidRPr="005B380D" w14:paraId="5D09A58F" w14:textId="77777777" w:rsidTr="006C37B7">
        <w:trPr>
          <w:trHeight w:val="20"/>
        </w:trPr>
        <w:tc>
          <w:tcPr>
            <w:tcW w:w="5940" w:type="dxa"/>
          </w:tcPr>
          <w:p w14:paraId="087CB823" w14:textId="089BB443" w:rsidR="0068774B" w:rsidRPr="006C37B7" w:rsidRDefault="0068774B" w:rsidP="0068774B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193" w:hanging="1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33B0CFBD" w14:textId="77777777" w:rsidR="0068774B" w:rsidRPr="005B380D" w:rsidRDefault="0068774B" w:rsidP="0068774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211E41E8" w14:textId="77777777" w:rsidR="0068774B" w:rsidRPr="005B380D" w:rsidRDefault="0068774B" w:rsidP="0068774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20D31642" w14:textId="71B8EEC4" w:rsidR="0068774B" w:rsidRPr="005B380D" w:rsidRDefault="00B754EC" w:rsidP="0068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C22A4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8774B" w:rsidRPr="005B380D" w14:paraId="5FB6B247" w14:textId="77777777" w:rsidTr="006C37B7">
        <w:trPr>
          <w:trHeight w:val="20"/>
        </w:trPr>
        <w:tc>
          <w:tcPr>
            <w:tcW w:w="5940" w:type="dxa"/>
          </w:tcPr>
          <w:p w14:paraId="56215902" w14:textId="56C627E5" w:rsidR="0068774B" w:rsidRPr="006C37B7" w:rsidRDefault="0068774B" w:rsidP="0068774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58607772" w14:textId="77777777" w:rsidR="0068774B" w:rsidRPr="005B380D" w:rsidRDefault="0068774B" w:rsidP="0068774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07D32277" w14:textId="77777777" w:rsidR="0068774B" w:rsidRPr="005B380D" w:rsidRDefault="0068774B" w:rsidP="0068774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right w:val="nil"/>
            </w:tcBorders>
            <w:vAlign w:val="bottom"/>
          </w:tcPr>
          <w:p w14:paraId="49DDDEBC" w14:textId="10BACD24" w:rsidR="0068774B" w:rsidRPr="005B380D" w:rsidRDefault="00B754EC" w:rsidP="0068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4ED8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0019402E" w14:textId="77777777" w:rsidR="00E85561" w:rsidRPr="008C691D" w:rsidRDefault="00E85561" w:rsidP="005A350E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E7026D1" w14:textId="53801CC8" w:rsidR="009030AC" w:rsidRPr="005B380D" w:rsidRDefault="009030AC" w:rsidP="00AB12C6">
      <w:pPr>
        <w:pStyle w:val="Heading1"/>
        <w:keepLines/>
        <w:numPr>
          <w:ilvl w:val="0"/>
          <w:numId w:val="4"/>
        </w:numPr>
        <w:shd w:val="clear" w:color="auto" w:fill="auto"/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ที่ดิน อาคารและอุปกรณ์ </w:t>
      </w:r>
    </w:p>
    <w:p w14:paraId="3F8E00E2" w14:textId="60500F23" w:rsidR="009030AC" w:rsidRPr="008C691D" w:rsidRDefault="009030AC" w:rsidP="005A35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68774B" w14:paraId="468214FC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33E6E411" w14:textId="0C1C933A" w:rsidR="0068774B" w:rsidRPr="00882F21" w:rsidRDefault="0068774B" w:rsidP="0068774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P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Pr="0068774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170" w:type="dxa"/>
            <w:vAlign w:val="bottom"/>
          </w:tcPr>
          <w:p w14:paraId="3BC83D76" w14:textId="77777777" w:rsidR="0068774B" w:rsidRPr="00882F21" w:rsidRDefault="0068774B" w:rsidP="0068774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BEAB72E" w14:textId="77777777" w:rsidR="0068774B" w:rsidRPr="00882F21" w:rsidRDefault="0068774B" w:rsidP="00687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82F21" w14:paraId="235279BE" w14:textId="77777777" w:rsidTr="00882F21">
        <w:trPr>
          <w:cantSplit/>
        </w:trPr>
        <w:tc>
          <w:tcPr>
            <w:tcW w:w="5940" w:type="dxa"/>
          </w:tcPr>
          <w:p w14:paraId="076BE702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189FAF0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356CA068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82F21" w14:paraId="4A6EE0C2" w14:textId="77777777" w:rsidTr="00882F21">
        <w:trPr>
          <w:cantSplit/>
        </w:trPr>
        <w:tc>
          <w:tcPr>
            <w:tcW w:w="5940" w:type="dxa"/>
            <w:hideMark/>
          </w:tcPr>
          <w:p w14:paraId="2E153E33" w14:textId="2F7721DC" w:rsidR="00882F21" w:rsidRPr="00882F21" w:rsidRDefault="00F411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170" w:type="dxa"/>
          </w:tcPr>
          <w:p w14:paraId="7FFFEBA3" w14:textId="4DF64201" w:rsidR="00882F21" w:rsidRPr="00882F21" w:rsidRDefault="0082573B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80" w:type="dxa"/>
            <w:vAlign w:val="bottom"/>
          </w:tcPr>
          <w:p w14:paraId="17FFC680" w14:textId="2E757C84" w:rsidR="00882F21" w:rsidRPr="00882F21" w:rsidRDefault="00F4113F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</w:p>
        </w:tc>
      </w:tr>
      <w:tr w:rsidR="00F4113F" w14:paraId="0C141D6D" w14:textId="77777777" w:rsidTr="00882F21">
        <w:trPr>
          <w:cantSplit/>
        </w:trPr>
        <w:tc>
          <w:tcPr>
            <w:tcW w:w="5940" w:type="dxa"/>
          </w:tcPr>
          <w:p w14:paraId="7FBF2E21" w14:textId="6D36B53B" w:rsidR="00F4113F" w:rsidRPr="00882F21" w:rsidRDefault="00F411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64599E69" w14:textId="77777777" w:rsidR="00F4113F" w:rsidRPr="00882F21" w:rsidRDefault="00F4113F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D1F1276" w14:textId="58641903" w:rsidR="00F4113F" w:rsidRPr="00114EEB" w:rsidRDefault="00F4113F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4E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6,15</w:t>
            </w:r>
            <w:r w:rsidR="00B87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882F21" w14:paraId="2269935E" w14:textId="77777777" w:rsidTr="00882F21">
        <w:trPr>
          <w:cantSplit/>
        </w:trPr>
        <w:tc>
          <w:tcPr>
            <w:tcW w:w="5940" w:type="dxa"/>
            <w:hideMark/>
          </w:tcPr>
          <w:p w14:paraId="5614A27E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70AA9A41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BECB1B0" w14:textId="13366A52" w:rsidR="00882F21" w:rsidRPr="00114EEB" w:rsidRDefault="00F4113F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300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3885" w:rsidRPr="005A300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143C72" w:rsidRPr="005A300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A300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2F21" w14:paraId="6BA2BE27" w14:textId="77777777" w:rsidTr="00882F21">
        <w:trPr>
          <w:cantSplit/>
        </w:trPr>
        <w:tc>
          <w:tcPr>
            <w:tcW w:w="5940" w:type="dxa"/>
            <w:hideMark/>
          </w:tcPr>
          <w:p w14:paraId="47473C3D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12DEC7C1" w14:textId="527D86A1" w:rsidR="00882F21" w:rsidRPr="00882F21" w:rsidRDefault="0031466B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0" w:type="dxa"/>
            <w:vAlign w:val="bottom"/>
          </w:tcPr>
          <w:p w14:paraId="07A1F78E" w14:textId="3FFDB696" w:rsidR="00882F21" w:rsidRPr="00114EEB" w:rsidRDefault="00F4113F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4E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36A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894</w:t>
            </w:r>
            <w:r w:rsidRPr="00114E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82F21" w14:paraId="69D31164" w14:textId="77777777" w:rsidTr="00882F21">
        <w:trPr>
          <w:cantSplit/>
        </w:trPr>
        <w:tc>
          <w:tcPr>
            <w:tcW w:w="5940" w:type="dxa"/>
            <w:hideMark/>
          </w:tcPr>
          <w:p w14:paraId="5D65C784" w14:textId="169B8378" w:rsidR="00882F21" w:rsidRPr="00882F21" w:rsidRDefault="003B72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788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การกลับรายการ</w:t>
            </w:r>
            <w:r w:rsidR="00882F21" w:rsidRPr="00C6788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24A3FBC8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1FEDF8E" w14:textId="42306542" w:rsidR="00882F21" w:rsidRPr="00114EEB" w:rsidRDefault="00F4113F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4E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</w:p>
        </w:tc>
      </w:tr>
      <w:tr w:rsidR="00882F21" w14:paraId="61E736F6" w14:textId="77777777" w:rsidTr="00882F21">
        <w:trPr>
          <w:cantSplit/>
        </w:trPr>
        <w:tc>
          <w:tcPr>
            <w:tcW w:w="5940" w:type="dxa"/>
            <w:hideMark/>
          </w:tcPr>
          <w:p w14:paraId="614F1C1E" w14:textId="77777777" w:rsidR="00882F21" w:rsidRPr="00882F21" w:rsidRDefault="00882F2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32F68F3B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7E1863A" w14:textId="28C8E9F5" w:rsidR="00882F21" w:rsidRPr="00114EEB" w:rsidRDefault="00D3121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4E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</w:tr>
      <w:tr w:rsidR="00882F21" w14:paraId="534C8432" w14:textId="77777777" w:rsidTr="00882F21">
        <w:trPr>
          <w:cantSplit/>
        </w:trPr>
        <w:tc>
          <w:tcPr>
            <w:tcW w:w="5940" w:type="dxa"/>
            <w:hideMark/>
          </w:tcPr>
          <w:p w14:paraId="7E3457AD" w14:textId="77777777" w:rsidR="00882F21" w:rsidRPr="00882F21" w:rsidRDefault="00882F2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9147FA9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2723AF4" w14:textId="6D8CBDCC" w:rsidR="00882F21" w:rsidRPr="00114EEB" w:rsidRDefault="00F4113F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14E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(2,9</w:t>
            </w:r>
            <w:r w:rsidR="00A058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Pr="00114E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32D619DD" w14:textId="77777777" w:rsidR="00CD2EB0" w:rsidRPr="008601A0" w:rsidRDefault="00CD2EB0" w:rsidP="00CD2EB0">
      <w:pPr>
        <w:rPr>
          <w:sz w:val="20"/>
          <w:szCs w:val="20"/>
          <w:cs/>
          <w:lang w:val="th-TH"/>
        </w:rPr>
      </w:pPr>
    </w:p>
    <w:p w14:paraId="45855784" w14:textId="77777777" w:rsidR="00DA4331" w:rsidRDefault="00DA4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7328B79" w14:textId="6A046436" w:rsidR="009030AC" w:rsidRPr="006C7FE5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C7FE5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สินทรัพย์สิทธิการใช้</w:t>
      </w:r>
    </w:p>
    <w:p w14:paraId="1197D734" w14:textId="77777777" w:rsidR="00882F21" w:rsidRPr="00882F21" w:rsidRDefault="00882F21" w:rsidP="00882F21">
      <w:pPr>
        <w:rPr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882F21" w14:paraId="00C773AE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683FF93D" w14:textId="22298096" w:rsidR="00882F21" w:rsidRPr="00882F21" w:rsidRDefault="0068774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P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Pr="0068774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170" w:type="dxa"/>
            <w:vAlign w:val="bottom"/>
          </w:tcPr>
          <w:p w14:paraId="79499982" w14:textId="77777777" w:rsidR="00882F21" w:rsidRPr="00882F21" w:rsidRDefault="00882F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17931633" w14:textId="77777777" w:rsidR="00882F21" w:rsidRPr="00882F21" w:rsidRDefault="00882F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82F21" w14:paraId="11D69E98" w14:textId="77777777" w:rsidTr="00882F21">
        <w:trPr>
          <w:cantSplit/>
        </w:trPr>
        <w:tc>
          <w:tcPr>
            <w:tcW w:w="5940" w:type="dxa"/>
          </w:tcPr>
          <w:p w14:paraId="7EAD82D2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1809D5C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1E21CD88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82F21" w14:paraId="26EFAD7E" w14:textId="77777777" w:rsidTr="00882F21">
        <w:trPr>
          <w:cantSplit/>
        </w:trPr>
        <w:tc>
          <w:tcPr>
            <w:tcW w:w="5940" w:type="dxa"/>
            <w:hideMark/>
          </w:tcPr>
          <w:p w14:paraId="718EEBEE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12FE0AF1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6F66E3B" w14:textId="093D0063" w:rsidR="00882F21" w:rsidRPr="00882F21" w:rsidRDefault="003D0369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23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4642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451</w:t>
            </w:r>
          </w:p>
        </w:tc>
      </w:tr>
      <w:tr w:rsidR="00882F21" w14:paraId="182EDC7A" w14:textId="77777777" w:rsidTr="00882F21">
        <w:trPr>
          <w:cantSplit/>
        </w:trPr>
        <w:tc>
          <w:tcPr>
            <w:tcW w:w="5940" w:type="dxa"/>
            <w:hideMark/>
          </w:tcPr>
          <w:p w14:paraId="53DF8F5E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 - ราคาตามบัญชีสุทธิ</w:t>
            </w:r>
          </w:p>
        </w:tc>
        <w:tc>
          <w:tcPr>
            <w:tcW w:w="1170" w:type="dxa"/>
          </w:tcPr>
          <w:p w14:paraId="428BE5C3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0BFA30CD" w14:textId="05995D20" w:rsidR="00882F21" w:rsidRPr="00882F21" w:rsidRDefault="003D0369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</w:t>
            </w:r>
            <w:r w:rsidR="00BB06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</w:tr>
      <w:tr w:rsidR="00882F21" w14:paraId="3C1D68D5" w14:textId="77777777" w:rsidTr="00882F21">
        <w:trPr>
          <w:cantSplit/>
        </w:trPr>
        <w:tc>
          <w:tcPr>
            <w:tcW w:w="5940" w:type="dxa"/>
            <w:hideMark/>
          </w:tcPr>
          <w:p w14:paraId="5739DD50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1EC340E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D95EFCD" w14:textId="261734B7" w:rsidR="00882F21" w:rsidRPr="00882F21" w:rsidRDefault="003D0369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06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2F21" w14:paraId="119EBF5B" w14:textId="77777777" w:rsidTr="00882F21">
        <w:trPr>
          <w:cantSplit/>
        </w:trPr>
        <w:tc>
          <w:tcPr>
            <w:tcW w:w="5940" w:type="dxa"/>
            <w:hideMark/>
          </w:tcPr>
          <w:p w14:paraId="4F4B99A8" w14:textId="1DBE15C3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="00730E2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2252998D" w14:textId="5E06BCDC" w:rsidR="00882F21" w:rsidRPr="00882F21" w:rsidRDefault="0031466B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0" w:type="dxa"/>
            <w:vAlign w:val="bottom"/>
          </w:tcPr>
          <w:p w14:paraId="55D96FB1" w14:textId="61859BC4" w:rsidR="00882F21" w:rsidRPr="00882F21" w:rsidRDefault="00625DCA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</w:tr>
      <w:tr w:rsidR="00882F21" w14:paraId="6BE12C3B" w14:textId="77777777" w:rsidTr="00AB2BD6">
        <w:trPr>
          <w:cantSplit/>
        </w:trPr>
        <w:tc>
          <w:tcPr>
            <w:tcW w:w="5940" w:type="dxa"/>
            <w:hideMark/>
          </w:tcPr>
          <w:p w14:paraId="121FC8AC" w14:textId="722AEF3A" w:rsidR="00882F21" w:rsidRPr="004953A3" w:rsidRDefault="004953A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360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การกลับรายการ</w:t>
            </w:r>
            <w:r w:rsidRPr="00AB2BD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68623451" w14:textId="77777777" w:rsidR="00882F21" w:rsidRPr="004953A3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A7DEC5B" w14:textId="757DAA27" w:rsidR="00882F21" w:rsidRPr="004953A3" w:rsidRDefault="003D0369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D0369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882F21" w14:paraId="7EF08900" w14:textId="77777777" w:rsidTr="00882F21">
        <w:trPr>
          <w:cantSplit/>
        </w:trPr>
        <w:tc>
          <w:tcPr>
            <w:tcW w:w="5940" w:type="dxa"/>
            <w:hideMark/>
          </w:tcPr>
          <w:p w14:paraId="386AD715" w14:textId="77777777" w:rsidR="00882F21" w:rsidRPr="00882F21" w:rsidRDefault="00882F2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75CA2002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63AF5B2" w14:textId="0446D158" w:rsidR="00882F21" w:rsidRPr="00882F21" w:rsidRDefault="003D0369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882F21" w14:paraId="32F85D0C" w14:textId="77777777" w:rsidTr="00882F21">
        <w:trPr>
          <w:cantSplit/>
        </w:trPr>
        <w:tc>
          <w:tcPr>
            <w:tcW w:w="5940" w:type="dxa"/>
            <w:hideMark/>
          </w:tcPr>
          <w:p w14:paraId="6CC4AEF2" w14:textId="77777777" w:rsidR="00882F21" w:rsidRPr="00882F21" w:rsidRDefault="00882F2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078741F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80BACFE" w14:textId="42A83575" w:rsidR="00882F21" w:rsidRPr="00882F21" w:rsidRDefault="009B12D1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3D03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</w:t>
            </w:r>
            <w:r w:rsidR="000C709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731C246C" w14:textId="77777777" w:rsidR="000D3955" w:rsidRPr="000D3955" w:rsidRDefault="000D3955" w:rsidP="00882F21">
      <w:pPr>
        <w:ind w:left="540"/>
        <w:jc w:val="thaiDistribute"/>
        <w:rPr>
          <w:sz w:val="20"/>
          <w:szCs w:val="20"/>
        </w:rPr>
      </w:pPr>
    </w:p>
    <w:p w14:paraId="2CE3F2CE" w14:textId="3F030D25" w:rsidR="005F3EFC" w:rsidRDefault="00CD2EB0" w:rsidP="00882F21">
      <w:pPr>
        <w:ind w:left="540"/>
        <w:jc w:val="thaiDistribute"/>
        <w:rPr>
          <w:sz w:val="28"/>
          <w:szCs w:val="28"/>
        </w:rPr>
      </w:pPr>
      <w:r w:rsidRPr="00882F21">
        <w:rPr>
          <w:sz w:val="28"/>
          <w:szCs w:val="28"/>
          <w:cs/>
        </w:rPr>
        <w:t xml:space="preserve">ในปี </w:t>
      </w:r>
      <w:r w:rsidRPr="00882F21">
        <w:rPr>
          <w:sz w:val="28"/>
          <w:szCs w:val="28"/>
        </w:rPr>
        <w:t>2565</w:t>
      </w:r>
      <w:r w:rsidRPr="00882F21">
        <w:rPr>
          <w:sz w:val="28"/>
          <w:szCs w:val="28"/>
          <w:cs/>
        </w:rPr>
        <w:t xml:space="preserve"> กลุ่มบริษัทได้รับการลดค่าเช่าที่เกี่ยวข้องกับ </w:t>
      </w:r>
      <w:r w:rsidRPr="00882F21">
        <w:rPr>
          <w:sz w:val="28"/>
          <w:szCs w:val="28"/>
        </w:rPr>
        <w:t>COVID-19</w:t>
      </w:r>
      <w:r w:rsidRPr="00882F21">
        <w:rPr>
          <w:sz w:val="28"/>
          <w:szCs w:val="28"/>
          <w:cs/>
        </w:rPr>
        <w:t xml:space="preserve"> ทำให้ค่าเช่าสำหรับงวด</w:t>
      </w:r>
      <w:r w:rsidR="00E144AE">
        <w:rPr>
          <w:rFonts w:hint="cs"/>
          <w:sz w:val="28"/>
          <w:szCs w:val="28"/>
          <w:cs/>
        </w:rPr>
        <w:t>หก</w:t>
      </w:r>
      <w:r w:rsidRPr="00882F21">
        <w:rPr>
          <w:sz w:val="28"/>
          <w:szCs w:val="28"/>
          <w:cs/>
        </w:rPr>
        <w:t xml:space="preserve">เดือนสิ้นสุดวันที่ </w:t>
      </w:r>
      <w:r w:rsidRPr="00882F21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882F21"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>มิถุนายน</w:t>
      </w:r>
      <w:r w:rsidRPr="00882F21">
        <w:rPr>
          <w:sz w:val="28"/>
          <w:szCs w:val="28"/>
          <w:cs/>
        </w:rPr>
        <w:t xml:space="preserve"> </w:t>
      </w:r>
      <w:r w:rsidRPr="00882F21">
        <w:rPr>
          <w:sz w:val="28"/>
          <w:szCs w:val="28"/>
        </w:rPr>
        <w:t xml:space="preserve">2565 </w:t>
      </w:r>
      <w:r w:rsidRPr="00882F21">
        <w:rPr>
          <w:sz w:val="28"/>
          <w:szCs w:val="28"/>
          <w:cs/>
        </w:rPr>
        <w:t>ลดลงเป็นจำนวน</w:t>
      </w:r>
      <w:r w:rsidR="003D0369">
        <w:rPr>
          <w:rFonts w:hint="cs"/>
          <w:sz w:val="28"/>
          <w:szCs w:val="28"/>
          <w:cs/>
        </w:rPr>
        <w:t xml:space="preserve"> </w:t>
      </w:r>
      <w:r w:rsidR="003D0369">
        <w:rPr>
          <w:sz w:val="28"/>
          <w:szCs w:val="28"/>
        </w:rPr>
        <w:t xml:space="preserve">77 </w:t>
      </w:r>
      <w:r w:rsidRPr="00882F21">
        <w:rPr>
          <w:sz w:val="28"/>
          <w:szCs w:val="28"/>
          <w:cs/>
        </w:rPr>
        <w:t>ล้านบาท</w:t>
      </w:r>
    </w:p>
    <w:p w14:paraId="19163DAD" w14:textId="77777777" w:rsidR="00F855FF" w:rsidRPr="00F855FF" w:rsidRDefault="00F855FF" w:rsidP="00882F21">
      <w:pPr>
        <w:ind w:left="540"/>
        <w:jc w:val="thaiDistribute"/>
        <w:rPr>
          <w:sz w:val="20"/>
          <w:szCs w:val="20"/>
        </w:rPr>
      </w:pPr>
    </w:p>
    <w:p w14:paraId="41D4D73C" w14:textId="77777777" w:rsidR="009030AC" w:rsidRPr="005B380D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1D51FD5A" w14:textId="77777777" w:rsidR="009030AC" w:rsidRPr="00882F21" w:rsidRDefault="009030AC" w:rsidP="009030AC">
      <w:pPr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AE90090" w14:textId="47EEBFBD" w:rsidR="00CD2EB0" w:rsidRPr="005B380D" w:rsidRDefault="00FC10CD" w:rsidP="00CD2EB0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ปี </w:t>
      </w:r>
      <w:r w:rsidR="009030AC" w:rsidRPr="005B380D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5</w:t>
      </w:r>
      <w:r w:rsidR="009030AC"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</w:t>
      </w:r>
      <w:r w:rsidR="0026536F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ได้เข้า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ทำตั๋วสัญญาใช้เงิน</w:t>
      </w:r>
      <w:r w:rsidR="009030AC"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เงินเบิกเกินบัญชี</w:t>
      </w:r>
      <w:r w:rsidR="009030AC"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สัญญาเงินกู้ยืมระยะสั้น</w:t>
      </w:r>
      <w:r w:rsidR="002E60CD"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และวงเงินสินเชื่อจากสถาบันการเงินหลายแห่ง</w:t>
      </w:r>
      <w:r w:rsidR="009030AC"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ซึ่งมีกำหนดชำระคืนเมื่อทวงถาม</w:t>
      </w:r>
      <w:r w:rsidR="008D15D7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และ</w:t>
      </w:r>
      <w:r w:rsidR="008D15D7" w:rsidRPr="0026463D">
        <w:rPr>
          <w:rFonts w:asciiTheme="majorBidi" w:hAnsiTheme="majorBidi" w:cstheme="majorBidi"/>
          <w:sz w:val="28"/>
          <w:szCs w:val="28"/>
          <w:cs/>
          <w:lang w:val="en-US" w:bidi="th-TH"/>
        </w:rPr>
        <w:t>ภายใน</w:t>
      </w:r>
      <w:r w:rsidR="00F70EE5" w:rsidRPr="0026463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เดือน</w:t>
      </w:r>
      <w:r w:rsidR="0026463D" w:rsidRPr="0026463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มิถุนายน</w:t>
      </w:r>
      <w:r w:rsidR="00CD2EB0" w:rsidRPr="0026463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CD2EB0" w:rsidRPr="0026463D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CD2EB0" w:rsidRPr="0026463D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="00621357">
        <w:rPr>
          <w:rFonts w:asciiTheme="majorBidi" w:hAnsiTheme="majorBidi" w:cstheme="majorBidi"/>
          <w:sz w:val="28"/>
          <w:szCs w:val="28"/>
        </w:rPr>
        <w:t>66</w:t>
      </w:r>
      <w:r w:rsidR="00CD2EB0" w:rsidRPr="0026463D">
        <w:rPr>
          <w:rFonts w:asciiTheme="majorBidi" w:hAnsiTheme="majorBidi" w:cstheme="majorBidi"/>
          <w:sz w:val="28"/>
          <w:szCs w:val="28"/>
          <w:rtl/>
          <w:cs/>
          <w:lang w:val="en-US"/>
        </w:rPr>
        <w:t xml:space="preserve"> </w:t>
      </w:r>
      <w:r w:rsidR="00CD2EB0" w:rsidRPr="0026463D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</w:t>
      </w:r>
      <w:r w:rsidR="00CD2EB0" w:rsidRPr="0026463D">
        <w:rPr>
          <w:rFonts w:asciiTheme="majorBidi" w:hAnsiTheme="majorBidi" w:cstheme="majorBidi"/>
          <w:sz w:val="28"/>
          <w:szCs w:val="28"/>
          <w:cs/>
          <w:lang w:bidi="th-TH"/>
        </w:rPr>
        <w:t>กเบี้ยคงที่และผันแปร</w:t>
      </w:r>
    </w:p>
    <w:p w14:paraId="27C75DF8" w14:textId="77777777" w:rsidR="00CD2EB0" w:rsidRPr="00882F21" w:rsidRDefault="00CD2EB0" w:rsidP="00CD2EB0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66501DC7" w14:textId="3B928FF7" w:rsidR="009030AC" w:rsidRPr="005B380D" w:rsidRDefault="00CD2EB0" w:rsidP="00CD2EB0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ปี </w:t>
      </w:r>
      <w:r w:rsidRPr="005B380D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5</w:t>
      </w:r>
      <w:r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กลุ่มบริษัทได้เข้าทำสัญญาเงินกู้ยืมระยะ</w:t>
      </w:r>
      <w:r w:rsidRPr="0026463D">
        <w:rPr>
          <w:rFonts w:asciiTheme="majorBidi" w:hAnsiTheme="majorBidi" w:cstheme="majorBidi"/>
          <w:sz w:val="28"/>
          <w:szCs w:val="28"/>
          <w:cs/>
          <w:lang w:val="en-US" w:bidi="th-TH"/>
        </w:rPr>
        <w:t>ยาวจากสถาบันการเงินหลายแห่ง</w:t>
      </w:r>
      <w:r w:rsidRPr="0026463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26463D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ซึ่งมีกำหนดชำระคืนภายในปี</w:t>
      </w:r>
      <w:r w:rsidRPr="0026463D">
        <w:rPr>
          <w:rFonts w:asciiTheme="majorBidi" w:hAnsiTheme="majorBidi" w:cstheme="majorBidi"/>
          <w:sz w:val="28"/>
          <w:szCs w:val="28"/>
          <w:rtl/>
          <w:cs/>
          <w:lang w:val="en-US"/>
        </w:rPr>
        <w:t xml:space="preserve"> </w:t>
      </w:r>
      <w:r w:rsidR="0026463D" w:rsidRPr="0026463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2572</w:t>
      </w:r>
      <w:r w:rsidRPr="0026463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26463D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</w:t>
      </w:r>
      <w:r w:rsidRPr="0026463D">
        <w:rPr>
          <w:rFonts w:asciiTheme="majorBidi" w:hAnsiTheme="majorBidi" w:cstheme="majorBidi"/>
          <w:sz w:val="28"/>
          <w:szCs w:val="28"/>
          <w:cs/>
          <w:lang w:bidi="th-TH"/>
        </w:rPr>
        <w:t>กเบี้ย</w:t>
      </w:r>
      <w:r w:rsidRPr="0026463D">
        <w:rPr>
          <w:rFonts w:asciiTheme="majorBidi" w:hAnsiTheme="majorBidi" w:cstheme="majorBidi" w:hint="cs"/>
          <w:sz w:val="28"/>
          <w:szCs w:val="28"/>
          <w:cs/>
          <w:lang w:bidi="th-TH"/>
        </w:rPr>
        <w:t>คงที่และ</w:t>
      </w:r>
      <w:r w:rsidRPr="0026463D">
        <w:rPr>
          <w:rFonts w:asciiTheme="majorBidi" w:hAnsiTheme="majorBidi" w:cstheme="majorBidi"/>
          <w:sz w:val="28"/>
          <w:szCs w:val="28"/>
          <w:cs/>
          <w:lang w:bidi="th-TH"/>
        </w:rPr>
        <w:t>ผันแปร</w:t>
      </w:r>
    </w:p>
    <w:p w14:paraId="513E8040" w14:textId="77777777" w:rsidR="009030AC" w:rsidRPr="00FC10CD" w:rsidRDefault="009030AC" w:rsidP="009030AC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26425C72" w14:textId="4445933A" w:rsidR="00AB12C6" w:rsidRPr="005B380D" w:rsidRDefault="00AB12C6" w:rsidP="0079143C">
      <w:pPr>
        <w:rPr>
          <w:rFonts w:asciiTheme="majorBidi" w:hAnsiTheme="majorBidi" w:cstheme="majorBidi"/>
          <w:sz w:val="28"/>
          <w:szCs w:val="28"/>
        </w:rPr>
        <w:sectPr w:rsidR="00AB12C6" w:rsidRPr="005B380D" w:rsidSect="00564940">
          <w:headerReference w:type="default" r:id="rId8"/>
          <w:footerReference w:type="default" r:id="rId9"/>
          <w:pgSz w:w="11909" w:h="16834" w:code="9"/>
          <w:pgMar w:top="1152" w:right="1289" w:bottom="1152" w:left="1080" w:header="720" w:footer="720" w:gutter="0"/>
          <w:pgNumType w:start="15"/>
          <w:cols w:space="720"/>
          <w:docGrid w:linePitch="360"/>
        </w:sectPr>
      </w:pPr>
    </w:p>
    <w:p w14:paraId="719A3A03" w14:textId="66156333" w:rsidR="00FC10CD" w:rsidRDefault="00FC10CD" w:rsidP="00FC10CD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5D8B9044" w14:textId="77777777" w:rsidR="0068774B" w:rsidRPr="0068774B" w:rsidRDefault="0068774B" w:rsidP="0068774B">
      <w:pPr>
        <w:rPr>
          <w:lang w:val="th-TH"/>
        </w:rPr>
      </w:pPr>
    </w:p>
    <w:tbl>
      <w:tblPr>
        <w:tblW w:w="13554" w:type="dxa"/>
        <w:jc w:val="center"/>
        <w:tblLayout w:type="fixed"/>
        <w:tblLook w:val="01E0" w:firstRow="1" w:lastRow="1" w:firstColumn="1" w:lastColumn="1" w:noHBand="0" w:noVBand="0"/>
      </w:tblPr>
      <w:tblGrid>
        <w:gridCol w:w="4459"/>
        <w:gridCol w:w="898"/>
        <w:gridCol w:w="253"/>
        <w:gridCol w:w="921"/>
        <w:gridCol w:w="270"/>
        <w:gridCol w:w="902"/>
        <w:gridCol w:w="270"/>
        <w:gridCol w:w="899"/>
        <w:gridCol w:w="270"/>
        <w:gridCol w:w="899"/>
        <w:gridCol w:w="270"/>
        <w:gridCol w:w="899"/>
        <w:gridCol w:w="248"/>
        <w:gridCol w:w="23"/>
        <w:gridCol w:w="901"/>
        <w:gridCol w:w="270"/>
        <w:gridCol w:w="902"/>
      </w:tblGrid>
      <w:tr w:rsidR="0068774B" w:rsidRPr="00DD7702" w14:paraId="5ACAA734" w14:textId="77777777" w:rsidTr="005B0325">
        <w:trPr>
          <w:trHeight w:val="74"/>
          <w:jc w:val="center"/>
        </w:trPr>
        <w:tc>
          <w:tcPr>
            <w:tcW w:w="4459" w:type="dxa"/>
            <w:vAlign w:val="bottom"/>
          </w:tcPr>
          <w:p w14:paraId="35D62990" w14:textId="77777777" w:rsidR="0068774B" w:rsidRPr="00DD7702" w:rsidRDefault="0068774B" w:rsidP="005B03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72" w:type="dxa"/>
            <w:gridSpan w:val="3"/>
          </w:tcPr>
          <w:p w14:paraId="74055087" w14:textId="77777777" w:rsidR="0068774B" w:rsidRPr="00DD7702" w:rsidRDefault="0068774B" w:rsidP="005B032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70" w:type="dxa"/>
          </w:tcPr>
          <w:p w14:paraId="0AEF355F" w14:textId="77777777" w:rsidR="0068774B" w:rsidRPr="00DD7702" w:rsidRDefault="0068774B" w:rsidP="005B032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1" w:type="dxa"/>
            <w:gridSpan w:val="3"/>
          </w:tcPr>
          <w:p w14:paraId="15DF2766" w14:textId="77777777" w:rsidR="0068774B" w:rsidRPr="00DD7702" w:rsidRDefault="0068774B" w:rsidP="005B032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2CF73C23" w14:textId="77777777" w:rsidR="0068774B" w:rsidRPr="00DD7702" w:rsidRDefault="0068774B" w:rsidP="005B032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68" w:type="dxa"/>
            <w:gridSpan w:val="3"/>
          </w:tcPr>
          <w:p w14:paraId="23CADA84" w14:textId="77777777" w:rsidR="0068774B" w:rsidRPr="00DD7702" w:rsidRDefault="0068774B" w:rsidP="005B032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48" w:type="dxa"/>
          </w:tcPr>
          <w:p w14:paraId="382DBE97" w14:textId="77777777" w:rsidR="0068774B" w:rsidRPr="00DD7702" w:rsidRDefault="0068774B" w:rsidP="005B032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96" w:type="dxa"/>
            <w:gridSpan w:val="4"/>
          </w:tcPr>
          <w:p w14:paraId="4DF56904" w14:textId="77777777" w:rsidR="0068774B" w:rsidRPr="00DD7702" w:rsidRDefault="0068774B" w:rsidP="005B032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68774B" w:rsidRPr="00DD7702" w14:paraId="4CA67DB8" w14:textId="77777777" w:rsidTr="005B0325">
        <w:trPr>
          <w:trHeight w:val="74"/>
          <w:jc w:val="center"/>
        </w:trPr>
        <w:tc>
          <w:tcPr>
            <w:tcW w:w="4459" w:type="dxa"/>
            <w:vAlign w:val="bottom"/>
          </w:tcPr>
          <w:p w14:paraId="2B7D4D2F" w14:textId="77777777" w:rsidR="0068774B" w:rsidRPr="00DD7702" w:rsidRDefault="0068774B" w:rsidP="0068774B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C20C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98" w:type="dxa"/>
          </w:tcPr>
          <w:p w14:paraId="0106CF02" w14:textId="49DA986D" w:rsidR="0068774B" w:rsidRPr="00DD7702" w:rsidRDefault="0068774B" w:rsidP="0068774B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5</w:t>
            </w:r>
          </w:p>
        </w:tc>
        <w:tc>
          <w:tcPr>
            <w:tcW w:w="253" w:type="dxa"/>
          </w:tcPr>
          <w:p w14:paraId="7D402569" w14:textId="77777777" w:rsidR="0068774B" w:rsidRPr="00DD7702" w:rsidRDefault="0068774B" w:rsidP="0068774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1" w:type="dxa"/>
          </w:tcPr>
          <w:p w14:paraId="20E83B5D" w14:textId="11B5F7EA" w:rsidR="0068774B" w:rsidRPr="00DD7702" w:rsidRDefault="0068774B" w:rsidP="0068774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4</w:t>
            </w:r>
          </w:p>
        </w:tc>
        <w:tc>
          <w:tcPr>
            <w:tcW w:w="270" w:type="dxa"/>
          </w:tcPr>
          <w:p w14:paraId="083A145D" w14:textId="77777777" w:rsidR="0068774B" w:rsidRPr="00DD7702" w:rsidRDefault="0068774B" w:rsidP="0068774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</w:tcPr>
          <w:p w14:paraId="372BE264" w14:textId="24465437" w:rsidR="0068774B" w:rsidRPr="00DD7702" w:rsidRDefault="0068774B" w:rsidP="0068774B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5</w:t>
            </w:r>
          </w:p>
        </w:tc>
        <w:tc>
          <w:tcPr>
            <w:tcW w:w="270" w:type="dxa"/>
          </w:tcPr>
          <w:p w14:paraId="2998EF6B" w14:textId="77777777" w:rsidR="0068774B" w:rsidRPr="00DD7702" w:rsidRDefault="0068774B" w:rsidP="0068774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6B25B495" w14:textId="225128F1" w:rsidR="0068774B" w:rsidRPr="00DD7702" w:rsidRDefault="0068774B" w:rsidP="0068774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4</w:t>
            </w:r>
          </w:p>
        </w:tc>
        <w:tc>
          <w:tcPr>
            <w:tcW w:w="270" w:type="dxa"/>
          </w:tcPr>
          <w:p w14:paraId="208DBABB" w14:textId="77777777" w:rsidR="0068774B" w:rsidRPr="00DD7702" w:rsidRDefault="0068774B" w:rsidP="0068774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7841627C" w14:textId="63501ECF" w:rsidR="0068774B" w:rsidRPr="00DD7702" w:rsidRDefault="0068774B" w:rsidP="0068774B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5</w:t>
            </w:r>
          </w:p>
        </w:tc>
        <w:tc>
          <w:tcPr>
            <w:tcW w:w="270" w:type="dxa"/>
          </w:tcPr>
          <w:p w14:paraId="7F6C24FB" w14:textId="77777777" w:rsidR="0068774B" w:rsidRPr="00DD7702" w:rsidRDefault="0068774B" w:rsidP="0068774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72D3ADC9" w14:textId="025C1453" w:rsidR="0068774B" w:rsidRPr="00DD7702" w:rsidRDefault="0068774B" w:rsidP="0068774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4</w:t>
            </w:r>
          </w:p>
        </w:tc>
        <w:tc>
          <w:tcPr>
            <w:tcW w:w="248" w:type="dxa"/>
          </w:tcPr>
          <w:p w14:paraId="3DBEFAEB" w14:textId="77777777" w:rsidR="0068774B" w:rsidRPr="00DD7702" w:rsidRDefault="0068774B" w:rsidP="0068774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4" w:type="dxa"/>
            <w:gridSpan w:val="2"/>
          </w:tcPr>
          <w:p w14:paraId="62ACEFCC" w14:textId="163800A4" w:rsidR="0068774B" w:rsidRPr="00DD7702" w:rsidRDefault="0068774B" w:rsidP="0068774B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5</w:t>
            </w:r>
          </w:p>
        </w:tc>
        <w:tc>
          <w:tcPr>
            <w:tcW w:w="270" w:type="dxa"/>
          </w:tcPr>
          <w:p w14:paraId="1F784A91" w14:textId="77777777" w:rsidR="0068774B" w:rsidRPr="00DD7702" w:rsidRDefault="0068774B" w:rsidP="0068774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</w:tcPr>
          <w:p w14:paraId="64D14DE7" w14:textId="4DC7AB78" w:rsidR="0068774B" w:rsidRPr="00DD7702" w:rsidRDefault="0068774B" w:rsidP="0068774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4</w:t>
            </w:r>
          </w:p>
        </w:tc>
      </w:tr>
      <w:tr w:rsidR="0068774B" w:rsidRPr="00FB7DB0" w14:paraId="1FFD3278" w14:textId="77777777" w:rsidTr="005B0325">
        <w:trPr>
          <w:jc w:val="center"/>
        </w:trPr>
        <w:tc>
          <w:tcPr>
            <w:tcW w:w="4459" w:type="dxa"/>
            <w:vAlign w:val="bottom"/>
          </w:tcPr>
          <w:p w14:paraId="2A31DDC7" w14:textId="77777777" w:rsidR="0068774B" w:rsidRPr="00DD7702" w:rsidRDefault="0068774B" w:rsidP="0068774B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95" w:type="dxa"/>
            <w:gridSpan w:val="16"/>
            <w:vAlign w:val="center"/>
          </w:tcPr>
          <w:p w14:paraId="5615DE47" w14:textId="77777777" w:rsidR="0068774B" w:rsidRPr="004144D6" w:rsidRDefault="0068774B" w:rsidP="0068774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8774B" w:rsidRPr="00FB7DB0" w14:paraId="3D8185EA" w14:textId="77777777" w:rsidTr="005B0325">
        <w:trPr>
          <w:jc w:val="center"/>
        </w:trPr>
        <w:tc>
          <w:tcPr>
            <w:tcW w:w="4459" w:type="dxa"/>
            <w:vAlign w:val="bottom"/>
          </w:tcPr>
          <w:p w14:paraId="4F85F5EB" w14:textId="77777777" w:rsidR="0068774B" w:rsidRPr="00DD7702" w:rsidRDefault="0068774B" w:rsidP="0068774B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C1CEB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95" w:type="dxa"/>
            <w:gridSpan w:val="16"/>
            <w:vAlign w:val="center"/>
          </w:tcPr>
          <w:p w14:paraId="6138076B" w14:textId="77777777" w:rsidR="0068774B" w:rsidRPr="00DD7702" w:rsidRDefault="0068774B" w:rsidP="0068774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65094" w:rsidRPr="00FB7DB0" w14:paraId="27045C78" w14:textId="77777777" w:rsidTr="005B0325">
        <w:trPr>
          <w:jc w:val="center"/>
        </w:trPr>
        <w:tc>
          <w:tcPr>
            <w:tcW w:w="4459" w:type="dxa"/>
            <w:vAlign w:val="bottom"/>
            <w:hideMark/>
          </w:tcPr>
          <w:p w14:paraId="2CFB2705" w14:textId="77777777" w:rsidR="00B65094" w:rsidRPr="00DD7702" w:rsidRDefault="00B65094" w:rsidP="00B6509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8" w:type="dxa"/>
            <w:vAlign w:val="bottom"/>
          </w:tcPr>
          <w:p w14:paraId="3A14A975" w14:textId="3272D9A7" w:rsidR="00B65094" w:rsidRPr="00247ADC" w:rsidRDefault="00B65094" w:rsidP="00B65094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</w:t>
            </w:r>
            <w:r w:rsidR="006C797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283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3" w:type="dxa"/>
          </w:tcPr>
          <w:p w14:paraId="45B5C1A6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68D2D678" w14:textId="5A04EA13" w:rsidR="00B65094" w:rsidRPr="00FB7DB0" w:rsidRDefault="00B65094" w:rsidP="00B65094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21,073</w:t>
            </w:r>
          </w:p>
        </w:tc>
        <w:tc>
          <w:tcPr>
            <w:tcW w:w="270" w:type="dxa"/>
          </w:tcPr>
          <w:p w14:paraId="7B7A9946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295710E9" w14:textId="0994BB57" w:rsidR="00B65094" w:rsidRPr="00FB7DB0" w:rsidRDefault="00B65094" w:rsidP="00B65094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42,097</w:t>
            </w:r>
          </w:p>
        </w:tc>
        <w:tc>
          <w:tcPr>
            <w:tcW w:w="270" w:type="dxa"/>
          </w:tcPr>
          <w:p w14:paraId="0C308580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C7E4496" w14:textId="1CFD226F" w:rsidR="00B65094" w:rsidRPr="00FB7DB0" w:rsidRDefault="00B65094" w:rsidP="00B65094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36,013</w:t>
            </w:r>
          </w:p>
        </w:tc>
        <w:tc>
          <w:tcPr>
            <w:tcW w:w="270" w:type="dxa"/>
          </w:tcPr>
          <w:p w14:paraId="5319F41A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5B65978" w14:textId="361EC528" w:rsidR="00B65094" w:rsidRPr="00FB7DB0" w:rsidRDefault="00B65094" w:rsidP="00B65094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36,806</w:t>
            </w:r>
          </w:p>
        </w:tc>
        <w:tc>
          <w:tcPr>
            <w:tcW w:w="270" w:type="dxa"/>
          </w:tcPr>
          <w:p w14:paraId="5F932A22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BC43684" w14:textId="6B0DD0AB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31,793</w:t>
            </w:r>
          </w:p>
        </w:tc>
        <w:tc>
          <w:tcPr>
            <w:tcW w:w="248" w:type="dxa"/>
          </w:tcPr>
          <w:p w14:paraId="216C2977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gridSpan w:val="2"/>
          </w:tcPr>
          <w:p w14:paraId="4D7F86F5" w14:textId="2EABDFCE" w:rsidR="00B65094" w:rsidRPr="00FB7DB0" w:rsidRDefault="00B65094" w:rsidP="00B65094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105,72</w:t>
            </w:r>
            <w:r w:rsidR="00B1283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0693ED8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09CB624" w14:textId="25109DFF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88,879</w:t>
            </w:r>
          </w:p>
        </w:tc>
      </w:tr>
      <w:tr w:rsidR="00B65094" w:rsidRPr="00FB7DB0" w14:paraId="1010E203" w14:textId="77777777" w:rsidTr="005B0325">
        <w:trPr>
          <w:jc w:val="center"/>
        </w:trPr>
        <w:tc>
          <w:tcPr>
            <w:tcW w:w="4459" w:type="dxa"/>
            <w:vAlign w:val="bottom"/>
            <w:hideMark/>
          </w:tcPr>
          <w:p w14:paraId="6D5C35D1" w14:textId="77777777" w:rsidR="00B65094" w:rsidRPr="00DD7702" w:rsidRDefault="00B65094" w:rsidP="00B6509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89850C" w14:textId="098A192E" w:rsidR="00B65094" w:rsidRPr="00FB7DB0" w:rsidRDefault="00B65094" w:rsidP="00B65094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6,720</w:t>
            </w:r>
          </w:p>
        </w:tc>
        <w:tc>
          <w:tcPr>
            <w:tcW w:w="253" w:type="dxa"/>
          </w:tcPr>
          <w:p w14:paraId="07C1C30D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48B36" w14:textId="72FDF819" w:rsidR="00B65094" w:rsidRPr="00FB7DB0" w:rsidRDefault="00B65094" w:rsidP="00B65094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1,945</w:t>
            </w:r>
          </w:p>
        </w:tc>
        <w:tc>
          <w:tcPr>
            <w:tcW w:w="270" w:type="dxa"/>
          </w:tcPr>
          <w:p w14:paraId="3F3D6704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5DA79" w14:textId="1423CA2D" w:rsidR="00B65094" w:rsidRPr="00FB7DB0" w:rsidRDefault="00B65094" w:rsidP="00B65094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2,242</w:t>
            </w:r>
          </w:p>
        </w:tc>
        <w:tc>
          <w:tcPr>
            <w:tcW w:w="270" w:type="dxa"/>
          </w:tcPr>
          <w:p w14:paraId="42BB1B84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B5C57" w14:textId="463E1753" w:rsidR="00B65094" w:rsidRPr="00FB7DB0" w:rsidRDefault="00B65094" w:rsidP="00B65094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270" w:type="dxa"/>
          </w:tcPr>
          <w:p w14:paraId="77B230B9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40F1D" w14:textId="5711A48A" w:rsidR="00B65094" w:rsidRPr="00FB7DB0" w:rsidRDefault="00B65094" w:rsidP="00B65094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270" w:type="dxa"/>
          </w:tcPr>
          <w:p w14:paraId="58C48035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765B2" w14:textId="335A22F6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248" w:type="dxa"/>
          </w:tcPr>
          <w:p w14:paraId="50851B7B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C11E8" w14:textId="23FC0359" w:rsidR="00B65094" w:rsidRPr="00FB7DB0" w:rsidRDefault="00B65094" w:rsidP="00B65094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9,572</w:t>
            </w:r>
          </w:p>
        </w:tc>
        <w:tc>
          <w:tcPr>
            <w:tcW w:w="270" w:type="dxa"/>
          </w:tcPr>
          <w:p w14:paraId="3BC7AB0D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9ED48" w14:textId="5E1AAAB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3,382</w:t>
            </w:r>
          </w:p>
        </w:tc>
      </w:tr>
      <w:tr w:rsidR="00B65094" w:rsidRPr="00FB7DB0" w14:paraId="454AB783" w14:textId="77777777" w:rsidTr="005B0325">
        <w:trPr>
          <w:trHeight w:val="60"/>
          <w:jc w:val="center"/>
        </w:trPr>
        <w:tc>
          <w:tcPr>
            <w:tcW w:w="4459" w:type="dxa"/>
            <w:vAlign w:val="bottom"/>
            <w:hideMark/>
          </w:tcPr>
          <w:p w14:paraId="72BB547E" w14:textId="77777777" w:rsidR="00B65094" w:rsidRPr="00DD7702" w:rsidRDefault="00B65094" w:rsidP="00B65094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A569F3" w14:textId="65028835" w:rsidR="00B65094" w:rsidRPr="00FB7DB0" w:rsidRDefault="00B65094" w:rsidP="00B65094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33,5</w:t>
            </w:r>
            <w:r w:rsidR="006C7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12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3" w:type="dxa"/>
          </w:tcPr>
          <w:p w14:paraId="3FDE52A3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151C5E" w14:textId="1F7A7562" w:rsidR="00B65094" w:rsidRPr="00FB7DB0" w:rsidRDefault="00B65094" w:rsidP="00B65094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23,018</w:t>
            </w:r>
          </w:p>
        </w:tc>
        <w:tc>
          <w:tcPr>
            <w:tcW w:w="270" w:type="dxa"/>
          </w:tcPr>
          <w:p w14:paraId="77EE243A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0BC5C" w14:textId="37F5E9D9" w:rsidR="00B65094" w:rsidRPr="004144D6" w:rsidRDefault="00B65094" w:rsidP="00B65094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44,339</w:t>
            </w:r>
          </w:p>
        </w:tc>
        <w:tc>
          <w:tcPr>
            <w:tcW w:w="270" w:type="dxa"/>
          </w:tcPr>
          <w:p w14:paraId="7F76CF7D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2E5D9" w14:textId="09613E29" w:rsidR="00B65094" w:rsidRPr="00FB7DB0" w:rsidRDefault="00B65094" w:rsidP="00B65094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36,889</w:t>
            </w:r>
          </w:p>
        </w:tc>
        <w:tc>
          <w:tcPr>
            <w:tcW w:w="270" w:type="dxa"/>
          </w:tcPr>
          <w:p w14:paraId="66387DFC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4629AE" w14:textId="729A6FC0" w:rsidR="00B65094" w:rsidRPr="00FB7DB0" w:rsidRDefault="00B65094" w:rsidP="00B65094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37,416</w:t>
            </w:r>
          </w:p>
        </w:tc>
        <w:tc>
          <w:tcPr>
            <w:tcW w:w="270" w:type="dxa"/>
          </w:tcPr>
          <w:p w14:paraId="3EB9B8B9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F07A1B" w14:textId="7C65BF3E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32,354</w:t>
            </w:r>
          </w:p>
        </w:tc>
        <w:tc>
          <w:tcPr>
            <w:tcW w:w="248" w:type="dxa"/>
          </w:tcPr>
          <w:p w14:paraId="2589430A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DD9965" w14:textId="5D5B96A5" w:rsidR="00B65094" w:rsidRPr="004144D6" w:rsidRDefault="00B65094" w:rsidP="00B65094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115,29</w:t>
            </w:r>
            <w:r w:rsidR="00B12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9528B76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D0A8E" w14:textId="3A701965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92,261</w:t>
            </w:r>
          </w:p>
        </w:tc>
      </w:tr>
      <w:tr w:rsidR="00B65094" w:rsidRPr="006F3350" w14:paraId="4E703CD0" w14:textId="77777777" w:rsidTr="005B0325">
        <w:trPr>
          <w:trHeight w:val="74"/>
          <w:jc w:val="center"/>
        </w:trPr>
        <w:tc>
          <w:tcPr>
            <w:tcW w:w="4459" w:type="dxa"/>
            <w:vAlign w:val="bottom"/>
          </w:tcPr>
          <w:p w14:paraId="5E6EF2D5" w14:textId="77777777" w:rsidR="00B65094" w:rsidRPr="006F3350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</w:tcPr>
          <w:p w14:paraId="6166B1D7" w14:textId="77777777" w:rsidR="00B65094" w:rsidRPr="006F3350" w:rsidRDefault="00B65094" w:rsidP="00B65094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3" w:type="dxa"/>
          </w:tcPr>
          <w:p w14:paraId="3BC1647D" w14:textId="77777777" w:rsidR="00B65094" w:rsidRPr="006F3350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1" w:type="dxa"/>
          </w:tcPr>
          <w:p w14:paraId="0538F205" w14:textId="77777777" w:rsidR="00B65094" w:rsidRPr="006F3350" w:rsidRDefault="00B65094" w:rsidP="00B65094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4A95ECA" w14:textId="77777777" w:rsidR="00B65094" w:rsidRPr="006F3350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2" w:type="dxa"/>
          </w:tcPr>
          <w:p w14:paraId="20A65555" w14:textId="77777777" w:rsidR="00B65094" w:rsidRPr="006F3350" w:rsidRDefault="00B65094" w:rsidP="00B65094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82471BA" w14:textId="77777777" w:rsidR="00B65094" w:rsidRPr="006F3350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9" w:type="dxa"/>
          </w:tcPr>
          <w:p w14:paraId="192BA9DD" w14:textId="77777777" w:rsidR="00B65094" w:rsidRPr="006F3350" w:rsidRDefault="00B65094" w:rsidP="00B65094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204D17" w14:textId="77777777" w:rsidR="00B65094" w:rsidRPr="006F3350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9" w:type="dxa"/>
          </w:tcPr>
          <w:p w14:paraId="613A41F9" w14:textId="77777777" w:rsidR="00B65094" w:rsidRPr="006F3350" w:rsidRDefault="00B65094" w:rsidP="00B65094">
            <w:pPr>
              <w:tabs>
                <w:tab w:val="clear" w:pos="680"/>
                <w:tab w:val="left" w:pos="540"/>
                <w:tab w:val="left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01C666" w14:textId="77777777" w:rsidR="00B65094" w:rsidRPr="006F3350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9" w:type="dxa"/>
          </w:tcPr>
          <w:p w14:paraId="462501D5" w14:textId="77777777" w:rsidR="00B65094" w:rsidRPr="006F3350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8" w:type="dxa"/>
          </w:tcPr>
          <w:p w14:paraId="14C42CDC" w14:textId="77777777" w:rsidR="00B65094" w:rsidRPr="006F3350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4" w:type="dxa"/>
            <w:gridSpan w:val="2"/>
          </w:tcPr>
          <w:p w14:paraId="44F9BDA7" w14:textId="77777777" w:rsidR="00B65094" w:rsidRPr="006F3350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ED7F51" w14:textId="77777777" w:rsidR="00B65094" w:rsidRPr="006F3350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2" w:type="dxa"/>
          </w:tcPr>
          <w:p w14:paraId="213A237D" w14:textId="77777777" w:rsidR="00B65094" w:rsidRPr="006F3350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65094" w:rsidRPr="00CD6E91" w14:paraId="481B8EB0" w14:textId="77777777" w:rsidTr="005B0325">
        <w:trPr>
          <w:trHeight w:val="74"/>
          <w:jc w:val="center"/>
        </w:trPr>
        <w:tc>
          <w:tcPr>
            <w:tcW w:w="4459" w:type="dxa"/>
            <w:vAlign w:val="bottom"/>
          </w:tcPr>
          <w:p w14:paraId="42D9DF90" w14:textId="77777777" w:rsidR="00B65094" w:rsidRPr="00CD6E9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2A2F63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898" w:type="dxa"/>
          </w:tcPr>
          <w:p w14:paraId="3B6275A6" w14:textId="77777777" w:rsidR="00B65094" w:rsidRPr="00CD6E91" w:rsidRDefault="00B65094" w:rsidP="00B65094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3" w:type="dxa"/>
          </w:tcPr>
          <w:p w14:paraId="4B482F14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</w:tcPr>
          <w:p w14:paraId="2B4300F0" w14:textId="77777777" w:rsidR="00B65094" w:rsidRPr="00CD6E91" w:rsidRDefault="00B65094" w:rsidP="00B65094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487B587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</w:tcPr>
          <w:p w14:paraId="254BDAAE" w14:textId="77777777" w:rsidR="00B65094" w:rsidRPr="00CD6E91" w:rsidRDefault="00B65094" w:rsidP="00B65094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A11087F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2A7FCE53" w14:textId="77777777" w:rsidR="00B65094" w:rsidRPr="00CD6E91" w:rsidRDefault="00B65094" w:rsidP="00B65094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41B05FF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1BC1B1D3" w14:textId="77777777" w:rsidR="00B65094" w:rsidRPr="00CD6E91" w:rsidRDefault="00B65094" w:rsidP="00B65094">
            <w:pPr>
              <w:tabs>
                <w:tab w:val="clear" w:pos="680"/>
                <w:tab w:val="left" w:pos="540"/>
                <w:tab w:val="left" w:pos="77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0CFA93E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699C9533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8" w:type="dxa"/>
          </w:tcPr>
          <w:p w14:paraId="3714B219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gridSpan w:val="2"/>
          </w:tcPr>
          <w:p w14:paraId="30014A7D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C937C58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</w:tcPr>
          <w:p w14:paraId="01161B22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65094" w:rsidRPr="00DD7702" w14:paraId="1F5F5B01" w14:textId="77777777" w:rsidTr="005B0325">
        <w:trPr>
          <w:jc w:val="center"/>
        </w:trPr>
        <w:tc>
          <w:tcPr>
            <w:tcW w:w="4459" w:type="dxa"/>
          </w:tcPr>
          <w:p w14:paraId="643DDDA3" w14:textId="77777777" w:rsidR="00B65094" w:rsidRPr="00DD7702" w:rsidRDefault="00B65094" w:rsidP="00B65094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898" w:type="dxa"/>
          </w:tcPr>
          <w:p w14:paraId="346CAA81" w14:textId="77777777" w:rsidR="00B65094" w:rsidRPr="00DD7702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3" w:type="dxa"/>
          </w:tcPr>
          <w:p w14:paraId="47D5ED1B" w14:textId="77777777" w:rsidR="00B65094" w:rsidRPr="00DD7702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1" w:type="dxa"/>
          </w:tcPr>
          <w:p w14:paraId="74F60144" w14:textId="77777777" w:rsidR="00B65094" w:rsidRPr="00DD7702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C9B9374" w14:textId="77777777" w:rsidR="00B65094" w:rsidRPr="00DD7702" w:rsidRDefault="00B65094" w:rsidP="00B65094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17748576" w14:textId="77777777" w:rsidR="00B65094" w:rsidRPr="00DD7702" w:rsidRDefault="00B65094" w:rsidP="00B65094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0BBCF" w14:textId="77777777" w:rsidR="00B65094" w:rsidRPr="00DD7702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99" w:type="dxa"/>
            <w:vAlign w:val="bottom"/>
          </w:tcPr>
          <w:p w14:paraId="24A1DA07" w14:textId="77777777" w:rsidR="00B65094" w:rsidRPr="00DD7702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03612AF" w14:textId="77777777" w:rsidR="00B65094" w:rsidRPr="00DD7702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6577C31A" w14:textId="77777777" w:rsidR="00B65094" w:rsidRPr="00DD7702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849C47" w14:textId="77777777" w:rsidR="00B65094" w:rsidRPr="00DD7702" w:rsidRDefault="00B65094" w:rsidP="00B65094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006C35D9" w14:textId="77777777" w:rsidR="00B65094" w:rsidRPr="00DD7702" w:rsidRDefault="00B65094" w:rsidP="00B65094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525A8871" w14:textId="77777777" w:rsidR="00B65094" w:rsidRPr="00DD7702" w:rsidRDefault="00B65094" w:rsidP="00B65094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7631433F" w14:textId="77777777" w:rsidR="00B65094" w:rsidRPr="00DD7702" w:rsidRDefault="00B65094" w:rsidP="00B65094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EDB847" w14:textId="77777777" w:rsidR="00B65094" w:rsidRPr="00DD7702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6CC36750" w14:textId="77777777" w:rsidR="00B65094" w:rsidRPr="00DD7702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B65094" w:rsidRPr="00FB7DB0" w14:paraId="31291898" w14:textId="77777777" w:rsidTr="005B0325">
        <w:trPr>
          <w:jc w:val="center"/>
        </w:trPr>
        <w:tc>
          <w:tcPr>
            <w:tcW w:w="4459" w:type="dxa"/>
          </w:tcPr>
          <w:p w14:paraId="2833016B" w14:textId="77777777" w:rsidR="00B65094" w:rsidRPr="00DD7702" w:rsidRDefault="00B65094" w:rsidP="00B6509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98" w:type="dxa"/>
          </w:tcPr>
          <w:p w14:paraId="47CA275C" w14:textId="4D899A98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</w:t>
            </w:r>
            <w:r w:rsidR="00B12832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53" w:type="dxa"/>
          </w:tcPr>
          <w:p w14:paraId="3154C4D2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C0F824F" w14:textId="2862B651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16,761</w:t>
            </w:r>
          </w:p>
        </w:tc>
        <w:tc>
          <w:tcPr>
            <w:tcW w:w="270" w:type="dxa"/>
          </w:tcPr>
          <w:p w14:paraId="1A06D842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13A3215D" w14:textId="6DF8FF04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20,745</w:t>
            </w:r>
          </w:p>
        </w:tc>
        <w:tc>
          <w:tcPr>
            <w:tcW w:w="270" w:type="dxa"/>
          </w:tcPr>
          <w:p w14:paraId="7443A7E7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8D2ED2" w14:textId="5D96388F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19,633</w:t>
            </w:r>
          </w:p>
        </w:tc>
        <w:tc>
          <w:tcPr>
            <w:tcW w:w="270" w:type="dxa"/>
          </w:tcPr>
          <w:p w14:paraId="5D4A0953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C54A996" w14:textId="6704A75B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31,312</w:t>
            </w:r>
          </w:p>
        </w:tc>
        <w:tc>
          <w:tcPr>
            <w:tcW w:w="270" w:type="dxa"/>
          </w:tcPr>
          <w:p w14:paraId="56FAEA09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2F12F90" w14:textId="4DEBEB6F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27,180</w:t>
            </w:r>
          </w:p>
        </w:tc>
        <w:tc>
          <w:tcPr>
            <w:tcW w:w="271" w:type="dxa"/>
            <w:gridSpan w:val="2"/>
          </w:tcPr>
          <w:p w14:paraId="29BA8E6A" w14:textId="77777777" w:rsidR="00B65094" w:rsidRPr="00FB7DB0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74F64FF2" w14:textId="776F5083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72,92</w:t>
            </w:r>
            <w:r w:rsidR="00B1283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865F625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AA0AD66" w14:textId="17A0A091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63,574</w:t>
            </w:r>
          </w:p>
        </w:tc>
      </w:tr>
      <w:tr w:rsidR="00B65094" w:rsidRPr="00FB7DB0" w14:paraId="2359C99A" w14:textId="77777777" w:rsidTr="005B0325">
        <w:trPr>
          <w:jc w:val="center"/>
        </w:trPr>
        <w:tc>
          <w:tcPr>
            <w:tcW w:w="4459" w:type="dxa"/>
          </w:tcPr>
          <w:p w14:paraId="10A14056" w14:textId="77777777" w:rsidR="00B65094" w:rsidRPr="00DD7702" w:rsidRDefault="00B65094" w:rsidP="00B6509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898" w:type="dxa"/>
          </w:tcPr>
          <w:p w14:paraId="152DD0CD" w14:textId="083C9294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5,887</w:t>
            </w:r>
          </w:p>
        </w:tc>
        <w:tc>
          <w:tcPr>
            <w:tcW w:w="253" w:type="dxa"/>
          </w:tcPr>
          <w:p w14:paraId="19B00CBC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1E54DFC" w14:textId="4218D457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4,235</w:t>
            </w:r>
          </w:p>
        </w:tc>
        <w:tc>
          <w:tcPr>
            <w:tcW w:w="270" w:type="dxa"/>
          </w:tcPr>
          <w:p w14:paraId="24ED6D2D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3822CC4" w14:textId="4D96F2C2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FC37BD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DF33403" w14:textId="1DC5E4E0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1F35B9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65CE3DB" w14:textId="4BEA1F72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9E26BE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2412D3B" w14:textId="79D5686A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1970DA9F" w14:textId="77777777" w:rsidR="00B65094" w:rsidRPr="00FB7DB0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197FC35C" w14:textId="0B1399C8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5,887</w:t>
            </w:r>
          </w:p>
        </w:tc>
        <w:tc>
          <w:tcPr>
            <w:tcW w:w="270" w:type="dxa"/>
          </w:tcPr>
          <w:p w14:paraId="55765060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6F6564E" w14:textId="1EF1585B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4,235</w:t>
            </w:r>
          </w:p>
        </w:tc>
      </w:tr>
      <w:tr w:rsidR="00B65094" w:rsidRPr="00FB7DB0" w14:paraId="5F8640F4" w14:textId="77777777" w:rsidTr="005B0325">
        <w:trPr>
          <w:jc w:val="center"/>
        </w:trPr>
        <w:tc>
          <w:tcPr>
            <w:tcW w:w="4459" w:type="dxa"/>
          </w:tcPr>
          <w:p w14:paraId="4697D590" w14:textId="77777777" w:rsidR="00B65094" w:rsidRPr="00DD7702" w:rsidRDefault="00B65094" w:rsidP="00B6509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898" w:type="dxa"/>
          </w:tcPr>
          <w:p w14:paraId="49E8CD21" w14:textId="2BD75D39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53" w:type="dxa"/>
          </w:tcPr>
          <w:p w14:paraId="03124056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6E3AD272" w14:textId="69FC6E02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61A849E3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10277E95" w14:textId="14153406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21,352</w:t>
            </w:r>
          </w:p>
        </w:tc>
        <w:tc>
          <w:tcPr>
            <w:tcW w:w="270" w:type="dxa"/>
          </w:tcPr>
          <w:p w14:paraId="562FC9EF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262AB52" w14:textId="2BED66AC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16,377</w:t>
            </w:r>
          </w:p>
        </w:tc>
        <w:tc>
          <w:tcPr>
            <w:tcW w:w="270" w:type="dxa"/>
          </w:tcPr>
          <w:p w14:paraId="1E5325EF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6E2FDB1" w14:textId="4D888CE8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5,494</w:t>
            </w:r>
          </w:p>
        </w:tc>
        <w:tc>
          <w:tcPr>
            <w:tcW w:w="270" w:type="dxa"/>
          </w:tcPr>
          <w:p w14:paraId="7D2B6529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4D4CB76" w14:textId="2F1937CF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4,613</w:t>
            </w:r>
          </w:p>
        </w:tc>
        <w:tc>
          <w:tcPr>
            <w:tcW w:w="271" w:type="dxa"/>
            <w:gridSpan w:val="2"/>
          </w:tcPr>
          <w:p w14:paraId="728E2131" w14:textId="77777777" w:rsidR="00B65094" w:rsidRPr="00FB7DB0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519C3EE6" w14:textId="757EC0C9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26,911</w:t>
            </w:r>
          </w:p>
        </w:tc>
        <w:tc>
          <w:tcPr>
            <w:tcW w:w="270" w:type="dxa"/>
          </w:tcPr>
          <w:p w14:paraId="7225DF2F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1F001EA" w14:textId="722BBBA5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21,040</w:t>
            </w:r>
          </w:p>
        </w:tc>
      </w:tr>
      <w:tr w:rsidR="00B65094" w:rsidRPr="00FB7DB0" w14:paraId="4C341790" w14:textId="77777777" w:rsidTr="005B0325">
        <w:trPr>
          <w:trHeight w:val="92"/>
          <w:jc w:val="center"/>
        </w:trPr>
        <w:tc>
          <w:tcPr>
            <w:tcW w:w="4459" w:type="dxa"/>
          </w:tcPr>
          <w:p w14:paraId="3C76AD67" w14:textId="77777777" w:rsidR="00B65094" w:rsidRPr="00DD7702" w:rsidRDefault="00B65094" w:rsidP="00B6509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FE71D50" w14:textId="12CA9956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505C582F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1AFDFEA" w14:textId="3D6564FF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14:paraId="532DC981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E984E3B" w14:textId="75E0568A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FDFB48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19DEECB" w14:textId="48C65F4A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2DEC254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6D1EF87" w14:textId="7D426568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DECDCE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48A47C8" w14:textId="6BEEFD15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67F0855E" w14:textId="77777777" w:rsidR="00B65094" w:rsidRPr="00FB7DB0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11394C74" w14:textId="4A700F6E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36C7CB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69BA5C9" w14:textId="2EE4A21C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B65094" w:rsidRPr="00FB7DB0" w14:paraId="57672D60" w14:textId="77777777" w:rsidTr="005B0325">
        <w:trPr>
          <w:trHeight w:val="92"/>
          <w:jc w:val="center"/>
        </w:trPr>
        <w:tc>
          <w:tcPr>
            <w:tcW w:w="4459" w:type="dxa"/>
          </w:tcPr>
          <w:p w14:paraId="0578DFC9" w14:textId="77777777" w:rsidR="00B65094" w:rsidRPr="00C73784" w:rsidRDefault="00B65094" w:rsidP="00B65094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92DC7C9" w14:textId="21293B06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</w:t>
            </w:r>
            <w:r w:rsidR="006C7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12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3" w:type="dxa"/>
          </w:tcPr>
          <w:p w14:paraId="3C56327A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51DB3E99" w14:textId="05970AD2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21,073</w:t>
            </w:r>
          </w:p>
        </w:tc>
        <w:tc>
          <w:tcPr>
            <w:tcW w:w="270" w:type="dxa"/>
          </w:tcPr>
          <w:p w14:paraId="62FD49F9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A0BBFDB" w14:textId="0E86CF44" w:rsidR="00B65094" w:rsidRPr="00F74654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42,097</w:t>
            </w:r>
          </w:p>
        </w:tc>
        <w:tc>
          <w:tcPr>
            <w:tcW w:w="270" w:type="dxa"/>
          </w:tcPr>
          <w:p w14:paraId="1FCC0BB4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1E9B561" w14:textId="3A521594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36,013</w:t>
            </w:r>
          </w:p>
        </w:tc>
        <w:tc>
          <w:tcPr>
            <w:tcW w:w="270" w:type="dxa"/>
          </w:tcPr>
          <w:p w14:paraId="2DE044E6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FBFEC5F" w14:textId="7A12A47B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36,806</w:t>
            </w:r>
          </w:p>
        </w:tc>
        <w:tc>
          <w:tcPr>
            <w:tcW w:w="270" w:type="dxa"/>
          </w:tcPr>
          <w:p w14:paraId="50DBB08F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71132B2" w14:textId="16799DAA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31,793</w:t>
            </w:r>
          </w:p>
        </w:tc>
        <w:tc>
          <w:tcPr>
            <w:tcW w:w="271" w:type="dxa"/>
            <w:gridSpan w:val="2"/>
          </w:tcPr>
          <w:p w14:paraId="09D29ADA" w14:textId="77777777" w:rsidR="00B65094" w:rsidRPr="00FB7DB0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6F8B5BE8" w14:textId="7241EBD6" w:rsidR="00B65094" w:rsidRPr="00F74654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105,72</w:t>
            </w:r>
            <w:r w:rsidR="00B12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051D4C2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E5BEB85" w14:textId="7E21D0D9" w:rsidR="00B65094" w:rsidRPr="00FB7DB0" w:rsidRDefault="00B65094" w:rsidP="00B6509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88,879</w:t>
            </w:r>
          </w:p>
        </w:tc>
      </w:tr>
      <w:tr w:rsidR="0068774B" w:rsidRPr="00CD6E91" w14:paraId="6C5F75EA" w14:textId="77777777" w:rsidTr="005B0325">
        <w:trPr>
          <w:trHeight w:val="92"/>
          <w:jc w:val="center"/>
        </w:trPr>
        <w:tc>
          <w:tcPr>
            <w:tcW w:w="4459" w:type="dxa"/>
          </w:tcPr>
          <w:p w14:paraId="2C44909F" w14:textId="77777777" w:rsidR="0068774B" w:rsidRPr="00CD6E91" w:rsidRDefault="0068774B" w:rsidP="0068774B">
            <w:pPr>
              <w:spacing w:line="240" w:lineRule="auto"/>
              <w:ind w:left="72" w:hanging="72"/>
              <w:rPr>
                <w:rFonts w:asciiTheme="majorBidi" w:eastAsia="Calibr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5D6CE7F2" w14:textId="77777777" w:rsidR="0068774B" w:rsidRPr="00CD6E91" w:rsidRDefault="0068774B" w:rsidP="0068774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3" w:type="dxa"/>
          </w:tcPr>
          <w:p w14:paraId="360B13FE" w14:textId="77777777" w:rsidR="0068774B" w:rsidRPr="00CD6E91" w:rsidRDefault="0068774B" w:rsidP="006877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1" w:type="dxa"/>
          </w:tcPr>
          <w:p w14:paraId="620AD262" w14:textId="77777777" w:rsidR="0068774B" w:rsidRPr="00CD6E91" w:rsidRDefault="0068774B" w:rsidP="0068774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435F502" w14:textId="77777777" w:rsidR="0068774B" w:rsidRPr="00CD6E91" w:rsidRDefault="0068774B" w:rsidP="006877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</w:tcPr>
          <w:p w14:paraId="35052DC9" w14:textId="77777777" w:rsidR="0068774B" w:rsidRPr="00CD6E91" w:rsidRDefault="0068774B" w:rsidP="0068774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2BA4C9E" w14:textId="77777777" w:rsidR="0068774B" w:rsidRPr="00CD6E91" w:rsidRDefault="0068774B" w:rsidP="006877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</w:tcPr>
          <w:p w14:paraId="6019FFA5" w14:textId="77777777" w:rsidR="0068774B" w:rsidRPr="00CD6E91" w:rsidRDefault="0068774B" w:rsidP="0068774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0714A43" w14:textId="77777777" w:rsidR="0068774B" w:rsidRPr="00CD6E91" w:rsidRDefault="0068774B" w:rsidP="006877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</w:tcPr>
          <w:p w14:paraId="753AC6B3" w14:textId="77777777" w:rsidR="0068774B" w:rsidRPr="00CD6E91" w:rsidRDefault="0068774B" w:rsidP="0068774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AE5C37A" w14:textId="77777777" w:rsidR="0068774B" w:rsidRPr="00CD6E91" w:rsidRDefault="0068774B" w:rsidP="006877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</w:tcPr>
          <w:p w14:paraId="0B89024E" w14:textId="77777777" w:rsidR="0068774B" w:rsidRPr="00CD6E91" w:rsidRDefault="0068774B" w:rsidP="0068774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14:paraId="222A1BDE" w14:textId="77777777" w:rsidR="0068774B" w:rsidRPr="00CD6E91" w:rsidRDefault="0068774B" w:rsidP="0068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</w:tcPr>
          <w:p w14:paraId="447BC999" w14:textId="77777777" w:rsidR="0068774B" w:rsidRPr="00CD6E91" w:rsidRDefault="0068774B" w:rsidP="0068774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BF1C407" w14:textId="77777777" w:rsidR="0068774B" w:rsidRPr="00CD6E91" w:rsidRDefault="0068774B" w:rsidP="006877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</w:tcPr>
          <w:p w14:paraId="64FA2B64" w14:textId="77777777" w:rsidR="0068774B" w:rsidRPr="00CD6E91" w:rsidRDefault="0068774B" w:rsidP="0068774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253B8300" w14:textId="77777777" w:rsidR="0068774B" w:rsidRDefault="0068774B" w:rsidP="0068774B">
      <w:r>
        <w:br w:type="page"/>
      </w:r>
    </w:p>
    <w:tbl>
      <w:tblPr>
        <w:tblW w:w="13644" w:type="dxa"/>
        <w:jc w:val="center"/>
        <w:tblLayout w:type="fixed"/>
        <w:tblLook w:val="01E0" w:firstRow="1" w:lastRow="1" w:firstColumn="1" w:lastColumn="1" w:noHBand="0" w:noVBand="0"/>
      </w:tblPr>
      <w:tblGrid>
        <w:gridCol w:w="4547"/>
        <w:gridCol w:w="899"/>
        <w:gridCol w:w="254"/>
        <w:gridCol w:w="921"/>
        <w:gridCol w:w="270"/>
        <w:gridCol w:w="895"/>
        <w:gridCol w:w="7"/>
        <w:gridCol w:w="263"/>
        <w:gridCol w:w="7"/>
        <w:gridCol w:w="899"/>
        <w:gridCol w:w="270"/>
        <w:gridCol w:w="899"/>
        <w:gridCol w:w="242"/>
        <w:gridCol w:w="28"/>
        <w:gridCol w:w="899"/>
        <w:gridCol w:w="248"/>
        <w:gridCol w:w="23"/>
        <w:gridCol w:w="901"/>
        <w:gridCol w:w="270"/>
        <w:gridCol w:w="902"/>
      </w:tblGrid>
      <w:tr w:rsidR="0068774B" w:rsidRPr="00DD7702" w14:paraId="002F466C" w14:textId="77777777" w:rsidTr="005B0325">
        <w:trPr>
          <w:trHeight w:val="74"/>
          <w:jc w:val="center"/>
        </w:trPr>
        <w:tc>
          <w:tcPr>
            <w:tcW w:w="4547" w:type="dxa"/>
            <w:vAlign w:val="bottom"/>
          </w:tcPr>
          <w:p w14:paraId="2E055E9F" w14:textId="77777777" w:rsidR="0068774B" w:rsidRPr="00DD7702" w:rsidRDefault="0068774B" w:rsidP="005B0325">
            <w:pPr>
              <w:spacing w:line="4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74" w:type="dxa"/>
            <w:gridSpan w:val="3"/>
          </w:tcPr>
          <w:p w14:paraId="1F0BBEC6" w14:textId="77777777" w:rsidR="0068774B" w:rsidRPr="00DD7702" w:rsidRDefault="0068774B" w:rsidP="005B0325">
            <w:pPr>
              <w:spacing w:line="4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70" w:type="dxa"/>
          </w:tcPr>
          <w:p w14:paraId="20A27092" w14:textId="77777777" w:rsidR="0068774B" w:rsidRPr="00DD7702" w:rsidRDefault="0068774B" w:rsidP="005B0325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1" w:type="dxa"/>
            <w:gridSpan w:val="5"/>
          </w:tcPr>
          <w:p w14:paraId="12C56530" w14:textId="77777777" w:rsidR="0068774B" w:rsidRPr="00DD7702" w:rsidRDefault="0068774B" w:rsidP="005B0325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39C7953D" w14:textId="77777777" w:rsidR="0068774B" w:rsidRPr="00DD7702" w:rsidRDefault="0068774B" w:rsidP="005B0325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68" w:type="dxa"/>
            <w:gridSpan w:val="4"/>
          </w:tcPr>
          <w:p w14:paraId="38B524D8" w14:textId="77777777" w:rsidR="0068774B" w:rsidRPr="00DD7702" w:rsidRDefault="0068774B" w:rsidP="005B0325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48" w:type="dxa"/>
          </w:tcPr>
          <w:p w14:paraId="18534A96" w14:textId="77777777" w:rsidR="0068774B" w:rsidRPr="00DD7702" w:rsidRDefault="0068774B" w:rsidP="005B0325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96" w:type="dxa"/>
            <w:gridSpan w:val="4"/>
          </w:tcPr>
          <w:p w14:paraId="4E612758" w14:textId="77777777" w:rsidR="0068774B" w:rsidRPr="00DD7702" w:rsidRDefault="0068774B" w:rsidP="005B0325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68774B" w:rsidRPr="00DD7702" w14:paraId="21DE8130" w14:textId="77777777" w:rsidTr="005B0325">
        <w:trPr>
          <w:trHeight w:val="74"/>
          <w:jc w:val="center"/>
        </w:trPr>
        <w:tc>
          <w:tcPr>
            <w:tcW w:w="4547" w:type="dxa"/>
            <w:vAlign w:val="bottom"/>
          </w:tcPr>
          <w:p w14:paraId="30AD3C7B" w14:textId="77777777" w:rsidR="0068774B" w:rsidRPr="00DD7702" w:rsidRDefault="0068774B" w:rsidP="0068774B">
            <w:pPr>
              <w:spacing w:line="4" w:lineRule="atLeas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C20C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99" w:type="dxa"/>
          </w:tcPr>
          <w:p w14:paraId="00F60AB6" w14:textId="59941D96" w:rsidR="0068774B" w:rsidRPr="00DD7702" w:rsidRDefault="0068774B" w:rsidP="0068774B">
            <w:pPr>
              <w:pStyle w:val="BodyText"/>
              <w:spacing w:after="0" w:line="4" w:lineRule="atLeast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5</w:t>
            </w:r>
          </w:p>
        </w:tc>
        <w:tc>
          <w:tcPr>
            <w:tcW w:w="254" w:type="dxa"/>
          </w:tcPr>
          <w:p w14:paraId="7A05A9AD" w14:textId="77777777" w:rsidR="0068774B" w:rsidRPr="00DD7702" w:rsidRDefault="0068774B" w:rsidP="0068774B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1" w:type="dxa"/>
          </w:tcPr>
          <w:p w14:paraId="464B4F94" w14:textId="09E97739" w:rsidR="0068774B" w:rsidRPr="00DD7702" w:rsidRDefault="0068774B" w:rsidP="0068774B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4</w:t>
            </w:r>
          </w:p>
        </w:tc>
        <w:tc>
          <w:tcPr>
            <w:tcW w:w="270" w:type="dxa"/>
          </w:tcPr>
          <w:p w14:paraId="5238BE33" w14:textId="77777777" w:rsidR="0068774B" w:rsidRPr="00DD7702" w:rsidRDefault="0068774B" w:rsidP="0068774B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  <w:gridSpan w:val="2"/>
          </w:tcPr>
          <w:p w14:paraId="65E597C5" w14:textId="07EC48F5" w:rsidR="0068774B" w:rsidRPr="00DD7702" w:rsidRDefault="0068774B" w:rsidP="0068774B">
            <w:pPr>
              <w:pStyle w:val="BodyText"/>
              <w:spacing w:after="0" w:line="4" w:lineRule="atLeast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5</w:t>
            </w:r>
          </w:p>
        </w:tc>
        <w:tc>
          <w:tcPr>
            <w:tcW w:w="270" w:type="dxa"/>
            <w:gridSpan w:val="2"/>
          </w:tcPr>
          <w:p w14:paraId="33FC5A53" w14:textId="77777777" w:rsidR="0068774B" w:rsidRPr="00DD7702" w:rsidRDefault="0068774B" w:rsidP="0068774B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7322025C" w14:textId="31A99F4F" w:rsidR="0068774B" w:rsidRPr="00DD7702" w:rsidRDefault="0068774B" w:rsidP="0068774B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4</w:t>
            </w:r>
          </w:p>
        </w:tc>
        <w:tc>
          <w:tcPr>
            <w:tcW w:w="270" w:type="dxa"/>
          </w:tcPr>
          <w:p w14:paraId="7AC165F3" w14:textId="77777777" w:rsidR="0068774B" w:rsidRPr="00DD7702" w:rsidRDefault="0068774B" w:rsidP="0068774B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68711615" w14:textId="73496F27" w:rsidR="0068774B" w:rsidRPr="00DD7702" w:rsidRDefault="0068774B" w:rsidP="0068774B">
            <w:pPr>
              <w:pStyle w:val="BodyText"/>
              <w:spacing w:after="0" w:line="4" w:lineRule="atLeast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5</w:t>
            </w:r>
          </w:p>
        </w:tc>
        <w:tc>
          <w:tcPr>
            <w:tcW w:w="270" w:type="dxa"/>
            <w:gridSpan w:val="2"/>
          </w:tcPr>
          <w:p w14:paraId="556918BE" w14:textId="77777777" w:rsidR="0068774B" w:rsidRPr="00DD7702" w:rsidRDefault="0068774B" w:rsidP="0068774B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3BE70731" w14:textId="46C48E1B" w:rsidR="0068774B" w:rsidRPr="00DD7702" w:rsidRDefault="0068774B" w:rsidP="0068774B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4</w:t>
            </w:r>
          </w:p>
        </w:tc>
        <w:tc>
          <w:tcPr>
            <w:tcW w:w="248" w:type="dxa"/>
          </w:tcPr>
          <w:p w14:paraId="290BB84C" w14:textId="77777777" w:rsidR="0068774B" w:rsidRPr="00DD7702" w:rsidRDefault="0068774B" w:rsidP="0068774B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4" w:type="dxa"/>
            <w:gridSpan w:val="2"/>
          </w:tcPr>
          <w:p w14:paraId="41A9F8C0" w14:textId="140E22D9" w:rsidR="0068774B" w:rsidRPr="00DD7702" w:rsidRDefault="0068774B" w:rsidP="0068774B">
            <w:pPr>
              <w:pStyle w:val="BodyText"/>
              <w:spacing w:after="0" w:line="4" w:lineRule="atLeast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5</w:t>
            </w:r>
          </w:p>
        </w:tc>
        <w:tc>
          <w:tcPr>
            <w:tcW w:w="270" w:type="dxa"/>
          </w:tcPr>
          <w:p w14:paraId="30B8BFFB" w14:textId="77777777" w:rsidR="0068774B" w:rsidRPr="00DD7702" w:rsidRDefault="0068774B" w:rsidP="0068774B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</w:tcPr>
          <w:p w14:paraId="3AA9DF0B" w14:textId="3CCF34F5" w:rsidR="0068774B" w:rsidRPr="00DD7702" w:rsidRDefault="0068774B" w:rsidP="0068774B">
            <w:pPr>
              <w:pStyle w:val="BodyText"/>
              <w:spacing w:after="0" w:line="4" w:lineRule="atLeast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4</w:t>
            </w:r>
          </w:p>
        </w:tc>
      </w:tr>
      <w:tr w:rsidR="0068774B" w:rsidRPr="00DD7702" w14:paraId="6B901564" w14:textId="77777777" w:rsidTr="005B0325">
        <w:trPr>
          <w:trHeight w:val="92"/>
          <w:jc w:val="center"/>
        </w:trPr>
        <w:tc>
          <w:tcPr>
            <w:tcW w:w="4547" w:type="dxa"/>
          </w:tcPr>
          <w:p w14:paraId="700EE042" w14:textId="77777777" w:rsidR="0068774B" w:rsidRPr="00DD7702" w:rsidRDefault="0068774B" w:rsidP="0068774B">
            <w:pPr>
              <w:spacing w:line="4" w:lineRule="atLeast"/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97" w:type="dxa"/>
            <w:gridSpan w:val="19"/>
            <w:vAlign w:val="center"/>
          </w:tcPr>
          <w:p w14:paraId="05BE2B4E" w14:textId="77777777" w:rsidR="0068774B" w:rsidRPr="00DD7702" w:rsidRDefault="0068774B" w:rsidP="0068774B">
            <w:pPr>
              <w:tabs>
                <w:tab w:val="clear" w:pos="680"/>
                <w:tab w:val="left" w:pos="540"/>
              </w:tabs>
              <w:spacing w:line="4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8774B" w:rsidRPr="00DD7702" w14:paraId="1AA31EE5" w14:textId="77777777" w:rsidTr="005B0325">
        <w:trPr>
          <w:trHeight w:val="92"/>
          <w:jc w:val="center"/>
        </w:trPr>
        <w:tc>
          <w:tcPr>
            <w:tcW w:w="4547" w:type="dxa"/>
          </w:tcPr>
          <w:p w14:paraId="1191972A" w14:textId="77777777" w:rsidR="0068774B" w:rsidRPr="00DD7702" w:rsidRDefault="0068774B" w:rsidP="0068774B">
            <w:pPr>
              <w:spacing w:line="4" w:lineRule="atLeast"/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899" w:type="dxa"/>
          </w:tcPr>
          <w:p w14:paraId="1960E739" w14:textId="77777777" w:rsidR="0068774B" w:rsidRPr="00DD7702" w:rsidRDefault="0068774B" w:rsidP="0068774B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35933BB1" w14:textId="77777777" w:rsidR="0068774B" w:rsidRPr="00DD7702" w:rsidRDefault="0068774B" w:rsidP="006877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6C65C1CD" w14:textId="77777777" w:rsidR="0068774B" w:rsidRPr="00DD7702" w:rsidRDefault="0068774B" w:rsidP="0068774B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C8C0C6" w14:textId="77777777" w:rsidR="0068774B" w:rsidRPr="00DD7702" w:rsidRDefault="0068774B" w:rsidP="006877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2E98239A" w14:textId="77777777" w:rsidR="0068774B" w:rsidRPr="00DD7702" w:rsidRDefault="0068774B" w:rsidP="0068774B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D9AA337" w14:textId="77777777" w:rsidR="0068774B" w:rsidRPr="00DD7702" w:rsidRDefault="0068774B" w:rsidP="006877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0742768" w14:textId="77777777" w:rsidR="0068774B" w:rsidRPr="00DD7702" w:rsidRDefault="0068774B" w:rsidP="0068774B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18A3FD" w14:textId="77777777" w:rsidR="0068774B" w:rsidRPr="00DD7702" w:rsidRDefault="0068774B" w:rsidP="006877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357E745" w14:textId="77777777" w:rsidR="0068774B" w:rsidRPr="00DD7702" w:rsidRDefault="0068774B" w:rsidP="0068774B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E500B0C" w14:textId="77777777" w:rsidR="0068774B" w:rsidRPr="00DD7702" w:rsidRDefault="0068774B" w:rsidP="006877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FC4A20C" w14:textId="77777777" w:rsidR="0068774B" w:rsidRPr="00DD7702" w:rsidRDefault="0068774B" w:rsidP="0068774B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6589ACA1" w14:textId="77777777" w:rsidR="0068774B" w:rsidRPr="00DD7702" w:rsidRDefault="0068774B" w:rsidP="0068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6DB08982" w14:textId="77777777" w:rsidR="0068774B" w:rsidRPr="00DD7702" w:rsidRDefault="0068774B" w:rsidP="0068774B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982515" w14:textId="77777777" w:rsidR="0068774B" w:rsidRPr="00DD7702" w:rsidRDefault="0068774B" w:rsidP="0068774B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FD35CFC" w14:textId="77777777" w:rsidR="0068774B" w:rsidRPr="00DD7702" w:rsidRDefault="0068774B" w:rsidP="0068774B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094" w:rsidRPr="00FB7DB0" w14:paraId="57559A25" w14:textId="77777777" w:rsidTr="005B0325">
        <w:trPr>
          <w:jc w:val="center"/>
        </w:trPr>
        <w:tc>
          <w:tcPr>
            <w:tcW w:w="4547" w:type="dxa"/>
          </w:tcPr>
          <w:p w14:paraId="7EE4E7AB" w14:textId="77777777" w:rsidR="00B65094" w:rsidRPr="00DD7702" w:rsidRDefault="00B65094" w:rsidP="00B65094">
            <w:pPr>
              <w:spacing w:line="4" w:lineRule="atLeast"/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899" w:type="dxa"/>
          </w:tcPr>
          <w:p w14:paraId="2E9878F8" w14:textId="282EE1D8" w:rsidR="00B65094" w:rsidRPr="00FB7DB0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24,31</w:t>
            </w:r>
            <w:r w:rsidR="00AA27F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2A6580A9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305A093" w14:textId="631686DE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19,026</w:t>
            </w:r>
          </w:p>
        </w:tc>
        <w:tc>
          <w:tcPr>
            <w:tcW w:w="270" w:type="dxa"/>
          </w:tcPr>
          <w:p w14:paraId="59EDDE53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1576F577" w14:textId="7240E549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41,031</w:t>
            </w:r>
          </w:p>
        </w:tc>
        <w:tc>
          <w:tcPr>
            <w:tcW w:w="270" w:type="dxa"/>
            <w:gridSpan w:val="2"/>
          </w:tcPr>
          <w:p w14:paraId="0FB38B82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5FBB352" w14:textId="78FB4DE6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35,046</w:t>
            </w:r>
          </w:p>
        </w:tc>
        <w:tc>
          <w:tcPr>
            <w:tcW w:w="270" w:type="dxa"/>
          </w:tcPr>
          <w:p w14:paraId="541B3A5D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39AD914" w14:textId="322CDAF4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36,54</w:t>
            </w:r>
            <w:r w:rsidR="00AA27F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</w:tcPr>
          <w:p w14:paraId="56869F31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5960D38" w14:textId="12FFE2F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31,521</w:t>
            </w:r>
          </w:p>
        </w:tc>
        <w:tc>
          <w:tcPr>
            <w:tcW w:w="271" w:type="dxa"/>
            <w:gridSpan w:val="2"/>
          </w:tcPr>
          <w:p w14:paraId="6885DED4" w14:textId="77777777" w:rsidR="00B65094" w:rsidRPr="00FB7DB0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72C261C6" w14:textId="7DB2DB18" w:rsidR="00B65094" w:rsidRPr="00FB7DB0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101,896</w:t>
            </w:r>
          </w:p>
        </w:tc>
        <w:tc>
          <w:tcPr>
            <w:tcW w:w="270" w:type="dxa"/>
          </w:tcPr>
          <w:p w14:paraId="262DE550" w14:textId="77777777" w:rsidR="00B65094" w:rsidRPr="00FB7DB0" w:rsidRDefault="00B65094" w:rsidP="00B65094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9C2F59E" w14:textId="07888A35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85,593</w:t>
            </w:r>
          </w:p>
        </w:tc>
      </w:tr>
      <w:tr w:rsidR="00B65094" w:rsidRPr="00FB7DB0" w14:paraId="563EF9A4" w14:textId="77777777" w:rsidTr="005B0325">
        <w:trPr>
          <w:jc w:val="center"/>
        </w:trPr>
        <w:tc>
          <w:tcPr>
            <w:tcW w:w="4547" w:type="dxa"/>
          </w:tcPr>
          <w:p w14:paraId="0A075EED" w14:textId="77777777" w:rsidR="00B65094" w:rsidRPr="00DD7702" w:rsidRDefault="00B65094" w:rsidP="00B65094">
            <w:pPr>
              <w:spacing w:line="4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899" w:type="dxa"/>
          </w:tcPr>
          <w:p w14:paraId="57D169A3" w14:textId="1C2AD425" w:rsidR="00B65094" w:rsidRPr="00FB7DB0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254" w:type="dxa"/>
          </w:tcPr>
          <w:p w14:paraId="17CE6D41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654224B0" w14:textId="0FE3AF21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1,766</w:t>
            </w:r>
          </w:p>
        </w:tc>
        <w:tc>
          <w:tcPr>
            <w:tcW w:w="270" w:type="dxa"/>
          </w:tcPr>
          <w:p w14:paraId="3586581E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7DEF4B1D" w14:textId="2CC2498D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270" w:type="dxa"/>
            <w:gridSpan w:val="2"/>
          </w:tcPr>
          <w:p w14:paraId="60219E08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4B8748C" w14:textId="08820C62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270" w:type="dxa"/>
          </w:tcPr>
          <w:p w14:paraId="335BD7F5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5789536" w14:textId="7AE6819E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A27F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14:paraId="5E013632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F89067C" w14:textId="019735D9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271" w:type="dxa"/>
            <w:gridSpan w:val="2"/>
          </w:tcPr>
          <w:p w14:paraId="76CAB995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5A3E70C1" w14:textId="14298EC0" w:rsidR="00B65094" w:rsidRPr="00FB7DB0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</w:t>
            </w:r>
            <w:r w:rsidR="00335B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8787E0C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1885559" w14:textId="65BFCFAD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2,636</w:t>
            </w:r>
          </w:p>
        </w:tc>
      </w:tr>
      <w:tr w:rsidR="00B65094" w:rsidRPr="00FB7DB0" w14:paraId="31A44F5B" w14:textId="77777777" w:rsidTr="005B0325">
        <w:trPr>
          <w:trHeight w:val="119"/>
          <w:jc w:val="center"/>
        </w:trPr>
        <w:tc>
          <w:tcPr>
            <w:tcW w:w="4547" w:type="dxa"/>
          </w:tcPr>
          <w:p w14:paraId="48FBFF44" w14:textId="77777777" w:rsidR="00B65094" w:rsidRPr="00DD7702" w:rsidRDefault="00B65094" w:rsidP="00B65094">
            <w:pPr>
              <w:spacing w:line="4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899" w:type="dxa"/>
          </w:tcPr>
          <w:p w14:paraId="067CA2C2" w14:textId="1C625A4E" w:rsidR="00B65094" w:rsidRPr="00FB7DB0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755D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4" w:type="dxa"/>
          </w:tcPr>
          <w:p w14:paraId="767C91CA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23F1DDC2" w14:textId="273CA31D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270" w:type="dxa"/>
          </w:tcPr>
          <w:p w14:paraId="10D51A32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5A5AA4EA" w14:textId="5C4A66C0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270" w:type="dxa"/>
            <w:gridSpan w:val="2"/>
          </w:tcPr>
          <w:p w14:paraId="62757A0D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FD824C8" w14:textId="270CAF14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270" w:type="dxa"/>
          </w:tcPr>
          <w:p w14:paraId="3207E140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35930DC" w14:textId="2CA55361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  <w:gridSpan w:val="2"/>
          </w:tcPr>
          <w:p w14:paraId="3FB4553E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43705F7" w14:textId="0CE6DD28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71" w:type="dxa"/>
            <w:gridSpan w:val="2"/>
          </w:tcPr>
          <w:p w14:paraId="4DEC916C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0793BB06" w14:textId="63E2C77B" w:rsidR="00B65094" w:rsidRPr="00FB7DB0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B755D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97A800A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B8ED592" w14:textId="2F6C9EE0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</w:tr>
      <w:tr w:rsidR="00B65094" w:rsidRPr="00FB7DB0" w14:paraId="39CB52D4" w14:textId="77777777" w:rsidTr="005B0325">
        <w:trPr>
          <w:jc w:val="center"/>
        </w:trPr>
        <w:tc>
          <w:tcPr>
            <w:tcW w:w="4547" w:type="dxa"/>
          </w:tcPr>
          <w:p w14:paraId="07851FB8" w14:textId="77777777" w:rsidR="00B65094" w:rsidRPr="000F3C69" w:rsidRDefault="00B65094" w:rsidP="00B65094">
            <w:pPr>
              <w:spacing w:line="4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F3C69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899" w:type="dxa"/>
          </w:tcPr>
          <w:p w14:paraId="191E782A" w14:textId="1F198A94" w:rsidR="00B65094" w:rsidRPr="000F3C69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F3C6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755D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4" w:type="dxa"/>
          </w:tcPr>
          <w:p w14:paraId="40F49E14" w14:textId="77777777" w:rsidR="00B65094" w:rsidRPr="000F3C69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03612F4C" w14:textId="07ED5046" w:rsidR="00B65094" w:rsidRPr="000F3C69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C69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70" w:type="dxa"/>
          </w:tcPr>
          <w:p w14:paraId="42603BC5" w14:textId="77777777" w:rsidR="00B65094" w:rsidRPr="000F3C69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00E1C126" w14:textId="362D50B7" w:rsidR="00B65094" w:rsidRPr="000F3C69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C69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  <w:gridSpan w:val="2"/>
          </w:tcPr>
          <w:p w14:paraId="6FBB7457" w14:textId="77777777" w:rsidR="00B65094" w:rsidRPr="000F3C69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56B2DE3" w14:textId="216911F6" w:rsidR="00B65094" w:rsidRPr="000F3C69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C69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</w:tcPr>
          <w:p w14:paraId="7BCC1B47" w14:textId="77777777" w:rsidR="00B65094" w:rsidRPr="000F3C69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03F6D60" w14:textId="56E2DAEA" w:rsidR="00B65094" w:rsidRPr="000F3C69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C6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  <w:gridSpan w:val="2"/>
          </w:tcPr>
          <w:p w14:paraId="7C53DC01" w14:textId="77777777" w:rsidR="00B65094" w:rsidRPr="000F3C69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82C144A" w14:textId="72E4910B" w:rsidR="00B65094" w:rsidRPr="000F3C69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C6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1" w:type="dxa"/>
            <w:gridSpan w:val="2"/>
          </w:tcPr>
          <w:p w14:paraId="0E133387" w14:textId="77777777" w:rsidR="00B65094" w:rsidRPr="000F3C69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11AC70F4" w14:textId="02D6D3DC" w:rsidR="00B65094" w:rsidRPr="000F3C69" w:rsidRDefault="00B755D3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70" w:type="dxa"/>
          </w:tcPr>
          <w:p w14:paraId="1F75E8E1" w14:textId="77777777" w:rsidR="00B65094" w:rsidRPr="000F3C69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973C7F9" w14:textId="6C7DBDAC" w:rsidR="00B65094" w:rsidRPr="000F3C69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3C69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</w:tr>
      <w:tr w:rsidR="00B65094" w:rsidRPr="00FB7DB0" w14:paraId="46B307D6" w14:textId="77777777" w:rsidTr="005B0325">
        <w:trPr>
          <w:jc w:val="center"/>
        </w:trPr>
        <w:tc>
          <w:tcPr>
            <w:tcW w:w="4547" w:type="dxa"/>
          </w:tcPr>
          <w:p w14:paraId="483571C5" w14:textId="77777777" w:rsidR="00B65094" w:rsidRPr="00DD7702" w:rsidRDefault="00B65094" w:rsidP="00B65094">
            <w:pPr>
              <w:spacing w:line="4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55A7BD7" w14:textId="5177ABD9" w:rsidR="00B65094" w:rsidRPr="00FB7DB0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</w:t>
            </w:r>
            <w:r w:rsidR="00AA27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755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4" w:type="dxa"/>
          </w:tcPr>
          <w:p w14:paraId="3B4DC8D0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321DA802" w14:textId="77B992B1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21,073</w:t>
            </w:r>
          </w:p>
        </w:tc>
        <w:tc>
          <w:tcPr>
            <w:tcW w:w="270" w:type="dxa"/>
          </w:tcPr>
          <w:p w14:paraId="36C32367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31F59D" w14:textId="253D997F" w:rsidR="00B65094" w:rsidRPr="0010136C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42,097</w:t>
            </w:r>
          </w:p>
        </w:tc>
        <w:tc>
          <w:tcPr>
            <w:tcW w:w="270" w:type="dxa"/>
            <w:gridSpan w:val="2"/>
          </w:tcPr>
          <w:p w14:paraId="52A88803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676BE39" w14:textId="0D1DC1EA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36,013</w:t>
            </w:r>
          </w:p>
        </w:tc>
        <w:tc>
          <w:tcPr>
            <w:tcW w:w="270" w:type="dxa"/>
          </w:tcPr>
          <w:p w14:paraId="346C5019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A499C2F" w14:textId="49A4D858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36,806</w:t>
            </w:r>
          </w:p>
        </w:tc>
        <w:tc>
          <w:tcPr>
            <w:tcW w:w="270" w:type="dxa"/>
            <w:gridSpan w:val="2"/>
          </w:tcPr>
          <w:p w14:paraId="34F98D65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4B218C2" w14:textId="7CB7AC92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31,793</w:t>
            </w:r>
          </w:p>
        </w:tc>
        <w:tc>
          <w:tcPr>
            <w:tcW w:w="271" w:type="dxa"/>
            <w:gridSpan w:val="2"/>
          </w:tcPr>
          <w:p w14:paraId="1F6CA5BE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61F26A4" w14:textId="02CA2D45" w:rsidR="00B65094" w:rsidRPr="00175F64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105,72</w:t>
            </w:r>
            <w:r w:rsidR="00B755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41A3966" w14:textId="77777777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D18AD09" w14:textId="5E29A1F5" w:rsidR="00B65094" w:rsidRPr="00FB7DB0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88,879</w:t>
            </w:r>
          </w:p>
        </w:tc>
      </w:tr>
      <w:tr w:rsidR="00B65094" w:rsidRPr="00CD6E91" w14:paraId="0C5A189A" w14:textId="77777777" w:rsidTr="005B0325">
        <w:trPr>
          <w:jc w:val="center"/>
        </w:trPr>
        <w:tc>
          <w:tcPr>
            <w:tcW w:w="4547" w:type="dxa"/>
          </w:tcPr>
          <w:p w14:paraId="5D408737" w14:textId="77777777" w:rsidR="00B65094" w:rsidRPr="00CD6E91" w:rsidRDefault="00B65094" w:rsidP="00B65094">
            <w:pPr>
              <w:spacing w:line="4" w:lineRule="atLeast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0F902718" w14:textId="77777777" w:rsidR="00B65094" w:rsidRPr="00E86A54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4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4" w:type="dxa"/>
          </w:tcPr>
          <w:p w14:paraId="28387C97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</w:tcPr>
          <w:p w14:paraId="1A108187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645D543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40132E2D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ADF4F16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6" w:type="dxa"/>
            <w:gridSpan w:val="2"/>
            <w:tcBorders>
              <w:top w:val="double" w:sz="4" w:space="0" w:color="auto"/>
            </w:tcBorders>
          </w:tcPr>
          <w:p w14:paraId="23E9D78F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CFF573F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AC304F8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</w:tcPr>
          <w:p w14:paraId="36A28C50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7" w:type="dxa"/>
            <w:gridSpan w:val="2"/>
            <w:tcBorders>
              <w:top w:val="double" w:sz="4" w:space="0" w:color="auto"/>
            </w:tcBorders>
          </w:tcPr>
          <w:p w14:paraId="14EDBA53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14:paraId="7F11ACC8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641E826B" w14:textId="77777777" w:rsidR="00B65094" w:rsidRPr="00CD6E9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4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17E3631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61F197D1" w14:textId="77777777" w:rsidR="00B65094" w:rsidRPr="00CD6E91" w:rsidRDefault="00B65094" w:rsidP="00B65094">
            <w:pPr>
              <w:tabs>
                <w:tab w:val="clear" w:pos="680"/>
                <w:tab w:val="left" w:pos="540"/>
              </w:tabs>
              <w:spacing w:line="4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65094" w:rsidRPr="00CD6E91" w14:paraId="60319972" w14:textId="77777777" w:rsidTr="005B0325">
        <w:trPr>
          <w:jc w:val="center"/>
        </w:trPr>
        <w:tc>
          <w:tcPr>
            <w:tcW w:w="4547" w:type="dxa"/>
          </w:tcPr>
          <w:p w14:paraId="776E8B8E" w14:textId="77777777" w:rsidR="00B65094" w:rsidRPr="00591259" w:rsidRDefault="00B65094" w:rsidP="00B65094">
            <w:pPr>
              <w:spacing w:line="4" w:lineRule="atLeast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591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591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ตามส่วนงานก่อนภาษีเงินได้</w:t>
            </w:r>
          </w:p>
        </w:tc>
        <w:tc>
          <w:tcPr>
            <w:tcW w:w="899" w:type="dxa"/>
          </w:tcPr>
          <w:p w14:paraId="66ECCEF4" w14:textId="27C8EB43" w:rsidR="00B65094" w:rsidRPr="00EE3D5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ind w:right="-2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8C2C9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4" w:type="dxa"/>
          </w:tcPr>
          <w:p w14:paraId="25CC56F6" w14:textId="77777777" w:rsidR="00B65094" w:rsidRPr="00EE3D5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2B30D98F" w14:textId="12A232BF" w:rsidR="00B65094" w:rsidRPr="00EE3D5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4" w:lineRule="atLeast"/>
              <w:ind w:right="-3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(2,896)</w:t>
            </w:r>
          </w:p>
        </w:tc>
        <w:tc>
          <w:tcPr>
            <w:tcW w:w="270" w:type="dxa"/>
          </w:tcPr>
          <w:p w14:paraId="0C1713A7" w14:textId="77777777" w:rsidR="00B65094" w:rsidRPr="00EE3D5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6C5992D4" w14:textId="76BE0FC9" w:rsidR="00B65094" w:rsidRPr="00EE3D5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421628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270" w:type="dxa"/>
            <w:gridSpan w:val="2"/>
          </w:tcPr>
          <w:p w14:paraId="4362D2D1" w14:textId="77777777" w:rsidR="00B65094" w:rsidRPr="00EE3D5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413E62E2" w14:textId="2F191DB5" w:rsidR="00B65094" w:rsidRPr="00EE3D5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270" w:type="dxa"/>
          </w:tcPr>
          <w:p w14:paraId="11645278" w14:textId="77777777" w:rsidR="00B65094" w:rsidRPr="00EE3D5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0BC7B51" w14:textId="7195722E" w:rsidR="00B65094" w:rsidRPr="00EE3D5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2,446</w:t>
            </w:r>
          </w:p>
        </w:tc>
        <w:tc>
          <w:tcPr>
            <w:tcW w:w="242" w:type="dxa"/>
          </w:tcPr>
          <w:p w14:paraId="69D3B554" w14:textId="77777777" w:rsidR="00B65094" w:rsidRPr="00EE3D5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79E04EB9" w14:textId="76CDB83C" w:rsidR="00B65094" w:rsidRPr="00EE3D5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2,290</w:t>
            </w:r>
          </w:p>
        </w:tc>
        <w:tc>
          <w:tcPr>
            <w:tcW w:w="271" w:type="dxa"/>
            <w:gridSpan w:val="2"/>
          </w:tcPr>
          <w:p w14:paraId="2D390F09" w14:textId="77777777" w:rsidR="00B65094" w:rsidRPr="00EE3D5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0102A19E" w14:textId="76961504" w:rsidR="00B65094" w:rsidRPr="00EE3D5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ind w:right="-15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</w:t>
            </w:r>
            <w:r w:rsidR="00C70D7B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5CFED99A" w14:textId="77777777" w:rsidR="00B65094" w:rsidRPr="00EE3D5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7EED36C" w14:textId="3FD44F28" w:rsidR="00B65094" w:rsidRPr="00EE3D5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4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(213)</w:t>
            </w:r>
          </w:p>
        </w:tc>
      </w:tr>
      <w:tr w:rsidR="00B65094" w:rsidRPr="00CD6E91" w14:paraId="37E8F106" w14:textId="77777777" w:rsidTr="005B0325">
        <w:trPr>
          <w:jc w:val="center"/>
        </w:trPr>
        <w:tc>
          <w:tcPr>
            <w:tcW w:w="4547" w:type="dxa"/>
          </w:tcPr>
          <w:p w14:paraId="69D881A1" w14:textId="77777777" w:rsidR="00B65094" w:rsidRPr="00591259" w:rsidRDefault="00B65094" w:rsidP="00B65094">
            <w:pPr>
              <w:tabs>
                <w:tab w:val="clear" w:pos="227"/>
                <w:tab w:val="left" w:pos="260"/>
              </w:tabs>
              <w:spacing w:line="4" w:lineRule="atLeast"/>
              <w:ind w:left="170" w:right="-115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กำไรตามส่วนงานก่อนดอกเบี้ย</w:t>
            </w:r>
            <w:r w:rsidRPr="005912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9125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99" w:type="dxa"/>
            <w:vAlign w:val="bottom"/>
          </w:tcPr>
          <w:p w14:paraId="31F1E7D0" w14:textId="3F080885" w:rsidR="00B65094" w:rsidRPr="003678B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3678B1">
              <w:rPr>
                <w:rFonts w:asciiTheme="majorBidi" w:hAnsiTheme="majorBidi" w:cstheme="majorBidi"/>
                <w:sz w:val="28"/>
                <w:szCs w:val="28"/>
              </w:rPr>
              <w:t>5,2</w:t>
            </w:r>
            <w:r w:rsidR="003678B1" w:rsidRPr="003678B1">
              <w:rPr>
                <w:rFonts w:asciiTheme="majorBidi" w:hAnsiTheme="majorBidi" w:cstheme="majorBidi" w:hint="cs"/>
                <w:sz w:val="28"/>
                <w:szCs w:val="28"/>
                <w:cs/>
              </w:rPr>
              <w:t>92</w:t>
            </w:r>
          </w:p>
        </w:tc>
        <w:tc>
          <w:tcPr>
            <w:tcW w:w="254" w:type="dxa"/>
            <w:vAlign w:val="bottom"/>
          </w:tcPr>
          <w:p w14:paraId="2856E6BD" w14:textId="77777777" w:rsidR="00B65094" w:rsidRPr="003678B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28DEA1C6" w14:textId="02F7FF31" w:rsidR="00B65094" w:rsidRPr="003678B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3678B1">
              <w:rPr>
                <w:rFonts w:asciiTheme="majorBidi" w:hAnsiTheme="majorBidi" w:cstheme="majorBidi"/>
                <w:sz w:val="28"/>
                <w:szCs w:val="28"/>
              </w:rPr>
              <w:t>2,560</w:t>
            </w:r>
          </w:p>
        </w:tc>
        <w:tc>
          <w:tcPr>
            <w:tcW w:w="270" w:type="dxa"/>
            <w:vAlign w:val="bottom"/>
          </w:tcPr>
          <w:p w14:paraId="7FF0FCD9" w14:textId="77777777" w:rsidR="00B65094" w:rsidRPr="003678B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5B20FB74" w14:textId="65520403" w:rsidR="00B65094" w:rsidRPr="003678B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3678B1">
              <w:rPr>
                <w:rFonts w:asciiTheme="majorBidi" w:hAnsiTheme="majorBidi" w:cstheme="majorBidi"/>
                <w:sz w:val="28"/>
                <w:szCs w:val="28"/>
              </w:rPr>
              <w:t>3,9</w:t>
            </w:r>
            <w:r w:rsidR="00421628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0" w:type="dxa"/>
            <w:gridSpan w:val="2"/>
            <w:vAlign w:val="bottom"/>
          </w:tcPr>
          <w:p w14:paraId="1B5B7D44" w14:textId="77777777" w:rsidR="00B65094" w:rsidRPr="003678B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FE1514D" w14:textId="50BE6829" w:rsidR="00B65094" w:rsidRPr="003678B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3678B1">
              <w:rPr>
                <w:rFonts w:asciiTheme="majorBidi" w:hAnsiTheme="majorBidi" w:cstheme="majorBidi"/>
                <w:sz w:val="28"/>
                <w:szCs w:val="28"/>
              </w:rPr>
              <w:t>2,948</w:t>
            </w:r>
          </w:p>
        </w:tc>
        <w:tc>
          <w:tcPr>
            <w:tcW w:w="270" w:type="dxa"/>
            <w:vAlign w:val="bottom"/>
          </w:tcPr>
          <w:p w14:paraId="21F8C846" w14:textId="77777777" w:rsidR="00B65094" w:rsidRPr="003678B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027DBFA" w14:textId="33AEDB57" w:rsidR="00B65094" w:rsidRPr="003678B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3678B1">
              <w:rPr>
                <w:rFonts w:asciiTheme="majorBidi" w:hAnsiTheme="majorBidi" w:cstheme="majorBidi"/>
                <w:sz w:val="28"/>
                <w:szCs w:val="28"/>
              </w:rPr>
              <w:t>4,294</w:t>
            </w:r>
          </w:p>
        </w:tc>
        <w:tc>
          <w:tcPr>
            <w:tcW w:w="242" w:type="dxa"/>
            <w:vAlign w:val="bottom"/>
          </w:tcPr>
          <w:p w14:paraId="742EE8A6" w14:textId="77777777" w:rsidR="00B65094" w:rsidRPr="003678B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46A0188C" w14:textId="5AAF226A" w:rsidR="00B65094" w:rsidRPr="003678B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3678B1">
              <w:rPr>
                <w:rFonts w:asciiTheme="majorBidi" w:hAnsiTheme="majorBidi" w:cstheme="majorBidi"/>
                <w:sz w:val="28"/>
                <w:szCs w:val="28"/>
              </w:rPr>
              <w:t>3,979</w:t>
            </w:r>
          </w:p>
        </w:tc>
        <w:tc>
          <w:tcPr>
            <w:tcW w:w="271" w:type="dxa"/>
            <w:gridSpan w:val="2"/>
            <w:vAlign w:val="bottom"/>
          </w:tcPr>
          <w:p w14:paraId="06DA9099" w14:textId="77777777" w:rsidR="00B65094" w:rsidRPr="003678B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9E9F9FA" w14:textId="5C198CA2" w:rsidR="00B65094" w:rsidRPr="003678B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3678B1">
              <w:rPr>
                <w:rFonts w:asciiTheme="majorBidi" w:hAnsiTheme="majorBidi" w:cstheme="majorBidi"/>
                <w:sz w:val="28"/>
                <w:szCs w:val="28"/>
              </w:rPr>
              <w:t>13,5</w:t>
            </w:r>
            <w:r w:rsidR="00C70D7B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70" w:type="dxa"/>
            <w:vAlign w:val="bottom"/>
          </w:tcPr>
          <w:p w14:paraId="7027AEBB" w14:textId="77777777" w:rsidR="00B65094" w:rsidRPr="003678B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D671DA4" w14:textId="25BDE053" w:rsidR="00B65094" w:rsidRPr="003678B1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3678B1">
              <w:rPr>
                <w:rFonts w:asciiTheme="majorBidi" w:hAnsiTheme="majorBidi" w:cstheme="majorBidi"/>
                <w:sz w:val="28"/>
                <w:szCs w:val="28"/>
              </w:rPr>
              <w:t>9,487</w:t>
            </w:r>
          </w:p>
        </w:tc>
      </w:tr>
      <w:tr w:rsidR="00B65094" w:rsidRPr="00893B37" w14:paraId="15494F38" w14:textId="77777777" w:rsidTr="005B0325">
        <w:trPr>
          <w:jc w:val="center"/>
        </w:trPr>
        <w:tc>
          <w:tcPr>
            <w:tcW w:w="4547" w:type="dxa"/>
          </w:tcPr>
          <w:p w14:paraId="7E7341DA" w14:textId="77777777" w:rsidR="00B65094" w:rsidRPr="00893B37" w:rsidRDefault="00B65094" w:rsidP="00B65094">
            <w:pPr>
              <w:spacing w:line="4" w:lineRule="atLeast"/>
              <w:ind w:left="170" w:right="-11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สินทรัพย์ส่วนงาน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B3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9" w:type="dxa"/>
          </w:tcPr>
          <w:p w14:paraId="26B23DC2" w14:textId="00539B16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103,533</w:t>
            </w:r>
          </w:p>
        </w:tc>
        <w:tc>
          <w:tcPr>
            <w:tcW w:w="254" w:type="dxa"/>
          </w:tcPr>
          <w:p w14:paraId="1EF8152B" w14:textId="77777777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2E50D65C" w14:textId="7CF37E30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35B27">
              <w:rPr>
                <w:rFonts w:asciiTheme="majorBidi" w:hAnsiTheme="majorBidi" w:cstheme="majorBidi"/>
                <w:sz w:val="28"/>
                <w:szCs w:val="28"/>
              </w:rPr>
              <w:t>09,364</w:t>
            </w:r>
          </w:p>
        </w:tc>
        <w:tc>
          <w:tcPr>
            <w:tcW w:w="270" w:type="dxa"/>
          </w:tcPr>
          <w:p w14:paraId="6E3C42B0" w14:textId="77777777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18D74DC8" w14:textId="56160B11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60B2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21628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270" w:type="dxa"/>
            <w:gridSpan w:val="2"/>
          </w:tcPr>
          <w:p w14:paraId="16CF9E3E" w14:textId="77777777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35F666EC" w14:textId="31CAF491" w:rsidR="00B65094" w:rsidRPr="00893B37" w:rsidRDefault="00335B27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B65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270" w:type="dxa"/>
          </w:tcPr>
          <w:p w14:paraId="48D740A1" w14:textId="77777777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4D7329D" w14:textId="21743423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72,417</w:t>
            </w:r>
          </w:p>
        </w:tc>
        <w:tc>
          <w:tcPr>
            <w:tcW w:w="242" w:type="dxa"/>
          </w:tcPr>
          <w:p w14:paraId="4EBD6782" w14:textId="77777777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5338C216" w14:textId="2184139A" w:rsidR="00B65094" w:rsidRPr="00893B37" w:rsidRDefault="00335B27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B65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271" w:type="dxa"/>
            <w:gridSpan w:val="2"/>
          </w:tcPr>
          <w:p w14:paraId="437ABA5B" w14:textId="77777777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564C1245" w14:textId="710E1511" w:rsidR="00B65094" w:rsidRPr="00893B37" w:rsidRDefault="00D60B27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260,</w:t>
            </w:r>
            <w:r w:rsidR="00C70D7B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  <w:tc>
          <w:tcPr>
            <w:tcW w:w="270" w:type="dxa"/>
          </w:tcPr>
          <w:p w14:paraId="3F65B968" w14:textId="77777777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C86AA8A" w14:textId="034072C8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35B27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35B27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</w:tr>
      <w:tr w:rsidR="00B65094" w:rsidRPr="00893B37" w14:paraId="60C7BFF2" w14:textId="77777777" w:rsidTr="005B0325">
        <w:trPr>
          <w:jc w:val="center"/>
        </w:trPr>
        <w:tc>
          <w:tcPr>
            <w:tcW w:w="4547" w:type="dxa"/>
          </w:tcPr>
          <w:p w14:paraId="3870DE14" w14:textId="77777777" w:rsidR="00B65094" w:rsidRPr="00893B37" w:rsidRDefault="00B65094" w:rsidP="00B65094">
            <w:pPr>
              <w:spacing w:line="4" w:lineRule="atLeast"/>
              <w:ind w:left="170" w:right="-115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3B3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C7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9" w:type="dxa"/>
          </w:tcPr>
          <w:p w14:paraId="5D046AB9" w14:textId="11B5C84D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ind w:right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135,28</w:t>
            </w:r>
            <w:r w:rsidR="006C51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4" w:type="dxa"/>
          </w:tcPr>
          <w:p w14:paraId="0D7F23A9" w14:textId="77777777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6187C5D0" w14:textId="1F35281E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35B27">
              <w:rPr>
                <w:rFonts w:asciiTheme="majorBidi" w:hAnsiTheme="majorBidi" w:cstheme="majorBidi"/>
                <w:sz w:val="28"/>
                <w:szCs w:val="28"/>
              </w:rPr>
              <w:t>8,904</w:t>
            </w:r>
          </w:p>
        </w:tc>
        <w:tc>
          <w:tcPr>
            <w:tcW w:w="270" w:type="dxa"/>
          </w:tcPr>
          <w:p w14:paraId="30BC97FA" w14:textId="77777777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4E1F1C60" w14:textId="726579AA" w:rsidR="00B65094" w:rsidRPr="00893B37" w:rsidRDefault="00421628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29,803</w:t>
            </w:r>
          </w:p>
        </w:tc>
        <w:tc>
          <w:tcPr>
            <w:tcW w:w="270" w:type="dxa"/>
            <w:gridSpan w:val="2"/>
          </w:tcPr>
          <w:p w14:paraId="1A905E74" w14:textId="77777777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2F8437DF" w14:textId="58098BFB" w:rsidR="00B65094" w:rsidRPr="00893B37" w:rsidRDefault="00335B27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32,014</w:t>
            </w:r>
          </w:p>
        </w:tc>
        <w:tc>
          <w:tcPr>
            <w:tcW w:w="270" w:type="dxa"/>
          </w:tcPr>
          <w:p w14:paraId="7E603488" w14:textId="77777777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BCC5365" w14:textId="06BB8F08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32,534</w:t>
            </w:r>
          </w:p>
        </w:tc>
        <w:tc>
          <w:tcPr>
            <w:tcW w:w="242" w:type="dxa"/>
          </w:tcPr>
          <w:p w14:paraId="78A82B9F" w14:textId="77777777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669E5C1C" w14:textId="6AD684A0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35B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35B27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271" w:type="dxa"/>
            <w:gridSpan w:val="2"/>
          </w:tcPr>
          <w:p w14:paraId="644086FF" w14:textId="77777777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1A87C2E6" w14:textId="66F3B095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319E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C70D7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6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0D7B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270" w:type="dxa"/>
          </w:tcPr>
          <w:p w14:paraId="654CB85C" w14:textId="77777777" w:rsidR="00B65094" w:rsidRPr="00893B37" w:rsidRDefault="00B65094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B499436" w14:textId="2EEB5205" w:rsidR="00B65094" w:rsidRPr="00893B37" w:rsidRDefault="00335B27" w:rsidP="00B6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4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204,147</w:t>
            </w:r>
          </w:p>
        </w:tc>
      </w:tr>
    </w:tbl>
    <w:p w14:paraId="6A1B8911" w14:textId="77777777" w:rsidR="0068774B" w:rsidRPr="00AB12C6" w:rsidRDefault="0068774B" w:rsidP="0068774B">
      <w:pPr>
        <w:rPr>
          <w:rFonts w:asciiTheme="majorBidi" w:hAnsiTheme="majorBidi" w:cstheme="majorBidi"/>
          <w:sz w:val="16"/>
          <w:szCs w:val="16"/>
        </w:rPr>
      </w:pPr>
    </w:p>
    <w:p w14:paraId="49D63B46" w14:textId="3AACC97E" w:rsidR="00AB12C6" w:rsidRPr="005B380D" w:rsidRDefault="00AB12C6">
      <w:pPr>
        <w:rPr>
          <w:rFonts w:asciiTheme="majorBidi" w:hAnsiTheme="majorBidi" w:cstheme="majorBidi"/>
          <w:sz w:val="28"/>
          <w:szCs w:val="28"/>
        </w:rPr>
      </w:pPr>
    </w:p>
    <w:p w14:paraId="40EC1884" w14:textId="77777777" w:rsidR="008A3326" w:rsidRDefault="008A3326" w:rsidP="009030AC">
      <w:pPr>
        <w:tabs>
          <w:tab w:val="clear" w:pos="454"/>
          <w:tab w:val="decimal" w:pos="436"/>
        </w:tabs>
        <w:rPr>
          <w:rFonts w:asciiTheme="majorBidi" w:hAnsiTheme="majorBidi" w:cstheme="majorBidi"/>
          <w:sz w:val="28"/>
          <w:szCs w:val="28"/>
        </w:rPr>
        <w:sectPr w:rsidR="008A3326" w:rsidSect="00240FB9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DB80E0B" w14:textId="4D579312" w:rsidR="00A92966" w:rsidRPr="005B380D" w:rsidRDefault="00A92966" w:rsidP="00F57DA0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4928"/>
          <w:tab w:val="num" w:pos="5220"/>
        </w:tabs>
        <w:ind w:left="108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0" w:name="_Hlk107410999"/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</w:p>
    <w:p w14:paraId="08FF9AA2" w14:textId="77777777" w:rsidR="00A92966" w:rsidRDefault="00A92966" w:rsidP="00A929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tbl>
      <w:tblPr>
        <w:tblStyle w:val="TableGrid"/>
        <w:tblW w:w="896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5"/>
        <w:gridCol w:w="1559"/>
        <w:gridCol w:w="1552"/>
        <w:gridCol w:w="1066"/>
        <w:gridCol w:w="231"/>
        <w:gridCol w:w="1152"/>
      </w:tblGrid>
      <w:tr w:rsidR="00A92966" w14:paraId="6B0FBD09" w14:textId="77777777" w:rsidTr="008976FD">
        <w:trPr>
          <w:tblHeader/>
        </w:trPr>
        <w:tc>
          <w:tcPr>
            <w:tcW w:w="3405" w:type="dxa"/>
            <w:vAlign w:val="bottom"/>
          </w:tcPr>
          <w:p w14:paraId="50DBFC23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2264A8E7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52" w:type="dxa"/>
            <w:vAlign w:val="bottom"/>
            <w:hideMark/>
          </w:tcPr>
          <w:p w14:paraId="0AB065C3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2C3C9407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B078E23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5BE49407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92966" w14:paraId="2572DA35" w14:textId="77777777" w:rsidTr="008976FD">
        <w:trPr>
          <w:tblHeader/>
        </w:trPr>
        <w:tc>
          <w:tcPr>
            <w:tcW w:w="3405" w:type="dxa"/>
          </w:tcPr>
          <w:p w14:paraId="55D40312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186ACAB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</w:tcPr>
          <w:p w14:paraId="669B01DF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  <w:hideMark/>
          </w:tcPr>
          <w:p w14:paraId="63A3BB79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1A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1B5C0DA4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358409A5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1A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92966" w14:paraId="5B6B835A" w14:textId="77777777" w:rsidTr="008976FD">
        <w:tc>
          <w:tcPr>
            <w:tcW w:w="3405" w:type="dxa"/>
            <w:hideMark/>
          </w:tcPr>
          <w:p w14:paraId="4229DFDF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60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559" w:type="dxa"/>
          </w:tcPr>
          <w:p w14:paraId="5B7E45D4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52" w:type="dxa"/>
          </w:tcPr>
          <w:p w14:paraId="1649AB5D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33FBDFE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F687D62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69EF6B6" w14:textId="77777777" w:rsidR="00A92966" w:rsidRPr="00361A9B" w:rsidRDefault="00A92966" w:rsidP="005B0325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14:paraId="15DCD70C" w14:textId="77777777" w:rsidTr="00931085">
        <w:tc>
          <w:tcPr>
            <w:tcW w:w="3405" w:type="dxa"/>
            <w:hideMark/>
          </w:tcPr>
          <w:p w14:paraId="41AB880B" w14:textId="77777777" w:rsidR="008976FD" w:rsidRPr="00361A9B" w:rsidRDefault="008976FD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361A9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59" w:type="dxa"/>
          </w:tcPr>
          <w:p w14:paraId="6C8EE80F" w14:textId="77777777" w:rsidR="008976FD" w:rsidRPr="00361A9B" w:rsidRDefault="008976FD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52" w:type="dxa"/>
            <w:hideMark/>
          </w:tcPr>
          <w:p w14:paraId="41696E07" w14:textId="77777777" w:rsidR="008976FD" w:rsidRPr="00361A9B" w:rsidRDefault="008976FD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39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CD639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66" w:type="dxa"/>
            <w:hideMark/>
          </w:tcPr>
          <w:p w14:paraId="04AECFA6" w14:textId="77777777" w:rsidR="008976FD" w:rsidRPr="00361A9B" w:rsidRDefault="008976FD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231" w:type="dxa"/>
          </w:tcPr>
          <w:p w14:paraId="4160C342" w14:textId="77777777" w:rsidR="008976FD" w:rsidRPr="00361A9B" w:rsidRDefault="008976FD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382F9E68" w14:textId="77777777" w:rsidR="008976FD" w:rsidRPr="00361A9B" w:rsidRDefault="008976FD" w:rsidP="00931085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1,809</w:t>
            </w:r>
          </w:p>
        </w:tc>
      </w:tr>
      <w:tr w:rsidR="006A768A" w14:paraId="1CAF3FA1" w14:textId="77777777" w:rsidTr="00931085">
        <w:tc>
          <w:tcPr>
            <w:tcW w:w="3405" w:type="dxa"/>
          </w:tcPr>
          <w:p w14:paraId="20007469" w14:textId="77777777" w:rsidR="006A768A" w:rsidRPr="00361A9B" w:rsidRDefault="006A768A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C7EA680" w14:textId="77777777" w:rsidR="006A768A" w:rsidRDefault="006A768A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</w:tcPr>
          <w:p w14:paraId="31C66BD8" w14:textId="77777777" w:rsidR="006A768A" w:rsidRPr="00CD639D" w:rsidRDefault="006A768A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2424142A" w14:textId="77777777" w:rsidR="006A768A" w:rsidRDefault="006A768A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72648CE" w14:textId="77777777" w:rsidR="006A768A" w:rsidRPr="00361A9B" w:rsidRDefault="006A768A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2C3CD7F" w14:textId="77777777" w:rsidR="006A768A" w:rsidRDefault="006A768A" w:rsidP="00931085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768A" w14:paraId="286CCBCD" w14:textId="77777777" w:rsidTr="00931085">
        <w:tc>
          <w:tcPr>
            <w:tcW w:w="3405" w:type="dxa"/>
          </w:tcPr>
          <w:p w14:paraId="530F1CDA" w14:textId="64C5B669" w:rsidR="006A768A" w:rsidRPr="00361A9B" w:rsidRDefault="00182465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60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14:paraId="05D2B157" w14:textId="77777777" w:rsidR="006A768A" w:rsidRDefault="006A768A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</w:tcPr>
          <w:p w14:paraId="7EE9F76C" w14:textId="77777777" w:rsidR="006A768A" w:rsidRPr="00CD639D" w:rsidRDefault="006A768A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70C5D980" w14:textId="77777777" w:rsidR="006A768A" w:rsidRDefault="006A768A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7135F9A9" w14:textId="77777777" w:rsidR="006A768A" w:rsidRPr="00361A9B" w:rsidRDefault="006A768A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EB7B378" w14:textId="77777777" w:rsidR="006A768A" w:rsidRDefault="006A768A" w:rsidP="00931085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2465" w14:paraId="7A3E8C23" w14:textId="77777777" w:rsidTr="00931085">
        <w:tc>
          <w:tcPr>
            <w:tcW w:w="3405" w:type="dxa"/>
          </w:tcPr>
          <w:p w14:paraId="2AE2300B" w14:textId="187CA079" w:rsidR="00182465" w:rsidRPr="00182465" w:rsidRDefault="00182465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361A9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14:paraId="4259EA37" w14:textId="7F566B45" w:rsidR="00182465" w:rsidRDefault="00886A73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52" w:type="dxa"/>
          </w:tcPr>
          <w:p w14:paraId="0E7B201E" w14:textId="300A824F" w:rsidR="00182465" w:rsidRPr="00CD639D" w:rsidRDefault="00886A73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39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CD639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6" w:type="dxa"/>
          </w:tcPr>
          <w:p w14:paraId="248BD419" w14:textId="1990BA88" w:rsidR="00182465" w:rsidRDefault="00886A73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231" w:type="dxa"/>
          </w:tcPr>
          <w:p w14:paraId="23549B93" w14:textId="77777777" w:rsidR="00182465" w:rsidRPr="00361A9B" w:rsidRDefault="00182465" w:rsidP="009310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E11DBB" w14:textId="4253F956" w:rsidR="00182465" w:rsidRDefault="00886A73" w:rsidP="00931085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2,412</w:t>
            </w:r>
          </w:p>
        </w:tc>
      </w:tr>
      <w:bookmarkEnd w:id="0"/>
    </w:tbl>
    <w:p w14:paraId="495B71B6" w14:textId="0C03C848" w:rsidR="00A92966" w:rsidRPr="00A92966" w:rsidRDefault="00A92966" w:rsidP="00A92966">
      <w:pPr>
        <w:ind w:left="540"/>
        <w:rPr>
          <w:rFonts w:asciiTheme="majorBidi" w:hAnsiTheme="majorBidi" w:cstheme="majorBidi"/>
          <w:sz w:val="28"/>
          <w:szCs w:val="28"/>
          <w:cs/>
        </w:rPr>
        <w:sectPr w:rsidR="00A92966" w:rsidRPr="00A92966" w:rsidSect="008A3326">
          <w:headerReference w:type="default" r:id="rId12"/>
          <w:pgSz w:w="11909" w:h="16834" w:code="9"/>
          <w:pgMar w:top="1152" w:right="691" w:bottom="1152" w:left="576" w:header="720" w:footer="720" w:gutter="0"/>
          <w:cols w:space="720"/>
          <w:docGrid w:linePitch="408"/>
        </w:sectPr>
      </w:pPr>
    </w:p>
    <w:p w14:paraId="152B57BB" w14:textId="77777777" w:rsidR="0070469D" w:rsidRPr="008145BF" w:rsidRDefault="0070469D" w:rsidP="002A16E6">
      <w:pPr>
        <w:pStyle w:val="Heading1"/>
        <w:keepLines/>
        <w:numPr>
          <w:ilvl w:val="0"/>
          <w:numId w:val="5"/>
        </w:numPr>
        <w:shd w:val="clear" w:color="auto" w:fill="auto"/>
        <w:ind w:left="90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8145B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3AD1554F" w14:textId="77777777" w:rsidR="0070469D" w:rsidRPr="00782B20" w:rsidRDefault="0070469D" w:rsidP="0070469D">
      <w:pPr>
        <w:rPr>
          <w:rFonts w:asciiTheme="majorBidi" w:hAnsiTheme="majorBidi" w:cstheme="majorBidi"/>
          <w:sz w:val="20"/>
          <w:szCs w:val="20"/>
        </w:rPr>
      </w:pPr>
    </w:p>
    <w:p w14:paraId="0BC29045" w14:textId="77777777" w:rsidR="0070469D" w:rsidRPr="005B380D" w:rsidRDefault="0070469D" w:rsidP="00F85E57">
      <w:pPr>
        <w:ind w:firstLine="900"/>
        <w:rPr>
          <w:rFonts w:asciiTheme="majorBidi" w:hAnsiTheme="majorBidi" w:cstheme="majorBidi"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42254F01" w14:textId="77777777" w:rsidR="0070469D" w:rsidRPr="00782B20" w:rsidRDefault="0070469D" w:rsidP="00977EA9">
      <w:pPr>
        <w:ind w:firstLine="81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C54AC16" w14:textId="79E671E6" w:rsidR="0070469D" w:rsidRDefault="0070469D" w:rsidP="00F85E57">
      <w:pPr>
        <w:tabs>
          <w:tab w:val="clear" w:pos="454"/>
        </w:tabs>
        <w:ind w:left="900" w:right="357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8AC8F79" w14:textId="2F08E5CE" w:rsidR="00542330" w:rsidRPr="00652C51" w:rsidRDefault="00542330" w:rsidP="0070469D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40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239"/>
        <w:gridCol w:w="1291"/>
        <w:gridCol w:w="236"/>
        <w:gridCol w:w="1564"/>
        <w:gridCol w:w="236"/>
        <w:gridCol w:w="1654"/>
        <w:gridCol w:w="244"/>
        <w:gridCol w:w="837"/>
        <w:gridCol w:w="236"/>
        <w:gridCol w:w="900"/>
        <w:gridCol w:w="236"/>
        <w:gridCol w:w="900"/>
        <w:gridCol w:w="236"/>
        <w:gridCol w:w="900"/>
        <w:gridCol w:w="236"/>
        <w:gridCol w:w="946"/>
      </w:tblGrid>
      <w:tr w:rsidR="00542330" w:rsidRPr="005B380D" w14:paraId="5F7DECAA" w14:textId="77777777" w:rsidTr="00F85E57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06B65FE8" w14:textId="77777777" w:rsidR="00542330" w:rsidRPr="005B380D" w:rsidRDefault="00542330" w:rsidP="002217CC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D8A009B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52" w:type="dxa"/>
            <w:gridSpan w:val="15"/>
            <w:vAlign w:val="bottom"/>
          </w:tcPr>
          <w:p w14:paraId="5245EC0F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42330" w:rsidRPr="005B380D" w14:paraId="08717CDF" w14:textId="77777777" w:rsidTr="00F85E57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7CED2134" w14:textId="77777777" w:rsidR="00542330" w:rsidRPr="005B380D" w:rsidRDefault="00542330" w:rsidP="002217CC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01FB3DD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62" w:type="dxa"/>
            <w:gridSpan w:val="7"/>
            <w:vAlign w:val="bottom"/>
          </w:tcPr>
          <w:p w14:paraId="4B43F562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929911D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1AB0B737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42330" w:rsidRPr="005B380D" w14:paraId="2B3A2537" w14:textId="77777777" w:rsidTr="00F85E57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04D019DB" w14:textId="77777777" w:rsidR="00542330" w:rsidRPr="005B380D" w:rsidRDefault="00542330" w:rsidP="002217CC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E7CABCB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  <w:vAlign w:val="bottom"/>
          </w:tcPr>
          <w:p w14:paraId="4FD75E4A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</w:t>
            </w:r>
          </w:p>
          <w:p w14:paraId="14492B08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560485D5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068F1180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99F1C2A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0847BC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0B4ADEB" w14:textId="77777777" w:rsidR="00542330" w:rsidRPr="005B380D" w:rsidRDefault="00542330" w:rsidP="002217CC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E80FA2C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50A2FBF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2D669FB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26ACB9D9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627074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1A80FBF1" w14:textId="77777777" w:rsidR="00542330" w:rsidRPr="005B380D" w:rsidRDefault="00542330" w:rsidP="002217CC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14E124F" w14:textId="77777777" w:rsidR="00542330" w:rsidRPr="005B380D" w:rsidRDefault="00542330" w:rsidP="002217CC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B213EAA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156DAAB2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42330" w:rsidRPr="005B380D" w14:paraId="14CEE7F6" w14:textId="77777777" w:rsidTr="00F85E57">
        <w:trPr>
          <w:trHeight w:val="261"/>
          <w:tblHeader/>
        </w:trPr>
        <w:tc>
          <w:tcPr>
            <w:tcW w:w="3510" w:type="dxa"/>
            <w:shd w:val="clear" w:color="auto" w:fill="auto"/>
          </w:tcPr>
          <w:p w14:paraId="70B26B72" w14:textId="77777777" w:rsidR="00542330" w:rsidRPr="005B380D" w:rsidRDefault="00542330" w:rsidP="002217C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07D0E4A9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52" w:type="dxa"/>
            <w:gridSpan w:val="15"/>
          </w:tcPr>
          <w:p w14:paraId="73E0DEC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42330" w:rsidRPr="005B380D" w14:paraId="050ED175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60A58B6D" w14:textId="69F99A89" w:rsidR="00542330" w:rsidRPr="005B380D" w:rsidRDefault="00542330" w:rsidP="002217C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8774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5B3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49E2C43E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1B8F4ABA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3290FE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5F14EC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8988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08AFC078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9777E21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582E9D37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523009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096FB5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F5391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0588DD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60600D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519D6D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113C1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043BCC07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5B380D" w14:paraId="372A638F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24862FBA" w14:textId="77777777" w:rsidR="00542330" w:rsidRPr="005B380D" w:rsidRDefault="00542330" w:rsidP="002217C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9" w:type="dxa"/>
          </w:tcPr>
          <w:p w14:paraId="4AE1AB37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4E72431B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8552C1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5C477D3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35BEF5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51EB86A8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399CA13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4DEA1C15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444206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A5A557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C4C72E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1A21FA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964DCE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33DDCF" w14:textId="0EB15848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11F58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7EAC684E" w14:textId="77777777" w:rsidR="00542330" w:rsidRPr="0074742A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3273" w:rsidRPr="005B380D" w14:paraId="5642043D" w14:textId="77777777" w:rsidTr="00410196">
        <w:trPr>
          <w:trHeight w:val="261"/>
        </w:trPr>
        <w:tc>
          <w:tcPr>
            <w:tcW w:w="3510" w:type="dxa"/>
            <w:shd w:val="clear" w:color="auto" w:fill="auto"/>
          </w:tcPr>
          <w:p w14:paraId="1AF9593D" w14:textId="36DB1B7D" w:rsidR="00893273" w:rsidRPr="00410196" w:rsidRDefault="00893273" w:rsidP="002217CC">
            <w:pPr>
              <w:ind w:left="168" w:right="-90" w:hanging="168"/>
              <w:rPr>
                <w:sz w:val="28"/>
                <w:szCs w:val="28"/>
              </w:rPr>
            </w:pPr>
            <w:r w:rsidRPr="00410196">
              <w:rPr>
                <w:sz w:val="28"/>
                <w:szCs w:val="28"/>
                <w:cs/>
              </w:rPr>
              <w:t>เงินลงทุนในตราสาร</w:t>
            </w:r>
            <w:r w:rsidR="004E16E8">
              <w:rPr>
                <w:rFonts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39" w:type="dxa"/>
            <w:shd w:val="clear" w:color="auto" w:fill="auto"/>
          </w:tcPr>
          <w:p w14:paraId="6AE12D15" w14:textId="77777777" w:rsidR="00893273" w:rsidRPr="00410196" w:rsidRDefault="00893273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  <w:shd w:val="clear" w:color="auto" w:fill="auto"/>
          </w:tcPr>
          <w:p w14:paraId="5B8B7A1C" w14:textId="6F241E11" w:rsidR="00893273" w:rsidRPr="00410196" w:rsidRDefault="0026463D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101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D86B34" w14:textId="77777777" w:rsidR="00893273" w:rsidRPr="00410196" w:rsidRDefault="00893273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59955400" w14:textId="038DECDF" w:rsidR="00893273" w:rsidRPr="004E16E8" w:rsidRDefault="004E16E8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50C460FC" w14:textId="77777777" w:rsidR="00893273" w:rsidRPr="00410196" w:rsidRDefault="00893273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18C98D59" w14:textId="137FF1C7" w:rsidR="00893273" w:rsidRPr="004E16E8" w:rsidRDefault="004E16E8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7405518" w14:textId="77777777" w:rsidR="00893273" w:rsidRPr="00410196" w:rsidRDefault="00893273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7" w:type="dxa"/>
            <w:shd w:val="clear" w:color="auto" w:fill="auto"/>
          </w:tcPr>
          <w:p w14:paraId="4A0D3151" w14:textId="5A453F56" w:rsidR="00893273" w:rsidRPr="00410196" w:rsidRDefault="00426096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7729C1B8" w14:textId="77777777" w:rsidR="00893273" w:rsidRPr="00410196" w:rsidRDefault="00893273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7F9B31F" w14:textId="1643567B" w:rsidR="00893273" w:rsidRPr="00410196" w:rsidRDefault="0026463D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101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5968BA" w14:textId="77777777" w:rsidR="00893273" w:rsidRPr="00410196" w:rsidRDefault="00893273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E1397D0" w14:textId="5A5BFE9B" w:rsidR="00893273" w:rsidRPr="00410196" w:rsidRDefault="0026463D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101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B3E427" w14:textId="77777777" w:rsidR="00893273" w:rsidRPr="00410196" w:rsidRDefault="00893273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60445A9F" w14:textId="6223DC4F" w:rsidR="00893273" w:rsidRPr="00410196" w:rsidRDefault="00426096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39557747" w14:textId="77777777" w:rsidR="00893273" w:rsidRPr="00410196" w:rsidRDefault="00893273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1ECDBFC1" w14:textId="7862145D" w:rsidR="00893273" w:rsidRPr="0074742A" w:rsidRDefault="00426096" w:rsidP="00977EA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</w:p>
        </w:tc>
      </w:tr>
      <w:tr w:rsidR="004E16E8" w:rsidRPr="005B380D" w14:paraId="3CC57738" w14:textId="77777777" w:rsidTr="00410196">
        <w:trPr>
          <w:trHeight w:val="261"/>
        </w:trPr>
        <w:tc>
          <w:tcPr>
            <w:tcW w:w="3510" w:type="dxa"/>
            <w:shd w:val="clear" w:color="auto" w:fill="auto"/>
          </w:tcPr>
          <w:p w14:paraId="59094664" w14:textId="1CC25AEA" w:rsidR="004E16E8" w:rsidRPr="00410196" w:rsidRDefault="004E16E8" w:rsidP="004E16E8">
            <w:pPr>
              <w:ind w:left="168" w:right="-90" w:hanging="168"/>
              <w:rPr>
                <w:sz w:val="28"/>
                <w:szCs w:val="28"/>
                <w:cs/>
              </w:rPr>
            </w:pPr>
            <w:r w:rsidRPr="00410196">
              <w:rPr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39" w:type="dxa"/>
            <w:shd w:val="clear" w:color="auto" w:fill="auto"/>
          </w:tcPr>
          <w:p w14:paraId="53DE4271" w14:textId="77777777" w:rsidR="004E16E8" w:rsidRPr="00410196" w:rsidRDefault="004E16E8" w:rsidP="004E16E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  <w:shd w:val="clear" w:color="auto" w:fill="auto"/>
          </w:tcPr>
          <w:p w14:paraId="10A7DA45" w14:textId="672693C7" w:rsidR="004E16E8" w:rsidRPr="00410196" w:rsidRDefault="004E16E8" w:rsidP="004E16E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101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6D4E27" w14:textId="77777777" w:rsidR="004E16E8" w:rsidRPr="00410196" w:rsidRDefault="004E16E8" w:rsidP="004E16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065BF3C8" w14:textId="4E003227" w:rsidR="004E16E8" w:rsidRPr="00410196" w:rsidRDefault="004E16E8" w:rsidP="004E16E8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101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A3E952" w14:textId="77777777" w:rsidR="004E16E8" w:rsidRPr="00410196" w:rsidRDefault="004E16E8" w:rsidP="004E16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7B3AA1F6" w14:textId="2476A61C" w:rsidR="004E16E8" w:rsidRPr="00410196" w:rsidRDefault="004E16E8" w:rsidP="004E16E8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1019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 w:rsidRPr="004101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260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788</w:t>
            </w:r>
          </w:p>
        </w:tc>
        <w:tc>
          <w:tcPr>
            <w:tcW w:w="244" w:type="dxa"/>
            <w:shd w:val="clear" w:color="auto" w:fill="auto"/>
          </w:tcPr>
          <w:p w14:paraId="13645CE5" w14:textId="77777777" w:rsidR="004E16E8" w:rsidRPr="00410196" w:rsidRDefault="004E16E8" w:rsidP="004E16E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7" w:type="dxa"/>
            <w:shd w:val="clear" w:color="auto" w:fill="auto"/>
          </w:tcPr>
          <w:p w14:paraId="0C4C80DB" w14:textId="29693980" w:rsidR="004E16E8" w:rsidRPr="00410196" w:rsidRDefault="004E16E8" w:rsidP="004E16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1019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 w:rsidRPr="004101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260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788</w:t>
            </w:r>
          </w:p>
        </w:tc>
        <w:tc>
          <w:tcPr>
            <w:tcW w:w="236" w:type="dxa"/>
            <w:shd w:val="clear" w:color="auto" w:fill="auto"/>
          </w:tcPr>
          <w:p w14:paraId="6DF805DB" w14:textId="77777777" w:rsidR="004E16E8" w:rsidRPr="00410196" w:rsidRDefault="004E16E8" w:rsidP="004E16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F059A84" w14:textId="1D8FDF49" w:rsidR="004E16E8" w:rsidRPr="00410196" w:rsidRDefault="004E16E8" w:rsidP="004E16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101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05B2CF" w14:textId="77777777" w:rsidR="004E16E8" w:rsidRPr="00410196" w:rsidRDefault="004E16E8" w:rsidP="004E16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6A9AEE0" w14:textId="3375C617" w:rsidR="004E16E8" w:rsidRPr="00410196" w:rsidRDefault="004E16E8" w:rsidP="004E16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101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A6B4FE" w14:textId="77777777" w:rsidR="004E16E8" w:rsidRPr="00410196" w:rsidRDefault="004E16E8" w:rsidP="004E16E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47A6A96" w14:textId="746032BA" w:rsidR="004E16E8" w:rsidRPr="00410196" w:rsidRDefault="004E16E8" w:rsidP="004E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19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4101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26096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236" w:type="dxa"/>
            <w:shd w:val="clear" w:color="auto" w:fill="auto"/>
          </w:tcPr>
          <w:p w14:paraId="0757CF11" w14:textId="77777777" w:rsidR="004E16E8" w:rsidRPr="00410196" w:rsidRDefault="004E16E8" w:rsidP="004E16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4EAF7918" w14:textId="3C2DD99A" w:rsidR="004E16E8" w:rsidRPr="00410196" w:rsidRDefault="004E16E8" w:rsidP="004E16E8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1019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 w:rsidRPr="004101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260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788</w:t>
            </w:r>
          </w:p>
        </w:tc>
      </w:tr>
      <w:tr w:rsidR="00542330" w:rsidRPr="005B380D" w14:paraId="463B4DA8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7D8A4770" w14:textId="7ABBB8B3" w:rsidR="00542330" w:rsidRPr="005B380D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สัญญาแลกเปลี่ยนอัตราดอกเบี้ยที่ใช้</w:t>
            </w:r>
            <w:r w:rsidR="00CD236B">
              <w:rPr>
                <w:rFonts w:asciiTheme="majorBidi" w:hAnsiTheme="majorBidi"/>
                <w:sz w:val="28"/>
                <w:szCs w:val="28"/>
              </w:rPr>
              <w:br/>
            </w:r>
            <w:r>
              <w:rPr>
                <w:rFonts w:asciiTheme="majorBidi" w:hAnsiTheme="majorBidi"/>
                <w:sz w:val="28"/>
                <w:szCs w:val="28"/>
                <w:cs/>
              </w:rPr>
              <w:t>ในการป้องกันความเสี่ยง</w:t>
            </w:r>
          </w:p>
        </w:tc>
        <w:tc>
          <w:tcPr>
            <w:tcW w:w="239" w:type="dxa"/>
          </w:tcPr>
          <w:p w14:paraId="3CE37F23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4AC82C40" w14:textId="77777777" w:rsidR="00542330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A42AEB" w14:textId="604A3248" w:rsidR="00E91B03" w:rsidRPr="00E91B03" w:rsidRDefault="00355C18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236" w:type="dxa"/>
          </w:tcPr>
          <w:p w14:paraId="320F4AD2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DB622A3" w14:textId="77777777" w:rsidR="00542330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C76C84" w14:textId="51B82BC9" w:rsidR="00E91B03" w:rsidRPr="005B380D" w:rsidRDefault="00E91B03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36" w:type="dxa"/>
          </w:tcPr>
          <w:p w14:paraId="759AF4F1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0742A4A" w14:textId="77777777" w:rsidR="00542330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9E608E" w14:textId="5387016B" w:rsidR="00E91B03" w:rsidRPr="005B380D" w:rsidRDefault="00E91B03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CEAD717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3B9E2302" w14:textId="77777777" w:rsidR="0054233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A51704F" w14:textId="0FDDF3A5" w:rsidR="00E91B03" w:rsidRPr="005B380D" w:rsidRDefault="00E91B03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</w:p>
        </w:tc>
        <w:tc>
          <w:tcPr>
            <w:tcW w:w="236" w:type="dxa"/>
          </w:tcPr>
          <w:p w14:paraId="114E480A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EE0FB6" w14:textId="77777777" w:rsidR="0054233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A8F8FB" w14:textId="19DDAB16" w:rsidR="00E91B03" w:rsidRPr="005B380D" w:rsidRDefault="00E91B03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647BFE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AAE0E6" w14:textId="77777777" w:rsidR="0054233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6FAEA8" w14:textId="362FED11" w:rsidR="00E91B03" w:rsidRPr="005B380D" w:rsidRDefault="00E91B03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</w:p>
        </w:tc>
        <w:tc>
          <w:tcPr>
            <w:tcW w:w="236" w:type="dxa"/>
          </w:tcPr>
          <w:p w14:paraId="318C1FA6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ABA556" w14:textId="5FB1A4FB" w:rsidR="00E91B03" w:rsidRDefault="00E91B03" w:rsidP="00E9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FCA99C" w14:textId="66DDB771" w:rsidR="00E91B03" w:rsidRPr="005B380D" w:rsidRDefault="00E91B03" w:rsidP="00E9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0374E0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</w:tcPr>
          <w:p w14:paraId="5EFCE6B2" w14:textId="77777777" w:rsidR="00542330" w:rsidRDefault="00542330" w:rsidP="00977EA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AC2604" w14:textId="2DD2C15F" w:rsidR="00E91B03" w:rsidRPr="005B380D" w:rsidRDefault="00E91B03" w:rsidP="00977EA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</w:tr>
      <w:tr w:rsidR="00E91B03" w:rsidRPr="005B380D" w14:paraId="671D9DEA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4071119D" w14:textId="09FD3855" w:rsidR="00E91B03" w:rsidRDefault="00E91B03" w:rsidP="002217CC">
            <w:pPr>
              <w:ind w:left="168" w:right="-90" w:hanging="168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เงินตราต่างประเทศ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ที่ใช้</w:t>
            </w:r>
            <w:r>
              <w:rPr>
                <w:rFonts w:asciiTheme="majorBidi" w:hAnsiTheme="majorBidi"/>
                <w:sz w:val="28"/>
                <w:szCs w:val="28"/>
              </w:rPr>
              <w:br/>
            </w:r>
            <w:r>
              <w:rPr>
                <w:rFonts w:asciiTheme="majorBidi" w:hAnsiTheme="majorBidi"/>
                <w:sz w:val="28"/>
                <w:szCs w:val="28"/>
                <w:cs/>
              </w:rPr>
              <w:t>ในการป้องกันความเสี่ยง</w:t>
            </w:r>
          </w:p>
        </w:tc>
        <w:tc>
          <w:tcPr>
            <w:tcW w:w="239" w:type="dxa"/>
          </w:tcPr>
          <w:p w14:paraId="4CBD7E4A" w14:textId="77777777" w:rsidR="00E91B03" w:rsidRPr="005B380D" w:rsidRDefault="00E91B03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7A90E879" w14:textId="395675CE" w:rsidR="00E91B03" w:rsidRDefault="00E91B03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F237BA" w14:textId="1B50B6E2" w:rsidR="00E91B03" w:rsidRDefault="00E91B03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1CA2B6F3" w14:textId="665589B6" w:rsidR="00E91B03" w:rsidRPr="005B380D" w:rsidRDefault="00E91B03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51487E" w14:textId="77777777" w:rsidR="00E91B03" w:rsidRPr="005B380D" w:rsidRDefault="00E91B03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559A32C" w14:textId="77777777" w:rsidR="00E91B03" w:rsidRDefault="00E91B03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56D6CD" w14:textId="33ABC1F4" w:rsidR="00E91B03" w:rsidRPr="005B380D" w:rsidRDefault="00E91B03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6" w:type="dxa"/>
          </w:tcPr>
          <w:p w14:paraId="547B45D2" w14:textId="77777777" w:rsidR="00E91B03" w:rsidRPr="005B380D" w:rsidRDefault="00E91B03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F78C912" w14:textId="77777777" w:rsidR="00E91B03" w:rsidRDefault="00E91B03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3270D8" w14:textId="17C69BDF" w:rsidR="00E91B03" w:rsidRPr="005B380D" w:rsidRDefault="00E91B03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21FC2FE" w14:textId="77777777" w:rsidR="00E91B03" w:rsidRPr="005B380D" w:rsidRDefault="00E91B03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2609AD79" w14:textId="77777777" w:rsidR="00E91B03" w:rsidRDefault="00E91B03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78870C6" w14:textId="22E6B475" w:rsidR="00E91B03" w:rsidRPr="005B380D" w:rsidRDefault="00E91B03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236" w:type="dxa"/>
          </w:tcPr>
          <w:p w14:paraId="485B485A" w14:textId="77777777" w:rsidR="00E91B03" w:rsidRPr="005B380D" w:rsidRDefault="00E91B03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1838CE" w14:textId="77777777" w:rsidR="00E91B03" w:rsidRDefault="00E91B03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F3783D" w14:textId="2447FA80" w:rsidR="00E91B03" w:rsidRPr="005B380D" w:rsidRDefault="00E91B03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58AA4E" w14:textId="77777777" w:rsidR="00E91B03" w:rsidRPr="005B380D" w:rsidRDefault="00E91B03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61EE12" w14:textId="77777777" w:rsidR="00E91B03" w:rsidRDefault="00E91B03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F8A4CC7" w14:textId="38096196" w:rsidR="00E91B03" w:rsidRPr="005B380D" w:rsidRDefault="00E91B03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236" w:type="dxa"/>
          </w:tcPr>
          <w:p w14:paraId="67B02AFC" w14:textId="77777777" w:rsidR="00E91B03" w:rsidRPr="005B380D" w:rsidRDefault="00E91B03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985B9F" w14:textId="77777777" w:rsidR="00E91B03" w:rsidRDefault="00E91B03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6DE454" w14:textId="58FFD4BA" w:rsidR="00E91B03" w:rsidRPr="005B380D" w:rsidRDefault="00E91B03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DD621A" w14:textId="77777777" w:rsidR="00E91B03" w:rsidRPr="005B380D" w:rsidRDefault="00E91B03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</w:tcPr>
          <w:p w14:paraId="72576473" w14:textId="77777777" w:rsidR="00E91B03" w:rsidRDefault="00E91B03" w:rsidP="00977EA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095564" w14:textId="57DA7384" w:rsidR="00E91B03" w:rsidRPr="005B380D" w:rsidRDefault="00E91B03" w:rsidP="00977EA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542330" w:rsidRPr="005B380D" w14:paraId="369F7099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417C6E71" w14:textId="77777777" w:rsidR="00542330" w:rsidRPr="005B380D" w:rsidRDefault="00542330" w:rsidP="002217CC">
            <w:pPr>
              <w:ind w:left="168" w:right="-90" w:hanging="16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9" w:type="dxa"/>
          </w:tcPr>
          <w:p w14:paraId="5DA5C03D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3ACCC02C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F533EC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8D5B9B3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42077A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0225D267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00056F4C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6B8B5ABA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C24712C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168BB5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AA01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DC0CE2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E73056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36455C" w14:textId="77777777" w:rsidR="00542330" w:rsidRPr="005B380D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0FA67A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4D7257CF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5B380D" w14:paraId="473E712A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1DAF739A" w14:textId="77777777" w:rsidR="00542330" w:rsidRPr="005B380D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39" w:type="dxa"/>
          </w:tcPr>
          <w:p w14:paraId="6EF2A280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267C6669" w14:textId="77777777" w:rsidR="00542330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B6F684" w14:textId="0D71965A" w:rsidR="00355C18" w:rsidRPr="005B380D" w:rsidRDefault="00355C18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1C19DD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91411A2" w14:textId="77777777" w:rsidR="00542330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D63436" w14:textId="29100C08" w:rsidR="00355C18" w:rsidRPr="00355C18" w:rsidRDefault="00355C18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236" w:type="dxa"/>
          </w:tcPr>
          <w:p w14:paraId="0D9DD922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AD57D3F" w14:textId="77777777" w:rsidR="00542330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1DCB61" w14:textId="3B32A27E" w:rsidR="00355C18" w:rsidRPr="005B380D" w:rsidRDefault="00355C18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61028F8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65D6D90F" w14:textId="77777777" w:rsidR="0054233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E220AA" w14:textId="3DD4D3CB" w:rsidR="00355C18" w:rsidRPr="005B380D" w:rsidRDefault="00355C18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50C1862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C05F3D" w14:textId="77777777" w:rsidR="0054233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42DD65" w14:textId="1212971B" w:rsidR="00355C18" w:rsidRPr="005B380D" w:rsidRDefault="00355C18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343918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C29B5D" w14:textId="77777777" w:rsidR="0054233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03E2CE" w14:textId="21CF0059" w:rsidR="00355C18" w:rsidRPr="005B380D" w:rsidRDefault="00355C18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520D598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DF14EE" w14:textId="77777777" w:rsidR="00542330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F0D171" w14:textId="6D32AD53" w:rsidR="00355C18" w:rsidRPr="005B380D" w:rsidRDefault="00355C18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9FB8E3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</w:tcPr>
          <w:p w14:paraId="7002C1D7" w14:textId="77777777" w:rsidR="00542330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A03C84" w14:textId="34D343DA" w:rsidR="00355C18" w:rsidRPr="005B380D" w:rsidRDefault="00355C18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42330" w:rsidRPr="005B380D" w14:paraId="73AE825B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41883099" w14:textId="77777777" w:rsidR="00542330" w:rsidRPr="00782B20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20BD3D58" w14:textId="77777777" w:rsidR="00542330" w:rsidRPr="00782B20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291" w:type="dxa"/>
          </w:tcPr>
          <w:p w14:paraId="16E711B1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399E7A09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</w:tcPr>
          <w:p w14:paraId="0FBC70BB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B3D7805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1032399A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4" w:type="dxa"/>
          </w:tcPr>
          <w:p w14:paraId="71D87DFE" w14:textId="77777777" w:rsidR="00542330" w:rsidRPr="00782B20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</w:tcPr>
          <w:p w14:paraId="19666A31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904A974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2E57DD7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9196B83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F3E423A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27F8969" w14:textId="77777777" w:rsidR="00542330" w:rsidRPr="00782B20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C7288E" w14:textId="77777777" w:rsidR="00542330" w:rsidRPr="00782B20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06BBE43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46" w:type="dxa"/>
          </w:tcPr>
          <w:p w14:paraId="406EBF52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542330" w:rsidRPr="005B380D" w14:paraId="66DDF010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08CBD300" w14:textId="77777777" w:rsidR="00542330" w:rsidRPr="005B380D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0E6A56E2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2093D23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F3CDE9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12F4640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A6E09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3602C471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2336F6E6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0EAA92D9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0D058A3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E53BD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353351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FE9B90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A2EE27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973E56" w14:textId="77777777" w:rsidR="00542330" w:rsidRPr="005B380D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3F3FDC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0C81B3DD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5B380D" w14:paraId="36D3B813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6B4F7A4A" w14:textId="77777777" w:rsidR="00542330" w:rsidRPr="005B380D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9" w:type="dxa"/>
          </w:tcPr>
          <w:p w14:paraId="631358F9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78493E77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E5EA8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4FB21D9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25D310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691F094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6B36AAA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0C0FEA5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99E5C6E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4CCAB8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09B7C1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DB48D2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8574BD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DC1EF9" w14:textId="77777777" w:rsidR="00542330" w:rsidRPr="005B380D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9D05A8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05EED7A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5B380D" w14:paraId="2D906B20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7349704A" w14:textId="77777777" w:rsidR="00542330" w:rsidRPr="00782B20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B20">
              <w:rPr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39" w:type="dxa"/>
          </w:tcPr>
          <w:p w14:paraId="6365BA58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50AABEB9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4163A99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76E767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288</w:t>
            </w:r>
          </w:p>
        </w:tc>
        <w:tc>
          <w:tcPr>
            <w:tcW w:w="236" w:type="dxa"/>
          </w:tcPr>
          <w:p w14:paraId="53C2FD22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7A75D5A5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592020C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1D653771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288</w:t>
            </w:r>
          </w:p>
        </w:tc>
        <w:tc>
          <w:tcPr>
            <w:tcW w:w="236" w:type="dxa"/>
          </w:tcPr>
          <w:p w14:paraId="4F0C9C8D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DEB76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288</w:t>
            </w:r>
          </w:p>
        </w:tc>
        <w:tc>
          <w:tcPr>
            <w:tcW w:w="236" w:type="dxa"/>
          </w:tcPr>
          <w:p w14:paraId="482E864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E2B49A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03374B1F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498933" w14:textId="77777777" w:rsidR="00542330" w:rsidRPr="005B380D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F21586C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4D4A118F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288</w:t>
            </w:r>
          </w:p>
        </w:tc>
      </w:tr>
      <w:tr w:rsidR="00542330" w:rsidRPr="005B380D" w14:paraId="509D26E7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186A6BBE" w14:textId="77777777" w:rsidR="00542330" w:rsidRPr="00782B20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B20">
              <w:rPr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39" w:type="dxa"/>
          </w:tcPr>
          <w:p w14:paraId="45B40594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2646E96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0974670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1A0B515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1D4FBC0D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16EDF4E6" w14:textId="77777777" w:rsidR="00542330" w:rsidRPr="005B380D" w:rsidRDefault="00542330" w:rsidP="0064058D">
            <w:pPr>
              <w:pStyle w:val="acctfourfigures"/>
              <w:tabs>
                <w:tab w:val="clear" w:pos="765"/>
                <w:tab w:val="decimal" w:pos="1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1,617</w:t>
            </w:r>
          </w:p>
        </w:tc>
        <w:tc>
          <w:tcPr>
            <w:tcW w:w="244" w:type="dxa"/>
            <w:shd w:val="clear" w:color="auto" w:fill="auto"/>
          </w:tcPr>
          <w:p w14:paraId="41D8DB8B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376B41F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1,617</w:t>
            </w:r>
          </w:p>
        </w:tc>
        <w:tc>
          <w:tcPr>
            <w:tcW w:w="236" w:type="dxa"/>
          </w:tcPr>
          <w:p w14:paraId="28CF15E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87D89F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158E0AD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4324CA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7BE719D1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D66F38" w14:textId="77777777" w:rsidR="00542330" w:rsidRPr="005B380D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1,617</w:t>
            </w:r>
          </w:p>
        </w:tc>
        <w:tc>
          <w:tcPr>
            <w:tcW w:w="236" w:type="dxa"/>
          </w:tcPr>
          <w:p w14:paraId="1C75A0C5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67A56EEB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1,617</w:t>
            </w:r>
          </w:p>
        </w:tc>
      </w:tr>
      <w:tr w:rsidR="00542330" w:rsidRPr="005B380D" w14:paraId="1BB0BDD8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37EA5D96" w14:textId="77777777" w:rsidR="00542330" w:rsidRPr="00782B20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39" w:type="dxa"/>
          </w:tcPr>
          <w:p w14:paraId="35150C06" w14:textId="77777777" w:rsidR="00542330" w:rsidRPr="00782B20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291" w:type="dxa"/>
          </w:tcPr>
          <w:p w14:paraId="037B156E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36" w:type="dxa"/>
          </w:tcPr>
          <w:p w14:paraId="23F1C8DF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</w:tcPr>
          <w:p w14:paraId="0DB3D76D" w14:textId="00286750" w:rsidR="00542330" w:rsidRPr="00782B20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36" w:type="dxa"/>
          </w:tcPr>
          <w:p w14:paraId="475C1DDB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  <w:shd w:val="clear" w:color="auto" w:fill="auto"/>
          </w:tcPr>
          <w:p w14:paraId="33F2294F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C2791DD" w14:textId="77777777" w:rsidR="00542330" w:rsidRPr="00782B20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</w:tcPr>
          <w:p w14:paraId="4513C724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36" w:type="dxa"/>
          </w:tcPr>
          <w:p w14:paraId="22CB93A9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6EC7D3A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698D1B2B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65583F9F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36" w:type="dxa"/>
          </w:tcPr>
          <w:p w14:paraId="058DB266" w14:textId="77777777" w:rsidR="00542330" w:rsidRPr="00782B20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019B4B" w14:textId="77777777" w:rsidR="00542330" w:rsidRPr="00782B20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0AF547A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46" w:type="dxa"/>
            <w:shd w:val="clear" w:color="auto" w:fill="auto"/>
          </w:tcPr>
          <w:p w14:paraId="4148AA0E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</w:tr>
      <w:tr w:rsidR="00542330" w:rsidRPr="005B380D" w14:paraId="584996AC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666FCA61" w14:textId="77777777" w:rsidR="00542330" w:rsidRPr="00782B20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69B3CCF1" w14:textId="77777777" w:rsidR="00542330" w:rsidRPr="00782B20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291" w:type="dxa"/>
          </w:tcPr>
          <w:p w14:paraId="31CA345C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5477C19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</w:tcPr>
          <w:p w14:paraId="12709A49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4DB95C6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  <w:shd w:val="clear" w:color="auto" w:fill="auto"/>
          </w:tcPr>
          <w:p w14:paraId="770D89B2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5D68576A" w14:textId="77777777" w:rsidR="00542330" w:rsidRPr="00782B20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</w:tcPr>
          <w:p w14:paraId="06EE7120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04769685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4792124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5F93E17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5CFD44C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1101638" w14:textId="77777777" w:rsidR="00542330" w:rsidRPr="00782B20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311512" w14:textId="77777777" w:rsidR="00542330" w:rsidRPr="00782B20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3022C41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46" w:type="dxa"/>
            <w:shd w:val="clear" w:color="auto" w:fill="auto"/>
          </w:tcPr>
          <w:p w14:paraId="456895DA" w14:textId="77777777" w:rsidR="00542330" w:rsidRPr="00782B20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542330" w:rsidRPr="005B380D" w14:paraId="5977A183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1A263375" w14:textId="77777777" w:rsidR="00542330" w:rsidRPr="005B380D" w:rsidRDefault="00542330" w:rsidP="002217CC">
            <w:pPr>
              <w:ind w:left="168" w:right="-90" w:hanging="16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9" w:type="dxa"/>
          </w:tcPr>
          <w:p w14:paraId="4690C35B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3AA3483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160467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8B3B38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AAF77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2C2A19E9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630C387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77CA0D1C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D65E575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207DC3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858DE4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A1147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AA1EC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42B745" w14:textId="77777777" w:rsidR="00542330" w:rsidRPr="005B380D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7DB86C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</w:tcPr>
          <w:p w14:paraId="1D18BF82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5B380D" w14:paraId="1DE590DA" w14:textId="77777777" w:rsidTr="00F85E57">
        <w:trPr>
          <w:trHeight w:val="261"/>
        </w:trPr>
        <w:tc>
          <w:tcPr>
            <w:tcW w:w="3510" w:type="dxa"/>
            <w:shd w:val="clear" w:color="auto" w:fill="auto"/>
          </w:tcPr>
          <w:p w14:paraId="5D7BFCC6" w14:textId="77777777" w:rsidR="00542330" w:rsidRPr="005B380D" w:rsidRDefault="00542330" w:rsidP="002217CC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39" w:type="dxa"/>
          </w:tcPr>
          <w:p w14:paraId="789D1E21" w14:textId="77777777" w:rsidR="00542330" w:rsidRPr="005B380D" w:rsidRDefault="00542330" w:rsidP="002217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  <w:vAlign w:val="bottom"/>
          </w:tcPr>
          <w:p w14:paraId="3E99CEE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2DA3319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68B20DC6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</w:t>
            </w:r>
          </w:p>
        </w:tc>
        <w:tc>
          <w:tcPr>
            <w:tcW w:w="236" w:type="dxa"/>
            <w:vAlign w:val="bottom"/>
          </w:tcPr>
          <w:p w14:paraId="11C74D4F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5ED8427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3F38557" w14:textId="77777777" w:rsidR="00542330" w:rsidRPr="005B380D" w:rsidRDefault="00542330" w:rsidP="002217C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04F24C9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</w:t>
            </w:r>
          </w:p>
        </w:tc>
        <w:tc>
          <w:tcPr>
            <w:tcW w:w="236" w:type="dxa"/>
            <w:vAlign w:val="bottom"/>
          </w:tcPr>
          <w:p w14:paraId="0743061E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4E713C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95AD773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0829A7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</w:t>
            </w:r>
          </w:p>
        </w:tc>
        <w:tc>
          <w:tcPr>
            <w:tcW w:w="236" w:type="dxa"/>
            <w:vAlign w:val="bottom"/>
          </w:tcPr>
          <w:p w14:paraId="5D329B19" w14:textId="77777777" w:rsidR="00542330" w:rsidRPr="005B380D" w:rsidRDefault="00542330" w:rsidP="002217C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74E718" w14:textId="77777777" w:rsidR="00542330" w:rsidRPr="005B380D" w:rsidRDefault="00542330" w:rsidP="0022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4D27BD5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69E55472" w14:textId="77777777" w:rsidR="00542330" w:rsidRPr="005B380D" w:rsidRDefault="00542330" w:rsidP="002217C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</w:t>
            </w:r>
          </w:p>
        </w:tc>
      </w:tr>
    </w:tbl>
    <w:p w14:paraId="0364E94E" w14:textId="4A6141F2" w:rsidR="00542330" w:rsidRPr="00542330" w:rsidRDefault="00542330" w:rsidP="0070469D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405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410"/>
        <w:gridCol w:w="540"/>
        <w:gridCol w:w="1620"/>
        <w:gridCol w:w="236"/>
        <w:gridCol w:w="1654"/>
        <w:gridCol w:w="236"/>
        <w:gridCol w:w="934"/>
        <w:gridCol w:w="270"/>
        <w:gridCol w:w="900"/>
        <w:gridCol w:w="236"/>
        <w:gridCol w:w="934"/>
        <w:gridCol w:w="236"/>
        <w:gridCol w:w="934"/>
        <w:gridCol w:w="236"/>
        <w:gridCol w:w="1029"/>
      </w:tblGrid>
      <w:tr w:rsidR="00542330" w:rsidRPr="00802A34" w14:paraId="19BB1467" w14:textId="77777777" w:rsidTr="00F85E57">
        <w:trPr>
          <w:trHeight w:val="261"/>
          <w:tblHeader/>
        </w:trPr>
        <w:tc>
          <w:tcPr>
            <w:tcW w:w="4410" w:type="dxa"/>
            <w:vAlign w:val="bottom"/>
          </w:tcPr>
          <w:p w14:paraId="20579110" w14:textId="77777777" w:rsidR="00542330" w:rsidRPr="00802A34" w:rsidRDefault="00542330" w:rsidP="002217C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5A64E635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5" w:type="dxa"/>
            <w:gridSpan w:val="13"/>
            <w:vAlign w:val="bottom"/>
          </w:tcPr>
          <w:p w14:paraId="6BE05F76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42330" w:rsidRPr="00802A34" w14:paraId="077091C0" w14:textId="77777777" w:rsidTr="00F85E57">
        <w:trPr>
          <w:trHeight w:val="261"/>
          <w:tblHeader/>
        </w:trPr>
        <w:tc>
          <w:tcPr>
            <w:tcW w:w="4410" w:type="dxa"/>
            <w:vAlign w:val="bottom"/>
          </w:tcPr>
          <w:p w14:paraId="390A6180" w14:textId="77777777" w:rsidR="00542330" w:rsidRPr="00802A34" w:rsidRDefault="00542330" w:rsidP="002217C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5E4B3A2C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680" w:type="dxa"/>
            <w:gridSpan w:val="5"/>
            <w:vAlign w:val="bottom"/>
          </w:tcPr>
          <w:p w14:paraId="07039F8D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10C977A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5" w:type="dxa"/>
            <w:gridSpan w:val="7"/>
            <w:vAlign w:val="bottom"/>
          </w:tcPr>
          <w:p w14:paraId="4B1BE016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42330" w:rsidRPr="00802A34" w14:paraId="17F7CA31" w14:textId="77777777" w:rsidTr="00F85E57">
        <w:trPr>
          <w:trHeight w:val="261"/>
          <w:tblHeader/>
        </w:trPr>
        <w:tc>
          <w:tcPr>
            <w:tcW w:w="4410" w:type="dxa"/>
            <w:vAlign w:val="bottom"/>
            <w:hideMark/>
          </w:tcPr>
          <w:p w14:paraId="0494197E" w14:textId="543C94E7" w:rsidR="00542330" w:rsidRPr="00802A34" w:rsidRDefault="00542330" w:rsidP="002217C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40A2A6BA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  <w:hideMark/>
          </w:tcPr>
          <w:p w14:paraId="3AE31100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4100844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6619D551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819829C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55B449A7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07A613E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1F12544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4B2FA62D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7E06F71E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6C4333E1" w14:textId="77777777" w:rsidR="00542330" w:rsidRPr="00802A34" w:rsidRDefault="00542330" w:rsidP="002217C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  <w:hideMark/>
          </w:tcPr>
          <w:p w14:paraId="692A33D9" w14:textId="77777777" w:rsidR="00542330" w:rsidRPr="00802A34" w:rsidRDefault="00542330" w:rsidP="002217C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13140871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9" w:type="dxa"/>
            <w:vAlign w:val="bottom"/>
            <w:hideMark/>
          </w:tcPr>
          <w:p w14:paraId="02948D27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42330" w:rsidRPr="00802A34" w14:paraId="69C97A24" w14:textId="77777777" w:rsidTr="00F85E57">
        <w:trPr>
          <w:trHeight w:val="261"/>
        </w:trPr>
        <w:tc>
          <w:tcPr>
            <w:tcW w:w="4410" w:type="dxa"/>
          </w:tcPr>
          <w:p w14:paraId="1814760C" w14:textId="77777777" w:rsidR="00542330" w:rsidRPr="00802A34" w:rsidRDefault="00542330" w:rsidP="002217C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4017656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455" w:type="dxa"/>
            <w:gridSpan w:val="13"/>
            <w:vAlign w:val="bottom"/>
          </w:tcPr>
          <w:p w14:paraId="2725A220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29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42330" w:rsidRPr="00802A34" w14:paraId="715BCE66" w14:textId="77777777" w:rsidTr="00F85E57">
        <w:trPr>
          <w:trHeight w:val="261"/>
        </w:trPr>
        <w:tc>
          <w:tcPr>
            <w:tcW w:w="4410" w:type="dxa"/>
          </w:tcPr>
          <w:p w14:paraId="715FB315" w14:textId="742E7F82" w:rsidR="00542330" w:rsidRPr="00542330" w:rsidRDefault="00542330" w:rsidP="0054233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68774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540" w:type="dxa"/>
          </w:tcPr>
          <w:p w14:paraId="7F661E11" w14:textId="77777777" w:rsidR="00542330" w:rsidRPr="00802A34" w:rsidRDefault="00542330" w:rsidP="002217C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B9C72AE" w14:textId="77777777" w:rsidR="00542330" w:rsidRPr="00802A34" w:rsidRDefault="00542330" w:rsidP="002217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84479" w14:textId="77777777" w:rsidR="00542330" w:rsidRPr="00802A34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8977F77" w14:textId="77777777" w:rsidR="00542330" w:rsidRPr="00802A34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01EA33" w14:textId="77777777" w:rsidR="00542330" w:rsidRPr="00802A34" w:rsidRDefault="00542330" w:rsidP="002217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F826491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58F7CE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27473E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4F235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B2CCF8A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22DDBD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1A17833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8CFC84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DC03271" w14:textId="77777777" w:rsidR="00542330" w:rsidRPr="00802A34" w:rsidRDefault="00542330" w:rsidP="002217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30" w:rsidRPr="00802A34" w14:paraId="6D17F5E2" w14:textId="77777777" w:rsidTr="00F85E57">
        <w:trPr>
          <w:trHeight w:val="261"/>
        </w:trPr>
        <w:tc>
          <w:tcPr>
            <w:tcW w:w="4410" w:type="dxa"/>
            <w:hideMark/>
          </w:tcPr>
          <w:p w14:paraId="6A0A057B" w14:textId="77777777" w:rsidR="00542330" w:rsidRPr="00417233" w:rsidRDefault="00542330" w:rsidP="0054233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17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1D812537" w14:textId="77777777" w:rsidR="00542330" w:rsidRPr="00802A34" w:rsidRDefault="00542330" w:rsidP="005423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E7D672C" w14:textId="77777777" w:rsidR="00542330" w:rsidRPr="00802A34" w:rsidRDefault="00542330" w:rsidP="0054233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EC0C08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9964AED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52C88" w14:textId="77777777" w:rsidR="00542330" w:rsidRPr="00802A34" w:rsidRDefault="00542330" w:rsidP="005423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84A2D5A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BACEA2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95D6C6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5D2D12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596C0ED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741AD4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836073A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C013DA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2C650D5" w14:textId="77777777" w:rsidR="00542330" w:rsidRPr="00802A34" w:rsidRDefault="00542330" w:rsidP="005423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:rsidRPr="00802A34" w14:paraId="7083BE42" w14:textId="77777777" w:rsidTr="00F85E57">
        <w:trPr>
          <w:trHeight w:val="261"/>
        </w:trPr>
        <w:tc>
          <w:tcPr>
            <w:tcW w:w="4410" w:type="dxa"/>
            <w:hideMark/>
          </w:tcPr>
          <w:p w14:paraId="4B40DEA1" w14:textId="0A9603EA" w:rsidR="008976FD" w:rsidRPr="00802A34" w:rsidRDefault="008976FD" w:rsidP="008976FD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540" w:type="dxa"/>
          </w:tcPr>
          <w:p w14:paraId="12A9A653" w14:textId="77777777" w:rsidR="008976FD" w:rsidRPr="00802A34" w:rsidRDefault="008976FD" w:rsidP="008976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15E7DD8" w14:textId="1EE1CD27" w:rsidR="008976FD" w:rsidRPr="00802A34" w:rsidRDefault="008976FD" w:rsidP="008976FD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0E8A14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55D40D76" w14:textId="57880132" w:rsidR="008976FD" w:rsidRPr="00FE783C" w:rsidRDefault="008976FD" w:rsidP="00897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236" w:type="dxa"/>
          </w:tcPr>
          <w:p w14:paraId="43154CCC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32FFB4A" w14:textId="17A2C591" w:rsidR="008976FD" w:rsidRPr="00802A34" w:rsidRDefault="008976FD" w:rsidP="008976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02C7FCCF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3A4A25" w14:textId="5A81FC74" w:rsidR="008976FD" w:rsidRPr="00802A34" w:rsidRDefault="008976FD" w:rsidP="008976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03B4915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D6F7ABB" w14:textId="47BED17F" w:rsidR="008976FD" w:rsidRPr="00802A34" w:rsidRDefault="008976FD" w:rsidP="008976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C41215" w14:textId="77777777" w:rsidR="008976FD" w:rsidRPr="00802A34" w:rsidRDefault="008976FD" w:rsidP="008976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4F6614E" w14:textId="7E77C96D" w:rsidR="008976FD" w:rsidRPr="00802A34" w:rsidRDefault="008976FD" w:rsidP="008976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5AFFD795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3FE5EB3" w14:textId="54776810" w:rsidR="008976FD" w:rsidRPr="00802A34" w:rsidRDefault="008976FD" w:rsidP="008976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E91B03" w:rsidRPr="00802A34" w14:paraId="1ABF3805" w14:textId="77777777" w:rsidTr="00931085">
        <w:trPr>
          <w:trHeight w:val="261"/>
        </w:trPr>
        <w:tc>
          <w:tcPr>
            <w:tcW w:w="4410" w:type="dxa"/>
          </w:tcPr>
          <w:p w14:paraId="0926E3E3" w14:textId="61CFB320" w:rsidR="00E91B03" w:rsidRPr="00802A34" w:rsidRDefault="00E91B03" w:rsidP="0000083D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สัญญาแลกเปลี่ยนอัตราดอกเบี้ยที่ใช้</w:t>
            </w:r>
            <w:r>
              <w:rPr>
                <w:rFonts w:asciiTheme="majorBidi" w:hAnsiTheme="majorBidi"/>
                <w:sz w:val="28"/>
                <w:szCs w:val="28"/>
              </w:rPr>
              <w:br/>
              <w:t xml:space="preserve">   </w:t>
            </w:r>
            <w:r w:rsidR="0000083D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ในการป้องกันความเสี่ยง</w:t>
            </w:r>
          </w:p>
        </w:tc>
        <w:tc>
          <w:tcPr>
            <w:tcW w:w="540" w:type="dxa"/>
          </w:tcPr>
          <w:p w14:paraId="34014352" w14:textId="77777777" w:rsidR="00E91B03" w:rsidRPr="00802A34" w:rsidRDefault="00E91B03" w:rsidP="00E91B0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F80820C" w14:textId="03E00542" w:rsidR="00E91B03" w:rsidRPr="00802A34" w:rsidRDefault="00E91B03" w:rsidP="00E91B0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  <w:tc>
          <w:tcPr>
            <w:tcW w:w="236" w:type="dxa"/>
          </w:tcPr>
          <w:p w14:paraId="7009D75B" w14:textId="77777777" w:rsidR="00E91B03" w:rsidRPr="00802A34" w:rsidRDefault="00E91B03" w:rsidP="00E91B0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4497A576" w14:textId="4436677A" w:rsidR="00E91B03" w:rsidRPr="00802A34" w:rsidRDefault="00E91B03" w:rsidP="00E91B0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B36CD2" w14:textId="77777777" w:rsidR="00E91B03" w:rsidRPr="00802A34" w:rsidRDefault="00E91B03" w:rsidP="00E91B0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6627CAB" w14:textId="762C9D7E" w:rsidR="00E91B03" w:rsidRPr="00802A34" w:rsidRDefault="00E91B03" w:rsidP="00E91B0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  <w:vAlign w:val="bottom"/>
          </w:tcPr>
          <w:p w14:paraId="6B5597CA" w14:textId="77777777" w:rsidR="00E91B03" w:rsidRPr="00802A34" w:rsidRDefault="00E91B03" w:rsidP="00E91B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AD2142" w14:textId="28A2D360" w:rsidR="00E91B03" w:rsidRPr="00802A34" w:rsidRDefault="00E91B03" w:rsidP="00E91B0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E1CB01" w14:textId="77777777" w:rsidR="00E91B03" w:rsidRPr="00802A34" w:rsidRDefault="00E91B03" w:rsidP="00E91B0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23599AA" w14:textId="0993D33C" w:rsidR="00E91B03" w:rsidRPr="00802A34" w:rsidRDefault="00E91B03" w:rsidP="00E91B0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36" w:type="dxa"/>
            <w:vAlign w:val="bottom"/>
          </w:tcPr>
          <w:p w14:paraId="1D54E05B" w14:textId="77777777" w:rsidR="00E91B03" w:rsidRPr="008976FD" w:rsidRDefault="00E91B03" w:rsidP="00E91B03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5C2FD57A" w14:textId="071B519C" w:rsidR="00E91B03" w:rsidRPr="008976FD" w:rsidRDefault="00E91B03" w:rsidP="00E91B03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976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21DA208" w14:textId="77777777" w:rsidR="00E91B03" w:rsidRPr="00802A34" w:rsidRDefault="00E91B03" w:rsidP="00E91B0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5DDD849" w14:textId="3E16729D" w:rsidR="00E91B03" w:rsidRPr="00802A34" w:rsidRDefault="00E91B03" w:rsidP="00E91B0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E91B03" w:rsidRPr="00802A34" w14:paraId="50B8E8C1" w14:textId="77777777" w:rsidTr="00931085">
        <w:trPr>
          <w:trHeight w:val="261"/>
        </w:trPr>
        <w:tc>
          <w:tcPr>
            <w:tcW w:w="4410" w:type="dxa"/>
          </w:tcPr>
          <w:p w14:paraId="14BED394" w14:textId="275F6B81" w:rsidR="00E91B03" w:rsidRPr="00802A34" w:rsidRDefault="00E91B03" w:rsidP="00E91B03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เงินตราต่างประเทศ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ที่ใช้</w:t>
            </w:r>
            <w:r>
              <w:rPr>
                <w:rFonts w:asciiTheme="majorBidi" w:hAnsiTheme="majorBidi"/>
                <w:sz w:val="28"/>
                <w:szCs w:val="28"/>
              </w:rPr>
              <w:br/>
              <w:t xml:space="preserve">   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ในการป้องกันความเสี่ยง</w:t>
            </w:r>
          </w:p>
        </w:tc>
        <w:tc>
          <w:tcPr>
            <w:tcW w:w="540" w:type="dxa"/>
          </w:tcPr>
          <w:p w14:paraId="77C790B5" w14:textId="77777777" w:rsidR="00E91B03" w:rsidRPr="00802A34" w:rsidRDefault="00E91B03" w:rsidP="00E91B0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E075595" w14:textId="7E37B990" w:rsidR="00E91B03" w:rsidRPr="00802A34" w:rsidRDefault="00E91B03" w:rsidP="00E91B0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6" w:type="dxa"/>
          </w:tcPr>
          <w:p w14:paraId="3A6B0946" w14:textId="77777777" w:rsidR="00E91B03" w:rsidRPr="00802A34" w:rsidRDefault="00E91B03" w:rsidP="00E91B0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374F9B98" w14:textId="3AD6C2EC" w:rsidR="00E91B03" w:rsidRPr="00802A34" w:rsidRDefault="00E91B03" w:rsidP="00E91B0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10F5E8" w14:textId="77777777" w:rsidR="00E91B03" w:rsidRPr="00802A34" w:rsidRDefault="00E91B03" w:rsidP="00E91B0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9B67709" w14:textId="5C00AA14" w:rsidR="00E91B03" w:rsidRPr="00802A34" w:rsidRDefault="00E91B03" w:rsidP="00E91B0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  <w:vAlign w:val="bottom"/>
          </w:tcPr>
          <w:p w14:paraId="08015F20" w14:textId="77777777" w:rsidR="00E91B03" w:rsidRPr="00802A34" w:rsidRDefault="00E91B03" w:rsidP="00E91B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AB13B6" w14:textId="2089B302" w:rsidR="00E91B03" w:rsidRPr="00802A34" w:rsidRDefault="00E91B03" w:rsidP="00E91B0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91FF2BA" w14:textId="77777777" w:rsidR="00E91B03" w:rsidRPr="00802A34" w:rsidRDefault="00E91B03" w:rsidP="00E91B0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9AF9999" w14:textId="5DA52339" w:rsidR="00E91B03" w:rsidRPr="00802A34" w:rsidRDefault="00E91B03" w:rsidP="00E91B0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6" w:type="dxa"/>
            <w:vAlign w:val="bottom"/>
          </w:tcPr>
          <w:p w14:paraId="00A435C3" w14:textId="77777777" w:rsidR="00E91B03" w:rsidRPr="008976FD" w:rsidRDefault="00E91B03" w:rsidP="00E91B03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36AF2FA4" w14:textId="23453732" w:rsidR="00E91B03" w:rsidRPr="008976FD" w:rsidRDefault="00E91B03" w:rsidP="00E91B03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976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9C36A16" w14:textId="77777777" w:rsidR="00E91B03" w:rsidRPr="00802A34" w:rsidRDefault="00E91B03" w:rsidP="00E91B0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58C9CC8B" w14:textId="31634BD0" w:rsidR="00E91B03" w:rsidRPr="00802A34" w:rsidRDefault="00E91B03" w:rsidP="00E91B0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8976FD" w:rsidRPr="00802A34" w14:paraId="42AE1CBA" w14:textId="77777777" w:rsidTr="00F85E57">
        <w:trPr>
          <w:trHeight w:val="261"/>
        </w:trPr>
        <w:tc>
          <w:tcPr>
            <w:tcW w:w="4410" w:type="dxa"/>
          </w:tcPr>
          <w:p w14:paraId="7045EF58" w14:textId="77777777" w:rsidR="008976FD" w:rsidRPr="00802A34" w:rsidRDefault="008976FD" w:rsidP="008976FD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45FBF5C2" w14:textId="77777777" w:rsidR="008976FD" w:rsidRPr="00802A34" w:rsidRDefault="008976FD" w:rsidP="008976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E0FF7CE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A27BFD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757B9750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68C263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AF62036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3EA60F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75839E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46E2AC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E72A2A5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D68832" w14:textId="77777777" w:rsidR="008976FD" w:rsidRPr="00802A34" w:rsidRDefault="008976FD" w:rsidP="008976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733A5C7" w14:textId="77777777" w:rsidR="008976FD" w:rsidRPr="00802A34" w:rsidRDefault="008976FD" w:rsidP="008976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6BA54C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3B144EE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:rsidRPr="00802A34" w14:paraId="48E778B2" w14:textId="77777777" w:rsidTr="00F85E57">
        <w:trPr>
          <w:trHeight w:val="261"/>
        </w:trPr>
        <w:tc>
          <w:tcPr>
            <w:tcW w:w="4410" w:type="dxa"/>
            <w:vAlign w:val="bottom"/>
          </w:tcPr>
          <w:p w14:paraId="34D4E6F1" w14:textId="7A6DB8AB" w:rsidR="008976FD" w:rsidRPr="00802A34" w:rsidRDefault="008976FD" w:rsidP="008976FD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40" w:type="dxa"/>
          </w:tcPr>
          <w:p w14:paraId="66AC7E32" w14:textId="77777777" w:rsidR="008976FD" w:rsidRPr="00802A34" w:rsidRDefault="008976FD" w:rsidP="008976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2722B6B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F866E2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048FE318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07C4FF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81D23BC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F0A682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30A072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87F95F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276A80C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19BBD6" w14:textId="77777777" w:rsidR="008976FD" w:rsidRPr="00802A34" w:rsidRDefault="008976FD" w:rsidP="008976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F47D4BC" w14:textId="77777777" w:rsidR="008976FD" w:rsidRPr="00802A34" w:rsidRDefault="008976FD" w:rsidP="008976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B921E4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655E964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:rsidRPr="00802A34" w14:paraId="10CDBD1E" w14:textId="77777777" w:rsidTr="00F85E57">
        <w:trPr>
          <w:trHeight w:val="261"/>
        </w:trPr>
        <w:tc>
          <w:tcPr>
            <w:tcW w:w="4410" w:type="dxa"/>
            <w:hideMark/>
          </w:tcPr>
          <w:p w14:paraId="730E168F" w14:textId="77777777" w:rsidR="008976FD" w:rsidRPr="00417233" w:rsidRDefault="008976FD" w:rsidP="008976F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17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7E845A3D" w14:textId="77777777" w:rsidR="008976FD" w:rsidRPr="00802A34" w:rsidRDefault="008976FD" w:rsidP="008976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3686E4C0" w14:textId="77777777" w:rsidR="008976FD" w:rsidRPr="00802A34" w:rsidRDefault="008976FD" w:rsidP="008976F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0266B3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72ACFC6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71A464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2BC526B" w14:textId="77777777" w:rsidR="008976FD" w:rsidRPr="00802A34" w:rsidRDefault="008976FD" w:rsidP="008976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28E4A" w14:textId="77777777" w:rsidR="008976FD" w:rsidRPr="00802A34" w:rsidRDefault="008976FD" w:rsidP="008976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09884C" w14:textId="77777777" w:rsidR="008976FD" w:rsidRPr="00802A34" w:rsidRDefault="008976FD" w:rsidP="008976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BE9629" w14:textId="77777777" w:rsidR="008976FD" w:rsidRPr="00802A34" w:rsidRDefault="008976FD" w:rsidP="008976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89398D4" w14:textId="77777777" w:rsidR="008976FD" w:rsidRPr="00802A34" w:rsidRDefault="008976FD" w:rsidP="008976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AF97A" w14:textId="77777777" w:rsidR="008976FD" w:rsidRPr="00802A34" w:rsidRDefault="008976FD" w:rsidP="008976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A21657C" w14:textId="77777777" w:rsidR="008976FD" w:rsidRPr="00802A34" w:rsidRDefault="008976FD" w:rsidP="008976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3F0750" w14:textId="77777777" w:rsidR="008976FD" w:rsidRPr="00802A34" w:rsidRDefault="008976FD" w:rsidP="008976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3084F0F" w14:textId="77777777" w:rsidR="008976FD" w:rsidRPr="00802A34" w:rsidRDefault="008976FD" w:rsidP="008976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76FD" w:rsidRPr="00802A34" w14:paraId="39D435DD" w14:textId="77777777" w:rsidTr="00F85E57">
        <w:trPr>
          <w:trHeight w:val="261"/>
        </w:trPr>
        <w:tc>
          <w:tcPr>
            <w:tcW w:w="4410" w:type="dxa"/>
            <w:hideMark/>
          </w:tcPr>
          <w:p w14:paraId="3FDCEEBE" w14:textId="77777777" w:rsidR="008976FD" w:rsidRPr="00802A34" w:rsidRDefault="008976FD" w:rsidP="008976FD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540" w:type="dxa"/>
          </w:tcPr>
          <w:p w14:paraId="19BFD21E" w14:textId="77777777" w:rsidR="008976FD" w:rsidRPr="00802A34" w:rsidRDefault="008976FD" w:rsidP="008976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EEC9805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90F0D4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473B5FB" w14:textId="42230B95" w:rsidR="008976FD" w:rsidRPr="00802A34" w:rsidRDefault="008976FD" w:rsidP="008976F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0619242C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D8D5220" w14:textId="30FF3B21" w:rsidR="008976FD" w:rsidRPr="00802A34" w:rsidRDefault="008976FD" w:rsidP="008976F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01945A90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62FDFC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7B684CF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01203DB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2AB429" w14:textId="77777777" w:rsidR="008976FD" w:rsidRPr="00802A34" w:rsidRDefault="008976FD" w:rsidP="008976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74E6D4D" w14:textId="7F77B72B" w:rsidR="008976FD" w:rsidRPr="00802A34" w:rsidRDefault="008976FD" w:rsidP="008976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66C3E5BB" w14:textId="77777777" w:rsidR="008976FD" w:rsidRPr="00802A34" w:rsidRDefault="008976FD" w:rsidP="008976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4513112" w14:textId="5438EB1B" w:rsidR="008976FD" w:rsidRPr="00802A34" w:rsidRDefault="008976FD" w:rsidP="008976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</w:tbl>
    <w:p w14:paraId="102BBC1B" w14:textId="77777777" w:rsidR="00542330" w:rsidRPr="005B380D" w:rsidRDefault="00542330" w:rsidP="0070469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E74CA2" w14:textId="77777777" w:rsidR="007416B3" w:rsidRDefault="007416B3" w:rsidP="002B4016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7416B3" w:rsidSect="007416B3">
          <w:headerReference w:type="default" r:id="rId13"/>
          <w:pgSz w:w="16834" w:h="11909" w:orient="landscape" w:code="9"/>
          <w:pgMar w:top="1080" w:right="691" w:bottom="1152" w:left="576" w:header="720" w:footer="720" w:gutter="0"/>
          <w:cols w:space="720"/>
          <w:docGrid w:linePitch="408"/>
        </w:sectPr>
      </w:pPr>
    </w:p>
    <w:tbl>
      <w:tblPr>
        <w:tblW w:w="927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180"/>
        <w:gridCol w:w="984"/>
        <w:gridCol w:w="6"/>
        <w:gridCol w:w="172"/>
        <w:gridCol w:w="6"/>
        <w:gridCol w:w="1082"/>
        <w:gridCol w:w="180"/>
        <w:gridCol w:w="993"/>
      </w:tblGrid>
      <w:tr w:rsidR="00B63798" w:rsidRPr="005B380D" w14:paraId="47CDB336" w14:textId="77777777" w:rsidTr="00B846D6">
        <w:trPr>
          <w:cantSplit/>
          <w:tblHeader/>
        </w:trPr>
        <w:tc>
          <w:tcPr>
            <w:tcW w:w="4590" w:type="dxa"/>
            <w:vAlign w:val="bottom"/>
            <w:hideMark/>
          </w:tcPr>
          <w:p w14:paraId="54540607" w14:textId="77777777" w:rsidR="00B63798" w:rsidRPr="005B380D" w:rsidRDefault="00B63798" w:rsidP="00B846D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1" w:name="_Hlk74905001"/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244" w:type="dxa"/>
            <w:gridSpan w:val="3"/>
            <w:vAlign w:val="bottom"/>
          </w:tcPr>
          <w:p w14:paraId="36782CA9" w14:textId="77777777" w:rsidR="00B63798" w:rsidRPr="005B380D" w:rsidRDefault="00B63798" w:rsidP="00B846D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3B561B5F" w14:textId="77777777" w:rsidR="00B63798" w:rsidRPr="005B380D" w:rsidRDefault="00B63798" w:rsidP="00B846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61" w:type="dxa"/>
            <w:gridSpan w:val="4"/>
            <w:vAlign w:val="bottom"/>
          </w:tcPr>
          <w:p w14:paraId="7164EC64" w14:textId="77777777" w:rsidR="00B63798" w:rsidRPr="005B380D" w:rsidRDefault="00B63798" w:rsidP="00B846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63798" w:rsidRPr="005B380D" w14:paraId="0188A7A8" w14:textId="77777777" w:rsidTr="00B846D6">
        <w:trPr>
          <w:cantSplit/>
          <w:tblHeader/>
        </w:trPr>
        <w:tc>
          <w:tcPr>
            <w:tcW w:w="4590" w:type="dxa"/>
            <w:vAlign w:val="bottom"/>
          </w:tcPr>
          <w:p w14:paraId="3960F443" w14:textId="77777777" w:rsidR="00B63798" w:rsidRPr="005B380D" w:rsidRDefault="00B63798" w:rsidP="00B846D6">
            <w:pPr>
              <w:pStyle w:val="acctfourfigures"/>
              <w:tabs>
                <w:tab w:val="left" w:pos="720"/>
              </w:tabs>
              <w:spacing w:line="240" w:lineRule="auto"/>
              <w:ind w:left="188" w:right="-77" w:firstLine="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  <w:r w:rsidRPr="005B3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080" w:type="dxa"/>
            <w:vAlign w:val="bottom"/>
          </w:tcPr>
          <w:p w14:paraId="5787796B" w14:textId="77777777" w:rsidR="00B63798" w:rsidRPr="005B380D" w:rsidRDefault="00B63798" w:rsidP="00B846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349D7DD" w14:textId="77777777" w:rsidR="00B63798" w:rsidRPr="005B380D" w:rsidRDefault="00B63798" w:rsidP="00B846D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EAF288" w14:textId="77777777" w:rsidR="00B63798" w:rsidRPr="005B380D" w:rsidRDefault="00B63798" w:rsidP="00B846D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gridSpan w:val="2"/>
          </w:tcPr>
          <w:p w14:paraId="4A671C8E" w14:textId="77777777" w:rsidR="00B63798" w:rsidRPr="005B380D" w:rsidRDefault="00B63798" w:rsidP="00B846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0BF5990" w14:textId="77777777" w:rsidR="00B63798" w:rsidRPr="005B380D" w:rsidRDefault="00B63798" w:rsidP="00B846D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77DBCB51" w14:textId="77777777" w:rsidR="00B63798" w:rsidRPr="005B380D" w:rsidRDefault="00B63798" w:rsidP="00B846D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613D2BE" w14:textId="77777777" w:rsidR="00B63798" w:rsidRPr="005B380D" w:rsidRDefault="00B63798" w:rsidP="00B846D6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B63798" w:rsidRPr="005B380D" w14:paraId="19791CBB" w14:textId="77777777" w:rsidTr="00B846D6">
        <w:trPr>
          <w:cantSplit/>
          <w:tblHeader/>
        </w:trPr>
        <w:tc>
          <w:tcPr>
            <w:tcW w:w="4590" w:type="dxa"/>
            <w:vAlign w:val="bottom"/>
            <w:hideMark/>
          </w:tcPr>
          <w:p w14:paraId="72948955" w14:textId="77777777" w:rsidR="00B63798" w:rsidRPr="005B380D" w:rsidRDefault="00B63798" w:rsidP="00B846D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4683" w:type="dxa"/>
            <w:gridSpan w:val="9"/>
            <w:vAlign w:val="bottom"/>
            <w:hideMark/>
          </w:tcPr>
          <w:p w14:paraId="47656FA6" w14:textId="77777777" w:rsidR="00B63798" w:rsidRPr="005B380D" w:rsidRDefault="00B63798" w:rsidP="00B846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63798" w:rsidRPr="005B380D" w14:paraId="383B4485" w14:textId="77777777" w:rsidTr="00B846D6">
        <w:trPr>
          <w:cantSplit/>
        </w:trPr>
        <w:tc>
          <w:tcPr>
            <w:tcW w:w="4590" w:type="dxa"/>
          </w:tcPr>
          <w:p w14:paraId="564FFB36" w14:textId="77777777" w:rsidR="00B63798" w:rsidRPr="005B380D" w:rsidRDefault="00B63798" w:rsidP="00B846D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5565392E" w14:textId="02ABDF9B" w:rsidR="00B63798" w:rsidRPr="00065B29" w:rsidRDefault="00B63798" w:rsidP="00B846D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4F8F80" w14:textId="77777777" w:rsidR="00B63798" w:rsidRPr="005B380D" w:rsidRDefault="00B63798" w:rsidP="00B846D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240E9A8" w14:textId="1E2E2009" w:rsidR="00B63798" w:rsidRPr="005B380D" w:rsidRDefault="00B63798" w:rsidP="00B846D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78" w:type="dxa"/>
            <w:gridSpan w:val="2"/>
          </w:tcPr>
          <w:p w14:paraId="7F50A8CB" w14:textId="77777777" w:rsidR="00B63798" w:rsidRPr="005B380D" w:rsidRDefault="00B63798" w:rsidP="00B846D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46880FC" w14:textId="56F181B3" w:rsidR="00B63798" w:rsidRPr="005B380D" w:rsidRDefault="00B63798" w:rsidP="00B846D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8292C85" w14:textId="2CE94514" w:rsidR="00B63798" w:rsidRPr="005B380D" w:rsidRDefault="00B63798" w:rsidP="00B846D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E9DD683" w14:textId="0C0BD760" w:rsidR="00B63798" w:rsidRPr="005B380D" w:rsidRDefault="00B63798" w:rsidP="00B846D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3798" w:rsidRPr="005B380D" w14:paraId="71320E86" w14:textId="77777777" w:rsidTr="00B846D6">
        <w:trPr>
          <w:cantSplit/>
        </w:trPr>
        <w:tc>
          <w:tcPr>
            <w:tcW w:w="4590" w:type="dxa"/>
          </w:tcPr>
          <w:p w14:paraId="54C06F91" w14:textId="77777777" w:rsidR="00B63798" w:rsidRPr="005B380D" w:rsidRDefault="00B63798" w:rsidP="00B846D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7584F1ED" w14:textId="275CF071" w:rsidR="00B63798" w:rsidRPr="00065B29" w:rsidRDefault="00B63798" w:rsidP="00B846D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80" w:type="dxa"/>
          </w:tcPr>
          <w:p w14:paraId="084212A7" w14:textId="77777777" w:rsidR="00B63798" w:rsidRPr="005B380D" w:rsidRDefault="00B63798" w:rsidP="00B846D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9D24664" w14:textId="16ADFF2C" w:rsidR="00B63798" w:rsidRPr="004E7E6B" w:rsidRDefault="00B63798" w:rsidP="00B846D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42E34D3C" w14:textId="77777777" w:rsidR="00B63798" w:rsidRPr="005B380D" w:rsidRDefault="00B63798" w:rsidP="00B846D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516C7A5" w14:textId="2C2307DD" w:rsidR="00B63798" w:rsidRPr="005B380D" w:rsidRDefault="00B63798" w:rsidP="00B846D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F5DE67" w14:textId="77777777" w:rsidR="00B63798" w:rsidRPr="005B380D" w:rsidRDefault="00B63798" w:rsidP="00B846D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46210F9" w14:textId="3D523FD0" w:rsidR="00B63798" w:rsidRPr="005B380D" w:rsidRDefault="00B63798" w:rsidP="00B846D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1"/>
    </w:tbl>
    <w:p w14:paraId="52A65711" w14:textId="77777777" w:rsidR="00B63798" w:rsidRPr="003B7986" w:rsidRDefault="00B63798" w:rsidP="00640374">
      <w:pPr>
        <w:rPr>
          <w:sz w:val="20"/>
          <w:szCs w:val="20"/>
        </w:rPr>
      </w:pPr>
    </w:p>
    <w:p w14:paraId="15261FFB" w14:textId="0F5F35F9" w:rsidR="00626BE1" w:rsidRPr="005B380D" w:rsidRDefault="00626BE1" w:rsidP="002A16E6">
      <w:pPr>
        <w:pStyle w:val="Heading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72A5A68A" w14:textId="61946CBF" w:rsidR="00626BE1" w:rsidRPr="00DC2D1A" w:rsidRDefault="00626BE1" w:rsidP="00626BE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highlight w:val="cyan"/>
          <w:lang w:val="en-US" w:bidi="th-TH"/>
        </w:rPr>
      </w:pPr>
    </w:p>
    <w:tbl>
      <w:tblPr>
        <w:tblW w:w="926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732"/>
        <w:gridCol w:w="1530"/>
      </w:tblGrid>
      <w:tr w:rsidR="00794D29" w:rsidRPr="005B380D" w14:paraId="6999CA07" w14:textId="77777777" w:rsidTr="00794D29">
        <w:trPr>
          <w:tblHeader/>
        </w:trPr>
        <w:tc>
          <w:tcPr>
            <w:tcW w:w="4174" w:type="pct"/>
          </w:tcPr>
          <w:p w14:paraId="061CD67F" w14:textId="2D8EAB59" w:rsidR="00794D29" w:rsidRPr="0068774B" w:rsidRDefault="0068774B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6877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68774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826" w:type="pct"/>
          </w:tcPr>
          <w:p w14:paraId="1B5D6935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94D29" w:rsidRPr="005B380D" w14:paraId="221A8511" w14:textId="77777777" w:rsidTr="00794D29">
        <w:trPr>
          <w:tblHeader/>
        </w:trPr>
        <w:tc>
          <w:tcPr>
            <w:tcW w:w="4174" w:type="pct"/>
          </w:tcPr>
          <w:p w14:paraId="4BE85C16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6" w:type="pct"/>
          </w:tcPr>
          <w:p w14:paraId="2C21A743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94D29" w:rsidRPr="005B380D" w14:paraId="2E39AC47" w14:textId="77777777" w:rsidTr="00794D29">
        <w:tc>
          <w:tcPr>
            <w:tcW w:w="4174" w:type="pct"/>
          </w:tcPr>
          <w:p w14:paraId="6E6F9AD7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826" w:type="pct"/>
          </w:tcPr>
          <w:p w14:paraId="4A9416C0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3D30" w:rsidRPr="005B380D" w14:paraId="6CA355F4" w14:textId="77777777" w:rsidTr="00794D29">
        <w:tc>
          <w:tcPr>
            <w:tcW w:w="4174" w:type="pct"/>
          </w:tcPr>
          <w:p w14:paraId="5EBE8924" w14:textId="2C2D8C0E" w:rsidR="002A3D30" w:rsidRPr="002A3D30" w:rsidRDefault="002A3D30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D3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26" w:type="pct"/>
          </w:tcPr>
          <w:p w14:paraId="4EA009C3" w14:textId="40AE69D2" w:rsidR="002A3D30" w:rsidRPr="002A3D30" w:rsidRDefault="00D31AC8" w:rsidP="002A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</w:tr>
      <w:tr w:rsidR="0075130F" w:rsidRPr="005B380D" w14:paraId="7F96F477" w14:textId="77777777" w:rsidTr="00794D29">
        <w:tc>
          <w:tcPr>
            <w:tcW w:w="4174" w:type="pct"/>
          </w:tcPr>
          <w:p w14:paraId="769A6882" w14:textId="17FC048B" w:rsidR="0075130F" w:rsidRPr="002A3D30" w:rsidRDefault="005A0CAB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0CAB">
              <w:rPr>
                <w:rFonts w:asciiTheme="majorBidi" w:hAnsi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26" w:type="pct"/>
          </w:tcPr>
          <w:p w14:paraId="1CA84CCC" w14:textId="542AEDCD" w:rsidR="0075130F" w:rsidRDefault="005A0CAB" w:rsidP="002A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0CAB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5A0C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0CAB">
              <w:rPr>
                <w:rFonts w:asciiTheme="majorBidi" w:hAnsiTheme="majorBidi"/>
                <w:sz w:val="28"/>
                <w:szCs w:val="28"/>
                <w:cs/>
              </w:rPr>
              <w:t>201</w:t>
            </w:r>
          </w:p>
        </w:tc>
      </w:tr>
      <w:tr w:rsidR="00794D29" w:rsidRPr="005B380D" w14:paraId="72208A77" w14:textId="77777777" w:rsidTr="00794D29">
        <w:tc>
          <w:tcPr>
            <w:tcW w:w="4174" w:type="pct"/>
          </w:tcPr>
          <w:p w14:paraId="454D7C2B" w14:textId="77777777" w:rsidR="00794D29" w:rsidRPr="005B380D" w:rsidRDefault="00794D29" w:rsidP="00794D29">
            <w:pPr>
              <w:tabs>
                <w:tab w:val="clear" w:pos="454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อุปกรณ์ระบบสารสนเทศ</w:t>
            </w:r>
          </w:p>
        </w:tc>
        <w:tc>
          <w:tcPr>
            <w:tcW w:w="826" w:type="pct"/>
          </w:tcPr>
          <w:p w14:paraId="48A1615A" w14:textId="37A65191" w:rsidR="00794D29" w:rsidRPr="005B380D" w:rsidRDefault="00944B6A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794D29" w:rsidRPr="005B380D" w14:paraId="7AEF1C9C" w14:textId="77777777" w:rsidTr="00794D29">
        <w:tc>
          <w:tcPr>
            <w:tcW w:w="4174" w:type="pct"/>
          </w:tcPr>
          <w:p w14:paraId="656CF016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26" w:type="pct"/>
          </w:tcPr>
          <w:p w14:paraId="1F437BBF" w14:textId="5C4EBD96" w:rsidR="00794D29" w:rsidRPr="005B380D" w:rsidRDefault="00944B6A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E5A2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94D29" w:rsidRPr="005B380D" w14:paraId="74E2A52C" w14:textId="77777777" w:rsidTr="00794D29">
        <w:tc>
          <w:tcPr>
            <w:tcW w:w="4174" w:type="pct"/>
          </w:tcPr>
          <w:p w14:paraId="42297ECA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4CF1D76F" w14:textId="466F7962" w:rsidR="00794D29" w:rsidRPr="005B380D" w:rsidRDefault="00944B6A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7E70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688</w:t>
            </w:r>
          </w:p>
        </w:tc>
      </w:tr>
      <w:tr w:rsidR="00794D29" w:rsidRPr="005B380D" w14:paraId="1D127536" w14:textId="77777777" w:rsidTr="00794D29">
        <w:tc>
          <w:tcPr>
            <w:tcW w:w="4174" w:type="pct"/>
          </w:tcPr>
          <w:p w14:paraId="35E77FBF" w14:textId="77777777" w:rsidR="00794D29" w:rsidRPr="00DC2D1A" w:rsidRDefault="00794D29" w:rsidP="00794D29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pct"/>
          </w:tcPr>
          <w:p w14:paraId="0D1C987C" w14:textId="77777777" w:rsidR="00794D29" w:rsidRPr="00DC2D1A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94D29" w:rsidRPr="005B380D" w14:paraId="49061D61" w14:textId="77777777" w:rsidTr="00794D29">
        <w:tc>
          <w:tcPr>
            <w:tcW w:w="4174" w:type="pct"/>
          </w:tcPr>
          <w:p w14:paraId="682759E1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8AFEE98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4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826" w:type="pct"/>
          </w:tcPr>
          <w:p w14:paraId="20611F9A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D29" w:rsidRPr="005B380D" w14:paraId="64DF1302" w14:textId="77777777" w:rsidTr="00794D29">
        <w:tc>
          <w:tcPr>
            <w:tcW w:w="4174" w:type="pct"/>
          </w:tcPr>
          <w:p w14:paraId="0AA1E231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ภายใน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1 </w:t>
            </w: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</w:tcPr>
          <w:p w14:paraId="7F6F1E01" w14:textId="60DC4325" w:rsidR="00794D29" w:rsidRPr="005B380D" w:rsidRDefault="00DF0C7E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794D29" w:rsidRPr="005B380D" w14:paraId="41C61DC3" w14:textId="77777777" w:rsidTr="00794D29">
        <w:tc>
          <w:tcPr>
            <w:tcW w:w="4174" w:type="pct"/>
          </w:tcPr>
          <w:p w14:paraId="5CE91D4D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1 - 5 </w:t>
            </w: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  <w:vAlign w:val="bottom"/>
          </w:tcPr>
          <w:p w14:paraId="7615EA30" w14:textId="33B03BEB" w:rsidR="00794D29" w:rsidRPr="005B380D" w:rsidRDefault="00DF0C7E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794D29" w:rsidRPr="005B380D" w14:paraId="0B126912" w14:textId="77777777" w:rsidTr="00794D29">
        <w:tc>
          <w:tcPr>
            <w:tcW w:w="4174" w:type="pct"/>
            <w:vAlign w:val="bottom"/>
          </w:tcPr>
          <w:p w14:paraId="2C421C0C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7F3ABA84" w14:textId="73E026E3" w:rsidR="00794D29" w:rsidRPr="005B380D" w:rsidRDefault="00DF0C7E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</w:tr>
      <w:tr w:rsidR="00794D29" w:rsidRPr="005B380D" w14:paraId="7FCF6A82" w14:textId="77777777" w:rsidTr="00794D29">
        <w:tc>
          <w:tcPr>
            <w:tcW w:w="4174" w:type="pct"/>
            <w:vAlign w:val="bottom"/>
          </w:tcPr>
          <w:p w14:paraId="5C55889E" w14:textId="77777777" w:rsidR="00794D29" w:rsidRPr="00DC2D1A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</w:tcPr>
          <w:p w14:paraId="5866EE43" w14:textId="77777777" w:rsidR="00794D29" w:rsidRPr="00DC2D1A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94D29" w:rsidRPr="005B380D" w14:paraId="1E943AB4" w14:textId="77777777" w:rsidTr="00794D29">
        <w:tc>
          <w:tcPr>
            <w:tcW w:w="4174" w:type="pct"/>
          </w:tcPr>
          <w:p w14:paraId="53360C30" w14:textId="77777777" w:rsidR="00794D29" w:rsidRPr="00DC2D1A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2D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26" w:type="pct"/>
          </w:tcPr>
          <w:p w14:paraId="5B7E7D27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4D29" w:rsidRPr="005B380D" w14:paraId="71E9D868" w14:textId="77777777" w:rsidTr="00794D29">
        <w:tc>
          <w:tcPr>
            <w:tcW w:w="4174" w:type="pct"/>
          </w:tcPr>
          <w:p w14:paraId="379CD6B2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26" w:type="pct"/>
          </w:tcPr>
          <w:p w14:paraId="16E53333" w14:textId="4FD3B0BC" w:rsidR="00794D29" w:rsidRPr="005B380D" w:rsidRDefault="003A37A0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607F2D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94D29" w:rsidRPr="005B380D" w14:paraId="7D948C84" w14:textId="77777777" w:rsidTr="00794D29">
        <w:tc>
          <w:tcPr>
            <w:tcW w:w="4174" w:type="pct"/>
          </w:tcPr>
          <w:p w14:paraId="3320066B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26" w:type="pct"/>
          </w:tcPr>
          <w:p w14:paraId="6EA2FB6E" w14:textId="6CDC970F" w:rsidR="00794D29" w:rsidRPr="005B380D" w:rsidRDefault="001E376D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2,052</w:t>
            </w:r>
          </w:p>
        </w:tc>
      </w:tr>
      <w:tr w:rsidR="00B2499D" w:rsidRPr="005B380D" w14:paraId="6A667C13" w14:textId="77777777" w:rsidTr="00794D29">
        <w:tc>
          <w:tcPr>
            <w:tcW w:w="4174" w:type="pct"/>
          </w:tcPr>
          <w:p w14:paraId="40469CF9" w14:textId="4BFB28AA" w:rsidR="00B2499D" w:rsidRPr="005B380D" w:rsidRDefault="00A956CF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6CF">
              <w:rPr>
                <w:rFonts w:asciiTheme="majorBidi" w:hAnsi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826" w:type="pct"/>
          </w:tcPr>
          <w:p w14:paraId="7000D133" w14:textId="5945FE78" w:rsidR="00B2499D" w:rsidRDefault="00141838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141838" w:rsidRPr="005B380D" w14:paraId="4F00BAC0" w14:textId="77777777" w:rsidTr="00794D29">
        <w:tc>
          <w:tcPr>
            <w:tcW w:w="4174" w:type="pct"/>
          </w:tcPr>
          <w:p w14:paraId="5B417FA5" w14:textId="0007F69D" w:rsidR="00141838" w:rsidRPr="00A956CF" w:rsidRDefault="00755417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755417">
              <w:rPr>
                <w:rFonts w:asciiTheme="majorBidi" w:hAnsiTheme="majorBidi"/>
                <w:sz w:val="28"/>
                <w:szCs w:val="28"/>
                <w:cs/>
              </w:rPr>
              <w:t>สัญญาค้ำประกัน</w:t>
            </w:r>
          </w:p>
        </w:tc>
        <w:tc>
          <w:tcPr>
            <w:tcW w:w="826" w:type="pct"/>
          </w:tcPr>
          <w:p w14:paraId="7ACABEA5" w14:textId="38B56D19" w:rsidR="00141838" w:rsidRDefault="00C17315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  <w:tr w:rsidR="00794D29" w:rsidRPr="005B380D" w14:paraId="12823D5C" w14:textId="77777777" w:rsidTr="00794D29">
        <w:tc>
          <w:tcPr>
            <w:tcW w:w="4174" w:type="pct"/>
          </w:tcPr>
          <w:p w14:paraId="3FB8E65D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336A5D18" w14:textId="3E331AD9" w:rsidR="00794D29" w:rsidRPr="005B380D" w:rsidRDefault="00B33680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7,707</w:t>
            </w:r>
          </w:p>
        </w:tc>
      </w:tr>
    </w:tbl>
    <w:p w14:paraId="75680EC4" w14:textId="7B8D82EE" w:rsidR="00626BE1" w:rsidRPr="005B380D" w:rsidRDefault="00626BE1" w:rsidP="00626BE1">
      <w:pPr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</w:rPr>
        <w:br w:type="page"/>
      </w:r>
    </w:p>
    <w:p w14:paraId="25DD8C45" w14:textId="77777777" w:rsidR="009030AC" w:rsidRPr="00A04F5F" w:rsidRDefault="009030AC" w:rsidP="002A16E6">
      <w:pPr>
        <w:pStyle w:val="Heading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04F5F">
        <w:rPr>
          <w:rFonts w:asciiTheme="majorBidi" w:hAnsiTheme="majorBidi" w:cstheme="majorBidi"/>
          <w:sz w:val="28"/>
          <w:szCs w:val="28"/>
          <w:u w:val="none"/>
          <w:cs/>
        </w:rPr>
        <w:t>หนี้สินที่อาจเกิดขึ้น</w:t>
      </w:r>
    </w:p>
    <w:p w14:paraId="3F5AED23" w14:textId="77777777" w:rsidR="009030AC" w:rsidRPr="00D56C03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p w14:paraId="78F4C5F7" w14:textId="77777777" w:rsidR="00E74E37" w:rsidRPr="005B380D" w:rsidRDefault="00E74E37" w:rsidP="00E74E37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615B89C4" w14:textId="77777777" w:rsidR="00E74E37" w:rsidRPr="00D56C03" w:rsidRDefault="00E74E37" w:rsidP="00E74E37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C119EB" w14:textId="77777777" w:rsidR="00E74E37" w:rsidRDefault="00E74E37" w:rsidP="00E74E37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4B7730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/>
          <w:sz w:val="28"/>
          <w:szCs w:val="28"/>
        </w:rPr>
        <w:t xml:space="preserve">2562 </w:t>
      </w:r>
      <w:r w:rsidRPr="004B7730">
        <w:rPr>
          <w:rFonts w:asciiTheme="majorBidi" w:hAnsiTheme="majorBidi"/>
          <w:sz w:val="28"/>
          <w:szCs w:val="28"/>
          <w:cs/>
        </w:rPr>
        <w:t xml:space="preserve">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</w:t>
      </w:r>
      <w:r>
        <w:rPr>
          <w:rFonts w:asciiTheme="majorBidi" w:hAnsiTheme="majorBidi"/>
          <w:sz w:val="28"/>
          <w:szCs w:val="28"/>
        </w:rPr>
        <w:t>3,815</w:t>
      </w:r>
      <w:r w:rsidRPr="004B7730">
        <w:rPr>
          <w:rFonts w:asciiTheme="majorBidi" w:hAnsiTheme="majorBidi"/>
          <w:sz w:val="28"/>
          <w:szCs w:val="28"/>
          <w:cs/>
        </w:rPr>
        <w:t xml:space="preserve"> ล้านบาท ศาลชั้นต้นพิพากษายกฟ้องคดีเมื่อวันที่ </w:t>
      </w:r>
      <w:r>
        <w:rPr>
          <w:rFonts w:asciiTheme="majorBidi" w:hAnsiTheme="majorBidi"/>
          <w:sz w:val="28"/>
          <w:szCs w:val="28"/>
        </w:rPr>
        <w:t>2</w:t>
      </w:r>
      <w:r w:rsidRPr="004B7730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>
        <w:rPr>
          <w:rFonts w:asciiTheme="majorBidi" w:hAnsiTheme="majorBidi"/>
          <w:sz w:val="28"/>
          <w:szCs w:val="28"/>
        </w:rPr>
        <w:t>2564</w:t>
      </w:r>
      <w:r w:rsidRPr="004B7730">
        <w:rPr>
          <w:rFonts w:asciiTheme="majorBidi" w:hAnsiTheme="majorBidi"/>
          <w:sz w:val="28"/>
          <w:szCs w:val="28"/>
          <w:cs/>
        </w:rPr>
        <w:t xml:space="preserve"> ต่อมาโจทก์ได้ยื่นอุทธรณ์คัดค้านคำพิพากษาของศาลชั้นต้น กลุ่มบริษัทได้ยื่นคำแก้อุทธรณ์เมื่อวันที่ </w:t>
      </w:r>
      <w:r>
        <w:rPr>
          <w:rFonts w:asciiTheme="majorBidi" w:hAnsiTheme="majorBidi"/>
          <w:sz w:val="28"/>
          <w:szCs w:val="28"/>
        </w:rPr>
        <w:t>8</w:t>
      </w:r>
      <w:r w:rsidRPr="004B7730"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</w:rPr>
        <w:t>2564</w:t>
      </w:r>
      <w:r w:rsidRPr="004B7730">
        <w:rPr>
          <w:rFonts w:asciiTheme="majorBidi" w:hAnsiTheme="majorBidi"/>
          <w:sz w:val="28"/>
          <w:szCs w:val="28"/>
          <w:cs/>
        </w:rPr>
        <w:t xml:space="preserve"> </w:t>
      </w:r>
      <w:r w:rsidRPr="00B9239E">
        <w:rPr>
          <w:rFonts w:asciiTheme="majorBidi" w:hAnsiTheme="majorBidi"/>
          <w:sz w:val="28"/>
          <w:szCs w:val="28"/>
          <w:cs/>
        </w:rPr>
        <w:t>ขณะนี้คดีความอยู่ระหว่างการพิจารณาของศาลอุทธรณ์</w:t>
      </w:r>
      <w:r w:rsidRPr="004B7730">
        <w:rPr>
          <w:rFonts w:asciiTheme="majorBidi" w:hAnsiTheme="majorBidi"/>
          <w:sz w:val="28"/>
          <w:szCs w:val="28"/>
          <w:cs/>
        </w:rPr>
        <w:t xml:space="preserve"> โดยฝ่ายบริหารของกลุ่มบริษัท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7E0C0D8E" w14:textId="77777777" w:rsidR="00E74E37" w:rsidRPr="00D56C03" w:rsidRDefault="00E74E37" w:rsidP="00E74E37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7101D7" w14:textId="77777777" w:rsidR="00E74E37" w:rsidRPr="005B380D" w:rsidRDefault="00E74E37" w:rsidP="00E74E37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1D605552" w14:textId="77777777" w:rsidR="00E74E37" w:rsidRPr="00D56C03" w:rsidRDefault="00E74E37" w:rsidP="00E74E37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3B5F7D2" w14:textId="77777777" w:rsidR="00E74E37" w:rsidRPr="005B380D" w:rsidRDefault="00E74E37" w:rsidP="00E74E3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>กลุ่มบริษัทเช่าห้างสรรพสินค้าที่ก่อสร้างโดยกิจการที่เกี่ยวข้องกันแห่งหนึ่ง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ซึ่งเทศบาลกรุงโรมหรือเจ้าพนักงานที่ได้รับการแต่งตั้งเป็นการเฉพาะกิจอาจ (ก) มีคำสั่งให้รื้อถอนงานก่อสร้างและดัดแปลงทั้งหมดหรือบางส่วน คำสั่งให้</w:t>
      </w:r>
      <w:r w:rsidRPr="005B380D">
        <w:rPr>
          <w:rFonts w:asciiTheme="majorBidi" w:hAnsiTheme="majorBidi" w:cstheme="majorBidi"/>
          <w:sz w:val="28"/>
          <w:szCs w:val="28"/>
        </w:rPr>
        <w:br/>
      </w:r>
      <w:r w:rsidRPr="005B380D">
        <w:rPr>
          <w:rFonts w:asciiTheme="majorBidi" w:hAnsiTheme="majorBidi" w:cstheme="majorBidi"/>
          <w:sz w:val="28"/>
          <w:szCs w:val="28"/>
          <w:cs/>
        </w:rPr>
        <w:t>รื้อถอนดังกล่าวอาจเป็นการลดพื้นที่ขายสุทธิของห้างสรรพสินค้า ส่งผลให้กลุ่มบริษัทต้องปิดห้างสรรพสินค้าเป็นการชั่วคราว หรือ (ข) มีคำสั่งห้ามไม่ให้เข้าออกห้างสรรพสินค้า</w:t>
      </w:r>
      <w:r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>หรือมีคำสั่งให้จ่ายค่าปรับอย่างน้อย</w:t>
      </w:r>
      <w:r w:rsidRPr="005B380D">
        <w:rPr>
          <w:rFonts w:asciiTheme="majorBidi" w:hAnsiTheme="majorBidi" w:cstheme="majorBidi"/>
          <w:sz w:val="28"/>
          <w:szCs w:val="28"/>
        </w:rPr>
        <w:t xml:space="preserve"> 40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ล้านยูโร และ/หรือค่าเสียหาย </w:t>
      </w:r>
      <w:r w:rsidRPr="005B380D">
        <w:rPr>
          <w:rFonts w:asciiTheme="majorBidi" w:hAnsiTheme="majorBidi" w:cstheme="majorBidi"/>
          <w:sz w:val="28"/>
          <w:szCs w:val="28"/>
        </w:rPr>
        <w:t xml:space="preserve">5 </w:t>
      </w:r>
      <w:r w:rsidRPr="005B380D">
        <w:rPr>
          <w:rFonts w:asciiTheme="majorBidi" w:hAnsiTheme="majorBidi" w:cstheme="majorBidi"/>
          <w:sz w:val="28"/>
          <w:szCs w:val="28"/>
          <w:cs/>
        </w:rPr>
        <w:t>ล้านยูโรโดยประมาณ ในวันที่</w:t>
      </w:r>
      <w:r w:rsidRPr="005B380D">
        <w:rPr>
          <w:rFonts w:asciiTheme="majorBidi" w:hAnsiTheme="majorBidi" w:cstheme="majorBidi"/>
          <w:sz w:val="28"/>
          <w:szCs w:val="28"/>
        </w:rPr>
        <w:t xml:space="preserve"> 18 </w:t>
      </w:r>
      <w:r w:rsidRPr="005B380D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5B380D">
        <w:rPr>
          <w:rFonts w:asciiTheme="majorBidi" w:hAnsiTheme="majorBidi" w:cstheme="majorBidi"/>
          <w:sz w:val="28"/>
          <w:szCs w:val="28"/>
        </w:rPr>
        <w:t xml:space="preserve"> 2563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ได้มีการพิจารณาคดีและสืบพยานในวันที่</w:t>
      </w:r>
      <w:r w:rsidRPr="005B380D">
        <w:rPr>
          <w:rFonts w:asciiTheme="majorBidi" w:hAnsiTheme="majorBidi" w:cstheme="majorBidi"/>
          <w:sz w:val="28"/>
          <w:szCs w:val="28"/>
        </w:rPr>
        <w:t xml:space="preserve"> 9 </w:t>
      </w:r>
      <w:r w:rsidRPr="005B380D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5B380D">
        <w:rPr>
          <w:rFonts w:asciiTheme="majorBidi" w:hAnsiTheme="majorBidi" w:cstheme="majorBidi"/>
          <w:sz w:val="28"/>
          <w:szCs w:val="28"/>
        </w:rPr>
        <w:t xml:space="preserve"> 2563 </w:t>
      </w:r>
      <w:r w:rsidRPr="005B380D">
        <w:rPr>
          <w:rFonts w:asciiTheme="majorBidi" w:hAnsiTheme="majorBidi" w:cstheme="majorBidi"/>
          <w:sz w:val="28"/>
          <w:szCs w:val="28"/>
          <w:cs/>
        </w:rPr>
        <w:t>คณะกรรมการกฤษฎีกาของประเทศอิตาลีได้มีคำวินิจฉัยปฏิเสธคำร้องคัดค้านใบอนุญาตการก่อสร้างให้เป็นโมฆะ เนื่องจากคณะกรรมการกฤษฎีกามีความเห็นว่าใบอนุญาตการก่อสร้างดังกล่าวได้ออกอย่างถูกต้องตามกฎหมายและมีผลสมบูรณ์ภายใต้อำนาจของเทศบาลแห่งกรุงโรม อย่างไรก็ดีผู้ร้องยังได้ยื่นคำร้อง</w:t>
      </w:r>
      <w:r>
        <w:rPr>
          <w:rFonts w:asciiTheme="majorBidi" w:hAnsiTheme="majorBidi" w:cstheme="majorBidi" w:hint="cs"/>
          <w:sz w:val="28"/>
          <w:szCs w:val="28"/>
          <w:cs/>
        </w:rPr>
        <w:t>ในข้อพิพาทเรื่องใบอนุญาตการก่อสร้างและเรียกค่าสินไหมทดแทนสำหรับความเสียหายของการก่อสร้างนี้</w:t>
      </w:r>
      <w:r w:rsidRPr="005B380D">
        <w:rPr>
          <w:rFonts w:asciiTheme="majorBidi" w:hAnsiTheme="majorBidi" w:cstheme="majorBidi"/>
          <w:sz w:val="28"/>
          <w:szCs w:val="28"/>
          <w:cs/>
        </w:rPr>
        <w:t>ต่อศาลปกครองภูมิภาค (</w:t>
      </w:r>
      <w:r>
        <w:rPr>
          <w:rFonts w:asciiTheme="majorBidi" w:hAnsiTheme="majorBidi" w:cstheme="majorBidi"/>
          <w:sz w:val="28"/>
          <w:szCs w:val="28"/>
        </w:rPr>
        <w:t xml:space="preserve">Regional </w:t>
      </w:r>
      <w:r w:rsidRPr="005B380D">
        <w:rPr>
          <w:rFonts w:asciiTheme="majorBidi" w:hAnsiTheme="majorBidi" w:cstheme="majorBidi"/>
          <w:sz w:val="28"/>
          <w:szCs w:val="28"/>
        </w:rPr>
        <w:t xml:space="preserve">Administrative Court) </w:t>
      </w:r>
      <w:r w:rsidRPr="005B380D">
        <w:rPr>
          <w:rFonts w:asciiTheme="majorBidi" w:hAnsiTheme="majorBidi" w:cstheme="majorBidi"/>
          <w:sz w:val="28"/>
          <w:szCs w:val="28"/>
          <w:cs/>
        </w:rPr>
        <w:t>ในส่วนเนื้อหาของใบอนุญาต</w:t>
      </w:r>
      <w:r w:rsidRPr="002B07F3">
        <w:rPr>
          <w:rFonts w:asciiTheme="majorBidi" w:hAnsiTheme="majorBidi" w:cstheme="majorBidi" w:hint="cs"/>
          <w:sz w:val="28"/>
          <w:szCs w:val="28"/>
          <w:cs/>
        </w:rPr>
        <w:t xml:space="preserve">จะมีการนัดไต่สวนพิจารณาคำร้องในวันที่ </w:t>
      </w:r>
      <w:r w:rsidRPr="002B07F3">
        <w:rPr>
          <w:rFonts w:asciiTheme="majorBidi" w:hAnsiTheme="majorBidi" w:cstheme="majorBidi"/>
          <w:sz w:val="28"/>
          <w:szCs w:val="28"/>
        </w:rPr>
        <w:t xml:space="preserve">25 </w:t>
      </w:r>
      <w:r w:rsidRPr="002B07F3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C96804">
        <w:rPr>
          <w:rFonts w:asciiTheme="majorBidi" w:hAnsiTheme="majorBidi" w:cstheme="majorBidi"/>
          <w:sz w:val="28"/>
          <w:szCs w:val="28"/>
        </w:rPr>
        <w:t xml:space="preserve">2565 </w:t>
      </w:r>
      <w:r w:rsidRPr="00C96804">
        <w:rPr>
          <w:rFonts w:asciiTheme="majorBidi" w:hAnsiTheme="majorBidi" w:cstheme="majorBidi" w:hint="cs"/>
          <w:sz w:val="28"/>
          <w:szCs w:val="28"/>
          <w:cs/>
        </w:rPr>
        <w:t>ส่วนการเรียกร้องค่าสินไหมทดแทนศาลยังไม่กำหนดวันนัดไต่สวนพิจารณาคำร้อง ทั้งนี้</w:t>
      </w:r>
      <w:r w:rsidRPr="005B380D">
        <w:rPr>
          <w:rFonts w:asciiTheme="majorBidi" w:hAnsiTheme="majorBidi" w:cstheme="majorBidi"/>
          <w:sz w:val="28"/>
          <w:szCs w:val="28"/>
          <w:cs/>
        </w:rPr>
        <w:t>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46F0DC46" w14:textId="77777777" w:rsidR="00E74E37" w:rsidRPr="00C44CDC" w:rsidRDefault="00E74E37" w:rsidP="00E74E37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3F50FC" w14:textId="77777777" w:rsidR="00E74E37" w:rsidRPr="005B380D" w:rsidRDefault="00E74E37" w:rsidP="00E74E37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กรณีพิพาทเกี่ยวกับการผิดสัญญาจ้างการก่อสร้าง</w:t>
      </w:r>
    </w:p>
    <w:p w14:paraId="15128813" w14:textId="77777777" w:rsidR="00E74E37" w:rsidRPr="00C44CDC" w:rsidRDefault="00E74E37" w:rsidP="00E74E37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FB010C" w14:textId="77777777" w:rsidR="00E74E37" w:rsidRDefault="00E74E37" w:rsidP="00E74E3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5B380D">
        <w:rPr>
          <w:rFonts w:asciiTheme="majorBidi" w:hAnsiTheme="majorBidi" w:cstheme="majorBidi"/>
          <w:sz w:val="28"/>
          <w:szCs w:val="28"/>
        </w:rPr>
        <w:t xml:space="preserve">2563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กลุ่มบริษัทถูกฟ้องโดยบริษัทก่อสร้างแห่งหนึ่ง ให้ชำระค่าเสียหายเป็นจำนวน </w:t>
      </w:r>
      <w:r w:rsidRPr="005B380D">
        <w:rPr>
          <w:rFonts w:asciiTheme="majorBidi" w:hAnsiTheme="majorBidi" w:cstheme="majorBidi"/>
          <w:sz w:val="28"/>
          <w:szCs w:val="28"/>
        </w:rPr>
        <w:t xml:space="preserve">95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</w:t>
      </w:r>
      <w:r w:rsidRPr="00EC675F">
        <w:rPr>
          <w:rFonts w:asciiTheme="majorBidi" w:hAnsiTheme="majorBidi" w:cstheme="majorBidi"/>
          <w:sz w:val="28"/>
          <w:szCs w:val="28"/>
          <w:cs/>
        </w:rPr>
        <w:t>ขณะนี้คดีความอยู่ระหว่างการพิจารณาของศาลชั้นต้น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 </w:t>
      </w:r>
    </w:p>
    <w:p w14:paraId="7263C90D" w14:textId="77777777" w:rsidR="00E74E37" w:rsidRPr="00EA1101" w:rsidRDefault="00E74E37" w:rsidP="00E74E37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924F18E" w14:textId="77777777" w:rsidR="00E74E37" w:rsidRDefault="00E74E37" w:rsidP="00E74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953D2D8" w14:textId="77777777" w:rsidR="00E74E37" w:rsidRPr="005156AE" w:rsidRDefault="00E74E37" w:rsidP="00E74E37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156AE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3FCC5E7E" w14:textId="77777777" w:rsidR="00E74E37" w:rsidRPr="005156AE" w:rsidRDefault="00E74E37" w:rsidP="00E74E37">
      <w:pPr>
        <w:ind w:left="630"/>
        <w:rPr>
          <w:rFonts w:asciiTheme="majorBidi" w:hAnsiTheme="majorBidi" w:cstheme="majorBidi"/>
          <w:sz w:val="20"/>
          <w:szCs w:val="20"/>
        </w:rPr>
      </w:pPr>
    </w:p>
    <w:p w14:paraId="701E1F56" w14:textId="1E51E031" w:rsidR="00EA1101" w:rsidRPr="00DB77FE" w:rsidRDefault="00E74E37" w:rsidP="00E74E37">
      <w:pPr>
        <w:ind w:left="540"/>
        <w:jc w:val="thaiDistribute"/>
      </w:pPr>
      <w:r w:rsidRPr="005156AE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กลุ่มบริษัทเช่าที่ดินจากกิจการที่เกี่ยวข้องกันแห่งหนึ่ง เพื่อเปิดดำเนินโครงการห้างสรรพสินค้า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จังหวัดสระบุรี เพื่อขอให้เพิกถอนใบอนุญาตก่อสร้าง ในเดือนธันวาคม </w:t>
      </w:r>
      <w:r w:rsidRPr="005156AE">
        <w:rPr>
          <w:rFonts w:asciiTheme="majorBidi" w:hAnsiTheme="majorBidi" w:cstheme="majorBidi"/>
          <w:sz w:val="28"/>
          <w:szCs w:val="28"/>
        </w:rPr>
        <w:t xml:space="preserve">2559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ศาลปกครองกลางออกคำสั่งให้กิจการที่เกี่ยวข้องกันรื้อถอนอาคาร ภายใน </w:t>
      </w:r>
      <w:r w:rsidRPr="005156AE">
        <w:rPr>
          <w:rFonts w:asciiTheme="majorBidi" w:hAnsiTheme="majorBidi" w:cstheme="majorBidi"/>
          <w:sz w:val="28"/>
          <w:szCs w:val="28"/>
        </w:rPr>
        <w:t xml:space="preserve">180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วัน ต่อมาในเดือนมกราคม </w:t>
      </w:r>
      <w:r w:rsidRPr="005156AE">
        <w:rPr>
          <w:rFonts w:asciiTheme="majorBidi" w:hAnsiTheme="majorBidi" w:cstheme="majorBidi"/>
          <w:sz w:val="28"/>
          <w:szCs w:val="28"/>
        </w:rPr>
        <w:t xml:space="preserve">2560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นายกองค์การบริหารส่วนตำบลฯ และกิจการที่เกี่ยวข้องกันได้ยื่นอุทธรณ์คดีนี้ต่อศาลปกครองสูงสุด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5156AE">
        <w:rPr>
          <w:rFonts w:asciiTheme="majorBidi" w:hAnsiTheme="majorBidi" w:cstheme="majorBidi"/>
          <w:sz w:val="28"/>
          <w:szCs w:val="28"/>
          <w:cs/>
        </w:rPr>
        <w:t>ศาลได้มีคำสั่งรับอุทธรณ์</w:t>
      </w:r>
      <w:r w:rsidRPr="00C96804">
        <w:rPr>
          <w:rFonts w:asciiTheme="majorBidi" w:hAnsiTheme="majorBidi" w:cstheme="majorBidi"/>
          <w:sz w:val="28"/>
          <w:szCs w:val="28"/>
          <w:cs/>
        </w:rPr>
        <w:t>แล้ว ปัจจุบันคดีดังกล่าวอยู่ในระหว่างการพิจารณาของศาลปกครองสูงสุดและ</w:t>
      </w:r>
      <w:r w:rsidRPr="005156AE">
        <w:rPr>
          <w:rFonts w:asciiTheme="majorBidi" w:hAnsiTheme="majorBidi" w:cstheme="majorBidi"/>
          <w:sz w:val="28"/>
          <w:szCs w:val="28"/>
          <w:cs/>
        </w:rPr>
        <w:t>ผู้บริหารเชื่อว่าไม่สามารถประเมินผลกระทบที่อาจจะเกิดขึ้นได้อย่างสมเหตุสมผล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11FD0">
        <w:rPr>
          <w:rFonts w:asciiTheme="majorBidi" w:hAnsiTheme="majorBidi" w:cstheme="majorBidi"/>
          <w:sz w:val="28"/>
          <w:szCs w:val="28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45DD6856" w14:textId="05918513" w:rsidR="001C14EA" w:rsidRPr="00D35F87" w:rsidRDefault="001C1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1E615D9" w14:textId="10A0AC17" w:rsidR="001C14EA" w:rsidRDefault="001C14EA" w:rsidP="002A16E6">
      <w:pPr>
        <w:pStyle w:val="Heading1"/>
        <w:keepLines/>
        <w:numPr>
          <w:ilvl w:val="0"/>
          <w:numId w:val="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270964">
        <w:rPr>
          <w:rFonts w:asciiTheme="majorBidi" w:hAnsiTheme="majorBidi" w:cstheme="majorBidi"/>
          <w:sz w:val="28"/>
          <w:szCs w:val="28"/>
          <w:u w:val="none"/>
          <w:cs/>
        </w:rPr>
        <w:t xml:space="preserve">เหตุการณ์ภายหลังรอบระยะเวลารายงาน </w:t>
      </w:r>
    </w:p>
    <w:p w14:paraId="7EF69B63" w14:textId="55B41C2D" w:rsidR="004E2DC8" w:rsidRPr="009B12D1" w:rsidRDefault="004E2DC8" w:rsidP="004E2DC8">
      <w:pPr>
        <w:rPr>
          <w:sz w:val="20"/>
          <w:szCs w:val="20"/>
        </w:rPr>
      </w:pPr>
    </w:p>
    <w:p w14:paraId="79A9C3E2" w14:textId="4F3F1E8E" w:rsidR="004E2DC8" w:rsidRPr="00956DBB" w:rsidRDefault="00E8489C" w:rsidP="00E71DBE">
      <w:pPr>
        <w:tabs>
          <w:tab w:val="clear" w:pos="454"/>
          <w:tab w:val="left" w:pos="56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221D66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956DBB" w:rsidRPr="00956DBB">
        <w:rPr>
          <w:rFonts w:asciiTheme="majorBidi" w:hAnsiTheme="majorBidi" w:cstheme="majorBidi"/>
          <w:sz w:val="28"/>
          <w:szCs w:val="28"/>
        </w:rPr>
        <w:t xml:space="preserve"> </w:t>
      </w:r>
      <w:r w:rsidR="00956DBB" w:rsidRPr="00956DBB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="00956DBB" w:rsidRPr="00956DBB">
        <w:rPr>
          <w:rFonts w:asciiTheme="majorBidi" w:hAnsiTheme="majorBidi" w:cstheme="majorBidi"/>
          <w:sz w:val="28"/>
          <w:szCs w:val="28"/>
        </w:rPr>
        <w:t xml:space="preserve">2565 </w:t>
      </w:r>
      <w:r w:rsidR="00DD1098" w:rsidRPr="00DD1098">
        <w:rPr>
          <w:rFonts w:asciiTheme="majorBidi" w:hAnsiTheme="majorBidi"/>
          <w:sz w:val="28"/>
          <w:szCs w:val="28"/>
          <w:cs/>
        </w:rPr>
        <w:t>กลุ่มบริษัทได้ลงทุนใน</w:t>
      </w:r>
      <w:r w:rsidR="00ED73CD">
        <w:rPr>
          <w:rFonts w:asciiTheme="majorBidi" w:hAnsiTheme="majorBidi" w:hint="cs"/>
          <w:sz w:val="28"/>
          <w:szCs w:val="28"/>
          <w:cs/>
        </w:rPr>
        <w:t>การร่วมค้า</w:t>
      </w:r>
      <w:r w:rsidR="00DD1098" w:rsidRPr="00DD1098">
        <w:rPr>
          <w:rFonts w:asciiTheme="majorBidi" w:hAnsiTheme="majorBidi"/>
          <w:sz w:val="28"/>
          <w:szCs w:val="28"/>
          <w:cs/>
        </w:rPr>
        <w:t>กับบริษัท กัลฟ์</w:t>
      </w:r>
      <w:r w:rsidR="00956DBB" w:rsidRPr="00956DBB">
        <w:rPr>
          <w:rFonts w:asciiTheme="majorBidi" w:hAnsiTheme="majorBidi" w:cstheme="majorBidi"/>
          <w:sz w:val="28"/>
          <w:szCs w:val="28"/>
        </w:rPr>
        <w:t xml:space="preserve">1 </w:t>
      </w:r>
      <w:r w:rsidR="00956DBB" w:rsidRPr="00956DBB">
        <w:rPr>
          <w:rFonts w:asciiTheme="majorBidi" w:hAnsiTheme="majorBidi" w:cstheme="majorBidi"/>
          <w:sz w:val="28"/>
          <w:szCs w:val="28"/>
          <w:cs/>
        </w:rPr>
        <w:t>จำกัด</w:t>
      </w:r>
      <w:r w:rsidR="009B12D1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="001D22C8">
        <w:rPr>
          <w:rFonts w:asciiTheme="majorBidi" w:hAnsiTheme="majorBidi" w:cstheme="majorBidi"/>
          <w:sz w:val="28"/>
          <w:szCs w:val="28"/>
        </w:rPr>
        <w:t>4,</w:t>
      </w:r>
      <w:r w:rsidR="00463062">
        <w:rPr>
          <w:rFonts w:asciiTheme="majorBidi" w:hAnsiTheme="majorBidi" w:cstheme="majorBidi"/>
          <w:sz w:val="28"/>
          <w:szCs w:val="28"/>
        </w:rPr>
        <w:t>5</w:t>
      </w:r>
      <w:r w:rsidR="001D22C8">
        <w:rPr>
          <w:rFonts w:asciiTheme="majorBidi" w:hAnsiTheme="majorBidi" w:cstheme="majorBidi"/>
          <w:sz w:val="28"/>
          <w:szCs w:val="28"/>
        </w:rPr>
        <w:t>0</w:t>
      </w:r>
      <w:r w:rsidR="00156594">
        <w:rPr>
          <w:rFonts w:asciiTheme="majorBidi" w:hAnsiTheme="majorBidi" w:cstheme="majorBidi"/>
          <w:sz w:val="28"/>
          <w:szCs w:val="28"/>
        </w:rPr>
        <w:t xml:space="preserve">0,000 </w:t>
      </w:r>
      <w:r w:rsidR="009B12D1">
        <w:rPr>
          <w:rFonts w:asciiTheme="majorBidi" w:hAnsiTheme="majorBidi" w:cstheme="majorBidi" w:hint="cs"/>
          <w:sz w:val="28"/>
          <w:szCs w:val="28"/>
          <w:cs/>
        </w:rPr>
        <w:t xml:space="preserve">หุ้น เป็นจำนวน </w:t>
      </w:r>
      <w:r w:rsidR="00ED73CD">
        <w:rPr>
          <w:rFonts w:asciiTheme="majorBidi" w:hAnsiTheme="majorBidi" w:cstheme="majorBidi"/>
          <w:sz w:val="28"/>
          <w:szCs w:val="28"/>
          <w:cs/>
        </w:rPr>
        <w:br/>
      </w:r>
      <w:r w:rsidR="001D22C8">
        <w:rPr>
          <w:rFonts w:asciiTheme="majorBidi" w:hAnsiTheme="majorBidi" w:cstheme="majorBidi"/>
          <w:sz w:val="28"/>
          <w:szCs w:val="28"/>
        </w:rPr>
        <w:t>45</w:t>
      </w:r>
      <w:r w:rsidR="00ED73CD">
        <w:rPr>
          <w:rFonts w:asciiTheme="majorBidi" w:hAnsiTheme="majorBidi" w:cstheme="majorBidi" w:hint="cs"/>
          <w:sz w:val="28"/>
          <w:szCs w:val="28"/>
          <w:cs/>
        </w:rPr>
        <w:t xml:space="preserve"> ล้าน</w:t>
      </w:r>
      <w:r w:rsidR="009B12D1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956DBB" w:rsidRPr="00956DBB">
        <w:rPr>
          <w:rFonts w:asciiTheme="majorBidi" w:hAnsiTheme="majorBidi" w:cstheme="majorBidi"/>
          <w:sz w:val="28"/>
          <w:szCs w:val="28"/>
          <w:cs/>
        </w:rPr>
        <w:t xml:space="preserve"> เพื่อจัดตั้งบริษัท กรีนเจ็น เอ็นเนอร์จ</w:t>
      </w:r>
      <w:r w:rsidR="00956DBB">
        <w:rPr>
          <w:rFonts w:asciiTheme="majorBidi" w:hAnsiTheme="majorBidi" w:cstheme="majorBidi" w:hint="cs"/>
          <w:sz w:val="28"/>
          <w:szCs w:val="28"/>
          <w:cs/>
        </w:rPr>
        <w:t xml:space="preserve">ี </w:t>
      </w:r>
      <w:r w:rsidR="00956DBB" w:rsidRPr="00956DBB">
        <w:rPr>
          <w:rFonts w:asciiTheme="majorBidi" w:hAnsiTheme="majorBidi" w:cstheme="majorBidi"/>
          <w:sz w:val="28"/>
          <w:szCs w:val="28"/>
          <w:cs/>
        </w:rPr>
        <w:t xml:space="preserve">จำกัด ซึ่งมีทุนจดทะเบียนจำนวน </w:t>
      </w:r>
      <w:r w:rsidR="001D22C8">
        <w:rPr>
          <w:rFonts w:asciiTheme="majorBidi" w:hAnsiTheme="majorBidi" w:cstheme="majorBidi"/>
          <w:sz w:val="28"/>
          <w:szCs w:val="28"/>
        </w:rPr>
        <w:t>90</w:t>
      </w:r>
      <w:r w:rsidR="00C82AF1">
        <w:rPr>
          <w:rFonts w:asciiTheme="majorBidi" w:hAnsiTheme="majorBidi" w:cstheme="majorBidi" w:hint="cs"/>
          <w:sz w:val="28"/>
          <w:szCs w:val="28"/>
          <w:cs/>
        </w:rPr>
        <w:t xml:space="preserve"> ล้าน</w:t>
      </w:r>
      <w:r w:rsidR="00956DBB" w:rsidRPr="00956DBB">
        <w:rPr>
          <w:rFonts w:asciiTheme="majorBidi" w:hAnsiTheme="majorBidi" w:cstheme="majorBidi"/>
          <w:sz w:val="28"/>
          <w:szCs w:val="28"/>
          <w:cs/>
        </w:rPr>
        <w:t>บาท โดยกลุ่มบริษัท</w:t>
      </w:r>
      <w:r w:rsidR="00FC5AFB">
        <w:rPr>
          <w:rFonts w:asciiTheme="majorBidi" w:hAnsiTheme="majorBidi" w:cstheme="majorBidi"/>
          <w:sz w:val="28"/>
          <w:szCs w:val="28"/>
        </w:rPr>
        <w:br/>
      </w:r>
      <w:r w:rsidR="00956DBB" w:rsidRPr="00956DBB">
        <w:rPr>
          <w:rFonts w:asciiTheme="majorBidi" w:hAnsiTheme="majorBidi" w:cstheme="majorBidi"/>
          <w:sz w:val="28"/>
          <w:szCs w:val="28"/>
          <w:cs/>
        </w:rPr>
        <w:t xml:space="preserve">ถือหุ้นในสัดส่วนร้อยละ </w:t>
      </w:r>
      <w:r w:rsidR="00956DBB" w:rsidRPr="00956DBB">
        <w:rPr>
          <w:rFonts w:asciiTheme="majorBidi" w:hAnsiTheme="majorBidi" w:cstheme="majorBidi"/>
          <w:sz w:val="28"/>
          <w:szCs w:val="28"/>
        </w:rPr>
        <w:t>50</w:t>
      </w:r>
    </w:p>
    <w:p w14:paraId="32E0FEFF" w14:textId="77777777" w:rsidR="001C14EA" w:rsidRDefault="001C14EA" w:rsidP="009E170F">
      <w:pPr>
        <w:ind w:left="630"/>
        <w:rPr>
          <w:rFonts w:asciiTheme="majorBidi" w:hAnsiTheme="majorBidi" w:cstheme="majorBidi"/>
          <w:sz w:val="20"/>
          <w:szCs w:val="20"/>
        </w:rPr>
      </w:pPr>
    </w:p>
    <w:p w14:paraId="542DAFA7" w14:textId="478223F8" w:rsidR="005556F3" w:rsidRPr="005B380D" w:rsidRDefault="005556F3" w:rsidP="001466F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5556F3" w:rsidRPr="005B380D" w:rsidSect="000D0055">
      <w:headerReference w:type="default" r:id="rId14"/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16F91" w14:textId="77777777" w:rsidR="0033763D" w:rsidRDefault="0033763D">
      <w:r>
        <w:separator/>
      </w:r>
    </w:p>
  </w:endnote>
  <w:endnote w:type="continuationSeparator" w:id="0">
    <w:p w14:paraId="6E7F37E4" w14:textId="77777777" w:rsidR="0033763D" w:rsidRDefault="0033763D">
      <w:r>
        <w:continuationSeparator/>
      </w:r>
    </w:p>
  </w:endnote>
  <w:endnote w:type="continuationNotice" w:id="1">
    <w:p w14:paraId="320732F8" w14:textId="77777777" w:rsidR="0033763D" w:rsidRDefault="0033763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81247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CF704C4" w14:textId="1FC7A77F" w:rsidR="00931085" w:rsidRPr="00476D5B" w:rsidRDefault="00931085" w:rsidP="00236957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476D5B">
          <w:rPr>
            <w:sz w:val="28"/>
            <w:szCs w:val="28"/>
          </w:rPr>
          <w:fldChar w:fldCharType="begin"/>
        </w:r>
        <w:r w:rsidRPr="00476D5B">
          <w:rPr>
            <w:sz w:val="28"/>
            <w:szCs w:val="28"/>
          </w:rPr>
          <w:instrText xml:space="preserve"> PAGE   \* MERGEFORMAT </w:instrText>
        </w:r>
        <w:r w:rsidRPr="00476D5B">
          <w:rPr>
            <w:sz w:val="28"/>
            <w:szCs w:val="28"/>
          </w:rPr>
          <w:fldChar w:fldCharType="separate"/>
        </w:r>
        <w:r w:rsidRPr="00476D5B">
          <w:rPr>
            <w:noProof/>
            <w:sz w:val="28"/>
            <w:szCs w:val="28"/>
          </w:rPr>
          <w:t>2</w:t>
        </w:r>
        <w:r w:rsidRPr="00476D5B">
          <w:rPr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98197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7FD3258" w14:textId="77777777" w:rsidR="00931085" w:rsidRPr="00476D5B" w:rsidRDefault="00931085" w:rsidP="00236957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476D5B">
          <w:rPr>
            <w:sz w:val="28"/>
            <w:szCs w:val="28"/>
          </w:rPr>
          <w:fldChar w:fldCharType="begin"/>
        </w:r>
        <w:r w:rsidRPr="00476D5B">
          <w:rPr>
            <w:sz w:val="28"/>
            <w:szCs w:val="28"/>
          </w:rPr>
          <w:instrText xml:space="preserve"> PAGE   \* MERGEFORMAT </w:instrText>
        </w:r>
        <w:r w:rsidRPr="00476D5B">
          <w:rPr>
            <w:sz w:val="28"/>
            <w:szCs w:val="28"/>
          </w:rPr>
          <w:fldChar w:fldCharType="separate"/>
        </w:r>
        <w:r w:rsidRPr="00476D5B">
          <w:rPr>
            <w:noProof/>
            <w:sz w:val="28"/>
            <w:szCs w:val="28"/>
          </w:rPr>
          <w:t>2</w:t>
        </w:r>
        <w:r w:rsidRPr="00476D5B">
          <w:rPr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F12C7" w14:textId="77777777" w:rsidR="0033763D" w:rsidRDefault="0033763D">
      <w:r>
        <w:separator/>
      </w:r>
    </w:p>
  </w:footnote>
  <w:footnote w:type="continuationSeparator" w:id="0">
    <w:p w14:paraId="5225C433" w14:textId="77777777" w:rsidR="0033763D" w:rsidRDefault="0033763D">
      <w:r>
        <w:continuationSeparator/>
      </w:r>
    </w:p>
  </w:footnote>
  <w:footnote w:type="continuationNotice" w:id="1">
    <w:p w14:paraId="1AF1A26F" w14:textId="77777777" w:rsidR="0033763D" w:rsidRDefault="0033763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9F68A" w14:textId="77777777" w:rsidR="00931085" w:rsidRPr="006C37B7" w:rsidRDefault="00931085" w:rsidP="008F0C0B">
    <w:pPr>
      <w:pStyle w:val="Header"/>
      <w:tabs>
        <w:tab w:val="clear" w:pos="4536"/>
        <w:tab w:val="clear" w:pos="9072"/>
      </w:tabs>
      <w:rPr>
        <w:b/>
        <w:bCs/>
      </w:rPr>
    </w:pPr>
    <w:r w:rsidRPr="006C37B7">
      <w:rPr>
        <w:b/>
        <w:bCs/>
        <w:cs/>
      </w:rPr>
      <w:t xml:space="preserve">บริษัท </w:t>
    </w:r>
    <w:r w:rsidRPr="006C37B7">
      <w:rPr>
        <w:rFonts w:hint="cs"/>
        <w:b/>
        <w:bCs/>
        <w:cs/>
      </w:rPr>
      <w:t>เซ็นทรัล รีเทล คอร์ปอเรชั่น</w:t>
    </w:r>
    <w:r w:rsidRPr="006C37B7">
      <w:rPr>
        <w:b/>
        <w:bCs/>
        <w:cs/>
      </w:rPr>
      <w:t xml:space="preserve"> จำกัด</w:t>
    </w:r>
    <w:r w:rsidRPr="006C37B7">
      <w:rPr>
        <w:rFonts w:hint="cs"/>
        <w:b/>
        <w:bCs/>
        <w:cs/>
      </w:rPr>
      <w:t xml:space="preserve"> (มหาชน)</w:t>
    </w:r>
    <w:r w:rsidRPr="006C37B7">
      <w:rPr>
        <w:b/>
        <w:bCs/>
      </w:rPr>
      <w:t xml:space="preserve"> </w:t>
    </w:r>
    <w:r w:rsidRPr="006C37B7">
      <w:rPr>
        <w:b/>
        <w:bCs/>
        <w:cs/>
      </w:rPr>
      <w:t>และบริษัทย่อย</w:t>
    </w:r>
  </w:p>
  <w:p w14:paraId="1AF3BFFC" w14:textId="77777777" w:rsidR="00931085" w:rsidRPr="006C37B7" w:rsidRDefault="00931085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6C37B7">
      <w:rPr>
        <w:b/>
        <w:bCs/>
        <w:cs/>
      </w:rPr>
      <w:t>หมายเหตุประกอบ</w:t>
    </w:r>
    <w:r w:rsidRPr="006C37B7">
      <w:rPr>
        <w:rFonts w:hint="cs"/>
        <w:b/>
        <w:bCs/>
        <w:cs/>
      </w:rPr>
      <w:t>งบ</w:t>
    </w:r>
    <w:r w:rsidRPr="006C37B7">
      <w:rPr>
        <w:b/>
        <w:bCs/>
        <w:cs/>
      </w:rPr>
      <w:t>การเงินระหว่างกาล</w:t>
    </w:r>
    <w:r w:rsidRPr="006C37B7">
      <w:rPr>
        <w:rFonts w:hint="cs"/>
        <w:b/>
        <w:bCs/>
        <w:cs/>
      </w:rPr>
      <w:t>แบบย่อ</w:t>
    </w:r>
  </w:p>
  <w:p w14:paraId="4F9E43E3" w14:textId="1B70795A" w:rsidR="00931085" w:rsidRPr="00726198" w:rsidRDefault="00931085" w:rsidP="007533A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726198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</w:t>
    </w:r>
    <w:r w:rsidRPr="00726198">
      <w:rPr>
        <w:rFonts w:ascii="Angsana New" w:hAnsi="Angsana New" w:hint="cs"/>
        <w:b w:val="0"/>
        <w:bCs/>
        <w:sz w:val="30"/>
        <w:szCs w:val="30"/>
        <w:cs/>
        <w:lang w:bidi="th-TH"/>
      </w:rPr>
      <w:t>และหกเดือน</w:t>
    </w:r>
    <w:r w:rsidRPr="00726198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726198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726198">
      <w:rPr>
        <w:rFonts w:ascii="Angsana New" w:hAnsi="Angsana New"/>
        <w:sz w:val="30"/>
        <w:szCs w:val="30"/>
        <w:lang w:bidi="th-TH"/>
      </w:rPr>
      <w:t xml:space="preserve">30 </w:t>
    </w:r>
    <w:r w:rsidRPr="00726198">
      <w:rPr>
        <w:rFonts w:ascii="Angsana New" w:hAnsi="Angsana New"/>
        <w:b w:val="0"/>
        <w:bCs/>
        <w:sz w:val="30"/>
        <w:szCs w:val="30"/>
        <w:cs/>
        <w:lang w:bidi="th-TH"/>
      </w:rPr>
      <w:t>มิถุนายน</w:t>
    </w:r>
    <w:r w:rsidRPr="00726198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726198">
      <w:rPr>
        <w:rFonts w:ascii="Angsana New" w:hAnsi="Angsana New"/>
        <w:sz w:val="30"/>
        <w:szCs w:val="30"/>
        <w:lang w:bidi="th-TH"/>
      </w:rPr>
      <w:t>2565</w:t>
    </w:r>
    <w:r w:rsidRPr="00726198">
      <w:rPr>
        <w:rFonts w:ascii="Angsana New" w:hAnsi="Angsana New"/>
        <w:b w:val="0"/>
        <w:bCs/>
        <w:sz w:val="30"/>
        <w:szCs w:val="30"/>
        <w:lang w:bidi="th-TH"/>
      </w:rPr>
      <w:t xml:space="preserve"> (</w:t>
    </w:r>
    <w:r w:rsidRPr="00726198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726198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1C703BD0" w14:textId="77777777" w:rsidR="00931085" w:rsidRPr="00FC10CD" w:rsidRDefault="00931085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6CD3" w14:textId="77777777" w:rsidR="00931085" w:rsidRPr="00FC10CD" w:rsidRDefault="00931085" w:rsidP="008F0C0B">
    <w:pPr>
      <w:pStyle w:val="Header"/>
      <w:tabs>
        <w:tab w:val="clear" w:pos="4536"/>
        <w:tab w:val="clear" w:pos="9072"/>
      </w:tabs>
      <w:rPr>
        <w:b/>
        <w:bCs/>
      </w:rPr>
    </w:pPr>
    <w:r w:rsidRPr="00FC10CD">
      <w:rPr>
        <w:b/>
        <w:bCs/>
        <w:cs/>
      </w:rPr>
      <w:t xml:space="preserve">บริษัท </w:t>
    </w:r>
    <w:r w:rsidRPr="00FC10CD">
      <w:rPr>
        <w:rFonts w:hint="cs"/>
        <w:b/>
        <w:bCs/>
        <w:cs/>
      </w:rPr>
      <w:t>เซ็นทรัล รีเทล คอร์ปอเรชั่น</w:t>
    </w:r>
    <w:r w:rsidRPr="00FC10CD">
      <w:rPr>
        <w:b/>
        <w:bCs/>
        <w:cs/>
      </w:rPr>
      <w:t xml:space="preserve"> จำกัด</w:t>
    </w:r>
    <w:r w:rsidRPr="00FC10CD">
      <w:rPr>
        <w:rFonts w:hint="cs"/>
        <w:b/>
        <w:bCs/>
        <w:cs/>
      </w:rPr>
      <w:t xml:space="preserve"> (มหาชน)</w:t>
    </w:r>
    <w:r w:rsidRPr="00FC10CD">
      <w:rPr>
        <w:b/>
        <w:bCs/>
      </w:rPr>
      <w:t xml:space="preserve"> </w:t>
    </w:r>
    <w:r w:rsidRPr="00FC10CD">
      <w:rPr>
        <w:b/>
        <w:bCs/>
        <w:cs/>
      </w:rPr>
      <w:t>และบริษัทย่อย</w:t>
    </w:r>
  </w:p>
  <w:p w14:paraId="3023B7A4" w14:textId="77777777" w:rsidR="00931085" w:rsidRPr="00FC10CD" w:rsidRDefault="00931085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FC10CD">
      <w:rPr>
        <w:b/>
        <w:bCs/>
        <w:cs/>
      </w:rPr>
      <w:t>หมายเหตุประกอบ</w:t>
    </w:r>
    <w:r w:rsidRPr="00FC10CD">
      <w:rPr>
        <w:rFonts w:hint="cs"/>
        <w:b/>
        <w:bCs/>
        <w:cs/>
      </w:rPr>
      <w:t>งบ</w:t>
    </w:r>
    <w:r w:rsidRPr="00FC10CD">
      <w:rPr>
        <w:b/>
        <w:bCs/>
        <w:cs/>
      </w:rPr>
      <w:t>การเงินระหว่างกาล</w:t>
    </w:r>
    <w:r w:rsidRPr="00FC10CD">
      <w:rPr>
        <w:rFonts w:hint="cs"/>
        <w:b/>
        <w:bCs/>
        <w:cs/>
      </w:rPr>
      <w:t>แบบย่อ</w:t>
    </w:r>
  </w:p>
  <w:p w14:paraId="4E7F20EC" w14:textId="77777777" w:rsidR="00931085" w:rsidRPr="00726198" w:rsidRDefault="00931085" w:rsidP="0068774B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726198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</w:t>
    </w:r>
    <w:r w:rsidRPr="00726198">
      <w:rPr>
        <w:rFonts w:ascii="Angsana New" w:hAnsi="Angsana New" w:hint="cs"/>
        <w:b w:val="0"/>
        <w:bCs/>
        <w:sz w:val="30"/>
        <w:szCs w:val="30"/>
        <w:cs/>
        <w:lang w:bidi="th-TH"/>
      </w:rPr>
      <w:t>และหกเดือน</w:t>
    </w:r>
    <w:r w:rsidRPr="00726198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726198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726198">
      <w:rPr>
        <w:rFonts w:ascii="Angsana New" w:hAnsi="Angsana New"/>
        <w:sz w:val="30"/>
        <w:szCs w:val="30"/>
        <w:lang w:bidi="th-TH"/>
      </w:rPr>
      <w:t xml:space="preserve">30 </w:t>
    </w:r>
    <w:r w:rsidRPr="00726198">
      <w:rPr>
        <w:rFonts w:ascii="Angsana New" w:hAnsi="Angsana New"/>
        <w:b w:val="0"/>
        <w:bCs/>
        <w:sz w:val="30"/>
        <w:szCs w:val="30"/>
        <w:cs/>
        <w:lang w:bidi="th-TH"/>
      </w:rPr>
      <w:t>มิถุนายน</w:t>
    </w:r>
    <w:r w:rsidRPr="00726198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726198">
      <w:rPr>
        <w:rFonts w:ascii="Angsana New" w:hAnsi="Angsana New"/>
        <w:sz w:val="30"/>
        <w:szCs w:val="30"/>
        <w:lang w:bidi="th-TH"/>
      </w:rPr>
      <w:t>2565</w:t>
    </w:r>
    <w:r w:rsidRPr="00726198">
      <w:rPr>
        <w:rFonts w:ascii="Angsana New" w:hAnsi="Angsana New"/>
        <w:b w:val="0"/>
        <w:bCs/>
        <w:sz w:val="30"/>
        <w:szCs w:val="30"/>
        <w:lang w:bidi="th-TH"/>
      </w:rPr>
      <w:t xml:space="preserve"> (</w:t>
    </w:r>
    <w:r w:rsidRPr="00726198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726198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35ADA936" w14:textId="77777777" w:rsidR="00931085" w:rsidRPr="0068774B" w:rsidRDefault="00931085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345AB" w14:textId="77777777" w:rsidR="00931085" w:rsidRPr="00FC10CD" w:rsidRDefault="00931085" w:rsidP="00A92966">
    <w:pPr>
      <w:pStyle w:val="Header"/>
      <w:tabs>
        <w:tab w:val="clear" w:pos="4536"/>
        <w:tab w:val="clear" w:pos="9072"/>
      </w:tabs>
      <w:ind w:left="540"/>
      <w:rPr>
        <w:b/>
        <w:bCs/>
      </w:rPr>
    </w:pPr>
    <w:r w:rsidRPr="00FC10CD">
      <w:rPr>
        <w:b/>
        <w:bCs/>
        <w:cs/>
      </w:rPr>
      <w:t xml:space="preserve">บริษัท </w:t>
    </w:r>
    <w:r w:rsidRPr="00FC10CD">
      <w:rPr>
        <w:rFonts w:hint="cs"/>
        <w:b/>
        <w:bCs/>
        <w:cs/>
      </w:rPr>
      <w:t>เซ็นทรัล รีเทล คอร์ปอเรชั่น</w:t>
    </w:r>
    <w:r w:rsidRPr="00FC10CD">
      <w:rPr>
        <w:b/>
        <w:bCs/>
        <w:cs/>
      </w:rPr>
      <w:t xml:space="preserve"> จำกัด</w:t>
    </w:r>
    <w:r w:rsidRPr="00FC10CD">
      <w:rPr>
        <w:rFonts w:hint="cs"/>
        <w:b/>
        <w:bCs/>
        <w:cs/>
      </w:rPr>
      <w:t xml:space="preserve"> (มหาชน)</w:t>
    </w:r>
    <w:r w:rsidRPr="00FC10CD">
      <w:rPr>
        <w:b/>
        <w:bCs/>
      </w:rPr>
      <w:t xml:space="preserve"> </w:t>
    </w:r>
    <w:r w:rsidRPr="00FC10CD">
      <w:rPr>
        <w:b/>
        <w:bCs/>
        <w:cs/>
      </w:rPr>
      <w:t>และบริษัทย่อย</w:t>
    </w:r>
  </w:p>
  <w:p w14:paraId="49C4608D" w14:textId="77777777" w:rsidR="00931085" w:rsidRPr="00FC10CD" w:rsidRDefault="00931085" w:rsidP="00A92966">
    <w:pPr>
      <w:pStyle w:val="Header"/>
      <w:tabs>
        <w:tab w:val="clear" w:pos="454"/>
        <w:tab w:val="clear" w:pos="4536"/>
        <w:tab w:val="clear" w:pos="9072"/>
        <w:tab w:val="left" w:pos="540"/>
      </w:tabs>
      <w:ind w:left="540"/>
      <w:rPr>
        <w:b/>
        <w:bCs/>
        <w:cs/>
      </w:rPr>
    </w:pPr>
    <w:r w:rsidRPr="00FC10CD">
      <w:rPr>
        <w:b/>
        <w:bCs/>
        <w:cs/>
      </w:rPr>
      <w:t>หมายเหตุประกอบ</w:t>
    </w:r>
    <w:r w:rsidRPr="00FC10CD">
      <w:rPr>
        <w:rFonts w:hint="cs"/>
        <w:b/>
        <w:bCs/>
        <w:cs/>
      </w:rPr>
      <w:t>งบ</w:t>
    </w:r>
    <w:r w:rsidRPr="00FC10CD">
      <w:rPr>
        <w:b/>
        <w:bCs/>
        <w:cs/>
      </w:rPr>
      <w:t>การเงินระหว่างกาล</w:t>
    </w:r>
    <w:r w:rsidRPr="00FC10CD">
      <w:rPr>
        <w:rFonts w:hint="cs"/>
        <w:b/>
        <w:bCs/>
        <w:cs/>
      </w:rPr>
      <w:t>แบบย่อ</w:t>
    </w:r>
  </w:p>
  <w:p w14:paraId="0DB8DA3E" w14:textId="77777777" w:rsidR="00931085" w:rsidRPr="00A92966" w:rsidRDefault="00931085" w:rsidP="00A92966">
    <w:pPr>
      <w:pStyle w:val="Header"/>
      <w:tabs>
        <w:tab w:val="clear" w:pos="4536"/>
        <w:tab w:val="clear" w:pos="9072"/>
      </w:tabs>
      <w:ind w:left="540"/>
      <w:rPr>
        <w:b/>
        <w:bCs/>
      </w:rPr>
    </w:pPr>
    <w:r w:rsidRPr="00A92966">
      <w:rPr>
        <w:b/>
        <w:bCs/>
        <w:cs/>
      </w:rPr>
      <w:t>สำหรับงวดสามเดือน</w:t>
    </w:r>
    <w:r w:rsidRPr="00A92966">
      <w:rPr>
        <w:rFonts w:hint="cs"/>
        <w:b/>
        <w:bCs/>
        <w:cs/>
      </w:rPr>
      <w:t>และหกเดือน</w:t>
    </w:r>
    <w:r w:rsidRPr="00A92966">
      <w:rPr>
        <w:b/>
        <w:bCs/>
        <w:cs/>
      </w:rPr>
      <w:t>สิ้นสุดวันที่</w:t>
    </w:r>
    <w:r w:rsidRPr="00A92966">
      <w:rPr>
        <w:rFonts w:hint="cs"/>
        <w:b/>
        <w:bCs/>
        <w:cs/>
      </w:rPr>
      <w:t xml:space="preserve"> </w:t>
    </w:r>
    <w:r w:rsidRPr="00A92966">
      <w:rPr>
        <w:b/>
        <w:bCs/>
      </w:rPr>
      <w:t xml:space="preserve">30 </w:t>
    </w:r>
    <w:r w:rsidRPr="00A92966">
      <w:rPr>
        <w:b/>
        <w:bCs/>
        <w:cs/>
      </w:rPr>
      <w:t>มิถุนายน</w:t>
    </w:r>
    <w:r w:rsidRPr="00A92966">
      <w:rPr>
        <w:rFonts w:hint="cs"/>
        <w:b/>
        <w:bCs/>
        <w:cs/>
      </w:rPr>
      <w:t xml:space="preserve"> </w:t>
    </w:r>
    <w:r w:rsidRPr="00A92966">
      <w:rPr>
        <w:b/>
        <w:bCs/>
      </w:rPr>
      <w:t>2565 (</w:t>
    </w:r>
    <w:r w:rsidRPr="00A92966">
      <w:rPr>
        <w:b/>
        <w:bCs/>
        <w:cs/>
      </w:rPr>
      <w:t>ไม่ได้ตรวจสอบ</w:t>
    </w:r>
    <w:r w:rsidRPr="00A92966">
      <w:rPr>
        <w:b/>
        <w:bCs/>
      </w:rPr>
      <w:t>)</w:t>
    </w:r>
  </w:p>
  <w:p w14:paraId="07993EEA" w14:textId="77777777" w:rsidR="00931085" w:rsidRPr="0068774B" w:rsidRDefault="00931085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4FAF1" w14:textId="77777777" w:rsidR="00931085" w:rsidRPr="00D75A11" w:rsidRDefault="00931085" w:rsidP="007416B3">
    <w:pPr>
      <w:pStyle w:val="Header"/>
      <w:tabs>
        <w:tab w:val="clear" w:pos="454"/>
        <w:tab w:val="clear" w:pos="4536"/>
        <w:tab w:val="clear" w:pos="9072"/>
        <w:tab w:val="left" w:pos="540"/>
      </w:tabs>
      <w:ind w:left="450"/>
      <w:rPr>
        <w:b/>
        <w:bCs/>
      </w:rPr>
    </w:pPr>
    <w:r w:rsidRPr="00D75A11">
      <w:rPr>
        <w:b/>
        <w:bCs/>
        <w:cs/>
      </w:rPr>
      <w:t xml:space="preserve">บริษัท </w:t>
    </w:r>
    <w:r w:rsidRPr="00D75A11">
      <w:rPr>
        <w:rFonts w:hint="cs"/>
        <w:b/>
        <w:bCs/>
        <w:cs/>
      </w:rPr>
      <w:t>เซ็นทรัล รีเทล คอร์ปอเรชั่น</w:t>
    </w:r>
    <w:r w:rsidRPr="00D75A11">
      <w:rPr>
        <w:b/>
        <w:bCs/>
        <w:cs/>
      </w:rPr>
      <w:t xml:space="preserve"> จำกัด</w:t>
    </w:r>
    <w:r w:rsidRPr="00D75A11">
      <w:rPr>
        <w:rFonts w:hint="cs"/>
        <w:b/>
        <w:bCs/>
        <w:cs/>
      </w:rPr>
      <w:t xml:space="preserve"> (มหาชน)</w:t>
    </w:r>
    <w:r w:rsidRPr="00D75A11">
      <w:rPr>
        <w:b/>
        <w:bCs/>
      </w:rPr>
      <w:t xml:space="preserve"> </w:t>
    </w:r>
    <w:r w:rsidRPr="00D75A11">
      <w:rPr>
        <w:b/>
        <w:bCs/>
        <w:cs/>
      </w:rPr>
      <w:t>และบริษัทย่อย</w:t>
    </w:r>
  </w:p>
  <w:p w14:paraId="031BC918" w14:textId="77777777" w:rsidR="00931085" w:rsidRPr="00D75A11" w:rsidRDefault="00931085" w:rsidP="007416B3">
    <w:pPr>
      <w:pStyle w:val="Header"/>
      <w:tabs>
        <w:tab w:val="clear" w:pos="4536"/>
        <w:tab w:val="clear" w:pos="9072"/>
      </w:tabs>
      <w:ind w:left="450"/>
      <w:rPr>
        <w:b/>
        <w:bCs/>
        <w:cs/>
      </w:rPr>
    </w:pPr>
    <w:r w:rsidRPr="00D75A11">
      <w:rPr>
        <w:b/>
        <w:bCs/>
        <w:cs/>
      </w:rPr>
      <w:t>หมายเหตุประกอบ</w:t>
    </w:r>
    <w:r w:rsidRPr="00D75A11">
      <w:rPr>
        <w:rFonts w:hint="cs"/>
        <w:b/>
        <w:bCs/>
        <w:cs/>
      </w:rPr>
      <w:t>งบ</w:t>
    </w:r>
    <w:r w:rsidRPr="00D75A11">
      <w:rPr>
        <w:b/>
        <w:bCs/>
        <w:cs/>
      </w:rPr>
      <w:t>การเงินระหว่างกาล</w:t>
    </w:r>
    <w:r w:rsidRPr="00D75A11">
      <w:rPr>
        <w:rFonts w:hint="cs"/>
        <w:b/>
        <w:bCs/>
        <w:cs/>
      </w:rPr>
      <w:t>แบบย่อ</w:t>
    </w:r>
  </w:p>
  <w:p w14:paraId="22D4BE58" w14:textId="77777777" w:rsidR="00931085" w:rsidRPr="0064058D" w:rsidRDefault="00931085" w:rsidP="0064058D">
    <w:pPr>
      <w:pStyle w:val="Header"/>
      <w:tabs>
        <w:tab w:val="clear" w:pos="4536"/>
        <w:tab w:val="clear" w:pos="9072"/>
      </w:tabs>
      <w:ind w:left="450"/>
      <w:rPr>
        <w:b/>
        <w:bCs/>
      </w:rPr>
    </w:pPr>
    <w:r w:rsidRPr="0064058D">
      <w:rPr>
        <w:b/>
        <w:bCs/>
        <w:cs/>
      </w:rPr>
      <w:t>สำหรับงวดสามเดือน</w:t>
    </w:r>
    <w:r w:rsidRPr="0064058D">
      <w:rPr>
        <w:rFonts w:hint="cs"/>
        <w:b/>
        <w:bCs/>
        <w:cs/>
      </w:rPr>
      <w:t>และหกเดือน</w:t>
    </w:r>
    <w:r w:rsidRPr="0064058D">
      <w:rPr>
        <w:b/>
        <w:bCs/>
        <w:cs/>
      </w:rPr>
      <w:t>สิ้นสุดวันที่</w:t>
    </w:r>
    <w:r w:rsidRPr="0064058D">
      <w:rPr>
        <w:rFonts w:hint="cs"/>
        <w:b/>
        <w:bCs/>
        <w:cs/>
      </w:rPr>
      <w:t xml:space="preserve"> </w:t>
    </w:r>
    <w:r w:rsidRPr="0064058D">
      <w:rPr>
        <w:b/>
        <w:bCs/>
      </w:rPr>
      <w:t xml:space="preserve">30 </w:t>
    </w:r>
    <w:r w:rsidRPr="0064058D">
      <w:rPr>
        <w:b/>
        <w:bCs/>
        <w:cs/>
      </w:rPr>
      <w:t>มิถุนายน</w:t>
    </w:r>
    <w:r w:rsidRPr="0064058D">
      <w:rPr>
        <w:rFonts w:hint="cs"/>
        <w:b/>
        <w:bCs/>
        <w:cs/>
      </w:rPr>
      <w:t xml:space="preserve"> </w:t>
    </w:r>
    <w:r w:rsidRPr="0064058D">
      <w:rPr>
        <w:b/>
        <w:bCs/>
      </w:rPr>
      <w:t>2565 (</w:t>
    </w:r>
    <w:r w:rsidRPr="0064058D">
      <w:rPr>
        <w:b/>
        <w:bCs/>
        <w:cs/>
      </w:rPr>
      <w:t>ไม่ได้ตรวจสอบ</w:t>
    </w:r>
    <w:r w:rsidRPr="0064058D">
      <w:rPr>
        <w:b/>
        <w:bCs/>
      </w:rPr>
      <w:t>)</w:t>
    </w:r>
  </w:p>
  <w:p w14:paraId="46D6D8D4" w14:textId="77777777" w:rsidR="00931085" w:rsidRPr="0064058D" w:rsidRDefault="00931085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9DB4A" w14:textId="77777777" w:rsidR="00931085" w:rsidRPr="00D75A11" w:rsidRDefault="00931085" w:rsidP="00D91009">
    <w:pPr>
      <w:pStyle w:val="Header"/>
      <w:tabs>
        <w:tab w:val="clear" w:pos="4536"/>
        <w:tab w:val="clear" w:pos="9072"/>
      </w:tabs>
      <w:rPr>
        <w:b/>
        <w:bCs/>
      </w:rPr>
    </w:pPr>
    <w:r w:rsidRPr="00D75A11">
      <w:rPr>
        <w:b/>
        <w:bCs/>
        <w:cs/>
      </w:rPr>
      <w:t xml:space="preserve">บริษัท </w:t>
    </w:r>
    <w:r w:rsidRPr="00D75A11">
      <w:rPr>
        <w:rFonts w:hint="cs"/>
        <w:b/>
        <w:bCs/>
        <w:cs/>
      </w:rPr>
      <w:t>เซ็นทรัล รีเทล คอร์ปอเรชั่น</w:t>
    </w:r>
    <w:r w:rsidRPr="00D75A11">
      <w:rPr>
        <w:b/>
        <w:bCs/>
        <w:cs/>
      </w:rPr>
      <w:t xml:space="preserve"> จำกัด</w:t>
    </w:r>
    <w:r w:rsidRPr="00D75A11">
      <w:rPr>
        <w:rFonts w:hint="cs"/>
        <w:b/>
        <w:bCs/>
        <w:cs/>
      </w:rPr>
      <w:t xml:space="preserve"> (มหาชน)</w:t>
    </w:r>
    <w:r w:rsidRPr="00D75A11">
      <w:rPr>
        <w:b/>
        <w:bCs/>
      </w:rPr>
      <w:t xml:space="preserve"> </w:t>
    </w:r>
    <w:r w:rsidRPr="00D75A11">
      <w:rPr>
        <w:b/>
        <w:bCs/>
        <w:cs/>
      </w:rPr>
      <w:t>และบริษัทย่อย</w:t>
    </w:r>
  </w:p>
  <w:p w14:paraId="364E9839" w14:textId="77777777" w:rsidR="00931085" w:rsidRPr="00D75A11" w:rsidRDefault="00931085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D75A11">
      <w:rPr>
        <w:b/>
        <w:bCs/>
        <w:cs/>
      </w:rPr>
      <w:t>หมายเหตุประกอบ</w:t>
    </w:r>
    <w:r w:rsidRPr="00D75A11">
      <w:rPr>
        <w:rFonts w:hint="cs"/>
        <w:b/>
        <w:bCs/>
        <w:cs/>
      </w:rPr>
      <w:t>งบ</w:t>
    </w:r>
    <w:r w:rsidRPr="00D75A11">
      <w:rPr>
        <w:b/>
        <w:bCs/>
        <w:cs/>
      </w:rPr>
      <w:t>การเงินระหว่างกาล</w:t>
    </w:r>
    <w:r w:rsidRPr="00D75A11">
      <w:rPr>
        <w:rFonts w:hint="cs"/>
        <w:b/>
        <w:bCs/>
        <w:cs/>
      </w:rPr>
      <w:t>แบบย่อ</w:t>
    </w:r>
  </w:p>
  <w:p w14:paraId="6A72CE6C" w14:textId="77777777" w:rsidR="00931085" w:rsidRPr="0064058D" w:rsidRDefault="00931085" w:rsidP="006405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</w:rPr>
    </w:pPr>
    <w:r w:rsidRPr="0064058D">
      <w:rPr>
        <w:b/>
        <w:bCs/>
        <w:cs/>
      </w:rPr>
      <w:t>สำหรับงวดสามเดือน</w:t>
    </w:r>
    <w:r w:rsidRPr="0064058D">
      <w:rPr>
        <w:rFonts w:hint="cs"/>
        <w:b/>
        <w:bCs/>
        <w:cs/>
      </w:rPr>
      <w:t>และหกเดือน</w:t>
    </w:r>
    <w:r w:rsidRPr="0064058D">
      <w:rPr>
        <w:b/>
        <w:bCs/>
        <w:cs/>
      </w:rPr>
      <w:t>สิ้นสุดวันที่</w:t>
    </w:r>
    <w:r w:rsidRPr="0064058D">
      <w:rPr>
        <w:rFonts w:hint="cs"/>
        <w:b/>
        <w:bCs/>
        <w:cs/>
      </w:rPr>
      <w:t xml:space="preserve"> </w:t>
    </w:r>
    <w:r w:rsidRPr="0064058D">
      <w:rPr>
        <w:b/>
        <w:bCs/>
      </w:rPr>
      <w:t xml:space="preserve">30 </w:t>
    </w:r>
    <w:r w:rsidRPr="0064058D">
      <w:rPr>
        <w:b/>
        <w:bCs/>
        <w:cs/>
      </w:rPr>
      <w:t>มิถุนายน</w:t>
    </w:r>
    <w:r w:rsidRPr="0064058D">
      <w:rPr>
        <w:rFonts w:hint="cs"/>
        <w:b/>
        <w:bCs/>
        <w:cs/>
      </w:rPr>
      <w:t xml:space="preserve"> </w:t>
    </w:r>
    <w:r w:rsidRPr="0064058D">
      <w:rPr>
        <w:b/>
        <w:bCs/>
      </w:rPr>
      <w:t>2565 (</w:t>
    </w:r>
    <w:r w:rsidRPr="0064058D">
      <w:rPr>
        <w:b/>
        <w:bCs/>
        <w:cs/>
      </w:rPr>
      <w:t>ไม่ได้ตรวจสอบ</w:t>
    </w:r>
    <w:r w:rsidRPr="0064058D">
      <w:rPr>
        <w:b/>
        <w:bCs/>
      </w:rPr>
      <w:t>)</w:t>
    </w:r>
  </w:p>
  <w:p w14:paraId="31BAAC60" w14:textId="77777777" w:rsidR="00931085" w:rsidRPr="0064058D" w:rsidRDefault="00931085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280C2C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97842"/>
    <w:multiLevelType w:val="multilevel"/>
    <w:tmpl w:val="9688882C"/>
    <w:lvl w:ilvl="0">
      <w:start w:val="10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6567742B"/>
    <w:multiLevelType w:val="multilevel"/>
    <w:tmpl w:val="3E384D2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32318127">
    <w:abstractNumId w:val="0"/>
  </w:num>
  <w:num w:numId="2" w16cid:durableId="1170101548">
    <w:abstractNumId w:val="1"/>
  </w:num>
  <w:num w:numId="3" w16cid:durableId="882135541">
    <w:abstractNumId w:val="4"/>
  </w:num>
  <w:num w:numId="4" w16cid:durableId="1894345143">
    <w:abstractNumId w:val="6"/>
  </w:num>
  <w:num w:numId="5" w16cid:durableId="1885629692">
    <w:abstractNumId w:val="3"/>
  </w:num>
  <w:num w:numId="6" w16cid:durableId="1044872567">
    <w:abstractNumId w:val="7"/>
  </w:num>
  <w:num w:numId="7" w16cid:durableId="202720256">
    <w:abstractNumId w:val="5"/>
  </w:num>
  <w:num w:numId="8" w16cid:durableId="1905530537">
    <w:abstractNumId w:val="2"/>
  </w:num>
  <w:num w:numId="9" w16cid:durableId="15318894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83D"/>
    <w:rsid w:val="00000AB6"/>
    <w:rsid w:val="00001398"/>
    <w:rsid w:val="000015A1"/>
    <w:rsid w:val="000019CD"/>
    <w:rsid w:val="00001BEF"/>
    <w:rsid w:val="0000200C"/>
    <w:rsid w:val="00002186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4FCD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4E3"/>
    <w:rsid w:val="000106F7"/>
    <w:rsid w:val="000112EE"/>
    <w:rsid w:val="000115FB"/>
    <w:rsid w:val="0001192B"/>
    <w:rsid w:val="000123E7"/>
    <w:rsid w:val="00012E83"/>
    <w:rsid w:val="000135F7"/>
    <w:rsid w:val="0001364C"/>
    <w:rsid w:val="0001367E"/>
    <w:rsid w:val="00013716"/>
    <w:rsid w:val="000137F4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C81"/>
    <w:rsid w:val="00020E35"/>
    <w:rsid w:val="00020F08"/>
    <w:rsid w:val="00021255"/>
    <w:rsid w:val="00022087"/>
    <w:rsid w:val="00022306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16B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6DC0"/>
    <w:rsid w:val="00027A4F"/>
    <w:rsid w:val="00027BD5"/>
    <w:rsid w:val="00027ED2"/>
    <w:rsid w:val="0003010E"/>
    <w:rsid w:val="0003089B"/>
    <w:rsid w:val="00030BA5"/>
    <w:rsid w:val="00030D41"/>
    <w:rsid w:val="000315C3"/>
    <w:rsid w:val="00031980"/>
    <w:rsid w:val="00031A44"/>
    <w:rsid w:val="00031ADE"/>
    <w:rsid w:val="00031F4C"/>
    <w:rsid w:val="00032581"/>
    <w:rsid w:val="00032616"/>
    <w:rsid w:val="00032ABF"/>
    <w:rsid w:val="00032EF7"/>
    <w:rsid w:val="0003340E"/>
    <w:rsid w:val="00033483"/>
    <w:rsid w:val="000339D5"/>
    <w:rsid w:val="00033D3C"/>
    <w:rsid w:val="00033EFB"/>
    <w:rsid w:val="00034C75"/>
    <w:rsid w:val="00034D3D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6B0D"/>
    <w:rsid w:val="00046DFF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3AC"/>
    <w:rsid w:val="0005280B"/>
    <w:rsid w:val="000528EF"/>
    <w:rsid w:val="0005299A"/>
    <w:rsid w:val="000529F4"/>
    <w:rsid w:val="00052EB3"/>
    <w:rsid w:val="00052FF6"/>
    <w:rsid w:val="00053C52"/>
    <w:rsid w:val="00053F34"/>
    <w:rsid w:val="00054433"/>
    <w:rsid w:val="00054663"/>
    <w:rsid w:val="000553C1"/>
    <w:rsid w:val="0005542F"/>
    <w:rsid w:val="00055589"/>
    <w:rsid w:val="000555DE"/>
    <w:rsid w:val="000558C4"/>
    <w:rsid w:val="00055A03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3AF"/>
    <w:rsid w:val="000639A9"/>
    <w:rsid w:val="00063A6E"/>
    <w:rsid w:val="00063DC3"/>
    <w:rsid w:val="000640C2"/>
    <w:rsid w:val="000643EC"/>
    <w:rsid w:val="00064837"/>
    <w:rsid w:val="00064DF1"/>
    <w:rsid w:val="00065008"/>
    <w:rsid w:val="00065272"/>
    <w:rsid w:val="0006537A"/>
    <w:rsid w:val="000654B1"/>
    <w:rsid w:val="00065604"/>
    <w:rsid w:val="00065B29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711"/>
    <w:rsid w:val="000719EE"/>
    <w:rsid w:val="00071C80"/>
    <w:rsid w:val="00071D26"/>
    <w:rsid w:val="00071E82"/>
    <w:rsid w:val="00072132"/>
    <w:rsid w:val="00072552"/>
    <w:rsid w:val="000728DD"/>
    <w:rsid w:val="000732DB"/>
    <w:rsid w:val="00073367"/>
    <w:rsid w:val="000736E0"/>
    <w:rsid w:val="00073C23"/>
    <w:rsid w:val="00074621"/>
    <w:rsid w:val="0007484C"/>
    <w:rsid w:val="00074891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7245"/>
    <w:rsid w:val="000773D1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3F7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57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985"/>
    <w:rsid w:val="00090A18"/>
    <w:rsid w:val="00090B89"/>
    <w:rsid w:val="00090EBA"/>
    <w:rsid w:val="00090F48"/>
    <w:rsid w:val="000911C3"/>
    <w:rsid w:val="000912B0"/>
    <w:rsid w:val="000913A0"/>
    <w:rsid w:val="000915BE"/>
    <w:rsid w:val="000917CF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DF0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5A26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391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1C2F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865"/>
    <w:rsid w:val="000C5D19"/>
    <w:rsid w:val="000C6330"/>
    <w:rsid w:val="000C633A"/>
    <w:rsid w:val="000C698D"/>
    <w:rsid w:val="000C6AB3"/>
    <w:rsid w:val="000C6B3B"/>
    <w:rsid w:val="000C6F4D"/>
    <w:rsid w:val="000C7093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955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B8"/>
    <w:rsid w:val="000E0D30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3DB8"/>
    <w:rsid w:val="000E4071"/>
    <w:rsid w:val="000E42B7"/>
    <w:rsid w:val="000E44BF"/>
    <w:rsid w:val="000E4BD7"/>
    <w:rsid w:val="000E4E8D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3C0"/>
    <w:rsid w:val="000F0438"/>
    <w:rsid w:val="000F0637"/>
    <w:rsid w:val="000F0832"/>
    <w:rsid w:val="000F08E2"/>
    <w:rsid w:val="000F0BC6"/>
    <w:rsid w:val="000F0CAB"/>
    <w:rsid w:val="000F0E2A"/>
    <w:rsid w:val="000F16A3"/>
    <w:rsid w:val="000F172B"/>
    <w:rsid w:val="000F173C"/>
    <w:rsid w:val="000F1873"/>
    <w:rsid w:val="000F1A6F"/>
    <w:rsid w:val="000F2770"/>
    <w:rsid w:val="000F2C64"/>
    <w:rsid w:val="000F2EE7"/>
    <w:rsid w:val="000F3C69"/>
    <w:rsid w:val="000F3F74"/>
    <w:rsid w:val="000F429B"/>
    <w:rsid w:val="000F4633"/>
    <w:rsid w:val="000F48B9"/>
    <w:rsid w:val="000F4D71"/>
    <w:rsid w:val="000F52D3"/>
    <w:rsid w:val="000F59B5"/>
    <w:rsid w:val="000F5FBE"/>
    <w:rsid w:val="000F61E8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0D6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2F4"/>
    <w:rsid w:val="001144C8"/>
    <w:rsid w:val="001149B5"/>
    <w:rsid w:val="00114D64"/>
    <w:rsid w:val="00114DEB"/>
    <w:rsid w:val="00114E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3EDA"/>
    <w:rsid w:val="001246CB"/>
    <w:rsid w:val="00124D32"/>
    <w:rsid w:val="00124E40"/>
    <w:rsid w:val="0012508D"/>
    <w:rsid w:val="00125754"/>
    <w:rsid w:val="00125877"/>
    <w:rsid w:val="00125907"/>
    <w:rsid w:val="001268DD"/>
    <w:rsid w:val="00126D19"/>
    <w:rsid w:val="00127973"/>
    <w:rsid w:val="00127A38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4DF1"/>
    <w:rsid w:val="00135138"/>
    <w:rsid w:val="00135178"/>
    <w:rsid w:val="0013549D"/>
    <w:rsid w:val="00135511"/>
    <w:rsid w:val="0013557B"/>
    <w:rsid w:val="001357F2"/>
    <w:rsid w:val="00135AB7"/>
    <w:rsid w:val="00135D68"/>
    <w:rsid w:val="0013608A"/>
    <w:rsid w:val="001363AF"/>
    <w:rsid w:val="0013657B"/>
    <w:rsid w:val="00136768"/>
    <w:rsid w:val="00136A67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838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C72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6F3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1F2C"/>
    <w:rsid w:val="001520A3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594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6AE"/>
    <w:rsid w:val="00166B08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9FF"/>
    <w:rsid w:val="00173D47"/>
    <w:rsid w:val="0017400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0AA"/>
    <w:rsid w:val="0018075B"/>
    <w:rsid w:val="0018127B"/>
    <w:rsid w:val="001816E8"/>
    <w:rsid w:val="00181D49"/>
    <w:rsid w:val="00181F58"/>
    <w:rsid w:val="00182234"/>
    <w:rsid w:val="00182465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1C"/>
    <w:rsid w:val="001921AD"/>
    <w:rsid w:val="001921AF"/>
    <w:rsid w:val="00192BAA"/>
    <w:rsid w:val="00192F3E"/>
    <w:rsid w:val="00192F79"/>
    <w:rsid w:val="0019301F"/>
    <w:rsid w:val="00193035"/>
    <w:rsid w:val="00193717"/>
    <w:rsid w:val="00193725"/>
    <w:rsid w:val="00193BFA"/>
    <w:rsid w:val="0019403B"/>
    <w:rsid w:val="001949BC"/>
    <w:rsid w:val="00194BDE"/>
    <w:rsid w:val="00194D13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559"/>
    <w:rsid w:val="001A06E4"/>
    <w:rsid w:val="001A0B1A"/>
    <w:rsid w:val="001A0B75"/>
    <w:rsid w:val="001A0DC4"/>
    <w:rsid w:val="001A0E1E"/>
    <w:rsid w:val="001A1FC0"/>
    <w:rsid w:val="001A2030"/>
    <w:rsid w:val="001A269D"/>
    <w:rsid w:val="001A2ACE"/>
    <w:rsid w:val="001A3281"/>
    <w:rsid w:val="001A3658"/>
    <w:rsid w:val="001A442F"/>
    <w:rsid w:val="001A474D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6A"/>
    <w:rsid w:val="001C351A"/>
    <w:rsid w:val="001C367A"/>
    <w:rsid w:val="001C3B09"/>
    <w:rsid w:val="001C42F0"/>
    <w:rsid w:val="001C4325"/>
    <w:rsid w:val="001C4BAF"/>
    <w:rsid w:val="001C50F2"/>
    <w:rsid w:val="001C5331"/>
    <w:rsid w:val="001C59AA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2C8"/>
    <w:rsid w:val="001D2824"/>
    <w:rsid w:val="001D2FEC"/>
    <w:rsid w:val="001D341A"/>
    <w:rsid w:val="001D38AB"/>
    <w:rsid w:val="001D3DA4"/>
    <w:rsid w:val="001D3DFA"/>
    <w:rsid w:val="001D493F"/>
    <w:rsid w:val="001D4A07"/>
    <w:rsid w:val="001D522E"/>
    <w:rsid w:val="001D594E"/>
    <w:rsid w:val="001D5D99"/>
    <w:rsid w:val="001D65E4"/>
    <w:rsid w:val="001D6F41"/>
    <w:rsid w:val="001D720F"/>
    <w:rsid w:val="001D73E2"/>
    <w:rsid w:val="001D792D"/>
    <w:rsid w:val="001D7DA1"/>
    <w:rsid w:val="001E0465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76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12D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3FC0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564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8D6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05FC"/>
    <w:rsid w:val="00211165"/>
    <w:rsid w:val="0021139F"/>
    <w:rsid w:val="002115C2"/>
    <w:rsid w:val="002115CB"/>
    <w:rsid w:val="002115E0"/>
    <w:rsid w:val="002116F0"/>
    <w:rsid w:val="00211E27"/>
    <w:rsid w:val="00212214"/>
    <w:rsid w:val="00212488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D3F"/>
    <w:rsid w:val="00217E08"/>
    <w:rsid w:val="00217F39"/>
    <w:rsid w:val="0022014A"/>
    <w:rsid w:val="00220F09"/>
    <w:rsid w:val="00220F81"/>
    <w:rsid w:val="00220FDE"/>
    <w:rsid w:val="0022127F"/>
    <w:rsid w:val="0022159F"/>
    <w:rsid w:val="002217CC"/>
    <w:rsid w:val="00221C3F"/>
    <w:rsid w:val="00221C45"/>
    <w:rsid w:val="00221D66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87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957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768"/>
    <w:rsid w:val="00241923"/>
    <w:rsid w:val="00241C2F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4E3F"/>
    <w:rsid w:val="00245271"/>
    <w:rsid w:val="00245379"/>
    <w:rsid w:val="00245AA3"/>
    <w:rsid w:val="002464FD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AE6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83E"/>
    <w:rsid w:val="00263FD0"/>
    <w:rsid w:val="00264106"/>
    <w:rsid w:val="00264142"/>
    <w:rsid w:val="0026463D"/>
    <w:rsid w:val="00264686"/>
    <w:rsid w:val="002646D4"/>
    <w:rsid w:val="002648A8"/>
    <w:rsid w:val="002649E5"/>
    <w:rsid w:val="00264D2E"/>
    <w:rsid w:val="0026521A"/>
    <w:rsid w:val="0026536F"/>
    <w:rsid w:val="00265382"/>
    <w:rsid w:val="00265F36"/>
    <w:rsid w:val="00265F65"/>
    <w:rsid w:val="00265FA1"/>
    <w:rsid w:val="002662D6"/>
    <w:rsid w:val="00266557"/>
    <w:rsid w:val="0026655C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964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077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77FC3"/>
    <w:rsid w:val="0028029D"/>
    <w:rsid w:val="0028033A"/>
    <w:rsid w:val="002803F6"/>
    <w:rsid w:val="002807E8"/>
    <w:rsid w:val="00280B2C"/>
    <w:rsid w:val="00280FFC"/>
    <w:rsid w:val="002811B8"/>
    <w:rsid w:val="00281583"/>
    <w:rsid w:val="00282600"/>
    <w:rsid w:val="00282BB4"/>
    <w:rsid w:val="00283130"/>
    <w:rsid w:val="00283275"/>
    <w:rsid w:val="0028327B"/>
    <w:rsid w:val="002835CD"/>
    <w:rsid w:val="002835F6"/>
    <w:rsid w:val="00283882"/>
    <w:rsid w:val="00283DF8"/>
    <w:rsid w:val="00284E05"/>
    <w:rsid w:val="00284FE0"/>
    <w:rsid w:val="00285442"/>
    <w:rsid w:val="002865F4"/>
    <w:rsid w:val="00286617"/>
    <w:rsid w:val="00286671"/>
    <w:rsid w:val="00286E24"/>
    <w:rsid w:val="002875A6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85C"/>
    <w:rsid w:val="00295EA9"/>
    <w:rsid w:val="00295FF9"/>
    <w:rsid w:val="00296054"/>
    <w:rsid w:val="0029640F"/>
    <w:rsid w:val="0029672F"/>
    <w:rsid w:val="002968DE"/>
    <w:rsid w:val="00296A92"/>
    <w:rsid w:val="00297051"/>
    <w:rsid w:val="00297209"/>
    <w:rsid w:val="002975B1"/>
    <w:rsid w:val="002A03CB"/>
    <w:rsid w:val="002A03F0"/>
    <w:rsid w:val="002A09C2"/>
    <w:rsid w:val="002A11D5"/>
    <w:rsid w:val="002A1252"/>
    <w:rsid w:val="002A13CA"/>
    <w:rsid w:val="002A1463"/>
    <w:rsid w:val="002A16E6"/>
    <w:rsid w:val="002A1922"/>
    <w:rsid w:val="002A1F87"/>
    <w:rsid w:val="002A1FD2"/>
    <w:rsid w:val="002A27D5"/>
    <w:rsid w:val="002A28E1"/>
    <w:rsid w:val="002A2D02"/>
    <w:rsid w:val="002A2D24"/>
    <w:rsid w:val="002A2DBB"/>
    <w:rsid w:val="002A370B"/>
    <w:rsid w:val="002A37CB"/>
    <w:rsid w:val="002A3D30"/>
    <w:rsid w:val="002A443C"/>
    <w:rsid w:val="002A447F"/>
    <w:rsid w:val="002A495F"/>
    <w:rsid w:val="002A4B3E"/>
    <w:rsid w:val="002A4C02"/>
    <w:rsid w:val="002A4E98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0B53"/>
    <w:rsid w:val="002B13A8"/>
    <w:rsid w:val="002B15CA"/>
    <w:rsid w:val="002B1773"/>
    <w:rsid w:val="002B1A76"/>
    <w:rsid w:val="002B1CBF"/>
    <w:rsid w:val="002B1FC3"/>
    <w:rsid w:val="002B2149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C4C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822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3E7B"/>
    <w:rsid w:val="002D426C"/>
    <w:rsid w:val="002D439B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1BD6"/>
    <w:rsid w:val="002E22BF"/>
    <w:rsid w:val="002E2783"/>
    <w:rsid w:val="002E296B"/>
    <w:rsid w:val="002E2AD3"/>
    <w:rsid w:val="002E2C49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A23"/>
    <w:rsid w:val="002E5D6C"/>
    <w:rsid w:val="002E60CD"/>
    <w:rsid w:val="002E6263"/>
    <w:rsid w:val="002E62D3"/>
    <w:rsid w:val="002E654A"/>
    <w:rsid w:val="002E6584"/>
    <w:rsid w:val="002E6591"/>
    <w:rsid w:val="002E6728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4BFF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112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33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66B"/>
    <w:rsid w:val="00314A06"/>
    <w:rsid w:val="00314B8A"/>
    <w:rsid w:val="003161E3"/>
    <w:rsid w:val="003166A7"/>
    <w:rsid w:val="00316A40"/>
    <w:rsid w:val="00316DC3"/>
    <w:rsid w:val="00317292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A93"/>
    <w:rsid w:val="00331EEA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5B27"/>
    <w:rsid w:val="003367A9"/>
    <w:rsid w:val="00336A5E"/>
    <w:rsid w:val="00336BA7"/>
    <w:rsid w:val="00336DC7"/>
    <w:rsid w:val="0033763D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5BA"/>
    <w:rsid w:val="00350981"/>
    <w:rsid w:val="00350BC4"/>
    <w:rsid w:val="00351089"/>
    <w:rsid w:val="0035123D"/>
    <w:rsid w:val="0035173D"/>
    <w:rsid w:val="00351862"/>
    <w:rsid w:val="00351DB5"/>
    <w:rsid w:val="0035226E"/>
    <w:rsid w:val="00352377"/>
    <w:rsid w:val="00352532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18"/>
    <w:rsid w:val="00355CA1"/>
    <w:rsid w:val="003563A6"/>
    <w:rsid w:val="00356539"/>
    <w:rsid w:val="0035669E"/>
    <w:rsid w:val="0035673A"/>
    <w:rsid w:val="003569AA"/>
    <w:rsid w:val="00356A90"/>
    <w:rsid w:val="00357151"/>
    <w:rsid w:val="003573DD"/>
    <w:rsid w:val="003574C6"/>
    <w:rsid w:val="00357553"/>
    <w:rsid w:val="0036011A"/>
    <w:rsid w:val="00360161"/>
    <w:rsid w:val="00361006"/>
    <w:rsid w:val="003610A2"/>
    <w:rsid w:val="00361401"/>
    <w:rsid w:val="003614E0"/>
    <w:rsid w:val="00361530"/>
    <w:rsid w:val="00361A9B"/>
    <w:rsid w:val="00361B11"/>
    <w:rsid w:val="00361BA2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861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510"/>
    <w:rsid w:val="00366622"/>
    <w:rsid w:val="00366A49"/>
    <w:rsid w:val="00366D94"/>
    <w:rsid w:val="003676C6"/>
    <w:rsid w:val="0036784A"/>
    <w:rsid w:val="00367877"/>
    <w:rsid w:val="003678B1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D10"/>
    <w:rsid w:val="00373ED9"/>
    <w:rsid w:val="003743A1"/>
    <w:rsid w:val="003743F7"/>
    <w:rsid w:val="003744FD"/>
    <w:rsid w:val="00374503"/>
    <w:rsid w:val="00374C40"/>
    <w:rsid w:val="003752ED"/>
    <w:rsid w:val="0037559B"/>
    <w:rsid w:val="00375675"/>
    <w:rsid w:val="00375C24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35"/>
    <w:rsid w:val="0038139A"/>
    <w:rsid w:val="00382035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CB2"/>
    <w:rsid w:val="00387E46"/>
    <w:rsid w:val="00387E76"/>
    <w:rsid w:val="00387FBD"/>
    <w:rsid w:val="00390943"/>
    <w:rsid w:val="0039094B"/>
    <w:rsid w:val="00390979"/>
    <w:rsid w:val="00390D6D"/>
    <w:rsid w:val="00391074"/>
    <w:rsid w:val="003913A6"/>
    <w:rsid w:val="00391515"/>
    <w:rsid w:val="00391685"/>
    <w:rsid w:val="00391696"/>
    <w:rsid w:val="00391AC0"/>
    <w:rsid w:val="00391B41"/>
    <w:rsid w:val="00391CD1"/>
    <w:rsid w:val="00392AA4"/>
    <w:rsid w:val="00392B17"/>
    <w:rsid w:val="00392BAB"/>
    <w:rsid w:val="00393564"/>
    <w:rsid w:val="0039368A"/>
    <w:rsid w:val="00393D48"/>
    <w:rsid w:val="00393E62"/>
    <w:rsid w:val="00394066"/>
    <w:rsid w:val="00394291"/>
    <w:rsid w:val="003949BD"/>
    <w:rsid w:val="00394B2F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2B27"/>
    <w:rsid w:val="003A3354"/>
    <w:rsid w:val="003A3567"/>
    <w:rsid w:val="003A3575"/>
    <w:rsid w:val="003A3663"/>
    <w:rsid w:val="003A37A0"/>
    <w:rsid w:val="003A3924"/>
    <w:rsid w:val="003A3B2C"/>
    <w:rsid w:val="003A40E3"/>
    <w:rsid w:val="003A412D"/>
    <w:rsid w:val="003A42F1"/>
    <w:rsid w:val="003A4876"/>
    <w:rsid w:val="003A49D9"/>
    <w:rsid w:val="003A4A66"/>
    <w:rsid w:val="003A4AE7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2F3B"/>
    <w:rsid w:val="003B3001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256"/>
    <w:rsid w:val="003B7323"/>
    <w:rsid w:val="003B78FE"/>
    <w:rsid w:val="003B7986"/>
    <w:rsid w:val="003B7C45"/>
    <w:rsid w:val="003B7DB4"/>
    <w:rsid w:val="003C07B1"/>
    <w:rsid w:val="003C094B"/>
    <w:rsid w:val="003C0C88"/>
    <w:rsid w:val="003C16C6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538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369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393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0E3"/>
    <w:rsid w:val="003E63A3"/>
    <w:rsid w:val="003E66AE"/>
    <w:rsid w:val="003E6709"/>
    <w:rsid w:val="003E67CA"/>
    <w:rsid w:val="003E6A17"/>
    <w:rsid w:val="003E6A5C"/>
    <w:rsid w:val="003E6D58"/>
    <w:rsid w:val="003E70D0"/>
    <w:rsid w:val="003E7265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979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9D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4ADB"/>
    <w:rsid w:val="00405062"/>
    <w:rsid w:val="004051D7"/>
    <w:rsid w:val="0040570A"/>
    <w:rsid w:val="00405A25"/>
    <w:rsid w:val="00405C7A"/>
    <w:rsid w:val="004062E3"/>
    <w:rsid w:val="00406404"/>
    <w:rsid w:val="004065C3"/>
    <w:rsid w:val="00406A7C"/>
    <w:rsid w:val="00406AA5"/>
    <w:rsid w:val="00406BBA"/>
    <w:rsid w:val="00406E82"/>
    <w:rsid w:val="004070F8"/>
    <w:rsid w:val="00410196"/>
    <w:rsid w:val="004103C9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2F2B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628"/>
    <w:rsid w:val="00421814"/>
    <w:rsid w:val="00421D66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096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3CA"/>
    <w:rsid w:val="004434FD"/>
    <w:rsid w:val="00443954"/>
    <w:rsid w:val="0044411B"/>
    <w:rsid w:val="00444262"/>
    <w:rsid w:val="004445E1"/>
    <w:rsid w:val="004448EA"/>
    <w:rsid w:val="00444AA2"/>
    <w:rsid w:val="00445196"/>
    <w:rsid w:val="0044554D"/>
    <w:rsid w:val="0044588E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0EC3"/>
    <w:rsid w:val="004511FA"/>
    <w:rsid w:val="0045141E"/>
    <w:rsid w:val="00451838"/>
    <w:rsid w:val="00451BC0"/>
    <w:rsid w:val="00452011"/>
    <w:rsid w:val="0045203F"/>
    <w:rsid w:val="00452057"/>
    <w:rsid w:val="0045207E"/>
    <w:rsid w:val="00453F18"/>
    <w:rsid w:val="00454289"/>
    <w:rsid w:val="00454455"/>
    <w:rsid w:val="0045490C"/>
    <w:rsid w:val="00454974"/>
    <w:rsid w:val="0045508A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2"/>
    <w:rsid w:val="00463064"/>
    <w:rsid w:val="0046326D"/>
    <w:rsid w:val="004638AA"/>
    <w:rsid w:val="004642E1"/>
    <w:rsid w:val="00464CBA"/>
    <w:rsid w:val="00464F2F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1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6D5B"/>
    <w:rsid w:val="00476E68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AE4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4CF5"/>
    <w:rsid w:val="004850EE"/>
    <w:rsid w:val="00485432"/>
    <w:rsid w:val="00485AA2"/>
    <w:rsid w:val="00485F7F"/>
    <w:rsid w:val="00486725"/>
    <w:rsid w:val="00486847"/>
    <w:rsid w:val="00486B90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3A0"/>
    <w:rsid w:val="00491B2A"/>
    <w:rsid w:val="00491E6B"/>
    <w:rsid w:val="004922FD"/>
    <w:rsid w:val="00492405"/>
    <w:rsid w:val="00492697"/>
    <w:rsid w:val="0049272C"/>
    <w:rsid w:val="00492862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4B82"/>
    <w:rsid w:val="004952F4"/>
    <w:rsid w:val="004953A3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D39"/>
    <w:rsid w:val="004A0FA8"/>
    <w:rsid w:val="004A120F"/>
    <w:rsid w:val="004A140B"/>
    <w:rsid w:val="004A1425"/>
    <w:rsid w:val="004A18D8"/>
    <w:rsid w:val="004A195A"/>
    <w:rsid w:val="004A1D06"/>
    <w:rsid w:val="004A218C"/>
    <w:rsid w:val="004A2683"/>
    <w:rsid w:val="004A276A"/>
    <w:rsid w:val="004A339F"/>
    <w:rsid w:val="004A351E"/>
    <w:rsid w:val="004A3819"/>
    <w:rsid w:val="004A406B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CD0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39F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7EA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350"/>
    <w:rsid w:val="004B7730"/>
    <w:rsid w:val="004B7795"/>
    <w:rsid w:val="004B7953"/>
    <w:rsid w:val="004B7F7B"/>
    <w:rsid w:val="004C067E"/>
    <w:rsid w:val="004C08CA"/>
    <w:rsid w:val="004C0ADE"/>
    <w:rsid w:val="004C0FC7"/>
    <w:rsid w:val="004C1D19"/>
    <w:rsid w:val="004C1DD6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10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11A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16E8"/>
    <w:rsid w:val="004E19C2"/>
    <w:rsid w:val="004E27A4"/>
    <w:rsid w:val="004E288B"/>
    <w:rsid w:val="004E2B41"/>
    <w:rsid w:val="004E2DC8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E7E6B"/>
    <w:rsid w:val="004F0116"/>
    <w:rsid w:val="004F03A3"/>
    <w:rsid w:val="004F04EA"/>
    <w:rsid w:val="004F06BB"/>
    <w:rsid w:val="004F089F"/>
    <w:rsid w:val="004F11F7"/>
    <w:rsid w:val="004F1647"/>
    <w:rsid w:val="004F1D7C"/>
    <w:rsid w:val="004F1E7F"/>
    <w:rsid w:val="004F20C0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9E9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FF3"/>
    <w:rsid w:val="00506248"/>
    <w:rsid w:val="0050643C"/>
    <w:rsid w:val="00506504"/>
    <w:rsid w:val="00506733"/>
    <w:rsid w:val="005070F2"/>
    <w:rsid w:val="0050744D"/>
    <w:rsid w:val="005077AF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32"/>
    <w:rsid w:val="005127E5"/>
    <w:rsid w:val="0051291B"/>
    <w:rsid w:val="00512BB5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975"/>
    <w:rsid w:val="00515A9C"/>
    <w:rsid w:val="00516DAB"/>
    <w:rsid w:val="00516DEA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0F43"/>
    <w:rsid w:val="005312BA"/>
    <w:rsid w:val="0053154E"/>
    <w:rsid w:val="005319C4"/>
    <w:rsid w:val="005319FF"/>
    <w:rsid w:val="00531A12"/>
    <w:rsid w:val="00531D37"/>
    <w:rsid w:val="00531EB7"/>
    <w:rsid w:val="005321B6"/>
    <w:rsid w:val="00532874"/>
    <w:rsid w:val="00532A9A"/>
    <w:rsid w:val="00532C28"/>
    <w:rsid w:val="00532E62"/>
    <w:rsid w:val="00532F1D"/>
    <w:rsid w:val="0053367D"/>
    <w:rsid w:val="00533A8F"/>
    <w:rsid w:val="00533D9A"/>
    <w:rsid w:val="00534152"/>
    <w:rsid w:val="00534491"/>
    <w:rsid w:val="005345F0"/>
    <w:rsid w:val="0053498F"/>
    <w:rsid w:val="00534C39"/>
    <w:rsid w:val="0053619C"/>
    <w:rsid w:val="005362DE"/>
    <w:rsid w:val="00536B8E"/>
    <w:rsid w:val="005373A9"/>
    <w:rsid w:val="00537D17"/>
    <w:rsid w:val="00537F7C"/>
    <w:rsid w:val="0054080D"/>
    <w:rsid w:val="00540A38"/>
    <w:rsid w:val="00540AF3"/>
    <w:rsid w:val="005414E9"/>
    <w:rsid w:val="00541723"/>
    <w:rsid w:val="00541A47"/>
    <w:rsid w:val="00541A72"/>
    <w:rsid w:val="00541EC7"/>
    <w:rsid w:val="00542104"/>
    <w:rsid w:val="0054218D"/>
    <w:rsid w:val="00542268"/>
    <w:rsid w:val="00542330"/>
    <w:rsid w:val="00542549"/>
    <w:rsid w:val="005425D6"/>
    <w:rsid w:val="005426DA"/>
    <w:rsid w:val="00542903"/>
    <w:rsid w:val="005432F4"/>
    <w:rsid w:val="005434C7"/>
    <w:rsid w:val="0054375F"/>
    <w:rsid w:val="00543C06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5292"/>
    <w:rsid w:val="00555547"/>
    <w:rsid w:val="0055564D"/>
    <w:rsid w:val="0055565A"/>
    <w:rsid w:val="005556F3"/>
    <w:rsid w:val="0055581C"/>
    <w:rsid w:val="00555EDF"/>
    <w:rsid w:val="00555F77"/>
    <w:rsid w:val="005563F9"/>
    <w:rsid w:val="00556837"/>
    <w:rsid w:val="00556EEC"/>
    <w:rsid w:val="00557086"/>
    <w:rsid w:val="00557196"/>
    <w:rsid w:val="00557203"/>
    <w:rsid w:val="0055747F"/>
    <w:rsid w:val="00557B07"/>
    <w:rsid w:val="00557C9C"/>
    <w:rsid w:val="00557E4B"/>
    <w:rsid w:val="00560059"/>
    <w:rsid w:val="005606B7"/>
    <w:rsid w:val="005608B1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4940"/>
    <w:rsid w:val="00564ADA"/>
    <w:rsid w:val="005650C2"/>
    <w:rsid w:val="005654C0"/>
    <w:rsid w:val="00565C0C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8C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114"/>
    <w:rsid w:val="0059571B"/>
    <w:rsid w:val="00595918"/>
    <w:rsid w:val="00595950"/>
    <w:rsid w:val="00595A86"/>
    <w:rsid w:val="00595B00"/>
    <w:rsid w:val="00595DC2"/>
    <w:rsid w:val="00595FEC"/>
    <w:rsid w:val="0059639F"/>
    <w:rsid w:val="00596934"/>
    <w:rsid w:val="00596CA5"/>
    <w:rsid w:val="00596D27"/>
    <w:rsid w:val="00597128"/>
    <w:rsid w:val="005978E5"/>
    <w:rsid w:val="00597D00"/>
    <w:rsid w:val="00597F53"/>
    <w:rsid w:val="005A0690"/>
    <w:rsid w:val="005A0990"/>
    <w:rsid w:val="005A0CAB"/>
    <w:rsid w:val="005A1437"/>
    <w:rsid w:val="005A154D"/>
    <w:rsid w:val="005A1F71"/>
    <w:rsid w:val="005A241E"/>
    <w:rsid w:val="005A2674"/>
    <w:rsid w:val="005A2C97"/>
    <w:rsid w:val="005A2E8C"/>
    <w:rsid w:val="005A300F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325"/>
    <w:rsid w:val="005B04C0"/>
    <w:rsid w:val="005B04C9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0D"/>
    <w:rsid w:val="005B3852"/>
    <w:rsid w:val="005B3CE9"/>
    <w:rsid w:val="005B40EA"/>
    <w:rsid w:val="005B41E9"/>
    <w:rsid w:val="005B4286"/>
    <w:rsid w:val="005B42E2"/>
    <w:rsid w:val="005B459C"/>
    <w:rsid w:val="005B45C5"/>
    <w:rsid w:val="005B4701"/>
    <w:rsid w:val="005B49CC"/>
    <w:rsid w:val="005B4A00"/>
    <w:rsid w:val="005B537B"/>
    <w:rsid w:val="005B5840"/>
    <w:rsid w:val="005B61A7"/>
    <w:rsid w:val="005B6585"/>
    <w:rsid w:val="005B6622"/>
    <w:rsid w:val="005B677E"/>
    <w:rsid w:val="005B696F"/>
    <w:rsid w:val="005B6EE0"/>
    <w:rsid w:val="005B6F5D"/>
    <w:rsid w:val="005B730D"/>
    <w:rsid w:val="005B75E6"/>
    <w:rsid w:val="005B762D"/>
    <w:rsid w:val="005B76D1"/>
    <w:rsid w:val="005B7A78"/>
    <w:rsid w:val="005B7CBC"/>
    <w:rsid w:val="005C03E7"/>
    <w:rsid w:val="005C06D8"/>
    <w:rsid w:val="005C0AA0"/>
    <w:rsid w:val="005C0E8F"/>
    <w:rsid w:val="005C125B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734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78A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525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04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75B"/>
    <w:rsid w:val="005F07E1"/>
    <w:rsid w:val="005F0D83"/>
    <w:rsid w:val="005F1278"/>
    <w:rsid w:val="005F14E1"/>
    <w:rsid w:val="005F17FF"/>
    <w:rsid w:val="005F1A71"/>
    <w:rsid w:val="005F1C40"/>
    <w:rsid w:val="005F243E"/>
    <w:rsid w:val="005F252A"/>
    <w:rsid w:val="005F2CEA"/>
    <w:rsid w:val="005F2FB8"/>
    <w:rsid w:val="005F347B"/>
    <w:rsid w:val="005F39A8"/>
    <w:rsid w:val="005F3E86"/>
    <w:rsid w:val="005F3EFC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471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07F2D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5E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0B0"/>
    <w:rsid w:val="00615233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357"/>
    <w:rsid w:val="00621472"/>
    <w:rsid w:val="0062292C"/>
    <w:rsid w:val="00622933"/>
    <w:rsid w:val="006229AE"/>
    <w:rsid w:val="00622A9D"/>
    <w:rsid w:val="00622AD3"/>
    <w:rsid w:val="00623BE2"/>
    <w:rsid w:val="00624638"/>
    <w:rsid w:val="0062487C"/>
    <w:rsid w:val="00624BC8"/>
    <w:rsid w:val="006250B8"/>
    <w:rsid w:val="00625123"/>
    <w:rsid w:val="00625701"/>
    <w:rsid w:val="00625A0F"/>
    <w:rsid w:val="00625C7C"/>
    <w:rsid w:val="00625DCA"/>
    <w:rsid w:val="00626279"/>
    <w:rsid w:val="00626BE1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9EC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374"/>
    <w:rsid w:val="00640547"/>
    <w:rsid w:val="0064058D"/>
    <w:rsid w:val="0064078B"/>
    <w:rsid w:val="00640AD4"/>
    <w:rsid w:val="00640C78"/>
    <w:rsid w:val="00640D25"/>
    <w:rsid w:val="00640D85"/>
    <w:rsid w:val="00641286"/>
    <w:rsid w:val="006414FD"/>
    <w:rsid w:val="0064163C"/>
    <w:rsid w:val="00641B33"/>
    <w:rsid w:val="00641FC6"/>
    <w:rsid w:val="006420B8"/>
    <w:rsid w:val="00642178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1FF5"/>
    <w:rsid w:val="00652571"/>
    <w:rsid w:val="00652C51"/>
    <w:rsid w:val="00652C79"/>
    <w:rsid w:val="0065301E"/>
    <w:rsid w:val="0065304C"/>
    <w:rsid w:val="00653284"/>
    <w:rsid w:val="006538CE"/>
    <w:rsid w:val="00653930"/>
    <w:rsid w:val="006544B1"/>
    <w:rsid w:val="00654A8B"/>
    <w:rsid w:val="00654FB8"/>
    <w:rsid w:val="006552CD"/>
    <w:rsid w:val="006553D8"/>
    <w:rsid w:val="006559B4"/>
    <w:rsid w:val="00655FFB"/>
    <w:rsid w:val="006561AF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6DE2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131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74B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0C79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A66"/>
    <w:rsid w:val="00693BA8"/>
    <w:rsid w:val="00693DAD"/>
    <w:rsid w:val="006941D4"/>
    <w:rsid w:val="006941FE"/>
    <w:rsid w:val="006949F4"/>
    <w:rsid w:val="00694B77"/>
    <w:rsid w:val="00694F4D"/>
    <w:rsid w:val="00695286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97C85"/>
    <w:rsid w:val="006A0094"/>
    <w:rsid w:val="006A00FB"/>
    <w:rsid w:val="006A0451"/>
    <w:rsid w:val="006A0728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53E"/>
    <w:rsid w:val="006A3698"/>
    <w:rsid w:val="006A3A32"/>
    <w:rsid w:val="006A3A82"/>
    <w:rsid w:val="006A3DF3"/>
    <w:rsid w:val="006A3E5E"/>
    <w:rsid w:val="006A3ED8"/>
    <w:rsid w:val="006A451E"/>
    <w:rsid w:val="006A45B7"/>
    <w:rsid w:val="006A4D35"/>
    <w:rsid w:val="006A4DDB"/>
    <w:rsid w:val="006A5913"/>
    <w:rsid w:val="006A5A46"/>
    <w:rsid w:val="006A5B98"/>
    <w:rsid w:val="006A634E"/>
    <w:rsid w:val="006A643D"/>
    <w:rsid w:val="006A6BE9"/>
    <w:rsid w:val="006A708F"/>
    <w:rsid w:val="006A756E"/>
    <w:rsid w:val="006A768A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2F8B"/>
    <w:rsid w:val="006B3016"/>
    <w:rsid w:val="006B3754"/>
    <w:rsid w:val="006B3B4D"/>
    <w:rsid w:val="006B3E7C"/>
    <w:rsid w:val="006B4E32"/>
    <w:rsid w:val="006B4E5A"/>
    <w:rsid w:val="006B57D9"/>
    <w:rsid w:val="006B5B69"/>
    <w:rsid w:val="006B640E"/>
    <w:rsid w:val="006B6835"/>
    <w:rsid w:val="006B68F4"/>
    <w:rsid w:val="006B6ACF"/>
    <w:rsid w:val="006B746B"/>
    <w:rsid w:val="006B746E"/>
    <w:rsid w:val="006B756A"/>
    <w:rsid w:val="006B7D51"/>
    <w:rsid w:val="006C0113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8A5"/>
    <w:rsid w:val="006C4A9D"/>
    <w:rsid w:val="006C4F56"/>
    <w:rsid w:val="006C5196"/>
    <w:rsid w:val="006C56F6"/>
    <w:rsid w:val="006C5943"/>
    <w:rsid w:val="006C5BFE"/>
    <w:rsid w:val="006C6849"/>
    <w:rsid w:val="006C6B9A"/>
    <w:rsid w:val="006C6E4C"/>
    <w:rsid w:val="006C707A"/>
    <w:rsid w:val="006C753F"/>
    <w:rsid w:val="006C75BB"/>
    <w:rsid w:val="006C797D"/>
    <w:rsid w:val="006C7AF0"/>
    <w:rsid w:val="006C7D44"/>
    <w:rsid w:val="006C7DA1"/>
    <w:rsid w:val="006C7F33"/>
    <w:rsid w:val="006C7FE5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0DE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56E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350"/>
    <w:rsid w:val="006F347C"/>
    <w:rsid w:val="006F388D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95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C5C"/>
    <w:rsid w:val="00710D3C"/>
    <w:rsid w:val="00710E6E"/>
    <w:rsid w:val="0071119A"/>
    <w:rsid w:val="00711215"/>
    <w:rsid w:val="00711316"/>
    <w:rsid w:val="00711848"/>
    <w:rsid w:val="00711F43"/>
    <w:rsid w:val="007122B3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51E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4E41"/>
    <w:rsid w:val="00725188"/>
    <w:rsid w:val="00725225"/>
    <w:rsid w:val="007254C1"/>
    <w:rsid w:val="0072560E"/>
    <w:rsid w:val="00725644"/>
    <w:rsid w:val="00725720"/>
    <w:rsid w:val="007260FF"/>
    <w:rsid w:val="00726198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0E28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109"/>
    <w:rsid w:val="00737834"/>
    <w:rsid w:val="007379E8"/>
    <w:rsid w:val="0074001C"/>
    <w:rsid w:val="0074035E"/>
    <w:rsid w:val="00740690"/>
    <w:rsid w:val="00740D12"/>
    <w:rsid w:val="007412C4"/>
    <w:rsid w:val="00741364"/>
    <w:rsid w:val="0074136C"/>
    <w:rsid w:val="00741486"/>
    <w:rsid w:val="007416B3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21A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42A"/>
    <w:rsid w:val="0074786B"/>
    <w:rsid w:val="00747F02"/>
    <w:rsid w:val="007501BE"/>
    <w:rsid w:val="007503E4"/>
    <w:rsid w:val="007508BE"/>
    <w:rsid w:val="00750BA6"/>
    <w:rsid w:val="00750E34"/>
    <w:rsid w:val="00750EC8"/>
    <w:rsid w:val="00751135"/>
    <w:rsid w:val="0075130F"/>
    <w:rsid w:val="00752330"/>
    <w:rsid w:val="00752741"/>
    <w:rsid w:val="007527B0"/>
    <w:rsid w:val="00752892"/>
    <w:rsid w:val="00752B04"/>
    <w:rsid w:val="00753237"/>
    <w:rsid w:val="007533A3"/>
    <w:rsid w:val="00753B4E"/>
    <w:rsid w:val="0075446E"/>
    <w:rsid w:val="00754709"/>
    <w:rsid w:val="00754E32"/>
    <w:rsid w:val="00754FD8"/>
    <w:rsid w:val="00755249"/>
    <w:rsid w:val="0075526E"/>
    <w:rsid w:val="00755417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4A3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94B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DCA"/>
    <w:rsid w:val="00772F4F"/>
    <w:rsid w:val="00773441"/>
    <w:rsid w:val="00773766"/>
    <w:rsid w:val="00774029"/>
    <w:rsid w:val="0077432E"/>
    <w:rsid w:val="00774686"/>
    <w:rsid w:val="00774723"/>
    <w:rsid w:val="00774752"/>
    <w:rsid w:val="007748C5"/>
    <w:rsid w:val="00774D10"/>
    <w:rsid w:val="0077551E"/>
    <w:rsid w:val="00775751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B20"/>
    <w:rsid w:val="00782DB1"/>
    <w:rsid w:val="00782EDE"/>
    <w:rsid w:val="00782F39"/>
    <w:rsid w:val="00782FAC"/>
    <w:rsid w:val="00782FFE"/>
    <w:rsid w:val="0078344B"/>
    <w:rsid w:val="00783706"/>
    <w:rsid w:val="00783963"/>
    <w:rsid w:val="007839A2"/>
    <w:rsid w:val="007840E5"/>
    <w:rsid w:val="0078414D"/>
    <w:rsid w:val="00784597"/>
    <w:rsid w:val="007849F5"/>
    <w:rsid w:val="00784E75"/>
    <w:rsid w:val="0078559A"/>
    <w:rsid w:val="007855B8"/>
    <w:rsid w:val="00785667"/>
    <w:rsid w:val="0078614E"/>
    <w:rsid w:val="007863D2"/>
    <w:rsid w:val="00786729"/>
    <w:rsid w:val="00786B3F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43C"/>
    <w:rsid w:val="0079157C"/>
    <w:rsid w:val="0079168C"/>
    <w:rsid w:val="007916B1"/>
    <w:rsid w:val="0079185B"/>
    <w:rsid w:val="00791DC6"/>
    <w:rsid w:val="00792038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D29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85A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38C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773"/>
    <w:rsid w:val="007C38A7"/>
    <w:rsid w:val="007C3D09"/>
    <w:rsid w:val="007C3E12"/>
    <w:rsid w:val="007C3F99"/>
    <w:rsid w:val="007C404B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034"/>
    <w:rsid w:val="007C7FAD"/>
    <w:rsid w:val="007D0109"/>
    <w:rsid w:val="007D01AE"/>
    <w:rsid w:val="007D07F0"/>
    <w:rsid w:val="007D0DCF"/>
    <w:rsid w:val="007D1023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653"/>
    <w:rsid w:val="007D3C2B"/>
    <w:rsid w:val="007D3D1F"/>
    <w:rsid w:val="007D3FC2"/>
    <w:rsid w:val="007D40B6"/>
    <w:rsid w:val="007D4106"/>
    <w:rsid w:val="007D4155"/>
    <w:rsid w:val="007D43E5"/>
    <w:rsid w:val="007D44C3"/>
    <w:rsid w:val="007D490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8E5"/>
    <w:rsid w:val="007D6959"/>
    <w:rsid w:val="007D6B05"/>
    <w:rsid w:val="007D709A"/>
    <w:rsid w:val="007D76F8"/>
    <w:rsid w:val="007D781E"/>
    <w:rsid w:val="007E03D1"/>
    <w:rsid w:val="007E1053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00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1D65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7F7DF9"/>
    <w:rsid w:val="00800048"/>
    <w:rsid w:val="008001BA"/>
    <w:rsid w:val="0080054E"/>
    <w:rsid w:val="008009CD"/>
    <w:rsid w:val="008015CA"/>
    <w:rsid w:val="0080231E"/>
    <w:rsid w:val="00802769"/>
    <w:rsid w:val="00802A7B"/>
    <w:rsid w:val="0080365B"/>
    <w:rsid w:val="00803A47"/>
    <w:rsid w:val="00803BB0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0BE"/>
    <w:rsid w:val="00806129"/>
    <w:rsid w:val="008064A9"/>
    <w:rsid w:val="00806667"/>
    <w:rsid w:val="00806755"/>
    <w:rsid w:val="00806D3E"/>
    <w:rsid w:val="00806EAA"/>
    <w:rsid w:val="00806F03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BF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3B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B7"/>
    <w:rsid w:val="008311CC"/>
    <w:rsid w:val="008313E4"/>
    <w:rsid w:val="00831B32"/>
    <w:rsid w:val="008324F4"/>
    <w:rsid w:val="00832735"/>
    <w:rsid w:val="008341F6"/>
    <w:rsid w:val="00834312"/>
    <w:rsid w:val="00834359"/>
    <w:rsid w:val="0083494C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BF"/>
    <w:rsid w:val="00842DD0"/>
    <w:rsid w:val="00843043"/>
    <w:rsid w:val="0084332D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2F45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4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1A0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1DC4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0FF2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2F21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714"/>
    <w:rsid w:val="00886A73"/>
    <w:rsid w:val="00886F5C"/>
    <w:rsid w:val="00887468"/>
    <w:rsid w:val="00887A9B"/>
    <w:rsid w:val="00887B46"/>
    <w:rsid w:val="00887E44"/>
    <w:rsid w:val="008902AF"/>
    <w:rsid w:val="008902C8"/>
    <w:rsid w:val="008908F2"/>
    <w:rsid w:val="00890BAB"/>
    <w:rsid w:val="008911DD"/>
    <w:rsid w:val="008913DC"/>
    <w:rsid w:val="00891610"/>
    <w:rsid w:val="00891694"/>
    <w:rsid w:val="008917DC"/>
    <w:rsid w:val="00892596"/>
    <w:rsid w:val="008925E3"/>
    <w:rsid w:val="00892D9A"/>
    <w:rsid w:val="00893085"/>
    <w:rsid w:val="008930F4"/>
    <w:rsid w:val="00893273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6FD"/>
    <w:rsid w:val="00897795"/>
    <w:rsid w:val="008977DC"/>
    <w:rsid w:val="008978FB"/>
    <w:rsid w:val="00897F43"/>
    <w:rsid w:val="008A085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855"/>
    <w:rsid w:val="008A29FD"/>
    <w:rsid w:val="008A2BC7"/>
    <w:rsid w:val="008A2CB2"/>
    <w:rsid w:val="008A2D53"/>
    <w:rsid w:val="008A3189"/>
    <w:rsid w:val="008A3326"/>
    <w:rsid w:val="008A352D"/>
    <w:rsid w:val="008A3BFB"/>
    <w:rsid w:val="008A3F84"/>
    <w:rsid w:val="008A416B"/>
    <w:rsid w:val="008A4205"/>
    <w:rsid w:val="008A438E"/>
    <w:rsid w:val="008A4604"/>
    <w:rsid w:val="008A5AA6"/>
    <w:rsid w:val="008A5D48"/>
    <w:rsid w:val="008A6214"/>
    <w:rsid w:val="008A6608"/>
    <w:rsid w:val="008A663B"/>
    <w:rsid w:val="008A762F"/>
    <w:rsid w:val="008A7A3A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5D3"/>
    <w:rsid w:val="008B2636"/>
    <w:rsid w:val="008B2905"/>
    <w:rsid w:val="008B2EE3"/>
    <w:rsid w:val="008B3969"/>
    <w:rsid w:val="008B3A33"/>
    <w:rsid w:val="008B3C3B"/>
    <w:rsid w:val="008B403D"/>
    <w:rsid w:val="008B41F1"/>
    <w:rsid w:val="008B46BC"/>
    <w:rsid w:val="008B4981"/>
    <w:rsid w:val="008B4EA1"/>
    <w:rsid w:val="008B5468"/>
    <w:rsid w:val="008B55D1"/>
    <w:rsid w:val="008B5885"/>
    <w:rsid w:val="008B6D30"/>
    <w:rsid w:val="008B6D6D"/>
    <w:rsid w:val="008B6DD8"/>
    <w:rsid w:val="008B7F13"/>
    <w:rsid w:val="008B7F2D"/>
    <w:rsid w:val="008C0652"/>
    <w:rsid w:val="008C0857"/>
    <w:rsid w:val="008C0AB1"/>
    <w:rsid w:val="008C0EF0"/>
    <w:rsid w:val="008C1A65"/>
    <w:rsid w:val="008C1AE2"/>
    <w:rsid w:val="008C1B4C"/>
    <w:rsid w:val="008C1D9F"/>
    <w:rsid w:val="008C20E2"/>
    <w:rsid w:val="008C2C97"/>
    <w:rsid w:val="008C2C9A"/>
    <w:rsid w:val="008C3634"/>
    <w:rsid w:val="008C364C"/>
    <w:rsid w:val="008C411A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91D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55"/>
    <w:rsid w:val="008D0CCA"/>
    <w:rsid w:val="008D10DE"/>
    <w:rsid w:val="008D15D7"/>
    <w:rsid w:val="008D19C7"/>
    <w:rsid w:val="008D1B47"/>
    <w:rsid w:val="008D1D78"/>
    <w:rsid w:val="008D1D9D"/>
    <w:rsid w:val="008D24D5"/>
    <w:rsid w:val="008D2582"/>
    <w:rsid w:val="008D26EF"/>
    <w:rsid w:val="008D2999"/>
    <w:rsid w:val="008D29B8"/>
    <w:rsid w:val="008D29E7"/>
    <w:rsid w:val="008D2A21"/>
    <w:rsid w:val="008D2BAF"/>
    <w:rsid w:val="008D2C15"/>
    <w:rsid w:val="008D3706"/>
    <w:rsid w:val="008D3D3C"/>
    <w:rsid w:val="008D41DA"/>
    <w:rsid w:val="008D42DF"/>
    <w:rsid w:val="008D4409"/>
    <w:rsid w:val="008D4CB8"/>
    <w:rsid w:val="008D4E0F"/>
    <w:rsid w:val="008D576C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E8D"/>
    <w:rsid w:val="008E0F73"/>
    <w:rsid w:val="008E1511"/>
    <w:rsid w:val="008E16A6"/>
    <w:rsid w:val="008E1E2D"/>
    <w:rsid w:val="008E2151"/>
    <w:rsid w:val="008E2A44"/>
    <w:rsid w:val="008E3055"/>
    <w:rsid w:val="008E30B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C02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3FF"/>
    <w:rsid w:val="008F7CB7"/>
    <w:rsid w:val="009002B4"/>
    <w:rsid w:val="00900357"/>
    <w:rsid w:val="009003EB"/>
    <w:rsid w:val="009005EB"/>
    <w:rsid w:val="009009EF"/>
    <w:rsid w:val="009010EC"/>
    <w:rsid w:val="009014C5"/>
    <w:rsid w:val="00902538"/>
    <w:rsid w:val="00902541"/>
    <w:rsid w:val="009025FD"/>
    <w:rsid w:val="009027DB"/>
    <w:rsid w:val="009029FE"/>
    <w:rsid w:val="00902B42"/>
    <w:rsid w:val="00902D07"/>
    <w:rsid w:val="00903001"/>
    <w:rsid w:val="009030AC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170"/>
    <w:rsid w:val="009122D0"/>
    <w:rsid w:val="009126CD"/>
    <w:rsid w:val="00912CD5"/>
    <w:rsid w:val="00912EEE"/>
    <w:rsid w:val="00912FA8"/>
    <w:rsid w:val="00913498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215"/>
    <w:rsid w:val="009225F7"/>
    <w:rsid w:val="00922728"/>
    <w:rsid w:val="009229B2"/>
    <w:rsid w:val="009229CD"/>
    <w:rsid w:val="009230E7"/>
    <w:rsid w:val="0092325B"/>
    <w:rsid w:val="00923A9A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ECF"/>
    <w:rsid w:val="00930FA1"/>
    <w:rsid w:val="00931016"/>
    <w:rsid w:val="00931085"/>
    <w:rsid w:val="009311F2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94E"/>
    <w:rsid w:val="00933D72"/>
    <w:rsid w:val="00934127"/>
    <w:rsid w:val="0093442A"/>
    <w:rsid w:val="009347B1"/>
    <w:rsid w:val="009347E1"/>
    <w:rsid w:val="00934DC3"/>
    <w:rsid w:val="00934E69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0C"/>
    <w:rsid w:val="0093798B"/>
    <w:rsid w:val="00937C2B"/>
    <w:rsid w:val="00937C5D"/>
    <w:rsid w:val="00937CCD"/>
    <w:rsid w:val="00937DBF"/>
    <w:rsid w:val="00937E40"/>
    <w:rsid w:val="00937F80"/>
    <w:rsid w:val="00940032"/>
    <w:rsid w:val="009402E1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78F"/>
    <w:rsid w:val="00942904"/>
    <w:rsid w:val="00942DF3"/>
    <w:rsid w:val="00943129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B6A"/>
    <w:rsid w:val="00944E1C"/>
    <w:rsid w:val="00944E2C"/>
    <w:rsid w:val="00944EB8"/>
    <w:rsid w:val="0094511A"/>
    <w:rsid w:val="009456E6"/>
    <w:rsid w:val="00945B83"/>
    <w:rsid w:val="00945DE1"/>
    <w:rsid w:val="00945E43"/>
    <w:rsid w:val="00945E72"/>
    <w:rsid w:val="0094608E"/>
    <w:rsid w:val="009460FB"/>
    <w:rsid w:val="00946C77"/>
    <w:rsid w:val="00946C8D"/>
    <w:rsid w:val="00946F34"/>
    <w:rsid w:val="00947437"/>
    <w:rsid w:val="00947713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151C"/>
    <w:rsid w:val="00951FE5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3FAD"/>
    <w:rsid w:val="009543AF"/>
    <w:rsid w:val="00954884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6DBB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637"/>
    <w:rsid w:val="00963808"/>
    <w:rsid w:val="00964408"/>
    <w:rsid w:val="00964448"/>
    <w:rsid w:val="00964E12"/>
    <w:rsid w:val="009652AB"/>
    <w:rsid w:val="00965399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0E48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9A5"/>
    <w:rsid w:val="00976ED2"/>
    <w:rsid w:val="00977749"/>
    <w:rsid w:val="0097788C"/>
    <w:rsid w:val="009778DF"/>
    <w:rsid w:val="00977AEC"/>
    <w:rsid w:val="00977EA9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1E01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2C9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447"/>
    <w:rsid w:val="00996879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15D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2D1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4ED8"/>
    <w:rsid w:val="009D51BE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7190"/>
    <w:rsid w:val="009D723E"/>
    <w:rsid w:val="009D72D0"/>
    <w:rsid w:val="009D733E"/>
    <w:rsid w:val="009D7A5C"/>
    <w:rsid w:val="009D7E85"/>
    <w:rsid w:val="009E0BB7"/>
    <w:rsid w:val="009E0CB6"/>
    <w:rsid w:val="009E0E04"/>
    <w:rsid w:val="009E1249"/>
    <w:rsid w:val="009E170F"/>
    <w:rsid w:val="009E17EB"/>
    <w:rsid w:val="009E198B"/>
    <w:rsid w:val="009E1A8B"/>
    <w:rsid w:val="009E1C2F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F0F"/>
    <w:rsid w:val="009E59BB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9F7E68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C0"/>
    <w:rsid w:val="00A031E2"/>
    <w:rsid w:val="00A03C84"/>
    <w:rsid w:val="00A0420F"/>
    <w:rsid w:val="00A04954"/>
    <w:rsid w:val="00A04BAD"/>
    <w:rsid w:val="00A04F5F"/>
    <w:rsid w:val="00A058C7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0BA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724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21A"/>
    <w:rsid w:val="00A22430"/>
    <w:rsid w:val="00A2268E"/>
    <w:rsid w:val="00A22EE9"/>
    <w:rsid w:val="00A23218"/>
    <w:rsid w:val="00A234F3"/>
    <w:rsid w:val="00A236A4"/>
    <w:rsid w:val="00A23EFD"/>
    <w:rsid w:val="00A24897"/>
    <w:rsid w:val="00A24C4E"/>
    <w:rsid w:val="00A24E99"/>
    <w:rsid w:val="00A256BB"/>
    <w:rsid w:val="00A2584E"/>
    <w:rsid w:val="00A25911"/>
    <w:rsid w:val="00A25F26"/>
    <w:rsid w:val="00A2683D"/>
    <w:rsid w:val="00A27240"/>
    <w:rsid w:val="00A279B1"/>
    <w:rsid w:val="00A27A9E"/>
    <w:rsid w:val="00A27AC2"/>
    <w:rsid w:val="00A27D43"/>
    <w:rsid w:val="00A30160"/>
    <w:rsid w:val="00A301AA"/>
    <w:rsid w:val="00A30308"/>
    <w:rsid w:val="00A3084A"/>
    <w:rsid w:val="00A3086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378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AF3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4A1"/>
    <w:rsid w:val="00A506B2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6FC8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4F69"/>
    <w:rsid w:val="00A651DB"/>
    <w:rsid w:val="00A6567A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C9"/>
    <w:rsid w:val="00A73EF5"/>
    <w:rsid w:val="00A7445B"/>
    <w:rsid w:val="00A74461"/>
    <w:rsid w:val="00A74A43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86C"/>
    <w:rsid w:val="00A778AA"/>
    <w:rsid w:val="00A77B4C"/>
    <w:rsid w:val="00A77B4E"/>
    <w:rsid w:val="00A77B4F"/>
    <w:rsid w:val="00A77C15"/>
    <w:rsid w:val="00A77E88"/>
    <w:rsid w:val="00A80194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427"/>
    <w:rsid w:val="00A8472B"/>
    <w:rsid w:val="00A84745"/>
    <w:rsid w:val="00A8494E"/>
    <w:rsid w:val="00A84E67"/>
    <w:rsid w:val="00A85D30"/>
    <w:rsid w:val="00A86270"/>
    <w:rsid w:val="00A86889"/>
    <w:rsid w:val="00A86A37"/>
    <w:rsid w:val="00A86B46"/>
    <w:rsid w:val="00A86C1B"/>
    <w:rsid w:val="00A86D37"/>
    <w:rsid w:val="00A86E27"/>
    <w:rsid w:val="00A8747F"/>
    <w:rsid w:val="00A87B61"/>
    <w:rsid w:val="00A87B8C"/>
    <w:rsid w:val="00A87E3C"/>
    <w:rsid w:val="00A9042C"/>
    <w:rsid w:val="00A90552"/>
    <w:rsid w:val="00A90A05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573"/>
    <w:rsid w:val="00A92769"/>
    <w:rsid w:val="00A92966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6CF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7FD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F4"/>
    <w:rsid w:val="00AB2408"/>
    <w:rsid w:val="00AB2BD6"/>
    <w:rsid w:val="00AB30AE"/>
    <w:rsid w:val="00AB336D"/>
    <w:rsid w:val="00AB3698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D1"/>
    <w:rsid w:val="00AC09E6"/>
    <w:rsid w:val="00AC1077"/>
    <w:rsid w:val="00AC125E"/>
    <w:rsid w:val="00AC14A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109"/>
    <w:rsid w:val="00AC54F3"/>
    <w:rsid w:val="00AC5673"/>
    <w:rsid w:val="00AC5AEE"/>
    <w:rsid w:val="00AC5F44"/>
    <w:rsid w:val="00AC6218"/>
    <w:rsid w:val="00AC64B4"/>
    <w:rsid w:val="00AC6921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03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A2D"/>
    <w:rsid w:val="00AD5F7D"/>
    <w:rsid w:val="00AD6136"/>
    <w:rsid w:val="00AD6380"/>
    <w:rsid w:val="00AD6797"/>
    <w:rsid w:val="00AD6A6A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A5F"/>
    <w:rsid w:val="00AE5C21"/>
    <w:rsid w:val="00AE5D55"/>
    <w:rsid w:val="00AE5E55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75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5E1A"/>
    <w:rsid w:val="00AF6010"/>
    <w:rsid w:val="00AF6384"/>
    <w:rsid w:val="00AF682C"/>
    <w:rsid w:val="00AF6B78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09C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8DD"/>
    <w:rsid w:val="00B05A43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832"/>
    <w:rsid w:val="00B12C6E"/>
    <w:rsid w:val="00B12FC0"/>
    <w:rsid w:val="00B133DE"/>
    <w:rsid w:val="00B13444"/>
    <w:rsid w:val="00B13497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949"/>
    <w:rsid w:val="00B15E3B"/>
    <w:rsid w:val="00B15EA0"/>
    <w:rsid w:val="00B15F66"/>
    <w:rsid w:val="00B1628B"/>
    <w:rsid w:val="00B16665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1EF"/>
    <w:rsid w:val="00B2249B"/>
    <w:rsid w:val="00B22555"/>
    <w:rsid w:val="00B234ED"/>
    <w:rsid w:val="00B244F9"/>
    <w:rsid w:val="00B246A7"/>
    <w:rsid w:val="00B247E0"/>
    <w:rsid w:val="00B24975"/>
    <w:rsid w:val="00B2499D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307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680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2EB6"/>
    <w:rsid w:val="00B431B6"/>
    <w:rsid w:val="00B43679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BD"/>
    <w:rsid w:val="00B45DFE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55B"/>
    <w:rsid w:val="00B5470F"/>
    <w:rsid w:val="00B54B3C"/>
    <w:rsid w:val="00B551F6"/>
    <w:rsid w:val="00B55284"/>
    <w:rsid w:val="00B552A6"/>
    <w:rsid w:val="00B552AB"/>
    <w:rsid w:val="00B5556B"/>
    <w:rsid w:val="00B5565C"/>
    <w:rsid w:val="00B55733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798"/>
    <w:rsid w:val="00B63C74"/>
    <w:rsid w:val="00B63D04"/>
    <w:rsid w:val="00B640B4"/>
    <w:rsid w:val="00B644AA"/>
    <w:rsid w:val="00B645A7"/>
    <w:rsid w:val="00B64ABC"/>
    <w:rsid w:val="00B64C6B"/>
    <w:rsid w:val="00B65094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4EC"/>
    <w:rsid w:val="00B755D3"/>
    <w:rsid w:val="00B75991"/>
    <w:rsid w:val="00B759C8"/>
    <w:rsid w:val="00B763B2"/>
    <w:rsid w:val="00B767DF"/>
    <w:rsid w:val="00B768C4"/>
    <w:rsid w:val="00B76C05"/>
    <w:rsid w:val="00B76C91"/>
    <w:rsid w:val="00B76CD9"/>
    <w:rsid w:val="00B77174"/>
    <w:rsid w:val="00B77901"/>
    <w:rsid w:val="00B77D5A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5B6"/>
    <w:rsid w:val="00B837CA"/>
    <w:rsid w:val="00B840CC"/>
    <w:rsid w:val="00B841E5"/>
    <w:rsid w:val="00B845E6"/>
    <w:rsid w:val="00B846D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934"/>
    <w:rsid w:val="00B87E2B"/>
    <w:rsid w:val="00B903CF"/>
    <w:rsid w:val="00B90FB2"/>
    <w:rsid w:val="00B918FF"/>
    <w:rsid w:val="00B91A7E"/>
    <w:rsid w:val="00B9239E"/>
    <w:rsid w:val="00B923FA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2E6"/>
    <w:rsid w:val="00B943F5"/>
    <w:rsid w:val="00B94D84"/>
    <w:rsid w:val="00B94D9C"/>
    <w:rsid w:val="00B94E2F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A00DC"/>
    <w:rsid w:val="00BA0210"/>
    <w:rsid w:val="00BA082A"/>
    <w:rsid w:val="00BA0CF6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1F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2B"/>
    <w:rsid w:val="00BA54A3"/>
    <w:rsid w:val="00BA568F"/>
    <w:rsid w:val="00BA5701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663"/>
    <w:rsid w:val="00BB0362"/>
    <w:rsid w:val="00BB03D7"/>
    <w:rsid w:val="00BB049E"/>
    <w:rsid w:val="00BB04F0"/>
    <w:rsid w:val="00BB062C"/>
    <w:rsid w:val="00BB0AEE"/>
    <w:rsid w:val="00BB10F6"/>
    <w:rsid w:val="00BB293C"/>
    <w:rsid w:val="00BB2B95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0DB6"/>
    <w:rsid w:val="00BC132B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996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213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4DF6"/>
    <w:rsid w:val="00BF505F"/>
    <w:rsid w:val="00BF50FB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3F4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E84"/>
    <w:rsid w:val="00C06FD9"/>
    <w:rsid w:val="00C06FE1"/>
    <w:rsid w:val="00C0736D"/>
    <w:rsid w:val="00C07594"/>
    <w:rsid w:val="00C07696"/>
    <w:rsid w:val="00C076C3"/>
    <w:rsid w:val="00C07831"/>
    <w:rsid w:val="00C07B49"/>
    <w:rsid w:val="00C07F13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315"/>
    <w:rsid w:val="00C1751B"/>
    <w:rsid w:val="00C176A5"/>
    <w:rsid w:val="00C17B49"/>
    <w:rsid w:val="00C17FDF"/>
    <w:rsid w:val="00C200A8"/>
    <w:rsid w:val="00C201E4"/>
    <w:rsid w:val="00C2030C"/>
    <w:rsid w:val="00C20477"/>
    <w:rsid w:val="00C204C2"/>
    <w:rsid w:val="00C20C54"/>
    <w:rsid w:val="00C20DE6"/>
    <w:rsid w:val="00C21314"/>
    <w:rsid w:val="00C21416"/>
    <w:rsid w:val="00C21752"/>
    <w:rsid w:val="00C21DE6"/>
    <w:rsid w:val="00C22657"/>
    <w:rsid w:val="00C22A48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ADA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1D87"/>
    <w:rsid w:val="00C3275F"/>
    <w:rsid w:val="00C327C4"/>
    <w:rsid w:val="00C32AAE"/>
    <w:rsid w:val="00C334A7"/>
    <w:rsid w:val="00C33799"/>
    <w:rsid w:val="00C33891"/>
    <w:rsid w:val="00C339B9"/>
    <w:rsid w:val="00C33CD4"/>
    <w:rsid w:val="00C3402B"/>
    <w:rsid w:val="00C34496"/>
    <w:rsid w:val="00C34525"/>
    <w:rsid w:val="00C346A2"/>
    <w:rsid w:val="00C34844"/>
    <w:rsid w:val="00C348E7"/>
    <w:rsid w:val="00C35688"/>
    <w:rsid w:val="00C35AC5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AFA"/>
    <w:rsid w:val="00C40F9B"/>
    <w:rsid w:val="00C41427"/>
    <w:rsid w:val="00C41456"/>
    <w:rsid w:val="00C41825"/>
    <w:rsid w:val="00C41FBF"/>
    <w:rsid w:val="00C429FC"/>
    <w:rsid w:val="00C42B91"/>
    <w:rsid w:val="00C42E9C"/>
    <w:rsid w:val="00C42F2B"/>
    <w:rsid w:val="00C431DC"/>
    <w:rsid w:val="00C432E7"/>
    <w:rsid w:val="00C43601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0E4"/>
    <w:rsid w:val="00C52363"/>
    <w:rsid w:val="00C5284C"/>
    <w:rsid w:val="00C52D18"/>
    <w:rsid w:val="00C52DD0"/>
    <w:rsid w:val="00C53051"/>
    <w:rsid w:val="00C53091"/>
    <w:rsid w:val="00C53206"/>
    <w:rsid w:val="00C53429"/>
    <w:rsid w:val="00C535D9"/>
    <w:rsid w:val="00C53C75"/>
    <w:rsid w:val="00C544F6"/>
    <w:rsid w:val="00C54580"/>
    <w:rsid w:val="00C54591"/>
    <w:rsid w:val="00C550F5"/>
    <w:rsid w:val="00C551C8"/>
    <w:rsid w:val="00C554FA"/>
    <w:rsid w:val="00C5584C"/>
    <w:rsid w:val="00C5592E"/>
    <w:rsid w:val="00C563F8"/>
    <w:rsid w:val="00C56F54"/>
    <w:rsid w:val="00C5712A"/>
    <w:rsid w:val="00C571B5"/>
    <w:rsid w:val="00C57222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19D"/>
    <w:rsid w:val="00C638DD"/>
    <w:rsid w:val="00C63A1E"/>
    <w:rsid w:val="00C63CF3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6E05"/>
    <w:rsid w:val="00C6763C"/>
    <w:rsid w:val="00C67881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34"/>
    <w:rsid w:val="00C70D7B"/>
    <w:rsid w:val="00C70DC7"/>
    <w:rsid w:val="00C716A9"/>
    <w:rsid w:val="00C71EEF"/>
    <w:rsid w:val="00C72057"/>
    <w:rsid w:val="00C72135"/>
    <w:rsid w:val="00C7228A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42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2AF1"/>
    <w:rsid w:val="00C830E5"/>
    <w:rsid w:val="00C83195"/>
    <w:rsid w:val="00C83438"/>
    <w:rsid w:val="00C837DD"/>
    <w:rsid w:val="00C83F3E"/>
    <w:rsid w:val="00C83F82"/>
    <w:rsid w:val="00C8498B"/>
    <w:rsid w:val="00C85029"/>
    <w:rsid w:val="00C850EE"/>
    <w:rsid w:val="00C8518B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4"/>
    <w:rsid w:val="00C9680C"/>
    <w:rsid w:val="00C97A64"/>
    <w:rsid w:val="00C97D53"/>
    <w:rsid w:val="00CA02AB"/>
    <w:rsid w:val="00CA04DE"/>
    <w:rsid w:val="00CA0595"/>
    <w:rsid w:val="00CA07C5"/>
    <w:rsid w:val="00CA09A9"/>
    <w:rsid w:val="00CA0B9E"/>
    <w:rsid w:val="00CA0C3F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187"/>
    <w:rsid w:val="00CA326C"/>
    <w:rsid w:val="00CA34CF"/>
    <w:rsid w:val="00CA37BF"/>
    <w:rsid w:val="00CA3D09"/>
    <w:rsid w:val="00CA46CA"/>
    <w:rsid w:val="00CA4721"/>
    <w:rsid w:val="00CA4974"/>
    <w:rsid w:val="00CA5139"/>
    <w:rsid w:val="00CA59E8"/>
    <w:rsid w:val="00CA602F"/>
    <w:rsid w:val="00CA671A"/>
    <w:rsid w:val="00CA6870"/>
    <w:rsid w:val="00CA69D3"/>
    <w:rsid w:val="00CA71F0"/>
    <w:rsid w:val="00CA75A0"/>
    <w:rsid w:val="00CA75E7"/>
    <w:rsid w:val="00CA781F"/>
    <w:rsid w:val="00CA79BB"/>
    <w:rsid w:val="00CA7A5A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A77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6D80"/>
    <w:rsid w:val="00CB70CC"/>
    <w:rsid w:val="00CB71C8"/>
    <w:rsid w:val="00CB771E"/>
    <w:rsid w:val="00CB7C17"/>
    <w:rsid w:val="00CB7C71"/>
    <w:rsid w:val="00CC025E"/>
    <w:rsid w:val="00CC02B5"/>
    <w:rsid w:val="00CC0598"/>
    <w:rsid w:val="00CC07B8"/>
    <w:rsid w:val="00CC09FF"/>
    <w:rsid w:val="00CC0DD7"/>
    <w:rsid w:val="00CC1372"/>
    <w:rsid w:val="00CC1407"/>
    <w:rsid w:val="00CC1581"/>
    <w:rsid w:val="00CC1895"/>
    <w:rsid w:val="00CC197A"/>
    <w:rsid w:val="00CC1CC1"/>
    <w:rsid w:val="00CC1E88"/>
    <w:rsid w:val="00CC24E2"/>
    <w:rsid w:val="00CC250C"/>
    <w:rsid w:val="00CC26D4"/>
    <w:rsid w:val="00CC277C"/>
    <w:rsid w:val="00CC39AF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6D19"/>
    <w:rsid w:val="00CC72EE"/>
    <w:rsid w:val="00CC7F1E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36B"/>
    <w:rsid w:val="00CD240C"/>
    <w:rsid w:val="00CD244A"/>
    <w:rsid w:val="00CD2A23"/>
    <w:rsid w:val="00CD2EB0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5A77"/>
    <w:rsid w:val="00CD5EAB"/>
    <w:rsid w:val="00CD6001"/>
    <w:rsid w:val="00CD6854"/>
    <w:rsid w:val="00CD6EAF"/>
    <w:rsid w:val="00CD774C"/>
    <w:rsid w:val="00CD78BD"/>
    <w:rsid w:val="00CD7D64"/>
    <w:rsid w:val="00CE07B5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552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C94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20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20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133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12"/>
    <w:rsid w:val="00D31286"/>
    <w:rsid w:val="00D315F9"/>
    <w:rsid w:val="00D31877"/>
    <w:rsid w:val="00D31AC8"/>
    <w:rsid w:val="00D31C69"/>
    <w:rsid w:val="00D31D94"/>
    <w:rsid w:val="00D32171"/>
    <w:rsid w:val="00D323C3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4F39"/>
    <w:rsid w:val="00D3502C"/>
    <w:rsid w:val="00D355E9"/>
    <w:rsid w:val="00D35A0C"/>
    <w:rsid w:val="00D35F87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0631"/>
    <w:rsid w:val="00D40A5F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84E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3B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EF1"/>
    <w:rsid w:val="00D60153"/>
    <w:rsid w:val="00D60231"/>
    <w:rsid w:val="00D6025F"/>
    <w:rsid w:val="00D604D3"/>
    <w:rsid w:val="00D60664"/>
    <w:rsid w:val="00D60B27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2129"/>
    <w:rsid w:val="00D722BF"/>
    <w:rsid w:val="00D72585"/>
    <w:rsid w:val="00D72D88"/>
    <w:rsid w:val="00D72E0C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A11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1CEE"/>
    <w:rsid w:val="00D822C9"/>
    <w:rsid w:val="00D82607"/>
    <w:rsid w:val="00D82F80"/>
    <w:rsid w:val="00D830BF"/>
    <w:rsid w:val="00D835B0"/>
    <w:rsid w:val="00D8369B"/>
    <w:rsid w:val="00D83768"/>
    <w:rsid w:val="00D8394C"/>
    <w:rsid w:val="00D84287"/>
    <w:rsid w:val="00D84A5F"/>
    <w:rsid w:val="00D8503B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09"/>
    <w:rsid w:val="00D910CB"/>
    <w:rsid w:val="00D91163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4F80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398"/>
    <w:rsid w:val="00DA2A8C"/>
    <w:rsid w:val="00DA32EE"/>
    <w:rsid w:val="00DA369F"/>
    <w:rsid w:val="00DA3708"/>
    <w:rsid w:val="00DA37F2"/>
    <w:rsid w:val="00DA3FD1"/>
    <w:rsid w:val="00DA407C"/>
    <w:rsid w:val="00DA4331"/>
    <w:rsid w:val="00DA4692"/>
    <w:rsid w:val="00DA4A2B"/>
    <w:rsid w:val="00DA4B69"/>
    <w:rsid w:val="00DA4DC3"/>
    <w:rsid w:val="00DA4FDF"/>
    <w:rsid w:val="00DA5120"/>
    <w:rsid w:val="00DA5464"/>
    <w:rsid w:val="00DA5769"/>
    <w:rsid w:val="00DA578B"/>
    <w:rsid w:val="00DA57BA"/>
    <w:rsid w:val="00DA5FC7"/>
    <w:rsid w:val="00DA64D3"/>
    <w:rsid w:val="00DA6A9E"/>
    <w:rsid w:val="00DA6D51"/>
    <w:rsid w:val="00DA6F02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FD7"/>
    <w:rsid w:val="00DB4101"/>
    <w:rsid w:val="00DB422D"/>
    <w:rsid w:val="00DB49B6"/>
    <w:rsid w:val="00DB4A0E"/>
    <w:rsid w:val="00DB4CA7"/>
    <w:rsid w:val="00DB4E5A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8EF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2D1A"/>
    <w:rsid w:val="00DC303D"/>
    <w:rsid w:val="00DC3276"/>
    <w:rsid w:val="00DC3455"/>
    <w:rsid w:val="00DC37E6"/>
    <w:rsid w:val="00DC3A02"/>
    <w:rsid w:val="00DC4063"/>
    <w:rsid w:val="00DC4083"/>
    <w:rsid w:val="00DC4089"/>
    <w:rsid w:val="00DC4866"/>
    <w:rsid w:val="00DC49EB"/>
    <w:rsid w:val="00DC50B5"/>
    <w:rsid w:val="00DC522D"/>
    <w:rsid w:val="00DC539D"/>
    <w:rsid w:val="00DC547F"/>
    <w:rsid w:val="00DC5508"/>
    <w:rsid w:val="00DC5556"/>
    <w:rsid w:val="00DC5651"/>
    <w:rsid w:val="00DC5A75"/>
    <w:rsid w:val="00DC5DB4"/>
    <w:rsid w:val="00DC604C"/>
    <w:rsid w:val="00DC6645"/>
    <w:rsid w:val="00DC682B"/>
    <w:rsid w:val="00DC685D"/>
    <w:rsid w:val="00DC691B"/>
    <w:rsid w:val="00DC6B5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098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023"/>
    <w:rsid w:val="00DE2402"/>
    <w:rsid w:val="00DE279F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364"/>
    <w:rsid w:val="00DE64A9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C7E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6D4B"/>
    <w:rsid w:val="00E0718F"/>
    <w:rsid w:val="00E0751A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029"/>
    <w:rsid w:val="00E13122"/>
    <w:rsid w:val="00E137D6"/>
    <w:rsid w:val="00E138FD"/>
    <w:rsid w:val="00E13B63"/>
    <w:rsid w:val="00E13D71"/>
    <w:rsid w:val="00E13FBE"/>
    <w:rsid w:val="00E144AE"/>
    <w:rsid w:val="00E1497D"/>
    <w:rsid w:val="00E14C63"/>
    <w:rsid w:val="00E14D59"/>
    <w:rsid w:val="00E150B6"/>
    <w:rsid w:val="00E15E31"/>
    <w:rsid w:val="00E16164"/>
    <w:rsid w:val="00E163C5"/>
    <w:rsid w:val="00E168EC"/>
    <w:rsid w:val="00E16966"/>
    <w:rsid w:val="00E1697B"/>
    <w:rsid w:val="00E16C20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2E58"/>
    <w:rsid w:val="00E331E7"/>
    <w:rsid w:val="00E33580"/>
    <w:rsid w:val="00E33634"/>
    <w:rsid w:val="00E3376E"/>
    <w:rsid w:val="00E34112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E6F"/>
    <w:rsid w:val="00E438F8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47B94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76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6723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5AC"/>
    <w:rsid w:val="00E626A1"/>
    <w:rsid w:val="00E62899"/>
    <w:rsid w:val="00E6293F"/>
    <w:rsid w:val="00E62EFF"/>
    <w:rsid w:val="00E64117"/>
    <w:rsid w:val="00E64C8C"/>
    <w:rsid w:val="00E65508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DBE"/>
    <w:rsid w:val="00E71ED5"/>
    <w:rsid w:val="00E72496"/>
    <w:rsid w:val="00E72901"/>
    <w:rsid w:val="00E72BD2"/>
    <w:rsid w:val="00E72DC7"/>
    <w:rsid w:val="00E736D8"/>
    <w:rsid w:val="00E73820"/>
    <w:rsid w:val="00E74163"/>
    <w:rsid w:val="00E74179"/>
    <w:rsid w:val="00E74C92"/>
    <w:rsid w:val="00E74D7F"/>
    <w:rsid w:val="00E74E37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A2C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5D0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89C"/>
    <w:rsid w:val="00E84910"/>
    <w:rsid w:val="00E84989"/>
    <w:rsid w:val="00E84B5C"/>
    <w:rsid w:val="00E84E18"/>
    <w:rsid w:val="00E853B3"/>
    <w:rsid w:val="00E853D3"/>
    <w:rsid w:val="00E8555C"/>
    <w:rsid w:val="00E85561"/>
    <w:rsid w:val="00E859CE"/>
    <w:rsid w:val="00E85D79"/>
    <w:rsid w:val="00E85F3E"/>
    <w:rsid w:val="00E86945"/>
    <w:rsid w:val="00E86B5E"/>
    <w:rsid w:val="00E86E3E"/>
    <w:rsid w:val="00E87117"/>
    <w:rsid w:val="00E8738A"/>
    <w:rsid w:val="00E87797"/>
    <w:rsid w:val="00E90C44"/>
    <w:rsid w:val="00E90EB3"/>
    <w:rsid w:val="00E911DD"/>
    <w:rsid w:val="00E916AC"/>
    <w:rsid w:val="00E919AB"/>
    <w:rsid w:val="00E91B03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BAE"/>
    <w:rsid w:val="00E97E47"/>
    <w:rsid w:val="00EA0C4C"/>
    <w:rsid w:val="00EA0E46"/>
    <w:rsid w:val="00EA1101"/>
    <w:rsid w:val="00EA1112"/>
    <w:rsid w:val="00EA1325"/>
    <w:rsid w:val="00EA142C"/>
    <w:rsid w:val="00EA1E18"/>
    <w:rsid w:val="00EA22B5"/>
    <w:rsid w:val="00EA297B"/>
    <w:rsid w:val="00EA2C26"/>
    <w:rsid w:val="00EA32BD"/>
    <w:rsid w:val="00EA347F"/>
    <w:rsid w:val="00EA34F8"/>
    <w:rsid w:val="00EA3510"/>
    <w:rsid w:val="00EA3885"/>
    <w:rsid w:val="00EA4236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B62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196F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68"/>
    <w:rsid w:val="00EB6DFB"/>
    <w:rsid w:val="00EB7213"/>
    <w:rsid w:val="00EB7372"/>
    <w:rsid w:val="00EC0303"/>
    <w:rsid w:val="00EC0FA4"/>
    <w:rsid w:val="00EC12FB"/>
    <w:rsid w:val="00EC153B"/>
    <w:rsid w:val="00EC16C6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75F"/>
    <w:rsid w:val="00EC6BB3"/>
    <w:rsid w:val="00EC6E90"/>
    <w:rsid w:val="00EC732E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3CD"/>
    <w:rsid w:val="00ED7409"/>
    <w:rsid w:val="00ED7479"/>
    <w:rsid w:val="00ED797A"/>
    <w:rsid w:val="00EE010E"/>
    <w:rsid w:val="00EE024D"/>
    <w:rsid w:val="00EE03BB"/>
    <w:rsid w:val="00EE0902"/>
    <w:rsid w:val="00EE1258"/>
    <w:rsid w:val="00EE1864"/>
    <w:rsid w:val="00EE1AD2"/>
    <w:rsid w:val="00EE1B1C"/>
    <w:rsid w:val="00EE1B5A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55C7"/>
    <w:rsid w:val="00EE62AB"/>
    <w:rsid w:val="00EE652E"/>
    <w:rsid w:val="00EE69C7"/>
    <w:rsid w:val="00EE6F3E"/>
    <w:rsid w:val="00EE742B"/>
    <w:rsid w:val="00EE7510"/>
    <w:rsid w:val="00EE7524"/>
    <w:rsid w:val="00EE75D3"/>
    <w:rsid w:val="00EE7C45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44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635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3916"/>
    <w:rsid w:val="00F0422E"/>
    <w:rsid w:val="00F042A9"/>
    <w:rsid w:val="00F048FC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7D2"/>
    <w:rsid w:val="00F12D81"/>
    <w:rsid w:val="00F12E4E"/>
    <w:rsid w:val="00F12E94"/>
    <w:rsid w:val="00F12FA5"/>
    <w:rsid w:val="00F1342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5F8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5F3B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042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70DE"/>
    <w:rsid w:val="00F37479"/>
    <w:rsid w:val="00F378CA"/>
    <w:rsid w:val="00F37904"/>
    <w:rsid w:val="00F37D61"/>
    <w:rsid w:val="00F40211"/>
    <w:rsid w:val="00F404A1"/>
    <w:rsid w:val="00F40DE4"/>
    <w:rsid w:val="00F4113F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9B6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504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8CF"/>
    <w:rsid w:val="00F5399A"/>
    <w:rsid w:val="00F53AA7"/>
    <w:rsid w:val="00F53BF3"/>
    <w:rsid w:val="00F53C4B"/>
    <w:rsid w:val="00F53C83"/>
    <w:rsid w:val="00F546D8"/>
    <w:rsid w:val="00F54B85"/>
    <w:rsid w:val="00F55A0C"/>
    <w:rsid w:val="00F55F1F"/>
    <w:rsid w:val="00F56869"/>
    <w:rsid w:val="00F56914"/>
    <w:rsid w:val="00F569CA"/>
    <w:rsid w:val="00F56AC9"/>
    <w:rsid w:val="00F56B3D"/>
    <w:rsid w:val="00F56D71"/>
    <w:rsid w:val="00F56DDA"/>
    <w:rsid w:val="00F57405"/>
    <w:rsid w:val="00F57487"/>
    <w:rsid w:val="00F57627"/>
    <w:rsid w:val="00F57DA0"/>
    <w:rsid w:val="00F600C6"/>
    <w:rsid w:val="00F6061F"/>
    <w:rsid w:val="00F60634"/>
    <w:rsid w:val="00F609DA"/>
    <w:rsid w:val="00F60A51"/>
    <w:rsid w:val="00F610BD"/>
    <w:rsid w:val="00F6160F"/>
    <w:rsid w:val="00F61BE5"/>
    <w:rsid w:val="00F61F74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30"/>
    <w:rsid w:val="00F6606A"/>
    <w:rsid w:val="00F667F0"/>
    <w:rsid w:val="00F66C8B"/>
    <w:rsid w:val="00F66F10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0EE5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5FF"/>
    <w:rsid w:val="00F85A0C"/>
    <w:rsid w:val="00F85AA2"/>
    <w:rsid w:val="00F85B8D"/>
    <w:rsid w:val="00F85E16"/>
    <w:rsid w:val="00F85E57"/>
    <w:rsid w:val="00F86186"/>
    <w:rsid w:val="00F866DB"/>
    <w:rsid w:val="00F86828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255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57F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BA4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4FA7"/>
    <w:rsid w:val="00FC50A4"/>
    <w:rsid w:val="00FC5182"/>
    <w:rsid w:val="00FC598E"/>
    <w:rsid w:val="00FC5A83"/>
    <w:rsid w:val="00FC5AFB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523"/>
    <w:rsid w:val="00FD1570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23A"/>
    <w:rsid w:val="00FD4A56"/>
    <w:rsid w:val="00FD4C1F"/>
    <w:rsid w:val="00FD4F8D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57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580F"/>
    <w:rsid w:val="00FE631C"/>
    <w:rsid w:val="00FE63EF"/>
    <w:rsid w:val="00FE68A9"/>
    <w:rsid w:val="00FE6AF3"/>
    <w:rsid w:val="00FE7009"/>
    <w:rsid w:val="00FE740E"/>
    <w:rsid w:val="00FE796C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2C6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670"/>
    <w:rsid w:val="00FF599F"/>
    <w:rsid w:val="00FF5C2C"/>
    <w:rsid w:val="00FF5E72"/>
    <w:rsid w:val="00FF6411"/>
    <w:rsid w:val="00FF6560"/>
    <w:rsid w:val="00FF6936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DBADE4"/>
  <w15:docId w15:val="{6CDFD018-6698-49DB-B450-26A752CF5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474</TotalTime>
  <Pages>1</Pages>
  <Words>3002</Words>
  <Characters>17116</Characters>
  <Application>Microsoft Office Word</Application>
  <DocSecurity>4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Penchanok, Witchusavett</cp:lastModifiedBy>
  <cp:revision>26</cp:revision>
  <cp:lastPrinted>2022-08-03T22:21:00Z</cp:lastPrinted>
  <dcterms:created xsi:type="dcterms:W3CDTF">2022-08-03T07:58:00Z</dcterms:created>
  <dcterms:modified xsi:type="dcterms:W3CDTF">2022-08-05T01:26:00Z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