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10A2" w14:textId="3DEF2326" w:rsidR="00EA6304" w:rsidRPr="00781025" w:rsidRDefault="00734D3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62DAF4B5" w:rsidR="00B63EA7" w:rsidRPr="00F1598F" w:rsidRDefault="00F4699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8E132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หกเดือนสิ้นสุดวันที่ </w:t>
      </w:r>
      <w:r w:rsidRPr="00991C6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8E13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B63EA7"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F036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5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Ind w:w="-99" w:type="dxa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E10EFF">
        <w:tc>
          <w:tcPr>
            <w:tcW w:w="1278" w:type="dxa"/>
          </w:tcPr>
          <w:p w14:paraId="2EEF05FC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E10EFF"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E10EFF"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2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E10EFF"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E10EFF"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E10EFF"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B557A3" w:rsidRPr="00F1598F" w14:paraId="5F3B34C3" w14:textId="77777777" w:rsidTr="00E10EFF">
        <w:tc>
          <w:tcPr>
            <w:tcW w:w="1278" w:type="dxa"/>
          </w:tcPr>
          <w:p w14:paraId="318AD2E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5C537134" w:rsidR="00B557A3" w:rsidRPr="00E10EF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557A3" w:rsidRPr="00F1598F" w14:paraId="00481E14" w14:textId="77777777" w:rsidTr="00E10EFF">
        <w:tc>
          <w:tcPr>
            <w:tcW w:w="1278" w:type="dxa"/>
            <w:shd w:val="clear" w:color="auto" w:fill="auto"/>
          </w:tcPr>
          <w:p w14:paraId="16A7EF72" w14:textId="7CB233F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7F2438A9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557A3" w:rsidRPr="00F1598F" w14:paraId="6E6F8640" w14:textId="77777777" w:rsidTr="00E10EFF">
        <w:tc>
          <w:tcPr>
            <w:tcW w:w="1278" w:type="dxa"/>
            <w:shd w:val="clear" w:color="auto" w:fill="auto"/>
          </w:tcPr>
          <w:p w14:paraId="7D63F434" w14:textId="0D6D736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E825FA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557A3" w:rsidRPr="00F1598F" w14:paraId="069D2FD5" w14:textId="77777777" w:rsidTr="00E10EFF">
        <w:tc>
          <w:tcPr>
            <w:tcW w:w="1278" w:type="dxa"/>
            <w:shd w:val="clear" w:color="auto" w:fill="auto"/>
          </w:tcPr>
          <w:p w14:paraId="615836BA" w14:textId="5740C3FC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06BD9EEE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B557A3" w:rsidRPr="00F1598F" w14:paraId="5344EB7E" w14:textId="77777777" w:rsidTr="00E10EFF">
        <w:tc>
          <w:tcPr>
            <w:tcW w:w="1278" w:type="dxa"/>
            <w:shd w:val="clear" w:color="auto" w:fill="auto"/>
          </w:tcPr>
          <w:p w14:paraId="477E3B56" w14:textId="52E3FA5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54FD9583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B557A3" w:rsidRPr="00F1598F" w14:paraId="67767B4D" w14:textId="77777777" w:rsidTr="00E10EFF">
        <w:tc>
          <w:tcPr>
            <w:tcW w:w="1278" w:type="dxa"/>
            <w:shd w:val="clear" w:color="auto" w:fill="auto"/>
          </w:tcPr>
          <w:p w14:paraId="160B1B97" w14:textId="1562B01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678B9F82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557A3" w:rsidRPr="00F1598F" w14:paraId="16CFE452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6E72D0C2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2FEA3B5B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557A3" w:rsidRPr="00F1598F" w14:paraId="734E50BD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3BF7FBB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85F18FB" w14:textId="076119B0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B557A3" w:rsidRPr="00F1598F" w14:paraId="2439B2BE" w14:textId="77777777" w:rsidTr="00E10EFF"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1E9E1AD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B557A3" w:rsidRPr="00F1598F" w:rsidRDefault="00B557A3" w:rsidP="00B557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A73B6D3" w14:textId="65DB074D" w:rsidR="00B557A3" w:rsidRPr="00F1598F" w:rsidRDefault="00B557A3" w:rsidP="00E10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0EF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2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0745299B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งบการเงินระหว่างกาลนี้ได้รับอนุมัติให้ออกงบการเงินจากคณะกรรมการบริหารเมื่อวันที่</w:t>
      </w:r>
      <w:r w:rsidR="00284240">
        <w:rPr>
          <w:rFonts w:asciiTheme="majorBidi" w:hAnsiTheme="majorBidi" w:cstheme="majorBidi"/>
          <w:sz w:val="30"/>
          <w:szCs w:val="30"/>
        </w:rPr>
        <w:t xml:space="preserve"> </w:t>
      </w:r>
      <w:r w:rsidR="00B557A3">
        <w:rPr>
          <w:rFonts w:ascii="Angsana New" w:hAnsi="Angsana New"/>
          <w:sz w:val="30"/>
          <w:szCs w:val="30"/>
        </w:rPr>
        <w:t>15</w:t>
      </w:r>
      <w:r w:rsidR="00F46990" w:rsidRPr="00F46990">
        <w:rPr>
          <w:rFonts w:ascii="Angsana New" w:hAnsi="Angsana New"/>
          <w:sz w:val="30"/>
          <w:szCs w:val="30"/>
        </w:rPr>
        <w:t xml:space="preserve"> </w:t>
      </w:r>
      <w:r w:rsidR="00F46990" w:rsidRPr="00F46990">
        <w:rPr>
          <w:rFonts w:ascii="Angsana New" w:hAnsi="Angsana New" w:hint="cs"/>
          <w:sz w:val="30"/>
          <w:szCs w:val="30"/>
          <w:cs/>
        </w:rPr>
        <w:t>สิงหาคม</w:t>
      </w:r>
      <w:r w:rsidR="00F46990">
        <w:rPr>
          <w:rFonts w:ascii="Angsana New" w:hAnsi="Angsana New"/>
          <w:sz w:val="30"/>
          <w:szCs w:val="30"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5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4E67C793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>
        <w:rPr>
          <w:rFonts w:asciiTheme="majorBidi" w:hAnsiTheme="majorBidi"/>
          <w:spacing w:val="8"/>
          <w:sz w:val="30"/>
          <w:szCs w:val="30"/>
        </w:rPr>
        <w:t>4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425F8F7B" w:rsidR="00562CEB" w:rsidRPr="00F1598F" w:rsidRDefault="00D11F7E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5963294D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B51DED">
        <w:rPr>
          <w:rFonts w:ascii="Angsana New" w:hAnsi="Angsana New"/>
          <w:sz w:val="30"/>
          <w:szCs w:val="30"/>
        </w:rPr>
        <w:t>4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28CC8A25" w:rsidR="00996394" w:rsidRPr="00F1598F" w:rsidRDefault="00996394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F1598F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6F0D54DA" w:rsidR="00675D1B" w:rsidRPr="0091112F" w:rsidRDefault="00675D1B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91112F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91112F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B0553A" w:rsidRPr="00E10EFF">
        <w:rPr>
          <w:rFonts w:asciiTheme="majorBidi" w:hAnsiTheme="majorBidi"/>
          <w:spacing w:val="-2"/>
          <w:sz w:val="30"/>
          <w:szCs w:val="30"/>
        </w:rPr>
        <w:t>29</w:t>
      </w:r>
      <w:r w:rsidR="0043630D">
        <w:rPr>
          <w:rFonts w:asciiTheme="majorBidi" w:hAnsiTheme="majorBidi"/>
          <w:spacing w:val="-2"/>
          <w:sz w:val="30"/>
          <w:szCs w:val="30"/>
        </w:rPr>
        <w:t>3</w:t>
      </w:r>
      <w:r w:rsidR="001F16F7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91112F">
        <w:rPr>
          <w:rFonts w:asciiTheme="majorBidi" w:hAnsiTheme="majorBidi"/>
          <w:spacing w:val="-2"/>
          <w:sz w:val="30"/>
          <w:szCs w:val="30"/>
          <w:cs/>
        </w:rPr>
        <w:t>ล้านบาทและ</w:t>
      </w:r>
      <w:r w:rsidR="00B24D5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84E97">
        <w:rPr>
          <w:rFonts w:asciiTheme="majorBidi" w:hAnsiTheme="majorBidi"/>
          <w:spacing w:val="-2"/>
          <w:sz w:val="30"/>
          <w:szCs w:val="30"/>
        </w:rPr>
        <w:t>27</w:t>
      </w:r>
      <w:r w:rsidR="0043630D">
        <w:rPr>
          <w:rFonts w:asciiTheme="majorBidi" w:hAnsiTheme="majorBidi"/>
          <w:spacing w:val="-2"/>
          <w:sz w:val="30"/>
          <w:szCs w:val="30"/>
        </w:rPr>
        <w:t>6</w:t>
      </w:r>
      <w:r w:rsidR="001F16F7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91112F">
        <w:rPr>
          <w:rFonts w:asciiTheme="majorBidi" w:hAnsiTheme="majorBidi"/>
          <w:spacing w:val="-2"/>
          <w:sz w:val="30"/>
          <w:szCs w:val="30"/>
          <w:cs/>
        </w:rPr>
        <w:t>ล้านบาท สำหรับ</w:t>
      </w:r>
      <w:r w:rsidR="00B557A3">
        <w:rPr>
          <w:rFonts w:asciiTheme="majorBidi" w:hAnsiTheme="majorBidi"/>
          <w:spacing w:val="-2"/>
          <w:sz w:val="30"/>
          <w:szCs w:val="30"/>
        </w:rPr>
        <w:br/>
      </w:r>
      <w:r w:rsidR="001F16F7" w:rsidRPr="00B557A3">
        <w:rPr>
          <w:rFonts w:asciiTheme="majorBidi" w:hAnsiTheme="majorBidi"/>
          <w:spacing w:val="-4"/>
          <w:sz w:val="30"/>
          <w:szCs w:val="30"/>
          <w:cs/>
        </w:rPr>
        <w:t>งวด</w:t>
      </w:r>
      <w:r w:rsidR="0093289B" w:rsidRPr="00B557A3">
        <w:rPr>
          <w:rFonts w:asciiTheme="majorBidi" w:hAnsiTheme="majorBidi" w:hint="cs"/>
          <w:spacing w:val="-4"/>
          <w:sz w:val="30"/>
          <w:szCs w:val="30"/>
          <w:cs/>
        </w:rPr>
        <w:t xml:space="preserve">หกเดือนสิ้นสุดวันที่ </w:t>
      </w:r>
      <w:r w:rsidR="0093289B" w:rsidRPr="00B557A3">
        <w:rPr>
          <w:rFonts w:asciiTheme="majorBidi" w:hAnsiTheme="majorBidi"/>
          <w:spacing w:val="-4"/>
          <w:sz w:val="30"/>
          <w:szCs w:val="30"/>
        </w:rPr>
        <w:t xml:space="preserve">30 </w:t>
      </w:r>
      <w:r w:rsidR="0093289B" w:rsidRPr="00B557A3">
        <w:rPr>
          <w:rFonts w:asciiTheme="majorBidi" w:hAnsiTheme="majorBidi"/>
          <w:spacing w:val="-4"/>
          <w:sz w:val="30"/>
          <w:szCs w:val="30"/>
          <w:cs/>
        </w:rPr>
        <w:t xml:space="preserve">มิถุนายน </w:t>
      </w:r>
      <w:r w:rsidR="00F96EB1" w:rsidRPr="00B557A3">
        <w:rPr>
          <w:rFonts w:asciiTheme="majorBidi" w:hAnsiTheme="majorBidi"/>
          <w:spacing w:val="-4"/>
          <w:sz w:val="30"/>
          <w:szCs w:val="30"/>
        </w:rPr>
        <w:t>256</w:t>
      </w:r>
      <w:r w:rsidR="00183C59" w:rsidRPr="00B557A3">
        <w:rPr>
          <w:rFonts w:asciiTheme="majorBidi" w:hAnsiTheme="majorBidi"/>
          <w:spacing w:val="-4"/>
          <w:sz w:val="30"/>
          <w:szCs w:val="30"/>
          <w:cs/>
        </w:rPr>
        <w:t>5</w:t>
      </w:r>
      <w:r w:rsidR="00F96EB1" w:rsidRPr="00B557A3">
        <w:rPr>
          <w:rFonts w:asciiTheme="majorBidi" w:hAnsiTheme="majorBidi"/>
          <w:spacing w:val="-4"/>
          <w:sz w:val="30"/>
          <w:szCs w:val="30"/>
        </w:rPr>
        <w:t xml:space="preserve"> </w:t>
      </w:r>
      <w:r w:rsidR="00F96EB1" w:rsidRPr="00B557A3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817C4F" w:rsidRPr="00B557A3">
        <w:rPr>
          <w:rFonts w:asciiTheme="majorBidi" w:hAnsiTheme="majorBidi"/>
          <w:spacing w:val="-4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</w:t>
      </w:r>
      <w:r w:rsidR="00817C4F" w:rsidRPr="0091112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541AC" w:rsidRPr="00E10EFF">
        <w:rPr>
          <w:rFonts w:asciiTheme="majorBidi" w:hAnsiTheme="majorBidi"/>
          <w:spacing w:val="-2"/>
          <w:sz w:val="30"/>
          <w:szCs w:val="30"/>
        </w:rPr>
        <w:t>88</w:t>
      </w:r>
      <w:r w:rsidR="0043630D">
        <w:rPr>
          <w:rFonts w:asciiTheme="majorBidi" w:hAnsiTheme="majorBidi"/>
          <w:spacing w:val="-2"/>
          <w:sz w:val="30"/>
          <w:szCs w:val="30"/>
        </w:rPr>
        <w:t>1</w:t>
      </w:r>
      <w:r w:rsidR="00C46D7A" w:rsidRPr="00A4797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A47977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A47977">
        <w:rPr>
          <w:rFonts w:asciiTheme="majorBidi" w:hAnsiTheme="majorBidi"/>
          <w:spacing w:val="-2"/>
          <w:sz w:val="30"/>
          <w:szCs w:val="30"/>
          <w:cs/>
        </w:rPr>
        <w:t xml:space="preserve"> และ </w:t>
      </w:r>
      <w:r w:rsidR="00A47977" w:rsidRPr="00E10EFF">
        <w:rPr>
          <w:rFonts w:asciiTheme="majorBidi" w:hAnsiTheme="majorBidi"/>
          <w:spacing w:val="-2"/>
          <w:sz w:val="30"/>
          <w:szCs w:val="30"/>
        </w:rPr>
        <w:t>84</w:t>
      </w:r>
      <w:r w:rsidR="0043630D">
        <w:rPr>
          <w:rFonts w:asciiTheme="majorBidi" w:hAnsiTheme="majorBidi"/>
          <w:spacing w:val="-2"/>
          <w:sz w:val="30"/>
          <w:szCs w:val="30"/>
        </w:rPr>
        <w:t>2</w:t>
      </w:r>
      <w:r w:rsidR="00455417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91112F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A7795D">
        <w:rPr>
          <w:rFonts w:asciiTheme="majorBidi" w:hAnsiTheme="majorBidi" w:hint="cs"/>
          <w:spacing w:val="-2"/>
          <w:sz w:val="30"/>
          <w:szCs w:val="30"/>
          <w:cs/>
        </w:rPr>
        <w:t>และมีหนี้สินหมุนเวียน</w:t>
      </w:r>
      <w:r w:rsidR="008874EE">
        <w:rPr>
          <w:rFonts w:asciiTheme="majorBidi" w:hAnsiTheme="majorBidi" w:hint="cs"/>
          <w:spacing w:val="-2"/>
          <w:sz w:val="30"/>
          <w:szCs w:val="30"/>
          <w:cs/>
        </w:rPr>
        <w:t>สูงกว่าสินทรัพย์หมุนเวียนเป็นจำนวนเงิน</w:t>
      </w:r>
      <w:r w:rsidR="00910E0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03685D">
        <w:rPr>
          <w:rFonts w:asciiTheme="majorBidi" w:hAnsiTheme="majorBidi"/>
          <w:spacing w:val="-2"/>
          <w:sz w:val="30"/>
          <w:szCs w:val="30"/>
        </w:rPr>
        <w:t>4</w:t>
      </w:r>
      <w:r w:rsidR="00BB3E3D">
        <w:rPr>
          <w:rFonts w:asciiTheme="majorBidi" w:hAnsiTheme="majorBidi"/>
          <w:spacing w:val="-2"/>
          <w:sz w:val="30"/>
          <w:szCs w:val="30"/>
        </w:rPr>
        <w:t>30</w:t>
      </w:r>
      <w:r w:rsidR="00232DB9" w:rsidRPr="00232DB9">
        <w:rPr>
          <w:rFonts w:asciiTheme="majorBidi" w:hAnsiTheme="majorBidi"/>
          <w:spacing w:val="-2"/>
          <w:sz w:val="30"/>
          <w:szCs w:val="30"/>
        </w:rPr>
        <w:t xml:space="preserve"> </w:t>
      </w:r>
      <w:r w:rsidR="00910E01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1B77E3">
        <w:rPr>
          <w:rFonts w:asciiTheme="majorBidi" w:hAnsiTheme="majorBidi" w:hint="cs"/>
          <w:spacing w:val="-2"/>
          <w:sz w:val="30"/>
          <w:szCs w:val="30"/>
          <w:cs/>
        </w:rPr>
        <w:t xml:space="preserve"> และ</w:t>
      </w:r>
      <w:r w:rsidR="001D753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BB3E3D">
        <w:rPr>
          <w:rFonts w:asciiTheme="majorBidi" w:hAnsiTheme="majorBidi"/>
          <w:spacing w:val="-2"/>
          <w:sz w:val="30"/>
          <w:szCs w:val="30"/>
        </w:rPr>
        <w:t xml:space="preserve">325 </w:t>
      </w:r>
      <w:r w:rsidR="001B77E3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7350C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26F8E" w:rsidRPr="0091112F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91112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91112F">
        <w:rPr>
          <w:rFonts w:asciiTheme="majorBidi" w:hAnsiTheme="majorBidi"/>
          <w:spacing w:val="-2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="008632A3" w:rsidRPr="0091112F">
        <w:rPr>
          <w:rFonts w:asciiTheme="majorBidi" w:hAnsiTheme="majorBidi"/>
          <w:spacing w:val="-2"/>
          <w:sz w:val="30"/>
          <w:szCs w:val="30"/>
        </w:rPr>
        <w:t>COVID-</w:t>
      </w:r>
      <w:r w:rsidR="00A8020C" w:rsidRPr="0091112F">
        <w:rPr>
          <w:rFonts w:asciiTheme="majorBidi" w:hAnsiTheme="majorBidi"/>
          <w:spacing w:val="-2"/>
          <w:sz w:val="30"/>
          <w:szCs w:val="30"/>
        </w:rPr>
        <w:t>19</w:t>
      </w:r>
      <w:r w:rsidR="008632A3" w:rsidRPr="0091112F">
        <w:rPr>
          <w:rFonts w:asciiTheme="majorBidi" w:hAnsiTheme="majorBidi"/>
          <w:spacing w:val="-2"/>
          <w:sz w:val="30"/>
          <w:szCs w:val="30"/>
          <w:cs/>
        </w:rPr>
        <w:t xml:space="preserve"> 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7B4AA54C" w14:textId="77777777" w:rsidR="00A63BF6" w:rsidRPr="00F1598F" w:rsidRDefault="00A63BF6" w:rsidP="006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0387E71" w14:textId="77777777" w:rsidR="00B51DED" w:rsidRPr="003A3A7C" w:rsidRDefault="00B51DED" w:rsidP="00B51D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pacing w:val="-2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3A3A7C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3A3A7C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ทั้งนี้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/>
          <w:sz w:val="30"/>
          <w:szCs w:val="30"/>
          <w:cs/>
        </w:rPr>
        <w:br/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B557A3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B7BA0C7" w14:textId="5A55CFBA" w:rsidR="006D7416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0F0044" w14:textId="77777777" w:rsidR="003121E1" w:rsidRPr="00B557A3" w:rsidRDefault="003121E1" w:rsidP="0031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2647058" w14:textId="58DEAD63" w:rsidR="0093289B" w:rsidRPr="00B557A3" w:rsidRDefault="00B557A3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B557A3">
        <w:rPr>
          <w:rFonts w:ascii="Angsana New" w:eastAsia="Calibri" w:hAnsi="Angsana New"/>
          <w:spacing w:val="-10"/>
          <w:sz w:val="30"/>
          <w:szCs w:val="30"/>
          <w:lang w:eastAsia="x-none"/>
        </w:rPr>
        <w:br/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หมายเหตุข้อ </w:t>
      </w:r>
      <w:r w:rsidRPr="00B557A3">
        <w:rPr>
          <w:rFonts w:ascii="Angsana New" w:eastAsia="Calibri" w:hAnsi="Angsana New"/>
          <w:spacing w:val="-10"/>
          <w:sz w:val="30"/>
          <w:szCs w:val="30"/>
          <w:lang w:eastAsia="x-none"/>
        </w:rPr>
        <w:t xml:space="preserve">4 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ความสัมพันธ์ที่มีกับผู้บริหารสำคัญและบุคคลหรือกิจการที่เกี่ยวข้องกัน รวมถึงนโยบายการกำหนด</w:t>
      </w:r>
      <w:r w:rsidRPr="00B557A3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br/>
        <w:t>ราคาไม่ได้มีการเปลี่ยนแปลงอย่างเป็นสาระสำคัญ</w:t>
      </w:r>
      <w:r w:rsidR="0093289B" w:rsidRPr="00B557A3">
        <w:rPr>
          <w:rFonts w:ascii="Angsana New" w:eastAsia="Calibri" w:hAnsi="Angsana New"/>
          <w:sz w:val="30"/>
          <w:szCs w:val="30"/>
          <w:cs/>
          <w:lang w:eastAsia="x-none"/>
        </w:rPr>
        <w:t xml:space="preserve">ในระหว่างงวดหกเดือนสิ้นสุดวันที่ </w:t>
      </w:r>
      <w:r w:rsidR="0093289B" w:rsidRPr="00B557A3">
        <w:rPr>
          <w:rFonts w:ascii="Angsana New" w:hAnsi="Angsana New"/>
          <w:sz w:val="30"/>
          <w:szCs w:val="30"/>
        </w:rPr>
        <w:t xml:space="preserve">30 </w:t>
      </w:r>
      <w:r w:rsidR="0093289B" w:rsidRPr="00B557A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3289B" w:rsidRPr="00B557A3">
        <w:rPr>
          <w:rFonts w:ascii="Angsana New" w:hAnsi="Angsana New"/>
          <w:sz w:val="30"/>
          <w:szCs w:val="30"/>
        </w:rPr>
        <w:t>2565</w:t>
      </w:r>
    </w:p>
    <w:p w14:paraId="2236B7DD" w14:textId="77777777" w:rsidR="0093289B" w:rsidRPr="00B557A3" w:rsidRDefault="0093289B" w:rsidP="009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lang w:eastAsia="x-none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56"/>
      </w:tblGrid>
      <w:tr w:rsidR="0093289B" w:rsidRPr="008E1326" w14:paraId="1344823F" w14:textId="77777777" w:rsidTr="00B557A3">
        <w:trPr>
          <w:tblHeader/>
        </w:trPr>
        <w:tc>
          <w:tcPr>
            <w:tcW w:w="9176" w:type="dxa"/>
            <w:gridSpan w:val="8"/>
            <w:shd w:val="clear" w:color="auto" w:fill="auto"/>
          </w:tcPr>
          <w:p w14:paraId="28384F3C" w14:textId="77777777" w:rsidR="0093289B" w:rsidRPr="008E1326" w:rsidRDefault="0093289B" w:rsidP="003C29B8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3289B" w:rsidRPr="008E1326" w14:paraId="7AACBC62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6456F5F" w14:textId="77777777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0CE6A19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9C93213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shd w:val="clear" w:color="auto" w:fill="auto"/>
          </w:tcPr>
          <w:p w14:paraId="7692D971" w14:textId="77777777" w:rsidR="0093289B" w:rsidRPr="008E1326" w:rsidRDefault="0093289B" w:rsidP="003C29B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89B" w:rsidRPr="008E1326" w14:paraId="082E5B05" w14:textId="77777777" w:rsidTr="00B557A3">
        <w:trPr>
          <w:tblHeader/>
        </w:trPr>
        <w:tc>
          <w:tcPr>
            <w:tcW w:w="3328" w:type="dxa"/>
            <w:shd w:val="clear" w:color="auto" w:fill="auto"/>
          </w:tcPr>
          <w:p w14:paraId="4FC3F103" w14:textId="77777777" w:rsidR="0093289B" w:rsidRPr="008E1326" w:rsidRDefault="0093289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shd w:val="clear" w:color="auto" w:fill="auto"/>
          </w:tcPr>
          <w:p w14:paraId="2B01F235" w14:textId="494809C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4B5A73C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DD6351" w14:textId="5F8DA21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1337EEF3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8F8E" w14:textId="5C61B039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4E2C07" w14:textId="77777777" w:rsidR="0093289B" w:rsidRPr="008E1326" w:rsidRDefault="0093289B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6FBE289" w14:textId="1876189C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3289B" w:rsidRPr="008E1326" w14:paraId="668F3D97" w14:textId="77777777" w:rsidTr="00B557A3">
        <w:trPr>
          <w:trHeight w:val="344"/>
          <w:tblHeader/>
        </w:trPr>
        <w:tc>
          <w:tcPr>
            <w:tcW w:w="3328" w:type="dxa"/>
            <w:shd w:val="clear" w:color="auto" w:fill="auto"/>
          </w:tcPr>
          <w:p w14:paraId="75667999" w14:textId="77777777" w:rsidR="0093289B" w:rsidRPr="008E1326" w:rsidRDefault="0093289B" w:rsidP="003C29B8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48" w:type="dxa"/>
            <w:gridSpan w:val="7"/>
            <w:shd w:val="clear" w:color="auto" w:fill="auto"/>
          </w:tcPr>
          <w:p w14:paraId="7753D7EB" w14:textId="77777777" w:rsidR="0093289B" w:rsidRPr="008E1326" w:rsidRDefault="0093289B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3289B" w:rsidRPr="008E1326" w14:paraId="70A72F22" w14:textId="77777777" w:rsidTr="0093289B">
        <w:tc>
          <w:tcPr>
            <w:tcW w:w="3328" w:type="dxa"/>
            <w:shd w:val="clear" w:color="auto" w:fill="auto"/>
          </w:tcPr>
          <w:p w14:paraId="203AC75D" w14:textId="77777777" w:rsidR="0093289B" w:rsidRPr="008E1326" w:rsidRDefault="0093289B" w:rsidP="003C29B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09FEF7C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74619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D09E98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5A6104A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FCA042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9CEE27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91069" w14:textId="77777777" w:rsidR="0093289B" w:rsidRPr="008E1326" w:rsidRDefault="0093289B" w:rsidP="003C29B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289B" w:rsidRPr="008E1326" w14:paraId="1CDF6E92" w14:textId="77777777" w:rsidTr="0093289B">
        <w:tc>
          <w:tcPr>
            <w:tcW w:w="3328" w:type="dxa"/>
            <w:shd w:val="clear" w:color="auto" w:fill="auto"/>
          </w:tcPr>
          <w:p w14:paraId="58C824E2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13BE3EC" w14:textId="312647EA" w:rsidR="0093289B" w:rsidRPr="008E1326" w:rsidRDefault="00DA257F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A384D7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2BF71C" w14:textId="77777777" w:rsidR="0093289B" w:rsidRPr="008E1326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3C031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E0FB88" w14:textId="397DB381" w:rsidR="0093289B" w:rsidRPr="008E1326" w:rsidRDefault="00DA257F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  <w:tc>
          <w:tcPr>
            <w:tcW w:w="270" w:type="dxa"/>
            <w:shd w:val="clear" w:color="auto" w:fill="auto"/>
          </w:tcPr>
          <w:p w14:paraId="0A1E612F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A82F435" w14:textId="115CE1F8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</w:p>
        </w:tc>
      </w:tr>
      <w:tr w:rsidR="0093289B" w:rsidRPr="008E1326" w14:paraId="66335310" w14:textId="77777777" w:rsidTr="0093289B">
        <w:tc>
          <w:tcPr>
            <w:tcW w:w="3328" w:type="dxa"/>
            <w:shd w:val="clear" w:color="auto" w:fill="auto"/>
          </w:tcPr>
          <w:p w14:paraId="42A19E4C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4D42997C" w14:textId="24A1994D" w:rsidR="0093289B" w:rsidRPr="008E1326" w:rsidRDefault="00DA257F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6F5A7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90AC5B6" w14:textId="77777777" w:rsidR="0093289B" w:rsidRPr="008E1326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D4F99E1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CF2083" w14:textId="23006481" w:rsidR="0093289B" w:rsidRPr="008E1326" w:rsidRDefault="00DA257F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021EF7EB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91999EF" w14:textId="7992BC9E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851</w:t>
            </w:r>
          </w:p>
        </w:tc>
      </w:tr>
      <w:tr w:rsidR="0093289B" w:rsidRPr="008E1326" w14:paraId="6209DD8B" w14:textId="77777777" w:rsidTr="0093289B">
        <w:tc>
          <w:tcPr>
            <w:tcW w:w="3328" w:type="dxa"/>
            <w:shd w:val="clear" w:color="auto" w:fill="auto"/>
          </w:tcPr>
          <w:p w14:paraId="5A067F14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645FC2E" w14:textId="6682E8C6" w:rsidR="0093289B" w:rsidRPr="008E1326" w:rsidRDefault="00DA257F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E8495B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2D6F7" w14:textId="77777777" w:rsidR="0093289B" w:rsidRPr="008E1326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40D9054" w14:textId="77777777" w:rsidR="0093289B" w:rsidRPr="008E1326" w:rsidRDefault="0093289B" w:rsidP="0093289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66D51C" w14:textId="75AF199F" w:rsidR="0093289B" w:rsidRPr="008E1326" w:rsidRDefault="00DA257F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  <w:shd w:val="clear" w:color="auto" w:fill="auto"/>
          </w:tcPr>
          <w:p w14:paraId="4F0A70E8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5E9A5709" w14:textId="745A6F62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865</w:t>
            </w:r>
          </w:p>
        </w:tc>
      </w:tr>
      <w:tr w:rsidR="0093289B" w:rsidRPr="008E1326" w14:paraId="665B2248" w14:textId="77777777" w:rsidTr="0093289B">
        <w:tc>
          <w:tcPr>
            <w:tcW w:w="3328" w:type="dxa"/>
            <w:shd w:val="clear" w:color="auto" w:fill="auto"/>
          </w:tcPr>
          <w:p w14:paraId="2F84FF34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1C3F4256" w14:textId="4728F0E9" w:rsidR="0093289B" w:rsidRPr="008E1326" w:rsidRDefault="00DA257F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0ABEB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302592" w14:textId="77777777" w:rsidR="0093289B" w:rsidRPr="008E1326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91E2BA7" w14:textId="77777777" w:rsidR="0093289B" w:rsidRPr="008E1326" w:rsidRDefault="0093289B" w:rsidP="0093289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7D88CD" w14:textId="43EF20EE" w:rsidR="0093289B" w:rsidRPr="008E1326" w:rsidRDefault="00DA257F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3,695</w:t>
            </w:r>
          </w:p>
        </w:tc>
        <w:tc>
          <w:tcPr>
            <w:tcW w:w="270" w:type="dxa"/>
            <w:shd w:val="clear" w:color="auto" w:fill="auto"/>
          </w:tcPr>
          <w:p w14:paraId="5BF5DFDC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299EE64" w14:textId="7C76B534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</w:p>
        </w:tc>
      </w:tr>
      <w:tr w:rsidR="0093289B" w:rsidRPr="008E1326" w14:paraId="0DDDEF50" w14:textId="77777777" w:rsidTr="0093289B">
        <w:tc>
          <w:tcPr>
            <w:tcW w:w="3328" w:type="dxa"/>
            <w:shd w:val="clear" w:color="auto" w:fill="auto"/>
          </w:tcPr>
          <w:p w14:paraId="513F0796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A12F7C1" w14:textId="08AEF397" w:rsidR="0093289B" w:rsidRPr="008E1326" w:rsidRDefault="00DA257F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7A764" w14:textId="77777777" w:rsidR="0093289B" w:rsidRPr="008E1326" w:rsidRDefault="0093289B" w:rsidP="0093289B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D7FF8" w14:textId="77777777" w:rsidR="0093289B" w:rsidRPr="008E1326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43225D" w14:textId="77777777" w:rsidR="0093289B" w:rsidRPr="008E1326" w:rsidRDefault="0093289B" w:rsidP="0093289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1862" w14:textId="519C9BE3" w:rsidR="0093289B" w:rsidRPr="008E1326" w:rsidRDefault="00DA257F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4FD65632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6CB599E6" w14:textId="6DD1FAD8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93289B" w:rsidRPr="008E1326" w14:paraId="3F40A429" w14:textId="77777777" w:rsidTr="0093289B">
        <w:tc>
          <w:tcPr>
            <w:tcW w:w="3328" w:type="dxa"/>
            <w:shd w:val="clear" w:color="auto" w:fill="auto"/>
          </w:tcPr>
          <w:p w14:paraId="16329320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2D42FBE8" w14:textId="3AC38C45" w:rsidR="0093289B" w:rsidRPr="008E1326" w:rsidRDefault="00DA257F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C6BF7B" w14:textId="77777777" w:rsidR="0093289B" w:rsidRPr="008E1326" w:rsidRDefault="0093289B" w:rsidP="0093289B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ACC778" w14:textId="77777777" w:rsidR="0093289B" w:rsidRPr="008E1326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B6D351E" w14:textId="77777777" w:rsidR="0093289B" w:rsidRPr="008E1326" w:rsidRDefault="0093289B" w:rsidP="0093289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9B704D" w14:textId="312CCCED" w:rsidR="0093289B" w:rsidRPr="008E1326" w:rsidRDefault="00DA257F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10,346</w:t>
            </w:r>
          </w:p>
        </w:tc>
        <w:tc>
          <w:tcPr>
            <w:tcW w:w="270" w:type="dxa"/>
            <w:shd w:val="clear" w:color="auto" w:fill="auto"/>
          </w:tcPr>
          <w:p w14:paraId="313020DA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E690DBC" w14:textId="77873BF5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</w:tr>
      <w:tr w:rsidR="0093289B" w:rsidRPr="008E1326" w14:paraId="5F284F82" w14:textId="77777777" w:rsidTr="0093289B">
        <w:tc>
          <w:tcPr>
            <w:tcW w:w="3328" w:type="dxa"/>
            <w:shd w:val="clear" w:color="auto" w:fill="auto"/>
          </w:tcPr>
          <w:p w14:paraId="2DE6A1F2" w14:textId="77777777" w:rsidR="0093289B" w:rsidRPr="00B557A3" w:rsidRDefault="0093289B" w:rsidP="0093289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3DF8DB8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4C864A" w14:textId="77777777" w:rsidR="0093289B" w:rsidRPr="00B557A3" w:rsidRDefault="0093289B" w:rsidP="0093289B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8926F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A68616" w14:textId="77777777" w:rsidR="0093289B" w:rsidRPr="00B557A3" w:rsidRDefault="0093289B" w:rsidP="0093289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72EB10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B07C09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44933A17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3289B" w:rsidRPr="008E1326" w14:paraId="7C1F75E8" w14:textId="77777777" w:rsidTr="0093289B">
        <w:tc>
          <w:tcPr>
            <w:tcW w:w="3328" w:type="dxa"/>
            <w:shd w:val="clear" w:color="auto" w:fill="auto"/>
          </w:tcPr>
          <w:p w14:paraId="287F0F2F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D765990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56BAD6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4A6F33" w14:textId="77777777" w:rsidR="0093289B" w:rsidRPr="00B557A3" w:rsidRDefault="0093289B" w:rsidP="00B557A3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498A7A1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63BCDB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0F094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C2A417E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3289B" w:rsidRPr="008E1326" w14:paraId="600D577B" w14:textId="77777777" w:rsidTr="0093289B">
        <w:tc>
          <w:tcPr>
            <w:tcW w:w="3328" w:type="dxa"/>
            <w:shd w:val="clear" w:color="auto" w:fill="auto"/>
          </w:tcPr>
          <w:p w14:paraId="5DFB3E4A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0A918436" w14:textId="0C0C8A01" w:rsidR="0093289B" w:rsidRPr="008E1326" w:rsidRDefault="00507039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31,266</w:t>
            </w:r>
          </w:p>
        </w:tc>
        <w:tc>
          <w:tcPr>
            <w:tcW w:w="270" w:type="dxa"/>
            <w:shd w:val="clear" w:color="auto" w:fill="auto"/>
          </w:tcPr>
          <w:p w14:paraId="0B89D19B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ACD73" w14:textId="33DFA31B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3" w:type="dxa"/>
            <w:shd w:val="clear" w:color="auto" w:fill="auto"/>
          </w:tcPr>
          <w:p w14:paraId="07E879B7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921926" w14:textId="74807A33" w:rsidR="0093289B" w:rsidRPr="008E1326" w:rsidRDefault="00D15C08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31,266</w:t>
            </w:r>
          </w:p>
        </w:tc>
        <w:tc>
          <w:tcPr>
            <w:tcW w:w="270" w:type="dxa"/>
            <w:shd w:val="clear" w:color="auto" w:fill="auto"/>
          </w:tcPr>
          <w:p w14:paraId="0BDBC570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09320C45" w14:textId="12D6A7E6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</w:tr>
      <w:tr w:rsidR="0093289B" w:rsidRPr="008E1326" w14:paraId="25316324" w14:textId="77777777" w:rsidTr="0093289B">
        <w:tc>
          <w:tcPr>
            <w:tcW w:w="3328" w:type="dxa"/>
            <w:shd w:val="clear" w:color="auto" w:fill="auto"/>
          </w:tcPr>
          <w:p w14:paraId="7AE1EE29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487A8AFD" w14:textId="1FEA98A0" w:rsidR="0093289B" w:rsidRPr="008E1326" w:rsidRDefault="00507039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2032DB90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DDA02" w14:textId="64B663AA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3" w:type="dxa"/>
            <w:shd w:val="clear" w:color="auto" w:fill="auto"/>
          </w:tcPr>
          <w:p w14:paraId="46416F7E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5F1CC6" w14:textId="3B272E76" w:rsidR="0093289B" w:rsidRPr="00B557A3" w:rsidRDefault="00D15C08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76DFB643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7F601C7A" w14:textId="56D174D0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5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</w:tr>
      <w:tr w:rsidR="0093289B" w:rsidRPr="008E1326" w14:paraId="0D4C90A9" w14:textId="77777777" w:rsidTr="0093289B">
        <w:tc>
          <w:tcPr>
            <w:tcW w:w="3328" w:type="dxa"/>
            <w:shd w:val="clear" w:color="auto" w:fill="auto"/>
          </w:tcPr>
          <w:p w14:paraId="72B5286D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ADCE153" w14:textId="3BC118F7" w:rsidR="0093289B" w:rsidRPr="008E1326" w:rsidRDefault="00507039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4,152</w:t>
            </w:r>
          </w:p>
        </w:tc>
        <w:tc>
          <w:tcPr>
            <w:tcW w:w="270" w:type="dxa"/>
            <w:shd w:val="clear" w:color="auto" w:fill="auto"/>
          </w:tcPr>
          <w:p w14:paraId="76BCED37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53C6F" w14:textId="43C8B1EC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0563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273" w:type="dxa"/>
            <w:shd w:val="clear" w:color="auto" w:fill="auto"/>
          </w:tcPr>
          <w:p w14:paraId="1D4C4611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28C88E" w14:textId="7EB8FE74" w:rsidR="0093289B" w:rsidRPr="00B557A3" w:rsidRDefault="00597ED6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2,639</w:t>
            </w:r>
          </w:p>
        </w:tc>
        <w:tc>
          <w:tcPr>
            <w:tcW w:w="270" w:type="dxa"/>
            <w:shd w:val="clear" w:color="auto" w:fill="auto"/>
          </w:tcPr>
          <w:p w14:paraId="41A2A2E9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750AEBF" w14:textId="5CB67D2A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4,149</w:t>
            </w:r>
          </w:p>
        </w:tc>
      </w:tr>
      <w:tr w:rsidR="0093289B" w:rsidRPr="008E1326" w14:paraId="5E2CB84F" w14:textId="77777777" w:rsidTr="0093289B">
        <w:tc>
          <w:tcPr>
            <w:tcW w:w="3328" w:type="dxa"/>
            <w:shd w:val="clear" w:color="auto" w:fill="auto"/>
          </w:tcPr>
          <w:p w14:paraId="4D564A82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02753007" w14:textId="37F67E57" w:rsidR="0093289B" w:rsidRPr="008E1326" w:rsidRDefault="00507039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10,934</w:t>
            </w:r>
          </w:p>
        </w:tc>
        <w:tc>
          <w:tcPr>
            <w:tcW w:w="270" w:type="dxa"/>
            <w:shd w:val="clear" w:color="auto" w:fill="auto"/>
          </w:tcPr>
          <w:p w14:paraId="64C02501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587481" w14:textId="142DE2CE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273" w:type="dxa"/>
            <w:shd w:val="clear" w:color="auto" w:fill="auto"/>
          </w:tcPr>
          <w:p w14:paraId="6E7A3ADF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17E30" w14:textId="3D545DCB" w:rsidR="0093289B" w:rsidRPr="00B557A3" w:rsidRDefault="00597ED6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10,934</w:t>
            </w:r>
          </w:p>
        </w:tc>
        <w:tc>
          <w:tcPr>
            <w:tcW w:w="270" w:type="dxa"/>
            <w:shd w:val="clear" w:color="auto" w:fill="auto"/>
          </w:tcPr>
          <w:p w14:paraId="1FC2D6F9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10BDD8A4" w14:textId="1464209B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55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9,551</w:t>
            </w:r>
          </w:p>
        </w:tc>
      </w:tr>
      <w:tr w:rsidR="0093289B" w:rsidRPr="008E1326" w14:paraId="3950CBE1" w14:textId="77777777" w:rsidTr="00E10EFF">
        <w:trPr>
          <w:trHeight w:val="371"/>
        </w:trPr>
        <w:tc>
          <w:tcPr>
            <w:tcW w:w="3328" w:type="dxa"/>
            <w:shd w:val="clear" w:color="auto" w:fill="auto"/>
          </w:tcPr>
          <w:p w14:paraId="74A79965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5CB4AAB4" w14:textId="71F28749" w:rsidR="0093289B" w:rsidRPr="008E1326" w:rsidRDefault="00507039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D2F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A05B4B4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F213C9" w14:textId="47AD0868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3" w:type="dxa"/>
            <w:shd w:val="clear" w:color="auto" w:fill="auto"/>
          </w:tcPr>
          <w:p w14:paraId="4CEE0147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B3D2EA" w14:textId="437FC36C" w:rsidR="0093289B" w:rsidRPr="003B355B" w:rsidRDefault="00616D82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B35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597ED6" w:rsidRPr="003B35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AAF37D8" w14:textId="77777777" w:rsidR="0093289B" w:rsidRPr="00B557A3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14:paraId="3EFE3555" w14:textId="1C5AF5E8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557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</w:tr>
      <w:tr w:rsidR="0093289B" w:rsidRPr="008E1326" w14:paraId="47BE7757" w14:textId="77777777" w:rsidTr="00E10EFF">
        <w:tc>
          <w:tcPr>
            <w:tcW w:w="3328" w:type="dxa"/>
            <w:shd w:val="clear" w:color="auto" w:fill="auto"/>
          </w:tcPr>
          <w:p w14:paraId="6BAA53F2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0063699F" w14:textId="44A1F118" w:rsidR="0093289B" w:rsidRPr="008E1326" w:rsidRDefault="00507039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  <w:shd w:val="clear" w:color="auto" w:fill="auto"/>
          </w:tcPr>
          <w:p w14:paraId="00D7B23C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DD677C" w14:textId="2B06BCD0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3" w:type="dxa"/>
            <w:shd w:val="clear" w:color="auto" w:fill="auto"/>
          </w:tcPr>
          <w:p w14:paraId="61D7F765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3AB9C7" w14:textId="43B5C822" w:rsidR="0093289B" w:rsidRPr="003B355B" w:rsidRDefault="00722A8C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B355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97ED6" w:rsidRPr="003B355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28F5EA33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7D26775F" w14:textId="3F8AF78D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</w:tr>
      <w:tr w:rsidR="0093289B" w:rsidRPr="008E1326" w14:paraId="4DBA1739" w14:textId="77777777" w:rsidTr="0093289B">
        <w:tc>
          <w:tcPr>
            <w:tcW w:w="3328" w:type="dxa"/>
            <w:shd w:val="clear" w:color="auto" w:fill="auto"/>
          </w:tcPr>
          <w:p w14:paraId="14E34FAA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F73ECD2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5119BE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565C4" w14:textId="77777777" w:rsidR="0093289B" w:rsidRPr="008E1326" w:rsidRDefault="0093289B" w:rsidP="0093289B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2DDE94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C0AD75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CB253D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566076CA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3289B" w:rsidRPr="008E1326" w14:paraId="200C2FDC" w14:textId="77777777" w:rsidTr="0093289B">
        <w:tc>
          <w:tcPr>
            <w:tcW w:w="3328" w:type="dxa"/>
            <w:shd w:val="clear" w:color="auto" w:fill="auto"/>
          </w:tcPr>
          <w:p w14:paraId="7719B880" w14:textId="77777777" w:rsidR="0093289B" w:rsidRPr="008E1326" w:rsidRDefault="0093289B" w:rsidP="0093289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30C7FBB0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F6C14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1E647" w14:textId="77777777" w:rsidR="0093289B" w:rsidRPr="008E1326" w:rsidRDefault="0093289B" w:rsidP="0093289B">
            <w:pPr>
              <w:pStyle w:val="a1"/>
              <w:tabs>
                <w:tab w:val="decimal" w:pos="522"/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20DBEF50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789F68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8838B1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AF3A4F5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93289B" w:rsidRPr="008E1326" w14:paraId="57D1746C" w14:textId="77777777" w:rsidTr="0093289B">
        <w:tc>
          <w:tcPr>
            <w:tcW w:w="3328" w:type="dxa"/>
            <w:shd w:val="clear" w:color="auto" w:fill="auto"/>
          </w:tcPr>
          <w:p w14:paraId="0E94D148" w14:textId="77777777" w:rsidR="0093289B" w:rsidRPr="008E1326" w:rsidRDefault="0093289B" w:rsidP="0093289B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E2D8022" w14:textId="5484E4E7" w:rsidR="0093289B" w:rsidRPr="008E1326" w:rsidRDefault="002E6A31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6,801</w:t>
            </w:r>
          </w:p>
        </w:tc>
        <w:tc>
          <w:tcPr>
            <w:tcW w:w="270" w:type="dxa"/>
            <w:shd w:val="clear" w:color="auto" w:fill="auto"/>
          </w:tcPr>
          <w:p w14:paraId="32999568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0596C4" w14:textId="07D0EF63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  <w:tc>
          <w:tcPr>
            <w:tcW w:w="273" w:type="dxa"/>
            <w:shd w:val="clear" w:color="auto" w:fill="auto"/>
          </w:tcPr>
          <w:p w14:paraId="7675AAD3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2767C0" w14:textId="435633AA" w:rsidR="0093289B" w:rsidRPr="008E1326" w:rsidRDefault="00542E10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6,801</w:t>
            </w:r>
          </w:p>
        </w:tc>
        <w:tc>
          <w:tcPr>
            <w:tcW w:w="270" w:type="dxa"/>
            <w:shd w:val="clear" w:color="auto" w:fill="auto"/>
          </w:tcPr>
          <w:p w14:paraId="51C3F768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65F735A2" w14:textId="44C1D0C6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051</w:t>
            </w:r>
          </w:p>
        </w:tc>
      </w:tr>
      <w:tr w:rsidR="0093289B" w:rsidRPr="008E1326" w14:paraId="34A338D9" w14:textId="77777777" w:rsidTr="00E10EFF">
        <w:tc>
          <w:tcPr>
            <w:tcW w:w="3328" w:type="dxa"/>
            <w:shd w:val="clear" w:color="auto" w:fill="auto"/>
          </w:tcPr>
          <w:p w14:paraId="196C34A5" w14:textId="77777777" w:rsidR="0093289B" w:rsidRPr="008E1326" w:rsidRDefault="0093289B" w:rsidP="0093289B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672C5683" w14:textId="0C510B71" w:rsidR="0093289B" w:rsidRPr="008E1326" w:rsidRDefault="002E6A31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2AFFBEC0" w14:textId="77777777" w:rsidR="0093289B" w:rsidRPr="008E1326" w:rsidRDefault="0093289B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459974" w14:textId="1C74F57F" w:rsidR="0093289B" w:rsidRPr="008E1326" w:rsidRDefault="00E10EFF" w:rsidP="0093289B">
            <w:pPr>
              <w:pStyle w:val="a1"/>
              <w:tabs>
                <w:tab w:val="decimal" w:pos="972"/>
              </w:tabs>
              <w:ind w:right="-11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3" w:type="dxa"/>
            <w:shd w:val="clear" w:color="auto" w:fill="auto"/>
          </w:tcPr>
          <w:p w14:paraId="791CB87A" w14:textId="77777777" w:rsidR="0093289B" w:rsidRPr="008E1326" w:rsidRDefault="0093289B" w:rsidP="0093289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DE0925" w14:textId="39E83FFE" w:rsidR="0093289B" w:rsidRPr="008E1326" w:rsidRDefault="00542E10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2A11AEC7" w14:textId="77777777" w:rsidR="0093289B" w:rsidRPr="008E1326" w:rsidRDefault="0093289B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6" w:type="dxa"/>
            <w:shd w:val="clear" w:color="auto" w:fill="auto"/>
          </w:tcPr>
          <w:p w14:paraId="036AD613" w14:textId="4DFADB1C" w:rsidR="0093289B" w:rsidRPr="008E1326" w:rsidRDefault="00E10EFF" w:rsidP="0093289B">
            <w:pPr>
              <w:pStyle w:val="a1"/>
              <w:tabs>
                <w:tab w:val="decimal" w:pos="974"/>
              </w:tabs>
              <w:ind w:right="-13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</w:tbl>
    <w:p w14:paraId="1BDA5D23" w14:textId="77777777" w:rsidR="0093289B" w:rsidRPr="002A40F8" w:rsidRDefault="0093289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20"/>
          <w:szCs w:val="20"/>
          <w:lang w:eastAsia="x-none"/>
        </w:rPr>
      </w:pPr>
    </w:p>
    <w:p w14:paraId="00333627" w14:textId="18A955FC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1598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93289B" w:rsidRPr="00991C6E">
        <w:rPr>
          <w:rFonts w:asciiTheme="majorBidi" w:hAnsiTheme="majorBidi" w:cstheme="majorBidi"/>
          <w:sz w:val="30"/>
          <w:szCs w:val="30"/>
        </w:rPr>
        <w:t>30</w:t>
      </w:r>
      <w:r w:rsidR="0093289B"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="0093289B" w:rsidRPr="008E132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3289B">
        <w:rPr>
          <w:rFonts w:asciiTheme="majorBidi" w:hAnsiTheme="majorBidi" w:cstheme="majorBidi"/>
          <w:sz w:val="30"/>
          <w:szCs w:val="30"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2A40F8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366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46824730" w:rsidR="001F0366" w:rsidRPr="006639B9" w:rsidRDefault="0093289B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6D82A14D" w:rsidR="001F0366" w:rsidRPr="006639B9" w:rsidRDefault="0093289B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0366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44289BCE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3CAA320F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7FEF5490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6684697E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F0366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366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5E2F2614" w:rsidR="001F0366" w:rsidRPr="006639B9" w:rsidRDefault="007F68AC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533F8966" w:rsidR="001F0366" w:rsidRPr="006639B9" w:rsidRDefault="001F0366" w:rsidP="002A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4060C196" w:rsidR="001F0366" w:rsidRPr="006639B9" w:rsidRDefault="007F68AC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72" w:type="dxa"/>
          </w:tcPr>
          <w:p w14:paraId="5F400C4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0ED7DD33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1F0366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7449E4B2" w:rsidR="001F0366" w:rsidRPr="006639B9" w:rsidRDefault="007F68AC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13,368</w:t>
            </w:r>
          </w:p>
        </w:tc>
        <w:tc>
          <w:tcPr>
            <w:tcW w:w="238" w:type="dxa"/>
          </w:tcPr>
          <w:p w14:paraId="2A37CEDE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203B4E2E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598F66E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70241487" w:rsidR="001F0366" w:rsidRPr="006639B9" w:rsidRDefault="007F68AC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7667FD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2" w:type="dxa"/>
          </w:tcPr>
          <w:p w14:paraId="325B55B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60DE413F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</w:tr>
      <w:tr w:rsidR="001F0366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76A4D0A2" w:rsidR="001F0366" w:rsidRPr="006639B9" w:rsidRDefault="007F68AC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13,368</w:t>
            </w:r>
          </w:p>
        </w:tc>
        <w:tc>
          <w:tcPr>
            <w:tcW w:w="238" w:type="dxa"/>
          </w:tcPr>
          <w:p w14:paraId="0B616713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26C26CC1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728F191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527AD800" w:rsidR="001F0366" w:rsidRPr="006639B9" w:rsidRDefault="007667FD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14,548</w:t>
            </w:r>
          </w:p>
        </w:tc>
        <w:tc>
          <w:tcPr>
            <w:tcW w:w="272" w:type="dxa"/>
          </w:tcPr>
          <w:p w14:paraId="7D89B5B5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67E917A4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13,665</w:t>
            </w:r>
          </w:p>
        </w:tc>
      </w:tr>
      <w:tr w:rsidR="001F0366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1F0366" w:rsidRDefault="001F0366" w:rsidP="001F0366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1F0366" w:rsidRPr="00CC6849" w:rsidRDefault="001F0366" w:rsidP="001F0366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5F8D9E5E" w:rsidR="001F0366" w:rsidRPr="006639B9" w:rsidRDefault="007F68AC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(1,587)</w:t>
            </w:r>
          </w:p>
        </w:tc>
        <w:tc>
          <w:tcPr>
            <w:tcW w:w="238" w:type="dxa"/>
            <w:vAlign w:val="bottom"/>
          </w:tcPr>
          <w:p w14:paraId="5D30EF5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3410D816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73" w:type="dxa"/>
            <w:vAlign w:val="bottom"/>
          </w:tcPr>
          <w:p w14:paraId="5B269A1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1B8B826F" w:rsidR="001F0366" w:rsidRPr="006639B9" w:rsidRDefault="007667FD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</w:t>
            </w:r>
            <w:r w:rsidR="003D3AC4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272" w:type="dxa"/>
            <w:vAlign w:val="bottom"/>
          </w:tcPr>
          <w:p w14:paraId="3408F23E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5E42BB9D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</w:tr>
      <w:tr w:rsidR="001F0366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663D3308" w:rsidR="001F0366" w:rsidRPr="006639B9" w:rsidRDefault="007F68AC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11,781</w:t>
            </w:r>
          </w:p>
        </w:tc>
        <w:tc>
          <w:tcPr>
            <w:tcW w:w="238" w:type="dxa"/>
          </w:tcPr>
          <w:p w14:paraId="239F9B06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F115C5A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12,348</w:t>
            </w:r>
          </w:p>
        </w:tc>
        <w:tc>
          <w:tcPr>
            <w:tcW w:w="273" w:type="dxa"/>
          </w:tcPr>
          <w:p w14:paraId="68A5CE8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69C73A2E" w:rsidR="001F0366" w:rsidRPr="006639B9" w:rsidRDefault="003D3AC4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12,961</w:t>
            </w:r>
          </w:p>
        </w:tc>
        <w:tc>
          <w:tcPr>
            <w:tcW w:w="272" w:type="dxa"/>
          </w:tcPr>
          <w:p w14:paraId="185D9CCD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2CDEEA98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13,092</w:t>
            </w:r>
          </w:p>
        </w:tc>
      </w:tr>
    </w:tbl>
    <w:p w14:paraId="74293BF5" w14:textId="153D211A" w:rsidR="00FB3610" w:rsidRPr="002A40F8" w:rsidRDefault="00FB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1F0366" w:rsidRPr="006639B9" w14:paraId="7D7191F5" w14:textId="77777777" w:rsidTr="0093289B">
        <w:trPr>
          <w:cantSplit/>
        </w:trPr>
        <w:tc>
          <w:tcPr>
            <w:tcW w:w="6039" w:type="dxa"/>
            <w:gridSpan w:val="5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2A40F8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3" w:type="dxa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93289B">
        <w:trPr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366" w:rsidRPr="006639B9" w14:paraId="320584EA" w14:textId="77777777" w:rsidTr="0093289B">
        <w:trPr>
          <w:cantSplit/>
        </w:trPr>
        <w:tc>
          <w:tcPr>
            <w:tcW w:w="2990" w:type="dxa"/>
          </w:tcPr>
          <w:p w14:paraId="3CE9BF60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6E5F9E23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2A3DE" w14:textId="780A79BF" w:rsidR="001F0366" w:rsidRPr="006639B9" w:rsidRDefault="0093289B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5679DCA" w14:textId="454376DD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31D133F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5D780897" w14:textId="662E5BD9" w:rsidR="001F0366" w:rsidRPr="006639B9" w:rsidRDefault="0093289B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shd w:val="clear" w:color="auto" w:fill="auto"/>
          </w:tcPr>
          <w:p w14:paraId="60EE653E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4AED3F1" w14:textId="06098E0E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0366" w:rsidRPr="006639B9" w14:paraId="13AFEEF0" w14:textId="77777777" w:rsidTr="0093289B">
        <w:trPr>
          <w:cantSplit/>
        </w:trPr>
        <w:tc>
          <w:tcPr>
            <w:tcW w:w="2990" w:type="dxa"/>
          </w:tcPr>
          <w:p w14:paraId="18CBAAC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5863CA7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5A40B3" w14:textId="5C9FFCD3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B70EC12" w14:textId="6E6CCB31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361D5D0F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F87DF4B" w14:textId="7163B7B8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3A8E07BA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5CB4F59" w14:textId="28CDC488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F0366" w:rsidRPr="006639B9" w14:paraId="75283B4A" w14:textId="77777777" w:rsidTr="0093289B">
        <w:trPr>
          <w:cantSplit/>
        </w:trPr>
        <w:tc>
          <w:tcPr>
            <w:tcW w:w="3339" w:type="dxa"/>
            <w:gridSpan w:val="2"/>
          </w:tcPr>
          <w:p w14:paraId="5F6E2C5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0A8574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666" w:rsidRPr="006639B9" w14:paraId="0C46814F" w14:textId="77777777" w:rsidTr="0093289B">
        <w:trPr>
          <w:cantSplit/>
        </w:trPr>
        <w:tc>
          <w:tcPr>
            <w:tcW w:w="3339" w:type="dxa"/>
            <w:gridSpan w:val="2"/>
          </w:tcPr>
          <w:p w14:paraId="23778E8E" w14:textId="77777777" w:rsidR="00193666" w:rsidRPr="006639B9" w:rsidRDefault="00193666" w:rsidP="001936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CA49D0D" w14:textId="5DFC997C" w:rsidR="00193666" w:rsidRPr="006639B9" w:rsidRDefault="009C047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1570F1" w14:textId="22E1AF12" w:rsidR="00193666" w:rsidRPr="006639B9" w:rsidRDefault="00193666" w:rsidP="002A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69AB15A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792C7CD" w14:textId="65ACCB8C" w:rsidR="00193666" w:rsidRPr="006639B9" w:rsidRDefault="009C047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40,633</w:t>
            </w:r>
          </w:p>
        </w:tc>
        <w:tc>
          <w:tcPr>
            <w:tcW w:w="272" w:type="dxa"/>
          </w:tcPr>
          <w:p w14:paraId="4507D1EC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0D2B64" w14:textId="2C832CAB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50,387</w:t>
            </w:r>
          </w:p>
        </w:tc>
      </w:tr>
      <w:tr w:rsidR="00193666" w:rsidRPr="006639B9" w14:paraId="2F4777B1" w14:textId="77777777" w:rsidTr="0093289B">
        <w:trPr>
          <w:cantSplit/>
        </w:trPr>
        <w:tc>
          <w:tcPr>
            <w:tcW w:w="3339" w:type="dxa"/>
            <w:gridSpan w:val="2"/>
          </w:tcPr>
          <w:p w14:paraId="07DB6F59" w14:textId="77777777" w:rsidR="00193666" w:rsidRPr="006639B9" w:rsidRDefault="00193666" w:rsidP="001936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4B4CED" w14:textId="05800F44" w:rsidR="00193666" w:rsidRPr="006639B9" w:rsidRDefault="009C047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36" w:type="dxa"/>
          </w:tcPr>
          <w:p w14:paraId="4BD2DE4A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A68D94" w14:textId="4F45310D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579258A8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4600278" w14:textId="18F328E6" w:rsidR="00193666" w:rsidRPr="006639B9" w:rsidRDefault="009C047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  <w:tc>
          <w:tcPr>
            <w:tcW w:w="272" w:type="dxa"/>
          </w:tcPr>
          <w:p w14:paraId="124B7C7B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4F327B6" w14:textId="4B5EFE44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</w:tr>
      <w:tr w:rsidR="00193666" w:rsidRPr="006639B9" w14:paraId="6BF6EAEC" w14:textId="77777777" w:rsidTr="0093289B">
        <w:trPr>
          <w:cantSplit/>
        </w:trPr>
        <w:tc>
          <w:tcPr>
            <w:tcW w:w="3339" w:type="dxa"/>
            <w:gridSpan w:val="2"/>
          </w:tcPr>
          <w:p w14:paraId="63C77D77" w14:textId="77777777" w:rsidR="00193666" w:rsidRPr="006639B9" w:rsidRDefault="00193666" w:rsidP="001936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538F6" w14:textId="5F580FA3" w:rsidR="00193666" w:rsidRPr="006639B9" w:rsidRDefault="009C047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236" w:type="dxa"/>
          </w:tcPr>
          <w:p w14:paraId="6A07236F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E75316" w14:textId="02A4427D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7B6B2CD5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9A3F046" w14:textId="0974B6DA" w:rsidR="00193666" w:rsidRPr="006639B9" w:rsidRDefault="009C047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48,007</w:t>
            </w:r>
          </w:p>
        </w:tc>
        <w:tc>
          <w:tcPr>
            <w:tcW w:w="272" w:type="dxa"/>
          </w:tcPr>
          <w:p w14:paraId="014581E1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943D0C" w14:textId="2DF8431A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57,624</w:t>
            </w:r>
          </w:p>
        </w:tc>
      </w:tr>
    </w:tbl>
    <w:p w14:paraId="20A1B0D5" w14:textId="4B6DB185" w:rsidR="0093289B" w:rsidRDefault="0093289B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1F0366" w:rsidRPr="003A3A7C" w14:paraId="3BCE91A2" w14:textId="77777777" w:rsidTr="001F0366">
        <w:tc>
          <w:tcPr>
            <w:tcW w:w="9180" w:type="dxa"/>
            <w:gridSpan w:val="8"/>
            <w:shd w:val="clear" w:color="auto" w:fill="auto"/>
          </w:tcPr>
          <w:p w14:paraId="556D7BA6" w14:textId="4E800737" w:rsidR="001F0366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1F0366" w:rsidRPr="003A3A7C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F0366" w:rsidRPr="003A3A7C" w14:paraId="442F4A53" w14:textId="77777777" w:rsidTr="001F0366">
        <w:tc>
          <w:tcPr>
            <w:tcW w:w="3330" w:type="dxa"/>
            <w:shd w:val="clear" w:color="auto" w:fill="auto"/>
          </w:tcPr>
          <w:p w14:paraId="7EB5C90B" w14:textId="77777777" w:rsidR="001F0366" w:rsidRPr="003A3A7C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EEE98FE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7014A0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D41B7C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3A3A7C" w14:paraId="765DF576" w14:textId="77777777" w:rsidTr="001F0366">
        <w:tc>
          <w:tcPr>
            <w:tcW w:w="3330" w:type="dxa"/>
            <w:shd w:val="clear" w:color="auto" w:fill="auto"/>
          </w:tcPr>
          <w:p w14:paraId="22208B25" w14:textId="77777777" w:rsidR="00193666" w:rsidRPr="003A3A7C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86DA64" w14:textId="7CA89CFD" w:rsidR="00193666" w:rsidRPr="003A3A7C" w:rsidRDefault="0093289B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17500E6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57D6" w14:textId="62D138A7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826963E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E98C6" w14:textId="4B17057E" w:rsidR="00193666" w:rsidRPr="003A3A7C" w:rsidRDefault="0093289B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717AC03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2EBEE4" w14:textId="6D8E7013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93666" w:rsidRPr="003A3A7C" w14:paraId="6475EB82" w14:textId="77777777" w:rsidTr="001F0366">
        <w:tc>
          <w:tcPr>
            <w:tcW w:w="3330" w:type="dxa"/>
            <w:shd w:val="clear" w:color="auto" w:fill="auto"/>
          </w:tcPr>
          <w:p w14:paraId="654329AB" w14:textId="77777777" w:rsidR="00193666" w:rsidRPr="003A3A7C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A264F4" w14:textId="05CB56F0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07CAB1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F7D147" w14:textId="0B73A514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2456A0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1C1D0E" w14:textId="3E455D6E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936F42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203A9F" w14:textId="496014DF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93666" w:rsidRPr="003A3A7C" w14:paraId="690E4A51" w14:textId="77777777" w:rsidTr="001F0366">
        <w:trPr>
          <w:trHeight w:val="344"/>
        </w:trPr>
        <w:tc>
          <w:tcPr>
            <w:tcW w:w="3330" w:type="dxa"/>
            <w:shd w:val="clear" w:color="auto" w:fill="auto"/>
          </w:tcPr>
          <w:p w14:paraId="1AD8BCE9" w14:textId="77777777" w:rsidR="00193666" w:rsidRPr="003A3A7C" w:rsidRDefault="00193666" w:rsidP="0019366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7D3F297" w14:textId="77777777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93666" w:rsidRPr="003A3A7C" w14:paraId="397CDF9D" w14:textId="77777777" w:rsidTr="001F0366">
        <w:tc>
          <w:tcPr>
            <w:tcW w:w="3330" w:type="dxa"/>
            <w:shd w:val="clear" w:color="auto" w:fill="auto"/>
          </w:tcPr>
          <w:p w14:paraId="6445FFDB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C756D1E" w14:textId="77777777" w:rsidR="00193666" w:rsidRPr="003A3A7C" w:rsidRDefault="00193666" w:rsidP="0019366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7FBB3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B00022" w14:textId="77777777" w:rsidR="00193666" w:rsidRPr="003A3A7C" w:rsidRDefault="00193666" w:rsidP="0019366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01E6CD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002722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EA02F6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09FBD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93666" w:rsidRPr="003A3A7C" w14:paraId="26CDF164" w14:textId="77777777" w:rsidTr="001F0366">
        <w:tc>
          <w:tcPr>
            <w:tcW w:w="3330" w:type="dxa"/>
            <w:shd w:val="clear" w:color="auto" w:fill="auto"/>
          </w:tcPr>
          <w:p w14:paraId="069B6E98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13EE678E" w14:textId="553C4AE9" w:rsidR="00193666" w:rsidRPr="003A3A7C" w:rsidRDefault="006C4E57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52,461</w:t>
            </w:r>
          </w:p>
        </w:tc>
        <w:tc>
          <w:tcPr>
            <w:tcW w:w="270" w:type="dxa"/>
          </w:tcPr>
          <w:p w14:paraId="3C077E1D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7DFBF9" w14:textId="622B24B9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47,759</w:t>
            </w:r>
          </w:p>
        </w:tc>
        <w:tc>
          <w:tcPr>
            <w:tcW w:w="270" w:type="dxa"/>
          </w:tcPr>
          <w:p w14:paraId="2A384657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BEF4B00" w14:textId="6B1664D8" w:rsidR="00193666" w:rsidRPr="00560ED3" w:rsidRDefault="00923140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35,7</w:t>
            </w:r>
            <w:r w:rsidR="00A85B31">
              <w:rPr>
                <w:rFonts w:asciiTheme="majorBidi" w:hAnsi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361D1F35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64316CA" w14:textId="1692C61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34,498</w:t>
            </w:r>
          </w:p>
        </w:tc>
      </w:tr>
      <w:tr w:rsidR="00193666" w:rsidRPr="003A3A7C" w14:paraId="6E092F64" w14:textId="77777777" w:rsidTr="001F0366">
        <w:tc>
          <w:tcPr>
            <w:tcW w:w="3330" w:type="dxa"/>
            <w:shd w:val="clear" w:color="auto" w:fill="auto"/>
          </w:tcPr>
          <w:p w14:paraId="45B25109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64DB9996" w14:textId="7ACF81F1" w:rsidR="00193666" w:rsidRPr="003A3A7C" w:rsidRDefault="006C4E57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52,883</w:t>
            </w:r>
          </w:p>
        </w:tc>
        <w:tc>
          <w:tcPr>
            <w:tcW w:w="270" w:type="dxa"/>
          </w:tcPr>
          <w:p w14:paraId="57A00F18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26FF25F" w14:textId="4BEE1C8B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73,283</w:t>
            </w:r>
          </w:p>
        </w:tc>
        <w:tc>
          <w:tcPr>
            <w:tcW w:w="270" w:type="dxa"/>
          </w:tcPr>
          <w:p w14:paraId="0BB1FA83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5E41874" w14:textId="1911DCA6" w:rsidR="00193666" w:rsidRPr="003A3A7C" w:rsidRDefault="00A85B31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30,986</w:t>
            </w:r>
          </w:p>
        </w:tc>
        <w:tc>
          <w:tcPr>
            <w:tcW w:w="270" w:type="dxa"/>
          </w:tcPr>
          <w:p w14:paraId="5A8B0211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1DB1D8B" w14:textId="27778715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44,756</w:t>
            </w:r>
          </w:p>
        </w:tc>
      </w:tr>
      <w:tr w:rsidR="00193666" w:rsidRPr="003A3A7C" w14:paraId="17FF2E2B" w14:textId="77777777" w:rsidTr="001F0366">
        <w:tc>
          <w:tcPr>
            <w:tcW w:w="3330" w:type="dxa"/>
            <w:shd w:val="clear" w:color="auto" w:fill="auto"/>
          </w:tcPr>
          <w:p w14:paraId="716BFD9F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6EDA4FC" w14:textId="5E4C9871" w:rsidR="00193666" w:rsidRPr="003A3A7C" w:rsidRDefault="00A44362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25,940</w:t>
            </w:r>
          </w:p>
        </w:tc>
        <w:tc>
          <w:tcPr>
            <w:tcW w:w="270" w:type="dxa"/>
          </w:tcPr>
          <w:p w14:paraId="75DF4ADC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247C8AB" w14:textId="42FDA496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22,141</w:t>
            </w:r>
          </w:p>
        </w:tc>
        <w:tc>
          <w:tcPr>
            <w:tcW w:w="270" w:type="dxa"/>
          </w:tcPr>
          <w:p w14:paraId="66EA0D94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C17CF37" w14:textId="3F0343E4" w:rsidR="00193666" w:rsidRPr="003A3A7C" w:rsidRDefault="00A85B31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14,021</w:t>
            </w:r>
          </w:p>
        </w:tc>
        <w:tc>
          <w:tcPr>
            <w:tcW w:w="270" w:type="dxa"/>
          </w:tcPr>
          <w:p w14:paraId="787552C2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7F4DE41" w14:textId="43DF342E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8,852</w:t>
            </w:r>
          </w:p>
        </w:tc>
      </w:tr>
      <w:tr w:rsidR="00193666" w:rsidRPr="003A3A7C" w14:paraId="6E114555" w14:textId="77777777" w:rsidTr="001F0366">
        <w:tc>
          <w:tcPr>
            <w:tcW w:w="3330" w:type="dxa"/>
            <w:shd w:val="clear" w:color="auto" w:fill="auto"/>
          </w:tcPr>
          <w:p w14:paraId="339AF732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A0F41" w14:textId="7621EFE5" w:rsidR="00193666" w:rsidRPr="003A3A7C" w:rsidRDefault="00923140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6,857</w:t>
            </w:r>
          </w:p>
        </w:tc>
        <w:tc>
          <w:tcPr>
            <w:tcW w:w="270" w:type="dxa"/>
          </w:tcPr>
          <w:p w14:paraId="2BF82581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C38720" w14:textId="6CF152ED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0D23B87C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92911" w14:textId="2E4CA859" w:rsidR="00193666" w:rsidRPr="007E7693" w:rsidRDefault="00A94F6E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6,857</w:t>
            </w:r>
          </w:p>
        </w:tc>
        <w:tc>
          <w:tcPr>
            <w:tcW w:w="270" w:type="dxa"/>
          </w:tcPr>
          <w:p w14:paraId="1359379D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B72B9E" w14:textId="3F8D483D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193666" w:rsidRPr="003A3A7C" w14:paraId="6EF15EAD" w14:textId="77777777" w:rsidTr="001F0366">
        <w:tc>
          <w:tcPr>
            <w:tcW w:w="3330" w:type="dxa"/>
            <w:shd w:val="clear" w:color="auto" w:fill="auto"/>
          </w:tcPr>
          <w:p w14:paraId="279DAE2A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2F4477" w14:textId="62B2C8E5" w:rsidR="00193666" w:rsidRPr="003A3A7C" w:rsidRDefault="00923140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138,14</w:t>
            </w:r>
            <w:r w:rsidR="00896BD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B6286D0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DA9D86" w14:textId="1036F304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154,870</w:t>
            </w:r>
          </w:p>
        </w:tc>
        <w:tc>
          <w:tcPr>
            <w:tcW w:w="270" w:type="dxa"/>
          </w:tcPr>
          <w:p w14:paraId="36D9EDDB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86ABAB" w14:textId="6518FD22" w:rsidR="00193666" w:rsidRPr="003A3A7C" w:rsidRDefault="00A94F6E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87,660</w:t>
            </w:r>
          </w:p>
        </w:tc>
        <w:tc>
          <w:tcPr>
            <w:tcW w:w="270" w:type="dxa"/>
          </w:tcPr>
          <w:p w14:paraId="0674B968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F98F0A" w14:textId="2285D7A8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99,793</w:t>
            </w:r>
          </w:p>
        </w:tc>
      </w:tr>
      <w:tr w:rsidR="00193666" w:rsidRPr="003A3A7C" w14:paraId="088F086A" w14:textId="77777777" w:rsidTr="00930B0C">
        <w:tc>
          <w:tcPr>
            <w:tcW w:w="3330" w:type="dxa"/>
            <w:shd w:val="clear" w:color="auto" w:fill="auto"/>
          </w:tcPr>
          <w:p w14:paraId="3CCA1034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2EDC7063" w14:textId="10C232FD" w:rsidR="00193666" w:rsidRPr="00641868" w:rsidRDefault="00923140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D0431B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6846F7E" w14:textId="03403E79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(553)</w:t>
            </w:r>
          </w:p>
        </w:tc>
        <w:tc>
          <w:tcPr>
            <w:tcW w:w="270" w:type="dxa"/>
          </w:tcPr>
          <w:p w14:paraId="11B60CF8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1C318E" w14:textId="0AB3FD49" w:rsidR="00193666" w:rsidRPr="003A3A7C" w:rsidRDefault="00A94F6E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highlight w:val="yellow"/>
                <w:cs/>
                <w:lang w:val="en-US"/>
              </w:rPr>
            </w:pPr>
            <w:r w:rsidRPr="00E10EFF"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24A5D58D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E24E5C2" w14:textId="6CD6662B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(349)</w:t>
            </w:r>
          </w:p>
        </w:tc>
      </w:tr>
      <w:tr w:rsidR="00193666" w:rsidRPr="003A3A7C" w14:paraId="47A6A7CD" w14:textId="77777777" w:rsidTr="001F0366">
        <w:tc>
          <w:tcPr>
            <w:tcW w:w="3330" w:type="dxa"/>
            <w:shd w:val="clear" w:color="auto" w:fill="auto"/>
          </w:tcPr>
          <w:p w14:paraId="7242822D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06883FCC" w:rsidR="00193666" w:rsidRPr="003A3A7C" w:rsidRDefault="00923140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138,141</w:t>
            </w:r>
          </w:p>
        </w:tc>
        <w:tc>
          <w:tcPr>
            <w:tcW w:w="270" w:type="dxa"/>
            <w:shd w:val="clear" w:color="auto" w:fill="auto"/>
          </w:tcPr>
          <w:p w14:paraId="2D77ADC3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45D0B6D0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154,317</w:t>
            </w:r>
          </w:p>
        </w:tc>
        <w:tc>
          <w:tcPr>
            <w:tcW w:w="270" w:type="dxa"/>
            <w:shd w:val="clear" w:color="auto" w:fill="auto"/>
          </w:tcPr>
          <w:p w14:paraId="568C5DBF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3B597687" w:rsidR="00193666" w:rsidRPr="003A3A7C" w:rsidRDefault="00A70191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87,660</w:t>
            </w:r>
          </w:p>
        </w:tc>
        <w:tc>
          <w:tcPr>
            <w:tcW w:w="270" w:type="dxa"/>
            <w:shd w:val="clear" w:color="auto" w:fill="auto"/>
          </w:tcPr>
          <w:p w14:paraId="1BB21D73" w14:textId="77777777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2B505748" w:rsidR="00193666" w:rsidRPr="003A3A7C" w:rsidRDefault="00193666" w:rsidP="0093289B">
            <w:pPr>
              <w:pStyle w:val="a1"/>
              <w:tabs>
                <w:tab w:val="decimal" w:pos="972"/>
              </w:tabs>
              <w:ind w:right="-20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99,444</w:t>
            </w:r>
          </w:p>
        </w:tc>
      </w:tr>
    </w:tbl>
    <w:p w14:paraId="6E5A7CF5" w14:textId="77777777" w:rsidR="001F0366" w:rsidRPr="00346488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BE4F84" w14:textId="3D8D3586" w:rsidR="00D80D43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6D4B3CDA" w14:textId="77777777" w:rsidR="00346488" w:rsidRPr="00346488" w:rsidRDefault="00346488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FD2B49" w14:textId="77777777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F1598F" w:rsidRDefault="00D80D43" w:rsidP="00346488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F1598F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598F">
        <w:rPr>
          <w:rFonts w:asciiTheme="majorBidi" w:hAnsiTheme="majorBidi" w:cstheme="majorBidi"/>
          <w:sz w:val="30"/>
          <w:szCs w:val="30"/>
        </w:rPr>
        <w:t>)</w:t>
      </w:r>
      <w:r w:rsidRPr="00F1598F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1.1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71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เดือน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2.2</w:t>
      </w:r>
      <w:r w:rsidR="00B538BE">
        <w:rPr>
          <w:rFonts w:ascii="Angsana New" w:hAnsi="Angsana New"/>
          <w:sz w:val="30"/>
          <w:szCs w:val="30"/>
        </w:rPr>
        <w:t>8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</w:t>
      </w:r>
    </w:p>
    <w:p w14:paraId="7E6A5F78" w14:textId="77777777" w:rsidR="0093289B" w:rsidRPr="00346488" w:rsidRDefault="0093289B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90E8B0" w14:textId="40C16DBF" w:rsidR="00F909DD" w:rsidRDefault="001D25E1" w:rsidP="003464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  <w:r w:rsidRPr="00183C59">
        <w:rPr>
          <w:rFonts w:ascii="Angsana New" w:hAnsi="Angsana New" w:hint="cs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14:paraId="579C045D" w14:textId="77777777" w:rsidR="00346488" w:rsidRPr="00346488" w:rsidRDefault="00346488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346488" w:rsidRPr="008E1326" w14:paraId="2B7A5CA1" w14:textId="77777777" w:rsidTr="003C29B8">
        <w:trPr>
          <w:tblHeader/>
        </w:trPr>
        <w:tc>
          <w:tcPr>
            <w:tcW w:w="2115" w:type="pct"/>
          </w:tcPr>
          <w:p w14:paraId="67743044" w14:textId="77777777" w:rsidR="00346488" w:rsidRPr="008E1326" w:rsidRDefault="0034648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6F6C9FB4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537B806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359B8CEE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488" w:rsidRPr="008E1326" w14:paraId="3A563F2F" w14:textId="77777777" w:rsidTr="003C29B8">
        <w:trPr>
          <w:tblHeader/>
        </w:trPr>
        <w:tc>
          <w:tcPr>
            <w:tcW w:w="2115" w:type="pct"/>
          </w:tcPr>
          <w:p w14:paraId="104061FC" w14:textId="77777777" w:rsidR="00346488" w:rsidRPr="008E1326" w:rsidRDefault="0034648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FBBDB1" w14:textId="52EBECF4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4A8EB2C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52AF7A" w14:textId="2FD3BC83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222D9E0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0D3846" w14:textId="66684FFB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C349D5C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85BAA6" w14:textId="5AD1F9F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46488" w:rsidRPr="008E1326" w14:paraId="29466D3F" w14:textId="77777777" w:rsidTr="003C29B8">
        <w:trPr>
          <w:trHeight w:val="209"/>
          <w:tblHeader/>
        </w:trPr>
        <w:tc>
          <w:tcPr>
            <w:tcW w:w="2115" w:type="pct"/>
          </w:tcPr>
          <w:p w14:paraId="19C2AF7D" w14:textId="77777777" w:rsidR="00346488" w:rsidRPr="008E1326" w:rsidRDefault="0034648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5CD317D7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6488" w:rsidRPr="008E1326" w14:paraId="69CCD2A1" w14:textId="77777777" w:rsidTr="003C29B8">
        <w:tc>
          <w:tcPr>
            <w:tcW w:w="2115" w:type="pct"/>
          </w:tcPr>
          <w:p w14:paraId="0DD9D112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กลับรายการผลขาดทุนด้านเครดิตที่คาดว่าจะเกิดขึ้นของลูกหนี้การค้า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591" w:type="pct"/>
          </w:tcPr>
          <w:p w14:paraId="78366871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51AD23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A6BFBBF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BA594AB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4A454C7F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F947F06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ED9EFAE" w14:textId="77777777" w:rsidR="00346488" w:rsidRPr="008E1326" w:rsidRDefault="00346488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6488" w:rsidRPr="008E1326" w14:paraId="1F78C35C" w14:textId="77777777" w:rsidTr="003C29B8">
        <w:tc>
          <w:tcPr>
            <w:tcW w:w="2115" w:type="pct"/>
          </w:tcPr>
          <w:p w14:paraId="71B96452" w14:textId="77777777" w:rsidR="00346488" w:rsidRPr="008E1326" w:rsidRDefault="00346488" w:rsidP="0034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04A84F6" w14:textId="1BAC5B54" w:rsidR="00346488" w:rsidRPr="008E1326" w:rsidRDefault="001E36EB" w:rsidP="0034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(553)</w:t>
            </w:r>
          </w:p>
        </w:tc>
        <w:tc>
          <w:tcPr>
            <w:tcW w:w="148" w:type="pct"/>
          </w:tcPr>
          <w:p w14:paraId="75DBD636" w14:textId="77777777" w:rsidR="00346488" w:rsidRPr="008E1326" w:rsidRDefault="00346488" w:rsidP="0034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0DB5D7C5" w14:textId="7E5E51C7" w:rsidR="00346488" w:rsidRPr="008E1326" w:rsidRDefault="00346488" w:rsidP="00346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90" w:hanging="18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Pr="00991C6E">
              <w:rPr>
                <w:rFonts w:ascii="Angsana New" w:hAnsi="Angsana New"/>
                <w:sz w:val="30"/>
                <w:szCs w:val="30"/>
              </w:rPr>
              <w:t>61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142367AD" w14:textId="77777777" w:rsidR="00346488" w:rsidRPr="008E1326" w:rsidRDefault="00346488" w:rsidP="0034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2D4D19C9" w14:textId="612E1FD7" w:rsidR="00346488" w:rsidRPr="008E1326" w:rsidRDefault="001E36EB" w:rsidP="0034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(349)</w:t>
            </w:r>
          </w:p>
        </w:tc>
        <w:tc>
          <w:tcPr>
            <w:tcW w:w="148" w:type="pct"/>
          </w:tcPr>
          <w:p w14:paraId="01E307DE" w14:textId="77777777" w:rsidR="00346488" w:rsidRPr="008E1326" w:rsidRDefault="00346488" w:rsidP="0034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DB18CF0" w14:textId="3801C23F" w:rsidR="00346488" w:rsidRPr="008E1326" w:rsidRDefault="00346488" w:rsidP="003464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Pr="00991C6E">
              <w:rPr>
                <w:rFonts w:ascii="Angsana New" w:hAnsi="Angsana New"/>
                <w:sz w:val="30"/>
                <w:szCs w:val="30"/>
              </w:rPr>
              <w:t>49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37B167F" w14:textId="7EA6B960" w:rsidR="00A56AA5" w:rsidRPr="00010756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8280FAD" w14:textId="2027A707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270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F1598F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32BC6BFF" w:rsidR="00193666" w:rsidRPr="00F1598F" w:rsidRDefault="007713E1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="00193666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9366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3F1C3EC2" w14:textId="77777777" w:rsidR="00193666" w:rsidRPr="00F1598F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09D954DA" w:rsidR="00193666" w:rsidRPr="00F1598F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5D81C5C0" w14:textId="77777777" w:rsidR="00193666" w:rsidRPr="00F1598F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569AC6E6" w:rsidR="00193666" w:rsidRPr="00F1598F" w:rsidRDefault="007713E1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8E132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8E132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="00193666"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 w:rsidR="0019366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5ACF26EC" w14:textId="77777777" w:rsidR="00193666" w:rsidRPr="00F1598F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33393B4F" w:rsidR="00193666" w:rsidRPr="00F1598F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93666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193666" w:rsidRPr="00F1598F" w:rsidRDefault="00193666" w:rsidP="001936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666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6FA1FD6D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42744AF7" w14:textId="77777777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497A" w:rsidRPr="00F1598F" w14:paraId="22F657FB" w14:textId="77777777" w:rsidTr="001F0366">
        <w:trPr>
          <w:cantSplit/>
        </w:trPr>
        <w:tc>
          <w:tcPr>
            <w:tcW w:w="2512" w:type="dxa"/>
            <w:hideMark/>
          </w:tcPr>
          <w:p w14:paraId="71F9CDAD" w14:textId="731E58FB" w:rsidR="00C2497A" w:rsidRPr="00F1598F" w:rsidRDefault="00C2497A" w:rsidP="00C2497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F1598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C2497A" w:rsidRPr="00F1598F" w:rsidRDefault="00C2497A" w:rsidP="00C2497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74626C26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C2497A" w:rsidRPr="00F1598F" w:rsidRDefault="00C2497A" w:rsidP="00C249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873F6" w14:textId="21D76308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7263BF20" w:rsidR="00C2497A" w:rsidRPr="00F1598F" w:rsidRDefault="00A244BE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86,58</w:t>
            </w:r>
            <w:r w:rsidR="00766F7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CAD2F7D" w14:textId="77777777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4A58972E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82,519</w:t>
            </w:r>
          </w:p>
        </w:tc>
      </w:tr>
      <w:tr w:rsidR="00C2497A" w:rsidRPr="00F1598F" w14:paraId="1AC9ACCF" w14:textId="77777777" w:rsidTr="0091112F">
        <w:trPr>
          <w:cantSplit/>
        </w:trPr>
        <w:tc>
          <w:tcPr>
            <w:tcW w:w="2512" w:type="dxa"/>
          </w:tcPr>
          <w:p w14:paraId="1BFDA7B3" w14:textId="50544ED2" w:rsidR="00C2497A" w:rsidRPr="00F1598F" w:rsidRDefault="00C2497A" w:rsidP="00C2497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6D173955" w14:textId="4D60AB0D" w:rsidR="00C2497A" w:rsidRPr="00F1598F" w:rsidRDefault="00C2497A" w:rsidP="00C2497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7EDBEBFB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3E1D9" w14:textId="77777777" w:rsidR="00C2497A" w:rsidRPr="00F1598F" w:rsidRDefault="00C2497A" w:rsidP="00C2497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C081E" w14:textId="55320D85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028E8" w14:textId="77777777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8E4D76" w14:textId="65BB7616" w:rsidR="00C2497A" w:rsidRPr="00F1598F" w:rsidRDefault="003A5E42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970A50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773E6109" w14:textId="77777777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5F03A807" w:rsidR="00C2497A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497A" w:rsidRPr="00F1598F" w14:paraId="06048546" w14:textId="77777777" w:rsidTr="0091112F">
        <w:trPr>
          <w:cantSplit/>
        </w:trPr>
        <w:tc>
          <w:tcPr>
            <w:tcW w:w="2512" w:type="dxa"/>
          </w:tcPr>
          <w:p w14:paraId="63A99090" w14:textId="7D3F6CCF" w:rsidR="00C2497A" w:rsidRPr="007A3427" w:rsidRDefault="00C2497A" w:rsidP="00C2497A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C2497A" w:rsidRDefault="00C2497A" w:rsidP="00C2497A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55F8F7E4" w:rsidR="00C2497A" w:rsidRPr="00C2497A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2D7D6" w14:textId="77777777" w:rsidR="00C2497A" w:rsidRPr="0091112F" w:rsidRDefault="00C2497A" w:rsidP="00C2497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EF31A" w14:textId="51A45BBC" w:rsidR="00C2497A" w:rsidRPr="002A40F8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4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0F56D" w14:textId="77777777" w:rsidR="00C2497A" w:rsidRPr="00F1598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0D6DAAD1" w:rsidR="00C2497A" w:rsidRPr="0091112F" w:rsidRDefault="004C0534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</w:t>
            </w:r>
            <w:r w:rsidR="004B4A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66F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26A4FCA" w14:textId="77777777" w:rsidR="00C2497A" w:rsidRPr="0091112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43AC9880" w:rsidR="00C2497A" w:rsidRPr="0091112F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 w:right="-104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8F64039" w14:textId="77777777" w:rsidR="00A56AA5" w:rsidRPr="0091112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34F1BD4" w14:textId="4CDF9CF5" w:rsidR="007713E1" w:rsidRPr="008E1326" w:rsidRDefault="007713E1" w:rsidP="00771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8E1326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991C6E">
        <w:rPr>
          <w:rFonts w:asciiTheme="majorBidi" w:hAnsiTheme="majorBidi" w:cstheme="majorBidi"/>
          <w:sz w:val="30"/>
          <w:szCs w:val="30"/>
        </w:rPr>
        <w:t>30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2F35F46" w14:textId="77777777" w:rsidR="007713E1" w:rsidRPr="008E1326" w:rsidRDefault="007713E1" w:rsidP="00771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7713E1" w:rsidRPr="008E1326" w14:paraId="408A91CC" w14:textId="77777777" w:rsidTr="003C29B8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2D9AE4F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2A4F683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435F046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2F3933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3E1" w:rsidRPr="008E1326" w14:paraId="16D5C94A" w14:textId="77777777" w:rsidTr="003C29B8">
        <w:trPr>
          <w:tblHeader/>
        </w:trPr>
        <w:tc>
          <w:tcPr>
            <w:tcW w:w="3087" w:type="dxa"/>
            <w:vAlign w:val="bottom"/>
          </w:tcPr>
          <w:p w14:paraId="1F08128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13BABF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7E40F81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D799EE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DD2188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002C7C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65B62E7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1921BF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EB6F96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C89A04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7713E1" w:rsidRPr="008E1326" w14:paraId="67DA2F33" w14:textId="77777777" w:rsidTr="003C29B8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2297D0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3514ACE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753B011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3A6FA3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7713E1" w:rsidRPr="008E1326" w14:paraId="6062117F" w14:textId="77777777" w:rsidTr="003C29B8">
        <w:tc>
          <w:tcPr>
            <w:tcW w:w="3087" w:type="dxa"/>
            <w:vAlign w:val="bottom"/>
          </w:tcPr>
          <w:p w14:paraId="3851B748" w14:textId="7609B49F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9" w:type="dxa"/>
            <w:vAlign w:val="bottom"/>
          </w:tcPr>
          <w:p w14:paraId="31F1136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881625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6A709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127F2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DA4CFB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26C0689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3E78E73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F4AB63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303E482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13E1" w:rsidRPr="008E1326" w14:paraId="29E9C0AC" w14:textId="77777777" w:rsidTr="003C29B8">
        <w:tc>
          <w:tcPr>
            <w:tcW w:w="3087" w:type="dxa"/>
          </w:tcPr>
          <w:p w14:paraId="2D462A7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D84F07" w14:textId="0099F3D3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5CA6">
              <w:rPr>
                <w:rFonts w:asciiTheme="majorBidi" w:hAnsiTheme="majorBidi" w:cstheme="majorBidi"/>
                <w:sz w:val="30"/>
                <w:szCs w:val="30"/>
              </w:rPr>
              <w:t xml:space="preserve"> - 8</w:t>
            </w:r>
          </w:p>
        </w:tc>
        <w:tc>
          <w:tcPr>
            <w:tcW w:w="242" w:type="dxa"/>
            <w:gridSpan w:val="2"/>
          </w:tcPr>
          <w:p w14:paraId="405CAF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EB3D0E6" w14:textId="2C35790B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82,624</w:t>
            </w:r>
          </w:p>
        </w:tc>
        <w:tc>
          <w:tcPr>
            <w:tcW w:w="236" w:type="dxa"/>
          </w:tcPr>
          <w:p w14:paraId="1361DF3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BD551D" w14:textId="4907E6A5" w:rsidR="007713E1" w:rsidRPr="008E1326" w:rsidRDefault="002B2774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26,21</w:t>
            </w:r>
            <w:r w:rsidR="003E14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7677175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1C774B1" w14:textId="4E792FFE" w:rsidR="007713E1" w:rsidRPr="008E1326" w:rsidRDefault="004056B8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D44B41">
              <w:rPr>
                <w:rFonts w:asciiTheme="majorBidi" w:hAnsiTheme="majorBidi" w:cstheme="majorBidi"/>
                <w:sz w:val="30"/>
                <w:szCs w:val="30"/>
              </w:rPr>
              <w:t>150)</w:t>
            </w:r>
          </w:p>
        </w:tc>
        <w:tc>
          <w:tcPr>
            <w:tcW w:w="236" w:type="dxa"/>
          </w:tcPr>
          <w:p w14:paraId="6BD48F8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54931717" w14:textId="4FC1DD0E" w:rsidR="007713E1" w:rsidRPr="008E1326" w:rsidRDefault="00855092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C300BE">
              <w:rPr>
                <w:rFonts w:asciiTheme="majorBidi" w:hAnsiTheme="majorBidi" w:cstheme="majorBidi"/>
                <w:sz w:val="30"/>
                <w:szCs w:val="30"/>
              </w:rPr>
              <w:t>,68</w:t>
            </w:r>
            <w:r w:rsidR="00E0560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713E1" w:rsidRPr="008E1326" w14:paraId="4E445330" w14:textId="77777777" w:rsidTr="003C29B8">
        <w:tc>
          <w:tcPr>
            <w:tcW w:w="3087" w:type="dxa"/>
          </w:tcPr>
          <w:p w14:paraId="07914ED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6C8B5FF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</w:tcPr>
          <w:p w14:paraId="39ED148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38F5FA" w14:textId="128BC1C7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82,624</w:t>
            </w:r>
          </w:p>
        </w:tc>
        <w:tc>
          <w:tcPr>
            <w:tcW w:w="236" w:type="dxa"/>
          </w:tcPr>
          <w:p w14:paraId="3F41527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480630A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084FC5D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78D24E2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0C39B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6B0F8A94" w14:textId="4A1D8271" w:rsidR="007713E1" w:rsidRPr="008E1326" w:rsidRDefault="00C300BE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105,68</w:t>
            </w:r>
            <w:r w:rsidR="00E056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7713E1" w:rsidRPr="008E1326" w14:paraId="6E5864D9" w14:textId="77777777" w:rsidTr="003C29B8">
        <w:trPr>
          <w:gridAfter w:val="1"/>
          <w:wAfter w:w="6" w:type="dxa"/>
        </w:trPr>
        <w:tc>
          <w:tcPr>
            <w:tcW w:w="3087" w:type="dxa"/>
          </w:tcPr>
          <w:p w14:paraId="2E38495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5" w:type="dxa"/>
            <w:gridSpan w:val="2"/>
          </w:tcPr>
          <w:p w14:paraId="4062F7A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2D7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0E32D70" w14:textId="7E6F7583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  <w:tc>
          <w:tcPr>
            <w:tcW w:w="236" w:type="dxa"/>
          </w:tcPr>
          <w:p w14:paraId="0653095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9923E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003D0C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D6C428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1C4C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F280BC5" w14:textId="645E2FBB" w:rsidR="007713E1" w:rsidRPr="008E1326" w:rsidRDefault="006212DE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0560E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638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13E1" w:rsidRPr="008E1326" w14:paraId="109C1F73" w14:textId="77777777" w:rsidTr="003C29B8">
        <w:tc>
          <w:tcPr>
            <w:tcW w:w="3087" w:type="dxa"/>
          </w:tcPr>
          <w:p w14:paraId="5021C26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3A2BE71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414C8ED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1104D6F" w14:textId="454958EC" w:rsidR="007713E1" w:rsidRPr="008E1326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82,519</w:t>
            </w:r>
          </w:p>
        </w:tc>
        <w:tc>
          <w:tcPr>
            <w:tcW w:w="236" w:type="dxa"/>
          </w:tcPr>
          <w:p w14:paraId="59775CC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533067F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3111E6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2C7838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0D711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B76B4C" w14:textId="75D12F33" w:rsidR="007713E1" w:rsidRPr="008E1326" w:rsidRDefault="00393F35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105,6</w:t>
            </w:r>
            <w:r w:rsidR="00391F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  <w:tr w:rsidR="007713E1" w:rsidRPr="008E1326" w14:paraId="618A978E" w14:textId="77777777" w:rsidTr="003C29B8">
        <w:tc>
          <w:tcPr>
            <w:tcW w:w="3087" w:type="dxa"/>
            <w:vAlign w:val="bottom"/>
          </w:tcPr>
          <w:p w14:paraId="5A057910" w14:textId="77777777" w:rsidR="00C2497A" w:rsidRDefault="00C2497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  <w:p w14:paraId="196A8D42" w14:textId="29E53A9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991C6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09" w:type="dxa"/>
            <w:vAlign w:val="bottom"/>
          </w:tcPr>
          <w:p w14:paraId="27B9DC2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03F2FA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331362E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C5CD8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046966F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5A9FE5C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433FBBA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F0F72E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EB8C5D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13E1" w:rsidRPr="008E1326" w14:paraId="4D22EE2D" w14:textId="77777777" w:rsidTr="003C29B8">
        <w:tc>
          <w:tcPr>
            <w:tcW w:w="3087" w:type="dxa"/>
          </w:tcPr>
          <w:p w14:paraId="1CE5033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8E132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18BA478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3D55DB8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D2D42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3022CD4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2297A6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37" w:type="dxa"/>
          </w:tcPr>
          <w:p w14:paraId="4C498CF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3CB0FD5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F42C9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6E5EFD2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793</w:t>
            </w:r>
          </w:p>
        </w:tc>
      </w:tr>
      <w:tr w:rsidR="007713E1" w:rsidRPr="008E1326" w14:paraId="508FB2A4" w14:textId="77777777" w:rsidTr="003C29B8">
        <w:tc>
          <w:tcPr>
            <w:tcW w:w="3087" w:type="dxa"/>
          </w:tcPr>
          <w:p w14:paraId="50181DE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4840BDF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6C3FD9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7E4CD1E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7F9DDF85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694F98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35DF4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C4615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D734D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041263EA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793</w:t>
            </w:r>
          </w:p>
        </w:tc>
      </w:tr>
      <w:tr w:rsidR="007713E1" w:rsidRPr="008E1326" w14:paraId="498A64D6" w14:textId="77777777" w:rsidTr="003C29B8">
        <w:trPr>
          <w:gridAfter w:val="1"/>
          <w:wAfter w:w="6" w:type="dxa"/>
        </w:trPr>
        <w:tc>
          <w:tcPr>
            <w:tcW w:w="3087" w:type="dxa"/>
          </w:tcPr>
          <w:p w14:paraId="33C524F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5" w:type="dxa"/>
            <w:gridSpan w:val="2"/>
          </w:tcPr>
          <w:p w14:paraId="2D287E2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BCD1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977FD63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B40BFD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E0C8521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5C1DA7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55EA614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A24020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A82DDF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713E1" w:rsidRPr="008E1326" w14:paraId="2FA7B2F9" w14:textId="77777777" w:rsidTr="003C29B8">
        <w:tc>
          <w:tcPr>
            <w:tcW w:w="3087" w:type="dxa"/>
          </w:tcPr>
          <w:p w14:paraId="5D4B353D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29465AA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B1064F4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EFDA588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33C4116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03DD2CDC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70EB87B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AC8283D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BC9909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479EE6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</w:tr>
    </w:tbl>
    <w:p w14:paraId="42016EF5" w14:textId="4C0A747C" w:rsidR="007713E1" w:rsidRPr="007713E1" w:rsidRDefault="007713E1" w:rsidP="007713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081"/>
        <w:gridCol w:w="273"/>
        <w:gridCol w:w="1082"/>
        <w:gridCol w:w="272"/>
        <w:gridCol w:w="1170"/>
        <w:gridCol w:w="274"/>
        <w:gridCol w:w="1348"/>
      </w:tblGrid>
      <w:tr w:rsidR="007713E1" w:rsidRPr="008E1326" w14:paraId="101F15DD" w14:textId="77777777" w:rsidTr="003C29B8">
        <w:trPr>
          <w:tblHeader/>
        </w:trPr>
        <w:tc>
          <w:tcPr>
            <w:tcW w:w="2005" w:type="pct"/>
          </w:tcPr>
          <w:p w14:paraId="7643217F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0868EF17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CA8F2D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3878DF66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8E1326" w14:paraId="1BADDFC2" w14:textId="77777777" w:rsidTr="00C2497A">
        <w:trPr>
          <w:tblHeader/>
        </w:trPr>
        <w:tc>
          <w:tcPr>
            <w:tcW w:w="2005" w:type="pct"/>
          </w:tcPr>
          <w:p w14:paraId="13966F8B" w14:textId="77777777" w:rsidR="00C2497A" w:rsidRPr="008E1326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D41DA13" w14:textId="1E8E7BF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257D5AF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EAD58B0" w14:textId="1D4C222E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B304809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482A8E" w14:textId="2EBB07E1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99566A6" w14:textId="77777777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38FB8B5" w14:textId="61AB760A" w:rsidR="00C2497A" w:rsidRPr="008E1326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713E1" w:rsidRPr="008E1326" w14:paraId="7BF04A0A" w14:textId="77777777" w:rsidTr="003C29B8">
        <w:trPr>
          <w:trHeight w:val="209"/>
          <w:tblHeader/>
        </w:trPr>
        <w:tc>
          <w:tcPr>
            <w:tcW w:w="2005" w:type="pct"/>
          </w:tcPr>
          <w:p w14:paraId="786DCD72" w14:textId="77777777" w:rsidR="007713E1" w:rsidRPr="008E1326" w:rsidRDefault="007713E1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276F828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13E1" w:rsidRPr="008E1326" w14:paraId="018FB8B5" w14:textId="77777777" w:rsidTr="00C2497A">
        <w:tc>
          <w:tcPr>
            <w:tcW w:w="2005" w:type="pct"/>
          </w:tcPr>
          <w:p w14:paraId="1EF02827" w14:textId="4DE52860" w:rsidR="007713E1" w:rsidRPr="008E1326" w:rsidRDefault="00C2497A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ของ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  <w:r w:rsidR="007713E1" w:rsidRPr="008E1326">
              <w:rPr>
                <w:rFonts w:ascii="Angsana New" w:hAnsi="Angsana New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7713E1"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="007713E1"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13E1" w:rsidRPr="008E13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E411DD5" w14:textId="77777777" w:rsidR="007713E1" w:rsidRPr="008E1326" w:rsidRDefault="007713E1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26107" w14:textId="77777777" w:rsidR="007713E1" w:rsidRPr="008E1326" w:rsidRDefault="007713E1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8F10BB4" w14:textId="77777777" w:rsidR="007713E1" w:rsidRPr="008E1326" w:rsidRDefault="007713E1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31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25AE124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37BF986" w14:textId="5262179F" w:rsidR="007713E1" w:rsidRPr="008E1326" w:rsidRDefault="009E5EC4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(66)</w:t>
            </w:r>
          </w:p>
        </w:tc>
        <w:tc>
          <w:tcPr>
            <w:tcW w:w="149" w:type="pct"/>
          </w:tcPr>
          <w:p w14:paraId="46203C2E" w14:textId="77777777" w:rsidR="007713E1" w:rsidRPr="008E1326" w:rsidRDefault="007713E1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5DB19AE2" w14:textId="33CD0F47" w:rsidR="007713E1" w:rsidRPr="008E1326" w:rsidRDefault="007713E1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/>
                <w:sz w:val="30"/>
                <w:szCs w:val="30"/>
              </w:rPr>
              <w:t>(</w:t>
            </w:r>
            <w:r w:rsidR="00C2497A">
              <w:rPr>
                <w:rFonts w:ascii="Angsana New" w:hAnsi="Angsana New"/>
                <w:sz w:val="30"/>
                <w:szCs w:val="30"/>
              </w:rPr>
              <w:t>7</w:t>
            </w:r>
            <w:r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1BACB9E" w14:textId="77777777" w:rsidR="007713E1" w:rsidRDefault="007713E1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098"/>
        <w:gridCol w:w="270"/>
        <w:gridCol w:w="1081"/>
        <w:gridCol w:w="270"/>
        <w:gridCol w:w="1170"/>
        <w:gridCol w:w="270"/>
        <w:gridCol w:w="1260"/>
      </w:tblGrid>
      <w:tr w:rsidR="00562CEB" w:rsidRPr="00F1598F" w14:paraId="20045665" w14:textId="77777777" w:rsidTr="00C2497A">
        <w:trPr>
          <w:cantSplit/>
          <w:tblHeader/>
        </w:trPr>
        <w:tc>
          <w:tcPr>
            <w:tcW w:w="6157" w:type="dxa"/>
            <w:gridSpan w:val="4"/>
          </w:tcPr>
          <w:p w14:paraId="50BEF3B0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</w:rPr>
              <w:br w:type="column"/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F1598F" w:rsidRDefault="00562CEB" w:rsidP="00A9166C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A3E7E6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F1598F" w14:paraId="7F2669C7" w14:textId="77777777" w:rsidTr="007713E1">
        <w:trPr>
          <w:cantSplit/>
          <w:tblHeader/>
        </w:trPr>
        <w:tc>
          <w:tcPr>
            <w:tcW w:w="3708" w:type="dxa"/>
          </w:tcPr>
          <w:p w14:paraId="617333A3" w14:textId="77777777" w:rsidR="00562CEB" w:rsidRPr="00F1598F" w:rsidRDefault="00562CEB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9" w:type="dxa"/>
            <w:gridSpan w:val="3"/>
          </w:tcPr>
          <w:p w14:paraId="1B90D0FB" w14:textId="77777777" w:rsidR="00562CEB" w:rsidRPr="00F1598F" w:rsidRDefault="00562CEB" w:rsidP="00A9166C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F1598F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1D2CD9A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7A" w:rsidRPr="00F1598F" w14:paraId="68A36C5B" w14:textId="77777777" w:rsidTr="007713E1">
        <w:trPr>
          <w:cantSplit/>
          <w:tblHeader/>
        </w:trPr>
        <w:tc>
          <w:tcPr>
            <w:tcW w:w="3708" w:type="dxa"/>
          </w:tcPr>
          <w:p w14:paraId="7FB4F984" w14:textId="77777777" w:rsidR="00C2497A" w:rsidRPr="00F1598F" w:rsidRDefault="00C2497A" w:rsidP="00C2497A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5CD53177" w14:textId="50653123" w:rsidR="00C2497A" w:rsidRPr="00F1598F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9D78D73" w14:textId="77777777" w:rsidR="00C2497A" w:rsidRPr="00F1598F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5A7235" w14:textId="322CF97C" w:rsidR="00C2497A" w:rsidRPr="00F1598F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C2497A" w:rsidRPr="00F1598F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526BD" w14:textId="692E35F4" w:rsidR="00C2497A" w:rsidRPr="00F1598F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5BBD8EE" w14:textId="77777777" w:rsidR="00C2497A" w:rsidRPr="00F1598F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E0C1B" w14:textId="49876EF0" w:rsidR="00C2497A" w:rsidRPr="00F1598F" w:rsidRDefault="00C2497A" w:rsidP="00C2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193666" w:rsidRPr="00F1598F" w14:paraId="29341F84" w14:textId="77777777" w:rsidTr="007713E1">
        <w:trPr>
          <w:cantSplit/>
          <w:tblHeader/>
        </w:trPr>
        <w:tc>
          <w:tcPr>
            <w:tcW w:w="3708" w:type="dxa"/>
          </w:tcPr>
          <w:p w14:paraId="6080C556" w14:textId="77777777" w:rsidR="00193666" w:rsidRPr="00F1598F" w:rsidRDefault="00193666" w:rsidP="0019366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71F4BC2" w14:textId="04570325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AA3150" w14:textId="77777777" w:rsidR="00193666" w:rsidRPr="00F1598F" w:rsidRDefault="00193666" w:rsidP="0019366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1" w:type="dxa"/>
          </w:tcPr>
          <w:p w14:paraId="1A3289C1" w14:textId="05B2CAE5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FDB73BA" w14:textId="77777777" w:rsidR="00193666" w:rsidRPr="00F1598F" w:rsidRDefault="00193666" w:rsidP="0019366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40F36C67" w14:textId="349D6158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5929058" w14:textId="77777777" w:rsidR="00193666" w:rsidRPr="00F1598F" w:rsidRDefault="00193666" w:rsidP="0019366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2B87381" w14:textId="2CF7C979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193666" w:rsidRPr="00F1598F" w14:paraId="4E1EE326" w14:textId="77777777" w:rsidTr="007713E1">
        <w:trPr>
          <w:cantSplit/>
          <w:tblHeader/>
        </w:trPr>
        <w:tc>
          <w:tcPr>
            <w:tcW w:w="3708" w:type="dxa"/>
          </w:tcPr>
          <w:p w14:paraId="4FA9C3F9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9" w:type="dxa"/>
            <w:gridSpan w:val="7"/>
          </w:tcPr>
          <w:p w14:paraId="3ED00A10" w14:textId="77777777" w:rsidR="00193666" w:rsidRPr="00F1598F" w:rsidRDefault="00193666" w:rsidP="00193666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666" w:rsidRPr="00F1598F" w14:paraId="14C6A4BB" w14:textId="77777777" w:rsidTr="007713E1">
        <w:trPr>
          <w:cantSplit/>
        </w:trPr>
        <w:tc>
          <w:tcPr>
            <w:tcW w:w="3708" w:type="dxa"/>
          </w:tcPr>
          <w:p w14:paraId="11FD12C2" w14:textId="77777777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34C549CF" w14:textId="2B4DBBDC" w:rsidR="00193666" w:rsidRPr="00F1598F" w:rsidRDefault="00B113FE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9458C6C" w14:textId="3416C0EB" w:rsidR="00193666" w:rsidRPr="00F1598F" w:rsidRDefault="00193666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BABD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C4A4" w14:textId="6549ED4B" w:rsidR="00193666" w:rsidRPr="00F1598F" w:rsidRDefault="00F52CCB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9,262</w:t>
            </w:r>
          </w:p>
        </w:tc>
        <w:tc>
          <w:tcPr>
            <w:tcW w:w="270" w:type="dxa"/>
          </w:tcPr>
          <w:p w14:paraId="39D4BB91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2C8A69" w14:textId="5741EFC8" w:rsidR="00193666" w:rsidRPr="00F1598F" w:rsidRDefault="00193666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6,311</w:t>
            </w:r>
          </w:p>
        </w:tc>
      </w:tr>
      <w:tr w:rsidR="00193666" w:rsidRPr="00F1598F" w14:paraId="39A4CDD0" w14:textId="77777777" w:rsidTr="007713E1">
        <w:trPr>
          <w:cantSplit/>
          <w:trHeight w:val="389"/>
        </w:trPr>
        <w:tc>
          <w:tcPr>
            <w:tcW w:w="3708" w:type="dxa"/>
          </w:tcPr>
          <w:p w14:paraId="23AA5175" w14:textId="7518D40A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14:paraId="5803BFD5" w14:textId="5D9863DE" w:rsidR="00193666" w:rsidRPr="00F1598F" w:rsidRDefault="00B113FE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12,900</w:t>
            </w:r>
          </w:p>
        </w:tc>
        <w:tc>
          <w:tcPr>
            <w:tcW w:w="270" w:type="dxa"/>
          </w:tcPr>
          <w:p w14:paraId="22E32F6A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9EB19B" w14:textId="0F157D26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499643A6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B659CD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63102E58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ED828" w14:textId="5F4A1B6F" w:rsidR="00193666" w:rsidRPr="00F1598F" w:rsidRDefault="00F52CCB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12,854</w:t>
            </w:r>
          </w:p>
        </w:tc>
        <w:tc>
          <w:tcPr>
            <w:tcW w:w="270" w:type="dxa"/>
          </w:tcPr>
          <w:p w14:paraId="60477B4D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523415" w14:textId="59FA1DCD" w:rsidR="00193666" w:rsidRPr="00F1598F" w:rsidRDefault="00193666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14,470</w:t>
            </w:r>
          </w:p>
        </w:tc>
      </w:tr>
      <w:tr w:rsidR="00193666" w:rsidRPr="00F1598F" w14:paraId="2A590D28" w14:textId="77777777" w:rsidTr="007713E1">
        <w:trPr>
          <w:cantSplit/>
          <w:trHeight w:val="389"/>
        </w:trPr>
        <w:tc>
          <w:tcPr>
            <w:tcW w:w="3708" w:type="dxa"/>
          </w:tcPr>
          <w:p w14:paraId="027889A5" w14:textId="77777777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00399D85" w:rsidR="00193666" w:rsidRPr="00F1598F" w:rsidRDefault="00B113FE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12,900</w:t>
            </w:r>
          </w:p>
        </w:tc>
        <w:tc>
          <w:tcPr>
            <w:tcW w:w="270" w:type="dxa"/>
          </w:tcPr>
          <w:p w14:paraId="2ADCE259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2217E6E9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14,516</w:t>
            </w:r>
          </w:p>
        </w:tc>
        <w:tc>
          <w:tcPr>
            <w:tcW w:w="270" w:type="dxa"/>
          </w:tcPr>
          <w:p w14:paraId="2D9F9B6F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5473567A" w:rsidR="00193666" w:rsidRPr="00F1598F" w:rsidRDefault="00F52CCB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22,116</w:t>
            </w:r>
          </w:p>
        </w:tc>
        <w:tc>
          <w:tcPr>
            <w:tcW w:w="270" w:type="dxa"/>
          </w:tcPr>
          <w:p w14:paraId="227AD5B9" w14:textId="77777777" w:rsidR="00193666" w:rsidRPr="00F1598F" w:rsidRDefault="00193666" w:rsidP="00771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65ED9A" w14:textId="64DDB5A4" w:rsidR="00193666" w:rsidRPr="00F1598F" w:rsidRDefault="00193666" w:rsidP="00C2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20,781</w:t>
            </w:r>
          </w:p>
        </w:tc>
      </w:tr>
    </w:tbl>
    <w:p w14:paraId="2CEA50BF" w14:textId="7124B036" w:rsidR="007713E1" w:rsidRDefault="007713E1" w:rsidP="00C2497A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</w:pPr>
    </w:p>
    <w:p w14:paraId="3B68DC14" w14:textId="4E584F62" w:rsidR="00757623" w:rsidRPr="00010756" w:rsidRDefault="00757623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010756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24689E5" w14:textId="77777777" w:rsidR="007713E1" w:rsidRP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DB68833" w14:textId="6BC502A7" w:rsidR="007713E1" w:rsidRDefault="007713E1" w:rsidP="007713E1">
      <w:pPr>
        <w:tabs>
          <w:tab w:val="clear" w:pos="680"/>
          <w:tab w:val="left" w:pos="63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13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991C6E">
        <w:rPr>
          <w:rFonts w:asciiTheme="majorBidi" w:hAnsiTheme="majorBidi" w:cstheme="majorBidi"/>
          <w:sz w:val="30"/>
          <w:szCs w:val="30"/>
        </w:rPr>
        <w:t>30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91C6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29BD8BC3" w14:textId="77777777" w:rsidR="00C2497A" w:rsidRPr="00010756" w:rsidRDefault="00C2497A" w:rsidP="00C2497A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A78384" w14:textId="0A97FA4D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เพื่อใช้ในการดำเนินงานสำหรับการจอดรถขนส่งมวลชน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 w:rsidR="009276DC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44104D">
        <w:rPr>
          <w:rFonts w:asciiTheme="majorBidi" w:hAnsiTheme="majorBidi" w:cstheme="majorBidi"/>
          <w:sz w:val="30"/>
          <w:szCs w:val="30"/>
          <w:cs/>
        </w:rPr>
        <w:t>ครบกำหนดภายในเดือนกุมภาพันธ์</w:t>
      </w:r>
      <w:r w:rsidRPr="0044104D">
        <w:rPr>
          <w:rFonts w:asciiTheme="majorBidi" w:hAnsiTheme="majorBidi" w:cstheme="majorBidi"/>
          <w:sz w:val="30"/>
          <w:szCs w:val="30"/>
        </w:rPr>
        <w:t xml:space="preserve"> 2565</w:t>
      </w:r>
      <w:r w:rsidRPr="2743F5D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และเมื่อครบกำหนดจะมีการต่ออายุไปเรื่อย ๆ จนกว่าจะมีฝ่ายใดฝ่ายหนึ่งบอกเลิกเป็นลายลักษณ์อักษร</w:t>
      </w:r>
    </w:p>
    <w:p w14:paraId="206D5827" w14:textId="77777777" w:rsidR="00C2497A" w:rsidRPr="00010756" w:rsidRDefault="00C2497A" w:rsidP="00C2497A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DB8F43" w14:textId="77777777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0B13AE92" w14:textId="77777777" w:rsidR="00C2497A" w:rsidRPr="00010756" w:rsidRDefault="00C2497A" w:rsidP="00C2497A">
      <w:pPr>
        <w:pStyle w:val="ListParagraph"/>
        <w:ind w:left="900"/>
        <w:rPr>
          <w:rFonts w:asciiTheme="majorBidi" w:hAnsiTheme="majorBidi" w:cstheme="majorBidi"/>
          <w:sz w:val="20"/>
          <w:szCs w:val="20"/>
          <w:cs/>
        </w:rPr>
      </w:pPr>
    </w:p>
    <w:p w14:paraId="0D1CD77B" w14:textId="4A48BD81" w:rsidR="00C2497A" w:rsidRPr="00C330AB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330AB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C330AB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330AB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C330AB">
        <w:rPr>
          <w:rFonts w:asciiTheme="majorBidi" w:hAnsiTheme="majorBidi" w:cstheme="majorBidi"/>
          <w:sz w:val="30"/>
          <w:szCs w:val="30"/>
        </w:rPr>
        <w:t xml:space="preserve">4 </w:t>
      </w:r>
      <w:r w:rsidRPr="00C330AB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</w:t>
      </w:r>
      <w:r w:rsidRPr="00E10EFF">
        <w:rPr>
          <w:rFonts w:asciiTheme="majorBidi" w:hAnsiTheme="majorBidi" w:cstheme="majorBidi"/>
          <w:sz w:val="30"/>
          <w:szCs w:val="30"/>
          <w:cs/>
        </w:rPr>
        <w:t>เดือนกรกฎาคม</w:t>
      </w:r>
      <w:r w:rsidRPr="00E10EFF">
        <w:rPr>
          <w:rFonts w:asciiTheme="majorBidi" w:hAnsiTheme="majorBidi" w:cstheme="majorBidi"/>
          <w:sz w:val="30"/>
          <w:szCs w:val="30"/>
        </w:rPr>
        <w:t xml:space="preserve"> 2565</w:t>
      </w:r>
      <w:r w:rsidR="002021CA">
        <w:rPr>
          <w:rFonts w:asciiTheme="majorBidi" w:hAnsiTheme="majorBidi" w:cstheme="majorBidi"/>
          <w:sz w:val="30"/>
          <w:szCs w:val="30"/>
        </w:rPr>
        <w:t xml:space="preserve"> </w:t>
      </w:r>
      <w:r w:rsidR="002021CA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021CA">
        <w:rPr>
          <w:rFonts w:asciiTheme="majorBidi" w:hAnsiTheme="majorBidi" w:cstheme="majorBidi"/>
          <w:sz w:val="30"/>
          <w:szCs w:val="30"/>
        </w:rPr>
        <w:t xml:space="preserve"> </w:t>
      </w:r>
      <w:r w:rsidR="002021CA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 w:rsidR="002021CA">
        <w:rPr>
          <w:rFonts w:asciiTheme="majorBidi" w:hAnsiTheme="majorBidi" w:cstheme="majorBidi"/>
          <w:sz w:val="30"/>
          <w:szCs w:val="30"/>
        </w:rPr>
        <w:t xml:space="preserve">3 </w:t>
      </w:r>
      <w:r w:rsidR="002021CA">
        <w:rPr>
          <w:rFonts w:asciiTheme="majorBidi" w:hAnsiTheme="majorBidi" w:cstheme="majorBidi" w:hint="cs"/>
          <w:sz w:val="30"/>
          <w:szCs w:val="30"/>
          <w:cs/>
        </w:rPr>
        <w:t xml:space="preserve">ปี โดยจะครบกำหนดภายในเดือนกรกฎาคม </w:t>
      </w:r>
      <w:r w:rsidR="002021CA">
        <w:rPr>
          <w:rFonts w:asciiTheme="majorBidi" w:hAnsiTheme="majorBidi" w:cstheme="majorBidi"/>
          <w:sz w:val="30"/>
          <w:szCs w:val="30"/>
        </w:rPr>
        <w:t>2568</w:t>
      </w:r>
    </w:p>
    <w:p w14:paraId="26834541" w14:textId="77777777" w:rsidR="00C2497A" w:rsidRPr="00010756" w:rsidRDefault="00C2497A" w:rsidP="00C2497A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504919A" w14:textId="77777777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ซึ่งครบกำหนดภายในเดือนธันวาคม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โดยจะครบกำหนดภายในเดือนธันวาคม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6B528341" w14:textId="77777777" w:rsidR="00C2497A" w:rsidRPr="00010756" w:rsidRDefault="00C2497A" w:rsidP="00C2497A">
      <w:pPr>
        <w:pStyle w:val="ListParagraph"/>
        <w:ind w:left="900"/>
        <w:rPr>
          <w:rFonts w:asciiTheme="majorBidi" w:hAnsiTheme="majorBidi" w:cstheme="majorBidi"/>
          <w:sz w:val="20"/>
          <w:szCs w:val="20"/>
        </w:rPr>
      </w:pPr>
    </w:p>
    <w:p w14:paraId="57824B4C" w14:textId="77777777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lastRenderedPageBreak/>
        <w:t>บริษัทมีสัญญาจ้างบริหารจัดการกับบริษัทย่อย โดยจะให้บริการ</w:t>
      </w:r>
      <w:r>
        <w:rPr>
          <w:rFonts w:asciiTheme="majorBidi" w:hAnsiTheme="majorBidi" w:cstheme="majorBidi"/>
          <w:sz w:val="30"/>
          <w:szCs w:val="30"/>
          <w:cs/>
        </w:rPr>
        <w:t>ความช่วยเหลือ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>
        <w:rPr>
          <w:rFonts w:asciiTheme="majorBidi" w:hAnsiTheme="majorBidi" w:cstheme="majorBidi"/>
          <w:sz w:val="30"/>
          <w:szCs w:val="30"/>
          <w:cs/>
        </w:rPr>
        <w:t>ทาง</w:t>
      </w:r>
      <w:r w:rsidRPr="006639B9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3C8F9806" w14:textId="77777777" w:rsidR="00C2497A" w:rsidRPr="00010756" w:rsidRDefault="00C2497A" w:rsidP="00C2497A">
      <w:pPr>
        <w:pStyle w:val="ListParagraph"/>
        <w:ind w:left="900"/>
        <w:rPr>
          <w:rFonts w:asciiTheme="majorBidi" w:hAnsiTheme="majorBidi" w:cstheme="majorBidi"/>
          <w:sz w:val="14"/>
          <w:szCs w:val="14"/>
          <w:cs/>
        </w:rPr>
      </w:pPr>
    </w:p>
    <w:p w14:paraId="6BC7E9DB" w14:textId="77777777" w:rsidR="00C2497A" w:rsidRPr="006639B9" w:rsidRDefault="00C2497A" w:rsidP="00C2497A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101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0.6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4A67B201" w14:textId="27890499" w:rsidR="007713E1" w:rsidRDefault="00771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36F8BA8" w14:textId="116AD485" w:rsidR="00CE420F" w:rsidRPr="00F1598F" w:rsidRDefault="00CD4502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ลูกหนี้การค้า</w:t>
      </w:r>
    </w:p>
    <w:p w14:paraId="6AC99DDA" w14:textId="73CACC73" w:rsidR="00F2727B" w:rsidRPr="00F1598F" w:rsidRDefault="00F2727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7E9E09DA" w:rsidR="00193666" w:rsidRPr="00F1598F" w:rsidRDefault="00A271EF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991C6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Pr="008E132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Pr="008E132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193666"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193666"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 w:rsidR="0019366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0423EB8D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46658598" w:rsidR="00193666" w:rsidRPr="00F1598F" w:rsidRDefault="00A271EF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193666" w:rsidRPr="00F1598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193666" w:rsidRPr="00193666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3C2B6455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3666" w:rsidRPr="00F1598F" w14:paraId="0180E408" w14:textId="77777777" w:rsidTr="0091112F">
        <w:trPr>
          <w:cantSplit/>
        </w:trPr>
        <w:tc>
          <w:tcPr>
            <w:tcW w:w="3510" w:type="dxa"/>
            <w:hideMark/>
          </w:tcPr>
          <w:p w14:paraId="058E6677" w14:textId="0AE89878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0C59F52C" w:rsidR="00193666" w:rsidRPr="00F1598F" w:rsidRDefault="00EB20A0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146,3</w:t>
            </w:r>
            <w:r w:rsidR="00AC7E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3154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699A34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10D9D445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54,464</w:t>
            </w:r>
          </w:p>
        </w:tc>
        <w:tc>
          <w:tcPr>
            <w:tcW w:w="178" w:type="dxa"/>
          </w:tcPr>
          <w:p w14:paraId="2C130832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721F6376" w:rsidR="00193666" w:rsidRPr="00F1598F" w:rsidRDefault="001E5876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146,13</w:t>
            </w:r>
            <w:r w:rsidR="00DE50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65FF7C8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67A05391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53,672</w:t>
            </w:r>
          </w:p>
        </w:tc>
      </w:tr>
      <w:tr w:rsidR="00193666" w:rsidRPr="00F1598F" w14:paraId="2C24B21D" w14:textId="77777777" w:rsidTr="0091112F">
        <w:trPr>
          <w:cantSplit/>
        </w:trPr>
        <w:tc>
          <w:tcPr>
            <w:tcW w:w="3510" w:type="dxa"/>
            <w:hideMark/>
          </w:tcPr>
          <w:p w14:paraId="48B8A567" w14:textId="0E7F8345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3666" w:rsidRPr="00F1598F" w14:paraId="32C5A27F" w14:textId="77777777" w:rsidTr="0091112F">
        <w:trPr>
          <w:cantSplit/>
        </w:trPr>
        <w:tc>
          <w:tcPr>
            <w:tcW w:w="3510" w:type="dxa"/>
            <w:hideMark/>
          </w:tcPr>
          <w:p w14:paraId="16D1BB1C" w14:textId="24775924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0703D9F9" w14:textId="64F9A1CB" w:rsidR="00193666" w:rsidRPr="00F1598F" w:rsidRDefault="00A93CCC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9,833</w:t>
            </w:r>
          </w:p>
        </w:tc>
        <w:tc>
          <w:tcPr>
            <w:tcW w:w="180" w:type="dxa"/>
          </w:tcPr>
          <w:p w14:paraId="39CDCCC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18568759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12,263</w:t>
            </w:r>
          </w:p>
        </w:tc>
        <w:tc>
          <w:tcPr>
            <w:tcW w:w="178" w:type="dxa"/>
          </w:tcPr>
          <w:p w14:paraId="6E5E513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52EA274E" w:rsidR="00193666" w:rsidRPr="00F1598F" w:rsidRDefault="00C57977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6,931</w:t>
            </w:r>
          </w:p>
        </w:tc>
        <w:tc>
          <w:tcPr>
            <w:tcW w:w="180" w:type="dxa"/>
          </w:tcPr>
          <w:p w14:paraId="6F424930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43D59A54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11,639</w:t>
            </w:r>
          </w:p>
        </w:tc>
      </w:tr>
      <w:tr w:rsidR="00193666" w:rsidRPr="00F1598F" w14:paraId="4FF8E82C" w14:textId="77777777" w:rsidTr="0091112F">
        <w:trPr>
          <w:cantSplit/>
        </w:trPr>
        <w:tc>
          <w:tcPr>
            <w:tcW w:w="3510" w:type="dxa"/>
            <w:hideMark/>
          </w:tcPr>
          <w:p w14:paraId="62F7AC9D" w14:textId="480D550E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2A5F201" w14:textId="45021E3F" w:rsidR="00193666" w:rsidRPr="00F1598F" w:rsidRDefault="00A93CCC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180" w:type="dxa"/>
          </w:tcPr>
          <w:p w14:paraId="4341EA94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0B8E8CF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10,628</w:t>
            </w:r>
          </w:p>
        </w:tc>
        <w:tc>
          <w:tcPr>
            <w:tcW w:w="178" w:type="dxa"/>
          </w:tcPr>
          <w:p w14:paraId="36A9E528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4ED7584A" w:rsidR="00193666" w:rsidRPr="00F1598F" w:rsidRDefault="00C57977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80" w:type="dxa"/>
          </w:tcPr>
          <w:p w14:paraId="7003A3FE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12AE2DC6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11,041</w:t>
            </w:r>
          </w:p>
        </w:tc>
      </w:tr>
      <w:tr w:rsidR="00193666" w:rsidRPr="00F1598F" w14:paraId="0423DE35" w14:textId="77777777" w:rsidTr="00E10EFF">
        <w:trPr>
          <w:cantSplit/>
          <w:trHeight w:val="74"/>
        </w:trPr>
        <w:tc>
          <w:tcPr>
            <w:tcW w:w="3510" w:type="dxa"/>
            <w:hideMark/>
          </w:tcPr>
          <w:p w14:paraId="1AEFB029" w14:textId="5A4601EF" w:rsidR="00193666" w:rsidRPr="00F1598F" w:rsidRDefault="00193666" w:rsidP="0019366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845D601" w14:textId="5C54AAA3" w:rsidR="00193666" w:rsidRPr="00F1598F" w:rsidRDefault="00A93CCC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11,805</w:t>
            </w:r>
          </w:p>
        </w:tc>
        <w:tc>
          <w:tcPr>
            <w:tcW w:w="180" w:type="dxa"/>
          </w:tcPr>
          <w:p w14:paraId="2A2FDEA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20BE93A1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3,449</w:t>
            </w:r>
          </w:p>
        </w:tc>
        <w:tc>
          <w:tcPr>
            <w:tcW w:w="178" w:type="dxa"/>
          </w:tcPr>
          <w:p w14:paraId="26A2625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78461034" w:rsidR="00193666" w:rsidRPr="00F1598F" w:rsidRDefault="00C57977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11,507</w:t>
            </w:r>
          </w:p>
        </w:tc>
        <w:tc>
          <w:tcPr>
            <w:tcW w:w="180" w:type="dxa"/>
          </w:tcPr>
          <w:p w14:paraId="3D61C9ED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1747CE75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3,378</w:t>
            </w:r>
          </w:p>
        </w:tc>
      </w:tr>
      <w:tr w:rsidR="00193666" w:rsidRPr="00F1598F" w14:paraId="3709CF9A" w14:textId="77777777" w:rsidTr="0091112F">
        <w:trPr>
          <w:cantSplit/>
        </w:trPr>
        <w:tc>
          <w:tcPr>
            <w:tcW w:w="3510" w:type="dxa"/>
            <w:hideMark/>
          </w:tcPr>
          <w:p w14:paraId="6F104F86" w14:textId="0413E4F3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36E75E98" w:rsidR="00193666" w:rsidRPr="00F1598F" w:rsidRDefault="00A93CCC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</w:t>
            </w:r>
            <w:r w:rsidR="0010170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</w:t>
            </w:r>
          </w:p>
        </w:tc>
        <w:tc>
          <w:tcPr>
            <w:tcW w:w="180" w:type="dxa"/>
          </w:tcPr>
          <w:p w14:paraId="0AEAC1DB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0451E44D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145,306</w:t>
            </w:r>
          </w:p>
        </w:tc>
        <w:tc>
          <w:tcPr>
            <w:tcW w:w="178" w:type="dxa"/>
          </w:tcPr>
          <w:p w14:paraId="1C5539C4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064A26FD" w:rsidR="00193666" w:rsidRPr="00F1598F" w:rsidRDefault="00C57977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90,443</w:t>
            </w:r>
          </w:p>
        </w:tc>
        <w:tc>
          <w:tcPr>
            <w:tcW w:w="180" w:type="dxa"/>
          </w:tcPr>
          <w:p w14:paraId="6ABDDD00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70FBBE1C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</w:rPr>
              <w:t>102,705</w:t>
            </w:r>
          </w:p>
        </w:tc>
      </w:tr>
      <w:tr w:rsidR="00193666" w:rsidRPr="00F1598F" w14:paraId="64A9E720" w14:textId="77777777" w:rsidTr="0091112F">
        <w:trPr>
          <w:cantSplit/>
        </w:trPr>
        <w:tc>
          <w:tcPr>
            <w:tcW w:w="3510" w:type="dxa"/>
            <w:hideMark/>
          </w:tcPr>
          <w:p w14:paraId="0E6E29A1" w14:textId="0187157F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12857735" w:rsidR="00193666" w:rsidRPr="00F1598F" w:rsidRDefault="00EB0A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298,59</w:t>
            </w:r>
            <w:r w:rsidR="005875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2FEC7ECA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03F5DF4B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226,110</w:t>
            </w:r>
          </w:p>
        </w:tc>
        <w:tc>
          <w:tcPr>
            <w:tcW w:w="178" w:type="dxa"/>
          </w:tcPr>
          <w:p w14:paraId="1B313757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393794D6" w:rsidR="00193666" w:rsidRPr="00F1598F" w:rsidRDefault="00C57977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255,96</w:t>
            </w:r>
            <w:r w:rsidR="00DE5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F351E19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4C92BC3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182,435</w:t>
            </w:r>
          </w:p>
        </w:tc>
      </w:tr>
      <w:tr w:rsidR="00193666" w:rsidRPr="00F1598F" w14:paraId="567AC7CA" w14:textId="77777777" w:rsidTr="0091112F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193666" w:rsidRPr="003A3A7C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3BA83DDB" w:rsidR="00193666" w:rsidRPr="0091112F" w:rsidRDefault="00EB0A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24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30,691)</w:t>
            </w:r>
          </w:p>
        </w:tc>
        <w:tc>
          <w:tcPr>
            <w:tcW w:w="180" w:type="dxa"/>
            <w:vAlign w:val="bottom"/>
          </w:tcPr>
          <w:p w14:paraId="1643873F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05A2356E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(19,928)</w:t>
            </w:r>
          </w:p>
        </w:tc>
        <w:tc>
          <w:tcPr>
            <w:tcW w:w="178" w:type="dxa"/>
            <w:vAlign w:val="bottom"/>
          </w:tcPr>
          <w:p w14:paraId="4DD12A8E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2DAFA944" w:rsidR="00193666" w:rsidRPr="0091112F" w:rsidRDefault="00C57977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A6945">
              <w:rPr>
                <w:rFonts w:asciiTheme="majorBidi" w:hAnsiTheme="majorBidi" w:cstheme="majorBidi"/>
                <w:sz w:val="30"/>
                <w:szCs w:val="30"/>
              </w:rPr>
              <w:t>26,772)</w:t>
            </w:r>
          </w:p>
        </w:tc>
        <w:tc>
          <w:tcPr>
            <w:tcW w:w="180" w:type="dxa"/>
            <w:vAlign w:val="bottom"/>
          </w:tcPr>
          <w:p w14:paraId="63B3521C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498974BF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(18,484)</w:t>
            </w:r>
          </w:p>
        </w:tc>
      </w:tr>
      <w:tr w:rsidR="00193666" w:rsidRPr="00F1598F" w14:paraId="76E14176" w14:textId="77777777" w:rsidTr="0091112F">
        <w:trPr>
          <w:cantSplit/>
        </w:trPr>
        <w:tc>
          <w:tcPr>
            <w:tcW w:w="3510" w:type="dxa"/>
            <w:hideMark/>
          </w:tcPr>
          <w:p w14:paraId="3F4F6A86" w14:textId="159026D5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6A20DC76" w:rsidR="00193666" w:rsidRPr="00F1598F" w:rsidRDefault="00202440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267</w:t>
            </w:r>
            <w:r w:rsidR="00EB090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,90</w:t>
            </w:r>
            <w:r w:rsidR="00DE50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433BB031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83" w:right="-8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043972D3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6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206,182</w:t>
            </w:r>
          </w:p>
        </w:tc>
        <w:tc>
          <w:tcPr>
            <w:tcW w:w="178" w:type="dxa"/>
          </w:tcPr>
          <w:p w14:paraId="1A0A53B6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2455B008" w:rsidR="00193666" w:rsidRPr="00F1598F" w:rsidRDefault="008A6945" w:rsidP="00A271E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229</w:t>
            </w:r>
            <w:r w:rsidR="009728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,19</w:t>
            </w:r>
            <w:r w:rsidR="009F786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68D2B86D" w14:textId="77777777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671C4FAD" w:rsidR="00193666" w:rsidRPr="00F1598F" w:rsidRDefault="00193666" w:rsidP="00A271EF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ind w:left="-79"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163,951</w:t>
            </w:r>
          </w:p>
        </w:tc>
      </w:tr>
    </w:tbl>
    <w:p w14:paraId="5C4D0296" w14:textId="77777777" w:rsidR="00A271EF" w:rsidRPr="008E1326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A271EF" w:rsidRPr="008E1326" w14:paraId="49CA5B37" w14:textId="77777777" w:rsidTr="003C29B8">
        <w:trPr>
          <w:cantSplit/>
          <w:tblHeader/>
        </w:trPr>
        <w:tc>
          <w:tcPr>
            <w:tcW w:w="4950" w:type="dxa"/>
            <w:vAlign w:val="bottom"/>
            <w:hideMark/>
          </w:tcPr>
          <w:p w14:paraId="11692C02" w14:textId="77777777" w:rsidR="00A271EF" w:rsidRPr="008E1326" w:rsidRDefault="00A271EF" w:rsidP="003C29B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0AC9F157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E1326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03C5B52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687FB8F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50CD7FA3" w14:textId="77777777" w:rsidTr="003C29B8">
        <w:trPr>
          <w:cantSplit/>
          <w:tblHeader/>
        </w:trPr>
        <w:tc>
          <w:tcPr>
            <w:tcW w:w="4950" w:type="dxa"/>
            <w:vAlign w:val="bottom"/>
          </w:tcPr>
          <w:p w14:paraId="731A3308" w14:textId="77777777" w:rsidR="00A271EF" w:rsidRPr="008E1326" w:rsidRDefault="00A271EF" w:rsidP="003C29B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4F24A2E1" w14:textId="7B6B3156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B897E02" w14:textId="77777777" w:rsidR="00A271EF" w:rsidRPr="008E1326" w:rsidRDefault="00A271EF" w:rsidP="003C29B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4B3FE9F" w14:textId="6517D0F4" w:rsidR="00A271EF" w:rsidRPr="008E1326" w:rsidRDefault="00A271EF" w:rsidP="003C29B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83C092E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2390772" w14:textId="76253172" w:rsidR="00A271EF" w:rsidRPr="008E1326" w:rsidRDefault="00A271EF" w:rsidP="003C29B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0DF832C" w14:textId="77777777" w:rsidR="00A271EF" w:rsidRPr="008E1326" w:rsidRDefault="00A271EF" w:rsidP="003C29B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B7F20B" w14:textId="34EC696C" w:rsidR="00A271EF" w:rsidRPr="008E1326" w:rsidRDefault="00A271EF" w:rsidP="003C29B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91C6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A271EF" w:rsidRPr="008E1326" w14:paraId="6800A7C8" w14:textId="77777777" w:rsidTr="00E10EFF">
        <w:trPr>
          <w:cantSplit/>
          <w:trHeight w:val="74"/>
          <w:tblHeader/>
        </w:trPr>
        <w:tc>
          <w:tcPr>
            <w:tcW w:w="4950" w:type="dxa"/>
            <w:vAlign w:val="bottom"/>
            <w:hideMark/>
          </w:tcPr>
          <w:p w14:paraId="76A682C7" w14:textId="77777777" w:rsidR="00A271EF" w:rsidRPr="00E10EFF" w:rsidRDefault="00A271EF" w:rsidP="003C29B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CF40214" w14:textId="77777777" w:rsidR="00A271EF" w:rsidRPr="008E1326" w:rsidRDefault="00A271EF" w:rsidP="003C29B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71EF" w:rsidRPr="008E1326" w14:paraId="2EA60A2E" w14:textId="77777777" w:rsidTr="003C29B8">
        <w:trPr>
          <w:cantSplit/>
        </w:trPr>
        <w:tc>
          <w:tcPr>
            <w:tcW w:w="4950" w:type="dxa"/>
          </w:tcPr>
          <w:p w14:paraId="7C31A0DC" w14:textId="77777777" w:rsidR="00A271EF" w:rsidRPr="008E1326" w:rsidRDefault="00A271EF" w:rsidP="00A271EF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8E1326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  <w:vAlign w:val="bottom"/>
          </w:tcPr>
          <w:p w14:paraId="16F505C5" w14:textId="4AF60413" w:rsidR="00A271EF" w:rsidRPr="008E1326" w:rsidRDefault="00803BD4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10,763</w:t>
            </w:r>
          </w:p>
        </w:tc>
        <w:tc>
          <w:tcPr>
            <w:tcW w:w="180" w:type="dxa"/>
          </w:tcPr>
          <w:p w14:paraId="50EB1521" w14:textId="77777777" w:rsidR="00A271EF" w:rsidRPr="008E1326" w:rsidRDefault="00A271EF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968687" w14:textId="4D6128B6" w:rsidR="00A271EF" w:rsidRPr="008E1326" w:rsidRDefault="00A271EF" w:rsidP="00A271E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178" w:type="dxa"/>
          </w:tcPr>
          <w:p w14:paraId="5AB3C654" w14:textId="77777777" w:rsidR="00A271EF" w:rsidRPr="008E1326" w:rsidRDefault="00A271EF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3DCC63D3" w14:textId="1C2F9AD7" w:rsidR="00A271EF" w:rsidRPr="00E10EFF" w:rsidRDefault="00803BD4" w:rsidP="00E10E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0E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8,288</w:t>
            </w:r>
          </w:p>
        </w:tc>
        <w:tc>
          <w:tcPr>
            <w:tcW w:w="180" w:type="dxa"/>
          </w:tcPr>
          <w:p w14:paraId="651E714A" w14:textId="77777777" w:rsidR="00A271EF" w:rsidRPr="00E10EFF" w:rsidRDefault="00A271EF" w:rsidP="00E10EF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D0357" w14:textId="2DE1461F" w:rsidR="00A271EF" w:rsidRPr="008E1326" w:rsidRDefault="00A271EF" w:rsidP="00A271E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82" w:right="-16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</w:p>
        </w:tc>
      </w:tr>
    </w:tbl>
    <w:p w14:paraId="0BB452D8" w14:textId="77777777" w:rsidR="00C2497A" w:rsidRDefault="00C2497A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60995135" w14:textId="77777777" w:rsidR="00C101FC" w:rsidRDefault="00C10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89A151E" w14:textId="4E4FA5D2" w:rsidR="002275E8" w:rsidRPr="00F1598F" w:rsidRDefault="00B51DE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lastRenderedPageBreak/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</w:t>
      </w:r>
      <w:r w:rsidR="00687B47">
        <w:rPr>
          <w:rFonts w:asciiTheme="majorBidi" w:hAnsiTheme="majorBidi"/>
          <w:sz w:val="30"/>
          <w:szCs w:val="30"/>
        </w:rPr>
        <w:t>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โดย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ณ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A271EF" w:rsidRPr="00991C6E">
        <w:rPr>
          <w:rFonts w:ascii="Angsana New" w:eastAsia="Times New Roman" w:hAnsi="Angsana New"/>
          <w:sz w:val="30"/>
          <w:szCs w:val="30"/>
        </w:rPr>
        <w:t>30</w:t>
      </w:r>
      <w:r w:rsidR="00A271EF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A271EF" w:rsidRPr="009C50C9">
        <w:rPr>
          <w:rFonts w:ascii="Angsana New" w:eastAsia="Times New Roman" w:hAnsi="Angsana New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3</w:t>
      </w:r>
      <w:r w:rsidR="002275E8" w:rsidRPr="00F1598F">
        <w:rPr>
          <w:rFonts w:asciiTheme="majorBidi" w:hAnsiTheme="majorBidi"/>
          <w:sz w:val="30"/>
          <w:szCs w:val="30"/>
        </w:rPr>
        <w:t xml:space="preserve">1 </w:t>
      </w:r>
      <w:r w:rsidR="001833F1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4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687B47" w:rsidRPr="00E10EFF">
        <w:rPr>
          <w:rFonts w:asciiTheme="majorBidi" w:hAnsiTheme="majorBidi"/>
          <w:sz w:val="30"/>
          <w:szCs w:val="30"/>
        </w:rPr>
        <w:t>51.75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ล้านบาท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E327DC" w:rsidRPr="00F1598F">
        <w:rPr>
          <w:rFonts w:asciiTheme="majorBidi" w:hAnsiTheme="majorBidi" w:hint="cs"/>
          <w:sz w:val="30"/>
          <w:szCs w:val="30"/>
          <w:cs/>
        </w:rPr>
        <w:t>บริษัท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ได้บันทึก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ผลกระทบการด้อยค่า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ดังกล่าว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แล้ว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สำหรับ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ปี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2B44BE" w:rsidRPr="00F1598F">
        <w:rPr>
          <w:rFonts w:asciiTheme="majorBidi" w:hAnsiTheme="majorBidi"/>
          <w:sz w:val="30"/>
          <w:szCs w:val="30"/>
        </w:rPr>
        <w:t xml:space="preserve">31 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2B44BE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4</w:t>
      </w:r>
      <w:r w:rsidR="00665481" w:rsidRPr="00F1598F">
        <w:rPr>
          <w:rFonts w:asciiTheme="majorBidi" w:hAnsiTheme="majorBidi"/>
          <w:sz w:val="30"/>
          <w:szCs w:val="30"/>
        </w:rPr>
        <w:t xml:space="preserve"> </w:t>
      </w:r>
      <w:r w:rsidR="00665481" w:rsidRPr="00F1598F">
        <w:rPr>
          <w:rFonts w:asciiTheme="majorBidi" w:hAnsiTheme="majorBidi" w:hint="cs"/>
          <w:sz w:val="30"/>
          <w:szCs w:val="30"/>
          <w:cs/>
        </w:rPr>
        <w:t>และไม่มีการเปลี่ยนแปลงที่เป็นสาระสำคัญ</w:t>
      </w:r>
      <w:r w:rsidR="003A0B9A" w:rsidRPr="00F1598F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665481" w:rsidRPr="00F1598F">
        <w:rPr>
          <w:rFonts w:asciiTheme="majorBidi" w:hAnsiTheme="majorBidi" w:hint="cs"/>
          <w:sz w:val="30"/>
          <w:szCs w:val="30"/>
          <w:cs/>
        </w:rPr>
        <w:t>งวด</w:t>
      </w:r>
      <w:r w:rsidR="00A271EF" w:rsidRPr="009C50C9">
        <w:rPr>
          <w:rFonts w:ascii="Angsana New" w:eastAsia="Times New Roman" w:hAnsi="Angsana New"/>
          <w:sz w:val="30"/>
          <w:szCs w:val="30"/>
          <w:cs/>
        </w:rPr>
        <w:t xml:space="preserve">หกเดือนสิ้นสุดวันที่ </w:t>
      </w:r>
      <w:r w:rsidR="00A271EF" w:rsidRPr="00991C6E">
        <w:rPr>
          <w:rFonts w:ascii="Angsana New" w:eastAsia="Times New Roman" w:hAnsi="Angsana New"/>
          <w:sz w:val="30"/>
          <w:szCs w:val="30"/>
        </w:rPr>
        <w:t>30</w:t>
      </w:r>
      <w:r w:rsidR="00A271EF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A271EF" w:rsidRPr="009C50C9">
        <w:rPr>
          <w:rFonts w:ascii="Angsana New" w:eastAsia="Times New Roman" w:hAnsi="Angsana New"/>
          <w:sz w:val="30"/>
          <w:szCs w:val="30"/>
          <w:cs/>
        </w:rPr>
        <w:t xml:space="preserve">มิถุนายน </w:t>
      </w:r>
      <w:r w:rsidR="00665481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5</w:t>
      </w:r>
    </w:p>
    <w:p w14:paraId="3C45ECE4" w14:textId="4E823A85" w:rsidR="00894556" w:rsidRPr="00F1598F" w:rsidRDefault="0089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3FC1F27" w14:textId="1297B57D" w:rsidR="00C7657C" w:rsidRPr="00F1598F" w:rsidRDefault="00F9308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F1598F">
        <w:rPr>
          <w:rFonts w:asciiTheme="majorBidi" w:hAnsiTheme="majorBidi" w:hint="cs"/>
          <w:sz w:val="30"/>
          <w:szCs w:val="30"/>
          <w:cs/>
        </w:rPr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</w:t>
      </w:r>
      <w:r w:rsidR="00687B47">
        <w:rPr>
          <w:rFonts w:asciiTheme="majorBidi" w:hAnsiTheme="majorBidi" w:cstheme="majorBidi"/>
          <w:sz w:val="30"/>
          <w:szCs w:val="30"/>
        </w:rPr>
        <w:t>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B51DED">
        <w:rPr>
          <w:rFonts w:asciiTheme="majorBidi" w:hAnsiTheme="majorBidi" w:cstheme="majorBidi"/>
          <w:sz w:val="30"/>
          <w:szCs w:val="30"/>
        </w:rPr>
        <w:t>2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A271EF" w:rsidRPr="00991C6E">
        <w:rPr>
          <w:rFonts w:ascii="Angsana New" w:eastAsia="Times New Roman" w:hAnsi="Angsana New"/>
          <w:sz w:val="30"/>
          <w:szCs w:val="30"/>
        </w:rPr>
        <w:t>30</w:t>
      </w:r>
      <w:r w:rsidR="00A271EF" w:rsidRPr="009C50C9">
        <w:rPr>
          <w:rFonts w:ascii="Angsana New" w:eastAsia="Times New Roman" w:hAnsi="Angsana New"/>
          <w:sz w:val="30"/>
          <w:szCs w:val="30"/>
        </w:rPr>
        <w:t xml:space="preserve"> </w:t>
      </w:r>
      <w:r w:rsidR="00A271EF" w:rsidRPr="009C50C9">
        <w:rPr>
          <w:rFonts w:ascii="Angsana New" w:eastAsia="Times New Roman" w:hAnsi="Angsana New"/>
          <w:sz w:val="30"/>
          <w:szCs w:val="30"/>
          <w:cs/>
        </w:rPr>
        <w:t xml:space="preserve">มิถุนายน </w:t>
      </w:r>
      <w:r w:rsidR="001829FB" w:rsidRPr="00F1598F">
        <w:rPr>
          <w:rFonts w:asciiTheme="majorBidi" w:hAnsiTheme="majorBidi" w:cstheme="majorBidi"/>
          <w:sz w:val="30"/>
          <w:szCs w:val="30"/>
        </w:rPr>
        <w:t>256</w:t>
      </w:r>
      <w:r w:rsidR="00B51DED">
        <w:rPr>
          <w:rFonts w:asciiTheme="majorBidi" w:hAnsiTheme="majorBidi" w:cstheme="majorBidi"/>
          <w:sz w:val="30"/>
          <w:szCs w:val="30"/>
        </w:rPr>
        <w:t>5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1EF0026F" w14:textId="77777777" w:rsidR="002275E8" w:rsidRPr="00F1598F" w:rsidRDefault="002275E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6458E80" w14:textId="77777777" w:rsidR="008917EE" w:rsidRPr="003A3A7C" w:rsidRDefault="008917EE" w:rsidP="008917EE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t>ย่อยและบริษัท</w:t>
      </w: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ร่วม</w:t>
      </w:r>
    </w:p>
    <w:p w14:paraId="3521F0BD" w14:textId="77777777" w:rsidR="00A271EF" w:rsidRPr="008E1326" w:rsidRDefault="00A271EF" w:rsidP="00A27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102"/>
        <w:gridCol w:w="236"/>
        <w:gridCol w:w="1106"/>
        <w:gridCol w:w="8"/>
      </w:tblGrid>
      <w:tr w:rsidR="00A271EF" w:rsidRPr="008E1326" w14:paraId="2647B1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21D5ED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BCB8829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A33800E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24C4A055" w14:textId="77777777" w:rsidR="00A271EF" w:rsidRPr="008E1326" w:rsidRDefault="00A271EF" w:rsidP="003C29B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1EF" w:rsidRPr="008E1326" w14:paraId="080EBA9D" w14:textId="77777777" w:rsidTr="003C29B8">
        <w:tc>
          <w:tcPr>
            <w:tcW w:w="3870" w:type="dxa"/>
            <w:shd w:val="clear" w:color="auto" w:fill="auto"/>
          </w:tcPr>
          <w:p w14:paraId="27704B92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1A0FE700" w14:textId="15C5DDAD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1D9EFF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699F16" w14:textId="453C519D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08F1FA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337B547" w14:textId="32F0037A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B3213C6" w14:textId="77777777" w:rsidR="00A271EF" w:rsidRPr="008E1326" w:rsidRDefault="00A271EF" w:rsidP="003C29B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B2D6880" w14:textId="7FAAC77F" w:rsidR="00A271EF" w:rsidRPr="008E1326" w:rsidRDefault="00A271EF" w:rsidP="003C29B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991C6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A271EF" w:rsidRPr="008E1326" w14:paraId="207D6A80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819D0C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516B67E4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271EF" w:rsidRPr="008E1326" w14:paraId="223D63F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66B6DB8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625CEEAE" w14:textId="77777777" w:rsidR="00A271EF" w:rsidRPr="008E1326" w:rsidRDefault="00A271EF" w:rsidP="003C2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87B47" w:rsidRPr="008E1326" w14:paraId="7783FFB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83039D8" w14:textId="77777777" w:rsidR="00687B47" w:rsidRPr="008E1326" w:rsidRDefault="00687B47" w:rsidP="00687B47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5D27E1C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E0D154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F67FB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8F56E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B06465E" w14:textId="5B558368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sz w:val="30"/>
                <w:szCs w:val="30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3AC66B8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918CD2C" w14:textId="74410838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687B47" w:rsidRPr="008E1326" w14:paraId="17F91D0C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DCDC9E8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shd w:val="clear" w:color="auto" w:fill="auto"/>
          </w:tcPr>
          <w:p w14:paraId="1AC7A5E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34092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4FD12A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183ADC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6D47A" w14:textId="65712B93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  <w:tc>
          <w:tcPr>
            <w:tcW w:w="236" w:type="dxa"/>
            <w:shd w:val="clear" w:color="auto" w:fill="auto"/>
          </w:tcPr>
          <w:p w14:paraId="55621BE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4F649" w14:textId="20EC237B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687B47" w:rsidRPr="008E1326" w14:paraId="717250B7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ADC169F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785CB39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6396C8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9C3D2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E34B2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10C7CBC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E231C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9C122F" w14:textId="1E8856B1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210,814</w:t>
            </w:r>
          </w:p>
        </w:tc>
      </w:tr>
      <w:tr w:rsidR="00687B47" w:rsidRPr="008E1326" w14:paraId="6A743644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98F6CCC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E4DB2BE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ED45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B461ED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1D788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6A6563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46878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5AC8F53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B47" w:rsidRPr="008E1326" w14:paraId="17F0825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752AF24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9" w:type="dxa"/>
            <w:shd w:val="clear" w:color="auto" w:fill="auto"/>
          </w:tcPr>
          <w:p w14:paraId="0A15A2CA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2E763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43B02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C9DDA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5491175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2F7B6A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B9E6E0B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7B47" w:rsidRPr="008E1326" w14:paraId="0F812B97" w14:textId="77777777" w:rsidTr="00A271EF">
        <w:trPr>
          <w:gridAfter w:val="1"/>
          <w:wAfter w:w="8" w:type="dxa"/>
          <w:trHeight w:val="308"/>
        </w:trPr>
        <w:tc>
          <w:tcPr>
            <w:tcW w:w="3870" w:type="dxa"/>
            <w:shd w:val="clear" w:color="auto" w:fill="auto"/>
          </w:tcPr>
          <w:p w14:paraId="00C56ED2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313923A4" w14:textId="23C08F35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78190AA4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BA2688" w14:textId="33DD82F2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476515AF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BFDB22B" w14:textId="17CCD584" w:rsidR="00687B47" w:rsidRPr="00687B47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1EA8DC1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F0F0D61" w14:textId="4C4ABBC9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687B47" w:rsidRPr="008E1326" w14:paraId="1F6B40DB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972022A" w14:textId="77777777" w:rsidR="00687B47" w:rsidRPr="008E1326" w:rsidRDefault="00687B47" w:rsidP="00687B47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55C9FBF1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D341F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966C69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C9BD27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26A662C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DE7A20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0001D28" w14:textId="77777777" w:rsidR="00687B47" w:rsidRPr="008E1326" w:rsidRDefault="00687B47" w:rsidP="0068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544" w:rsidRPr="008E1326" w14:paraId="55AC5A7A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0A3C34F" w14:textId="77777777" w:rsidR="00700544" w:rsidRPr="008E1326" w:rsidRDefault="00700544" w:rsidP="00700544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588ACB4" w14:textId="11C49F60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3,819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564ABB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7DE3DD" w14:textId="05F23BC3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9B7FE9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86D353" w14:textId="7539F1F4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661482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1E2D94A6" w14:textId="7247553D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0544" w:rsidRPr="008E1326" w14:paraId="0C7D52DB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017E0AC" w14:textId="77777777" w:rsidR="00700544" w:rsidRPr="008E1326" w:rsidRDefault="00700544" w:rsidP="0070054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304F8" w14:textId="75574ED7" w:rsidR="00700544" w:rsidRPr="008E1326" w:rsidRDefault="00164646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184,208</w:t>
            </w:r>
          </w:p>
        </w:tc>
        <w:tc>
          <w:tcPr>
            <w:tcW w:w="270" w:type="dxa"/>
            <w:shd w:val="clear" w:color="auto" w:fill="auto"/>
          </w:tcPr>
          <w:p w14:paraId="57B279CE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7BA43" w14:textId="3ABE85B5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5EB181CB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CD207C" w14:textId="6F4CF87D" w:rsidR="00700544" w:rsidRPr="00687B47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7B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0A6429CA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3DDB6" w14:textId="078611E3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  <w:tr w:rsidR="00700544" w:rsidRPr="008E1326" w14:paraId="32AA6C0F" w14:textId="77777777" w:rsidTr="003C29B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EE056D4" w14:textId="77777777" w:rsidR="00700544" w:rsidRPr="008E1326" w:rsidRDefault="00700544" w:rsidP="00700544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F6FD07E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9E4492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B963DD" w14:textId="636A24B4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2438F26C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37B8EA9B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0D2030" w14:textId="77777777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98B026" w14:textId="52D9A84E" w:rsidR="00700544" w:rsidRPr="008E1326" w:rsidRDefault="00700544" w:rsidP="00700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96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195427CD" w14:textId="41A18539" w:rsidR="008917EE" w:rsidRDefault="008917EE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6C80C38E" w14:textId="77777777" w:rsidR="00687B47" w:rsidRDefault="00687B47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6202883A" w14:textId="77777777" w:rsidR="00687B47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9 </w:t>
      </w:r>
      <w:r w:rsidRPr="00687B47">
        <w:rPr>
          <w:rFonts w:ascii="Angsana New" w:hAnsi="Angsana New"/>
          <w:sz w:val="30"/>
          <w:szCs w:val="30"/>
          <w:cs/>
        </w:rPr>
        <w:t>มิถุนายน</w:t>
      </w:r>
      <w:r w:rsidRPr="00687B47">
        <w:rPr>
          <w:rFonts w:ascii="Angsana New" w:hAnsi="Angsana New"/>
          <w:sz w:val="30"/>
          <w:szCs w:val="30"/>
        </w:rPr>
        <w:t xml:space="preserve"> 2564 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บริษัทได้จัดตั้งบริษัทย่อย </w:t>
      </w:r>
      <w:r w:rsidRPr="00687B47">
        <w:rPr>
          <w:rFonts w:ascii="Angsana New" w:hAnsi="Angsana New"/>
          <w:sz w:val="30"/>
          <w:szCs w:val="30"/>
        </w:rPr>
        <w:t>2</w:t>
      </w:r>
      <w:r w:rsidRPr="00687B47">
        <w:rPr>
          <w:rFonts w:ascii="Angsana New" w:hAnsi="Angsana New"/>
          <w:sz w:val="30"/>
          <w:szCs w:val="30"/>
          <w:cs/>
        </w:rPr>
        <w:t xml:space="preserve"> แห่งคือ </w:t>
      </w:r>
      <w:r w:rsidRPr="00687B47">
        <w:rPr>
          <w:rFonts w:ascii="Angsana New" w:hAnsi="Angsana New"/>
          <w:sz w:val="30"/>
          <w:szCs w:val="30"/>
        </w:rPr>
        <w:t xml:space="preserve">Koo Dom Investment Limited Liability Company 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>(“Koo Dom”) (</w:t>
      </w:r>
      <w:r w:rsidRPr="00687B47">
        <w:rPr>
          <w:rFonts w:ascii="Angsana New" w:hAnsi="Angsana New"/>
          <w:sz w:val="30"/>
          <w:szCs w:val="30"/>
          <w:cs/>
        </w:rPr>
        <w:t>บริษัทย่อยทางตรง</w:t>
      </w:r>
      <w:r w:rsidRPr="00687B47">
        <w:rPr>
          <w:rFonts w:ascii="Angsana New" w:hAnsi="Angsana New"/>
          <w:sz w:val="30"/>
          <w:szCs w:val="30"/>
        </w:rPr>
        <w:t>)</w:t>
      </w:r>
      <w:r w:rsidRPr="00687B47">
        <w:rPr>
          <w:rFonts w:ascii="Angsana New" w:hAnsi="Angsana New"/>
          <w:sz w:val="30"/>
          <w:szCs w:val="30"/>
          <w:cs/>
        </w:rPr>
        <w:t xml:space="preserve"> และ </w:t>
      </w:r>
      <w:r w:rsidRPr="00687B47">
        <w:rPr>
          <w:rFonts w:ascii="Angsana New" w:hAnsi="Angsana New"/>
          <w:sz w:val="30"/>
          <w:szCs w:val="30"/>
        </w:rPr>
        <w:t>AROGO Capital Acquisition Corporation (“AROGO”) (</w:t>
      </w:r>
      <w:r w:rsidRPr="00687B47">
        <w:rPr>
          <w:rFonts w:ascii="Angsana New" w:hAnsi="Angsana New"/>
          <w:sz w:val="30"/>
          <w:szCs w:val="30"/>
          <w:cs/>
        </w:rPr>
        <w:t xml:space="preserve">บริษัทย่อยของบริษัท </w:t>
      </w:r>
      <w:r w:rsidRPr="00687B47">
        <w:rPr>
          <w:rFonts w:ascii="Angsana New" w:hAnsi="Angsana New"/>
          <w:sz w:val="30"/>
          <w:szCs w:val="30"/>
        </w:rPr>
        <w:t xml:space="preserve">Koo Dom Investment Limited Liability Company) </w:t>
      </w:r>
      <w:r w:rsidRPr="00687B47">
        <w:rPr>
          <w:rFonts w:ascii="Angsana New" w:hAnsi="Angsana New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และ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687B47">
        <w:rPr>
          <w:rFonts w:ascii="Angsana New" w:hAnsi="Angsana New"/>
          <w:sz w:val="30"/>
          <w:szCs w:val="30"/>
        </w:rPr>
        <w:t xml:space="preserve">Special Purpose Acquisition Company (SPAC) </w:t>
      </w:r>
      <w:r w:rsidRPr="00687B47">
        <w:rPr>
          <w:rFonts w:ascii="Angsana New" w:hAnsi="Angsana New"/>
          <w:sz w:val="30"/>
          <w:szCs w:val="30"/>
          <w:cs/>
        </w:rPr>
        <w:t xml:space="preserve">ในประเทศสหรัฐอเมริกา ทั้งนี้บริษัทลงทุนใน </w:t>
      </w:r>
      <w:r w:rsidRPr="00687B47">
        <w:rPr>
          <w:rFonts w:ascii="Angsana New" w:hAnsi="Angsana New"/>
          <w:sz w:val="30"/>
          <w:szCs w:val="30"/>
        </w:rPr>
        <w:t xml:space="preserve">Koo Dom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2,965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 และ</w:t>
      </w:r>
      <w:r w:rsidRPr="00687B47">
        <w:rPr>
          <w:rFonts w:ascii="Angsana New" w:hAnsi="Angsana New"/>
          <w:sz w:val="30"/>
          <w:szCs w:val="30"/>
        </w:rPr>
        <w:t xml:space="preserve"> Koo Dom </w:t>
      </w:r>
      <w:r w:rsidRPr="00687B47">
        <w:rPr>
          <w:rFonts w:ascii="Angsana New" w:hAnsi="Angsana New"/>
          <w:sz w:val="30"/>
          <w:szCs w:val="30"/>
          <w:cs/>
        </w:rPr>
        <w:t xml:space="preserve">ลงทุนใน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 xml:space="preserve">โดยถือหุ้นร้อยละ </w:t>
      </w:r>
      <w:r w:rsidRPr="00687B47">
        <w:rPr>
          <w:rFonts w:ascii="Angsana New" w:hAnsi="Angsana New"/>
          <w:sz w:val="30"/>
          <w:szCs w:val="30"/>
        </w:rPr>
        <w:t xml:space="preserve">100 </w:t>
      </w:r>
      <w:r w:rsidRPr="00687B47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25,000 </w:t>
      </w:r>
      <w:r w:rsidRPr="00687B47">
        <w:rPr>
          <w:rFonts w:ascii="Angsana New" w:hAnsi="Angsana New"/>
          <w:sz w:val="30"/>
          <w:szCs w:val="30"/>
          <w:cs/>
        </w:rPr>
        <w:t>ดอลลาร์สหรัฐ</w:t>
      </w:r>
    </w:p>
    <w:p w14:paraId="16310857" w14:textId="77777777" w:rsidR="00687B47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186B156" w14:textId="036A05F0" w:rsidR="008917EE" w:rsidRPr="00687B47" w:rsidRDefault="00687B47" w:rsidP="00687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87B4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87B47">
        <w:rPr>
          <w:rFonts w:ascii="Angsana New" w:hAnsi="Angsana New"/>
          <w:sz w:val="30"/>
          <w:szCs w:val="30"/>
        </w:rPr>
        <w:t xml:space="preserve">29 </w:t>
      </w:r>
      <w:r w:rsidRPr="00687B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87B47">
        <w:rPr>
          <w:rFonts w:ascii="Angsana New" w:hAnsi="Angsana New"/>
          <w:sz w:val="30"/>
          <w:szCs w:val="30"/>
        </w:rPr>
        <w:t xml:space="preserve">2564 AROGO </w:t>
      </w:r>
      <w:r w:rsidRPr="00687B47">
        <w:rPr>
          <w:rFonts w:ascii="Angsana New" w:hAnsi="Angsana New"/>
          <w:sz w:val="30"/>
          <w:szCs w:val="30"/>
          <w:cs/>
        </w:rPr>
        <w:t>ได้ออกหน่วยลงทุนเพื่อเสนอขายแก่ประชาชนเป็นการทั่วไปเป็นครั้งแรกใน</w:t>
      </w:r>
      <w:r w:rsidRPr="00687B47">
        <w:rPr>
          <w:rFonts w:ascii="Angsana New" w:hAnsi="Angsana New"/>
          <w:spacing w:val="-6"/>
          <w:sz w:val="30"/>
          <w:szCs w:val="30"/>
          <w:cs/>
        </w:rPr>
        <w:t>ตลาดหลักทรัพย์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NASDAQ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ประเทศสหรัฐอเมริกา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10,350,000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หน่วยลงทุน โดย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หน่วยลงทุนประกอบด้วย</w:t>
      </w:r>
      <w:r>
        <w:rPr>
          <w:rFonts w:ascii="Angsana New" w:hAnsi="Angsana New"/>
          <w:spacing w:val="-6"/>
          <w:sz w:val="30"/>
          <w:szCs w:val="30"/>
        </w:rPr>
        <w:br/>
      </w:r>
      <w:r w:rsidRPr="00687B47">
        <w:rPr>
          <w:rFonts w:ascii="Angsana New" w:hAnsi="Angsana New"/>
          <w:sz w:val="30"/>
          <w:szCs w:val="30"/>
          <w:cs/>
        </w:rPr>
        <w:t xml:space="preserve">หุ้นสามัญ </w:t>
      </w:r>
      <w:r w:rsidRPr="00687B47">
        <w:rPr>
          <w:rFonts w:ascii="Angsana New" w:hAnsi="Angsana New"/>
          <w:sz w:val="30"/>
          <w:szCs w:val="30"/>
        </w:rPr>
        <w:t xml:space="preserve">Class A </w:t>
      </w:r>
      <w:r w:rsidRPr="00687B47">
        <w:rPr>
          <w:rFonts w:ascii="Angsana New" w:hAnsi="Angsana New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 xml:space="preserve">หุ้นและใบสำคัญแสดงสิทธิซื้อหุ้นสามัญที่ไถ่ถอนได้ จำนวน </w:t>
      </w:r>
      <w:r w:rsidRPr="00687B47">
        <w:rPr>
          <w:rFonts w:ascii="Angsana New" w:hAnsi="Angsana New"/>
          <w:sz w:val="30"/>
          <w:szCs w:val="30"/>
        </w:rPr>
        <w:t xml:space="preserve">1 </w:t>
      </w:r>
      <w:r w:rsidRPr="00687B47">
        <w:rPr>
          <w:rFonts w:ascii="Angsana New" w:hAnsi="Angsana New"/>
          <w:sz w:val="30"/>
          <w:szCs w:val="30"/>
          <w:cs/>
        </w:rPr>
        <w:t>ใบ ซึ่งสามารถใช้สิทธิ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ซื้อหุ้นสามัญ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Class A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ได้ในราคาใช้สิทธิที่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11.50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ดอลลาร์สหรัฐ 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1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หุ้น ในวันเดียวกัน บริษัทย่อยได้ลงทุนในหน่วยลงทุนของ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จากการจัดสรรให้กับบุคคลในวงจำกัด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466,150 </w:t>
      </w:r>
      <w:r w:rsidRPr="00687B47">
        <w:rPr>
          <w:rFonts w:ascii="Angsana New" w:hAnsi="Angsana New"/>
          <w:spacing w:val="-6"/>
          <w:sz w:val="30"/>
          <w:szCs w:val="30"/>
          <w:cs/>
        </w:rPr>
        <w:t>หน่วยลงทุน ราคาหน่วยลงทุนละ</w:t>
      </w:r>
      <w:r w:rsidRPr="00687B47">
        <w:rPr>
          <w:rFonts w:ascii="Angsana New" w:hAnsi="Angsana New"/>
          <w:sz w:val="30"/>
          <w:szCs w:val="30"/>
          <w:cs/>
        </w:rPr>
        <w:t xml:space="preserve"> </w:t>
      </w:r>
      <w:r w:rsidRPr="00687B47">
        <w:rPr>
          <w:rFonts w:ascii="Angsana New" w:hAnsi="Angsana New"/>
          <w:sz w:val="30"/>
          <w:szCs w:val="30"/>
        </w:rPr>
        <w:t xml:space="preserve">10.00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รวมเป็นเงินทั้งสิ้น </w:t>
      </w:r>
      <w:r w:rsidRPr="00687B47">
        <w:rPr>
          <w:rFonts w:ascii="Angsana New" w:hAnsi="Angsana New"/>
          <w:sz w:val="30"/>
          <w:szCs w:val="30"/>
        </w:rPr>
        <w:t xml:space="preserve">4,661,500 </w:t>
      </w:r>
      <w:r w:rsidRPr="00687B47">
        <w:rPr>
          <w:rFonts w:ascii="Angsana New" w:hAnsi="Angsana New"/>
          <w:sz w:val="30"/>
          <w:szCs w:val="30"/>
          <w:cs/>
        </w:rPr>
        <w:t xml:space="preserve">ดอลลาร์สหรัฐ ทำให้สัดส่วนความเป็นเจ้าของใน </w:t>
      </w:r>
      <w:r w:rsidRPr="00687B47">
        <w:rPr>
          <w:rFonts w:ascii="Angsana New" w:hAnsi="Angsana New"/>
          <w:sz w:val="30"/>
          <w:szCs w:val="30"/>
        </w:rPr>
        <w:t xml:space="preserve">AROGO </w:t>
      </w:r>
      <w:r w:rsidRPr="00687B47">
        <w:rPr>
          <w:rFonts w:ascii="Angsana New" w:hAnsi="Angsana New"/>
          <w:sz w:val="30"/>
          <w:szCs w:val="30"/>
          <w:cs/>
        </w:rPr>
        <w:t>ของ</w:t>
      </w:r>
      <w:r w:rsidRPr="00687B47">
        <w:rPr>
          <w:rFonts w:ascii="Angsana New" w:hAnsi="Angsana New"/>
          <w:spacing w:val="-6"/>
          <w:sz w:val="30"/>
          <w:szCs w:val="30"/>
          <w:cs/>
        </w:rPr>
        <w:t>กลุ่มบริษัทลดลงจากร้อยละ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 100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 เหลือร้อยละ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22 </w:t>
      </w:r>
      <w:r w:rsidR="00EF3739">
        <w:rPr>
          <w:rFonts w:ascii="Angsana New" w:hAnsi="Angsana New" w:hint="cs"/>
          <w:spacing w:val="-6"/>
          <w:sz w:val="30"/>
          <w:szCs w:val="30"/>
          <w:cs/>
        </w:rPr>
        <w:t>ทั้งนี้</w:t>
      </w:r>
      <w:r w:rsidRPr="00687B47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กลุ่มบริษัทบันทึกเงินลงทุนใน </w:t>
      </w:r>
      <w:r w:rsidRPr="00687B47">
        <w:rPr>
          <w:rFonts w:ascii="Angsana New" w:hAnsi="Angsana New"/>
          <w:spacing w:val="-6"/>
          <w:sz w:val="30"/>
          <w:szCs w:val="30"/>
        </w:rPr>
        <w:t xml:space="preserve">AROGO </w:t>
      </w:r>
      <w:r w:rsidRPr="00687B47">
        <w:rPr>
          <w:rFonts w:ascii="Angsana New" w:hAnsi="Angsana New"/>
          <w:spacing w:val="-6"/>
          <w:sz w:val="30"/>
          <w:szCs w:val="30"/>
          <w:cs/>
        </w:rPr>
        <w:t>เป็นเงินลงทุนใน</w:t>
      </w:r>
      <w:r w:rsidR="009F2994">
        <w:rPr>
          <w:rFonts w:ascii="Angsana New" w:hAnsi="Angsana New"/>
          <w:spacing w:val="-6"/>
          <w:sz w:val="30"/>
          <w:szCs w:val="30"/>
          <w:cs/>
        </w:rPr>
        <w:br/>
      </w:r>
      <w:r w:rsidRPr="00687B47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Pr="00687B47">
        <w:rPr>
          <w:rFonts w:ascii="Angsana New" w:hAnsi="Angsana New"/>
          <w:sz w:val="30"/>
          <w:szCs w:val="30"/>
          <w:cs/>
        </w:rPr>
        <w:t>ตามวิธีส่วนได้เสีย</w:t>
      </w:r>
    </w:p>
    <w:p w14:paraId="0F26235D" w14:textId="77777777" w:rsidR="009D499E" w:rsidRPr="00F1598F" w:rsidRDefault="009D499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Pr="0004607F" w:rsidRDefault="00B7515C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25505A55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540"/>
        <w:gridCol w:w="1620"/>
        <w:gridCol w:w="180"/>
        <w:gridCol w:w="1618"/>
      </w:tblGrid>
      <w:tr w:rsidR="002766F7" w:rsidRPr="008460B7" w14:paraId="6B0EE56D" w14:textId="77777777" w:rsidTr="00B10A45">
        <w:trPr>
          <w:cantSplit/>
          <w:tblHeader/>
        </w:trPr>
        <w:tc>
          <w:tcPr>
            <w:tcW w:w="4950" w:type="dxa"/>
            <w:vAlign w:val="bottom"/>
          </w:tcPr>
          <w:p w14:paraId="64A1E486" w14:textId="4C181056" w:rsidR="002766F7" w:rsidRPr="008460B7" w:rsidRDefault="002766F7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460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F118C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</w:t>
            </w:r>
            <w:r w:rsidR="008F118C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8F118C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8F118C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F118C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8F118C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54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1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66F7" w:rsidRPr="008460B7" w14:paraId="3EAD75B8" w14:textId="77777777" w:rsidTr="00B10A45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41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B10A45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54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401E2FC" w14:textId="064EF807" w:rsidR="002766F7" w:rsidRPr="006B0702" w:rsidRDefault="0006280B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19,83</w:t>
            </w:r>
            <w:r w:rsidR="00E2365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79F2A22C" w14:textId="1E8DE535" w:rsidR="002766F7" w:rsidRPr="008460B7" w:rsidRDefault="0006280B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19,13</w:t>
            </w:r>
            <w:r w:rsidR="00E2365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766F7" w:rsidRPr="008460B7" w14:paraId="5337F588" w14:textId="77777777" w:rsidTr="00B10A45">
        <w:trPr>
          <w:cantSplit/>
        </w:trPr>
        <w:tc>
          <w:tcPr>
            <w:tcW w:w="4950" w:type="dxa"/>
          </w:tcPr>
          <w:p w14:paraId="297E432B" w14:textId="763D8BD2" w:rsidR="002766F7" w:rsidRPr="008460B7" w:rsidRDefault="00AC0F22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2766F7"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</w:t>
            </w:r>
            <w:r w:rsidR="002766F7" w:rsidRPr="00AC0F2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AC0F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40" w:type="dxa"/>
          </w:tcPr>
          <w:p w14:paraId="6BE39FC3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674DF33" w14:textId="55DE81A0" w:rsidR="002766F7" w:rsidRPr="006B0702" w:rsidRDefault="00B10A45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3,338</w:t>
            </w:r>
          </w:p>
        </w:tc>
        <w:tc>
          <w:tcPr>
            <w:tcW w:w="180" w:type="dxa"/>
          </w:tcPr>
          <w:p w14:paraId="1CA3559C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41181059" w14:textId="2827EA89" w:rsidR="002766F7" w:rsidRPr="008460B7" w:rsidRDefault="00B10A45" w:rsidP="00B10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3,338</w:t>
            </w:r>
          </w:p>
        </w:tc>
      </w:tr>
    </w:tbl>
    <w:p w14:paraId="1394EE2B" w14:textId="48F01769" w:rsidR="008917EE" w:rsidRDefault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6E44A32" w14:textId="7632BD4B" w:rsidR="000573F5" w:rsidRPr="00F1598F" w:rsidRDefault="000573F5" w:rsidP="00A9166C">
      <w:pPr>
        <w:ind w:left="540"/>
        <w:jc w:val="both"/>
        <w:rPr>
          <w:rFonts w:ascii="Calibri" w:hAnsi="Calibri"/>
          <w:sz w:val="30"/>
          <w:szCs w:val="30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F1598F" w:rsidRDefault="000573F5" w:rsidP="00A9166C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F1598F" w:rsidRDefault="000573F5" w:rsidP="00A9166C">
      <w:pPr>
        <w:ind w:left="540"/>
        <w:jc w:val="both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F1598F" w:rsidRDefault="000573F5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A4F4DA6" w14:textId="33B4C846" w:rsidR="000B3772" w:rsidRPr="00F1598F" w:rsidRDefault="000573F5" w:rsidP="000B3772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CB21BF" w:rsidRPr="00F1598F">
        <w:rPr>
          <w:rFonts w:ascii="Angsana New" w:hAnsi="Angsana New" w:hint="cs"/>
          <w:sz w:val="30"/>
          <w:szCs w:val="30"/>
          <w:cs/>
        </w:rPr>
        <w:t>ทั้งนี้</w:t>
      </w:r>
      <w:r w:rsidR="002D2FF3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8F118C" w:rsidRPr="008E1326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8F118C" w:rsidRPr="008E1326">
        <w:rPr>
          <w:rFonts w:ascii="Angsana New" w:hAnsi="Angsana New"/>
          <w:sz w:val="30"/>
          <w:szCs w:val="30"/>
        </w:rPr>
        <w:br/>
      </w:r>
      <w:r w:rsidR="008F118C" w:rsidRPr="00991C6E">
        <w:rPr>
          <w:rFonts w:ascii="Angsana New" w:hAnsi="Angsana New"/>
          <w:sz w:val="30"/>
          <w:szCs w:val="30"/>
        </w:rPr>
        <w:t>30</w:t>
      </w:r>
      <w:r w:rsidR="008F118C" w:rsidRPr="008E1326">
        <w:rPr>
          <w:rFonts w:ascii="Angsana New" w:hAnsi="Angsana New"/>
          <w:sz w:val="30"/>
          <w:szCs w:val="30"/>
        </w:rPr>
        <w:t xml:space="preserve"> </w:t>
      </w:r>
      <w:r w:rsidR="008F118C" w:rsidRPr="008E1326">
        <w:rPr>
          <w:rFonts w:ascii="Angsana New" w:hAnsi="Angsana New"/>
          <w:sz w:val="30"/>
          <w:szCs w:val="30"/>
          <w:cs/>
        </w:rPr>
        <w:t>มิถุนายน</w:t>
      </w:r>
      <w:r w:rsidR="000B3772"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/>
          <w:sz w:val="30"/>
          <w:szCs w:val="30"/>
        </w:rPr>
        <w:t>256</w:t>
      </w:r>
      <w:r w:rsidR="00FD5F7A">
        <w:rPr>
          <w:rFonts w:ascii="Angsana New" w:hAnsi="Angsana New"/>
          <w:sz w:val="30"/>
          <w:szCs w:val="30"/>
        </w:rPr>
        <w:t>5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ไม่มีการเปลี่ยนแปลงมูลค่ายุติธรรมของที่ดินอย่างเป็นสาระสำคัญ</w:t>
      </w:r>
    </w:p>
    <w:p w14:paraId="57456BBF" w14:textId="6604C242" w:rsidR="0066515A" w:rsidRPr="00F1598F" w:rsidRDefault="00AC61C0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38644AF" w14:textId="77777777" w:rsidR="00930B0C" w:rsidRPr="006639B9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91112F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7CB0CBE9" w:rsidR="00930B0C" w:rsidRPr="006639B9" w:rsidRDefault="008F118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0DE23C7D" w:rsidR="00930B0C" w:rsidRPr="006639B9" w:rsidRDefault="008F118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91112F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46B768DD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51E4CE3D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5DE4929C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41568289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930B0C" w:rsidRPr="006639B9" w14:paraId="5B6043F0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91112F"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76F21788" w14:textId="77777777" w:rsidTr="0091112F">
        <w:tc>
          <w:tcPr>
            <w:tcW w:w="3870" w:type="dxa"/>
          </w:tcPr>
          <w:p w14:paraId="168B0D25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B86E4" w14:textId="1F174CE6" w:rsidR="00930B0C" w:rsidRPr="00986633" w:rsidRDefault="00081404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451,394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930B0C" w:rsidRPr="00986633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F92C6BB" w14:textId="2B70D01E" w:rsidR="00930B0C" w:rsidRPr="00986633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536,129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930B0C" w:rsidRPr="00986633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8894D9E" w14:textId="100CB47A" w:rsidR="00930B0C" w:rsidRPr="00512D4D" w:rsidRDefault="00081404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12D4D">
              <w:rPr>
                <w:rFonts w:asciiTheme="majorBidi" w:hAnsiTheme="majorBidi" w:cstheme="majorBidi"/>
                <w:sz w:val="28"/>
                <w:szCs w:val="28"/>
              </w:rPr>
              <w:t>425,628</w:t>
            </w:r>
          </w:p>
        </w:tc>
        <w:tc>
          <w:tcPr>
            <w:tcW w:w="236" w:type="dxa"/>
          </w:tcPr>
          <w:p w14:paraId="4673AACC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E6C2C73" w14:textId="3BA7B267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</w:rPr>
              <w:t>510,030</w:t>
            </w:r>
          </w:p>
        </w:tc>
      </w:tr>
      <w:tr w:rsidR="00930B0C" w:rsidRPr="006639B9" w14:paraId="12EC8AAA" w14:textId="77777777" w:rsidTr="0091112F">
        <w:tc>
          <w:tcPr>
            <w:tcW w:w="3870" w:type="dxa"/>
          </w:tcPr>
          <w:p w14:paraId="407DC1D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930B0C" w:rsidRPr="006639B9" w:rsidRDefault="00930B0C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930B0C" w:rsidRPr="00512D4D" w:rsidRDefault="00930B0C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023202E3" w14:textId="77777777" w:rsidTr="0091112F">
        <w:tc>
          <w:tcPr>
            <w:tcW w:w="3870" w:type="dxa"/>
          </w:tcPr>
          <w:p w14:paraId="5F4B6C80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79D5CA" w14:textId="5A9CEEB4" w:rsidR="00930B0C" w:rsidRPr="006639B9" w:rsidRDefault="00081404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</w:t>
            </w:r>
            <w:r w:rsidR="00F71A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36" w:type="dxa"/>
          </w:tcPr>
          <w:p w14:paraId="100B9235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F4BD58" w14:textId="4AC09FE2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  <w:tc>
          <w:tcPr>
            <w:tcW w:w="236" w:type="dxa"/>
            <w:gridSpan w:val="2"/>
          </w:tcPr>
          <w:p w14:paraId="16109464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5197561" w14:textId="7FE28851" w:rsidR="00930B0C" w:rsidRPr="00512D4D" w:rsidRDefault="00F71ABE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12D4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83,929</w:t>
            </w:r>
          </w:p>
        </w:tc>
        <w:tc>
          <w:tcPr>
            <w:tcW w:w="236" w:type="dxa"/>
          </w:tcPr>
          <w:p w14:paraId="0CB8D4CC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9C83F52" w14:textId="5CE28BE3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</w:tr>
      <w:tr w:rsidR="00930B0C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0B5EEFC2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744903F9" w:rsidR="00930B0C" w:rsidRPr="0091112F" w:rsidRDefault="00BD6A03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36" w:type="dxa"/>
          </w:tcPr>
          <w:p w14:paraId="1F703F2B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6FB45B16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6" w:type="dxa"/>
            <w:gridSpan w:val="2"/>
          </w:tcPr>
          <w:p w14:paraId="5B68F33D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449EF2BA" w:rsidR="00930B0C" w:rsidRPr="00512D4D" w:rsidRDefault="0067227A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53271E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5734A11B" w:rsidR="00930B0C" w:rsidRPr="006639B9" w:rsidRDefault="00930B0C" w:rsidP="00B10A4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30B0C" w:rsidRPr="006639B9" w14:paraId="1DA90098" w14:textId="77777777" w:rsidTr="0091112F">
        <w:tc>
          <w:tcPr>
            <w:tcW w:w="3870" w:type="dxa"/>
          </w:tcPr>
          <w:p w14:paraId="27DC9344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8817A4" w14:textId="20D2A68F" w:rsidR="00930B0C" w:rsidRPr="006639B9" w:rsidRDefault="0024008A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3,80</w:t>
            </w:r>
            <w:r w:rsidR="008736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7BFFACD7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A96B223" w14:textId="190A41D5" w:rsidR="00930B0C" w:rsidRPr="006639B9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5,898</w:t>
            </w:r>
          </w:p>
        </w:tc>
        <w:tc>
          <w:tcPr>
            <w:tcW w:w="236" w:type="dxa"/>
            <w:gridSpan w:val="2"/>
          </w:tcPr>
          <w:p w14:paraId="223CB046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4332D1" w14:textId="7BABE154" w:rsidR="00930B0C" w:rsidRPr="00512D4D" w:rsidRDefault="00F85EC4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12D4D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236" w:type="dxa"/>
          </w:tcPr>
          <w:p w14:paraId="6601370B" w14:textId="77777777" w:rsidR="00930B0C" w:rsidRPr="006639B9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7A986E6" w14:textId="658A3F8F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</w:tr>
      <w:tr w:rsidR="00930B0C" w:rsidRPr="006639B9" w14:paraId="069E274A" w14:textId="77777777" w:rsidTr="0091112F">
        <w:tc>
          <w:tcPr>
            <w:tcW w:w="3870" w:type="dxa"/>
          </w:tcPr>
          <w:p w14:paraId="7788954A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326E7A7F" w:rsidR="00930B0C" w:rsidRPr="00693EF7" w:rsidRDefault="004706C1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14,541</w:t>
            </w:r>
          </w:p>
        </w:tc>
        <w:tc>
          <w:tcPr>
            <w:tcW w:w="236" w:type="dxa"/>
          </w:tcPr>
          <w:p w14:paraId="573EC8EE" w14:textId="77777777" w:rsidR="00930B0C" w:rsidRPr="00693EF7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54E3C697" w:rsidR="00930B0C" w:rsidRPr="003A7908" w:rsidRDefault="00930B0C" w:rsidP="008F118C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841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  <w:tc>
          <w:tcPr>
            <w:tcW w:w="236" w:type="dxa"/>
            <w:gridSpan w:val="2"/>
          </w:tcPr>
          <w:p w14:paraId="40E75BC8" w14:textId="77777777" w:rsidR="00930B0C" w:rsidRPr="003A7908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719C088F" w:rsidR="00930B0C" w:rsidRPr="00512D4D" w:rsidRDefault="004706C1" w:rsidP="008F118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12D4D">
              <w:rPr>
                <w:rFonts w:asciiTheme="majorBidi" w:hAnsiTheme="majorBidi" w:cstheme="majorBidi"/>
                <w:sz w:val="28"/>
                <w:szCs w:val="28"/>
              </w:rPr>
              <w:t>14,541</w:t>
            </w:r>
          </w:p>
        </w:tc>
        <w:tc>
          <w:tcPr>
            <w:tcW w:w="236" w:type="dxa"/>
          </w:tcPr>
          <w:p w14:paraId="00223A9F" w14:textId="77777777" w:rsidR="00930B0C" w:rsidRPr="00693EF7" w:rsidRDefault="00930B0C" w:rsidP="008F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5C19EC4E" w:rsidR="00930B0C" w:rsidRPr="006639B9" w:rsidRDefault="00930B0C" w:rsidP="008F118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</w:tr>
      <w:tr w:rsidR="00E23652" w:rsidRPr="006639B9" w14:paraId="38A5E0E3" w14:textId="77777777" w:rsidTr="0091112F">
        <w:trPr>
          <w:trHeight w:val="154"/>
        </w:trPr>
        <w:tc>
          <w:tcPr>
            <w:tcW w:w="3870" w:type="dxa"/>
          </w:tcPr>
          <w:p w14:paraId="7C55F535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6" w:type="dxa"/>
          </w:tcPr>
          <w:p w14:paraId="08ACDC5B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8E4A53" w14:textId="3C0E4BEB" w:rsidR="00E23652" w:rsidRPr="00693EF7" w:rsidRDefault="00393F6D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  <w:r w:rsidR="00E23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,018</w:t>
            </w:r>
          </w:p>
        </w:tc>
        <w:tc>
          <w:tcPr>
            <w:tcW w:w="236" w:type="dxa"/>
          </w:tcPr>
          <w:p w14:paraId="6FC645FD" w14:textId="77777777" w:rsidR="00E23652" w:rsidRPr="004841DC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2477F412" w14:textId="4702B120" w:rsidR="00E23652" w:rsidRPr="003A7908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9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  <w:tc>
          <w:tcPr>
            <w:tcW w:w="236" w:type="dxa"/>
            <w:gridSpan w:val="2"/>
          </w:tcPr>
          <w:p w14:paraId="28DB2571" w14:textId="77777777" w:rsidR="00E23652" w:rsidRPr="003A7908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381DCA" w14:textId="5222D4F8" w:rsidR="00E23652" w:rsidRPr="00512D4D" w:rsidRDefault="00393F6D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  <w:r w:rsidR="00E236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,018</w:t>
            </w:r>
          </w:p>
        </w:tc>
        <w:tc>
          <w:tcPr>
            <w:tcW w:w="236" w:type="dxa"/>
          </w:tcPr>
          <w:p w14:paraId="55DBC1FF" w14:textId="77777777" w:rsidR="00E23652" w:rsidRPr="003A7908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6AAE37F7" w14:textId="23C747B4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</w:tr>
      <w:tr w:rsidR="00E23652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36" w:type="dxa"/>
          </w:tcPr>
          <w:p w14:paraId="00654B60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17F91DAF" w:rsidR="00E23652" w:rsidRPr="00693EF7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20" w:right="-112" w:firstLine="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756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,36</w:t>
            </w:r>
            <w:r w:rsidR="005862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4DA3DDB" w14:textId="77777777" w:rsidR="00E23652" w:rsidRPr="00693EF7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5DF1B854" w:rsidR="00E23652" w:rsidRPr="003A7908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1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1,414,798</w:t>
            </w:r>
          </w:p>
        </w:tc>
        <w:tc>
          <w:tcPr>
            <w:tcW w:w="236" w:type="dxa"/>
            <w:gridSpan w:val="2"/>
          </w:tcPr>
          <w:p w14:paraId="2FFD06D2" w14:textId="77777777" w:rsidR="00E23652" w:rsidRPr="003A7908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5C6E5329" w:rsidR="00E23652" w:rsidRPr="00693EF7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756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,90</w:t>
            </w:r>
            <w:r w:rsidR="008A17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F58F2BB" w14:textId="77777777" w:rsidR="00E23652" w:rsidRPr="00693EF7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110357A5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1,386,915</w:t>
            </w:r>
          </w:p>
        </w:tc>
      </w:tr>
      <w:tr w:rsidR="00E23652" w:rsidRPr="006639B9" w14:paraId="7AC0E8B7" w14:textId="77777777" w:rsidTr="0091112F">
        <w:tc>
          <w:tcPr>
            <w:tcW w:w="3870" w:type="dxa"/>
          </w:tcPr>
          <w:p w14:paraId="41AE5EA6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E23652" w:rsidRPr="00802A93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E23652" w:rsidRPr="00802A93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E23652" w:rsidRPr="00802A93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3652" w:rsidRPr="006639B9" w14:paraId="6558DE9D" w14:textId="77777777" w:rsidTr="0091112F">
        <w:tc>
          <w:tcPr>
            <w:tcW w:w="3870" w:type="dxa"/>
          </w:tcPr>
          <w:p w14:paraId="52488A78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23652" w:rsidRPr="006639B9" w14:paraId="446CD765" w14:textId="77777777" w:rsidTr="0091112F">
        <w:tc>
          <w:tcPr>
            <w:tcW w:w="3870" w:type="dxa"/>
          </w:tcPr>
          <w:p w14:paraId="1D612140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652" w:rsidRPr="006639B9" w14:paraId="5374986A" w14:textId="77777777" w:rsidTr="0091112F">
        <w:tc>
          <w:tcPr>
            <w:tcW w:w="3870" w:type="dxa"/>
          </w:tcPr>
          <w:p w14:paraId="1E901EE0" w14:textId="77777777" w:rsidR="00E23652" w:rsidRPr="006639B9" w:rsidRDefault="00E23652" w:rsidP="00E2365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59F2B4CE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1,238</w:t>
            </w:r>
          </w:p>
        </w:tc>
        <w:tc>
          <w:tcPr>
            <w:tcW w:w="236" w:type="dxa"/>
          </w:tcPr>
          <w:p w14:paraId="09AEA522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3CEC7673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1,575</w:t>
            </w:r>
          </w:p>
        </w:tc>
        <w:tc>
          <w:tcPr>
            <w:tcW w:w="236" w:type="dxa"/>
            <w:gridSpan w:val="2"/>
          </w:tcPr>
          <w:p w14:paraId="379F3AB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52D9F339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B054607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4230BD5F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23652" w:rsidRPr="006639B9" w14:paraId="2DDC288F" w14:textId="77777777" w:rsidTr="0091112F">
        <w:tc>
          <w:tcPr>
            <w:tcW w:w="3870" w:type="dxa"/>
          </w:tcPr>
          <w:p w14:paraId="3B07F000" w14:textId="77777777" w:rsidR="00E23652" w:rsidRPr="006639B9" w:rsidRDefault="00E23652" w:rsidP="00E2365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EC1E19" w14:textId="0F794548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214,837</w:t>
            </w:r>
          </w:p>
        </w:tc>
        <w:tc>
          <w:tcPr>
            <w:tcW w:w="236" w:type="dxa"/>
          </w:tcPr>
          <w:p w14:paraId="064B5D95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451CEF6" w14:textId="60107965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216,225</w:t>
            </w:r>
          </w:p>
        </w:tc>
        <w:tc>
          <w:tcPr>
            <w:tcW w:w="236" w:type="dxa"/>
            <w:gridSpan w:val="2"/>
          </w:tcPr>
          <w:p w14:paraId="217D5ED4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1ABABFA" w14:textId="34FA0E5D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213,667</w:t>
            </w:r>
          </w:p>
        </w:tc>
        <w:tc>
          <w:tcPr>
            <w:tcW w:w="236" w:type="dxa"/>
          </w:tcPr>
          <w:p w14:paraId="11F1822B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91B781F" w14:textId="6E3C85CC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214,084</w:t>
            </w:r>
          </w:p>
        </w:tc>
      </w:tr>
      <w:tr w:rsidR="00E23652" w:rsidRPr="006639B9" w14:paraId="290DCE6D" w14:textId="77777777" w:rsidTr="0091112F">
        <w:tc>
          <w:tcPr>
            <w:tcW w:w="3870" w:type="dxa"/>
          </w:tcPr>
          <w:p w14:paraId="720CD3FB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43ECA3D7" w:rsidR="00E23652" w:rsidRPr="003A315A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10EFF">
              <w:rPr>
                <w:rFonts w:asciiTheme="majorBidi" w:hAnsiTheme="majorBidi" w:cstheme="majorBidi"/>
                <w:sz w:val="28"/>
                <w:szCs w:val="28"/>
              </w:rPr>
              <w:t>87,144</w:t>
            </w:r>
          </w:p>
        </w:tc>
        <w:tc>
          <w:tcPr>
            <w:tcW w:w="236" w:type="dxa"/>
          </w:tcPr>
          <w:p w14:paraId="06F865B8" w14:textId="77777777" w:rsidR="00E23652" w:rsidRPr="003A315A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7B9E218E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  <w:tc>
          <w:tcPr>
            <w:tcW w:w="236" w:type="dxa"/>
            <w:gridSpan w:val="2"/>
          </w:tcPr>
          <w:p w14:paraId="2C5D37F1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00DDC19B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87,144</w:t>
            </w:r>
          </w:p>
        </w:tc>
        <w:tc>
          <w:tcPr>
            <w:tcW w:w="236" w:type="dxa"/>
          </w:tcPr>
          <w:p w14:paraId="6E44270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6814C865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</w:tr>
      <w:tr w:rsidR="00E23652" w:rsidRPr="006639B9" w14:paraId="2F9337B0" w14:textId="77777777" w:rsidTr="0091112F">
        <w:tc>
          <w:tcPr>
            <w:tcW w:w="3870" w:type="dxa"/>
          </w:tcPr>
          <w:p w14:paraId="11B4E1B3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3A639886" w:rsidR="00E23652" w:rsidRPr="006639B9" w:rsidRDefault="00393F6D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146612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779CE2EC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36" w:type="dxa"/>
            <w:gridSpan w:val="2"/>
          </w:tcPr>
          <w:p w14:paraId="6D859351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1F79BDA4" w:rsidR="00E23652" w:rsidRPr="006639B9" w:rsidRDefault="00393F6D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644DB37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658151FF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210,000</w:t>
            </w:r>
          </w:p>
        </w:tc>
      </w:tr>
      <w:tr w:rsidR="00E23652" w:rsidRPr="006639B9" w14:paraId="0BF48463" w14:textId="77777777" w:rsidTr="0091112F">
        <w:tc>
          <w:tcPr>
            <w:tcW w:w="3870" w:type="dxa"/>
          </w:tcPr>
          <w:p w14:paraId="3DCC256B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472E8099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4E81EB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043C0814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  <w:tc>
          <w:tcPr>
            <w:tcW w:w="236" w:type="dxa"/>
            <w:gridSpan w:val="2"/>
          </w:tcPr>
          <w:p w14:paraId="76896169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001E7B19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6EC717F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2E21D1B2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</w:tr>
      <w:tr w:rsidR="00E23652" w:rsidRPr="006639B9" w14:paraId="730279D4" w14:textId="77777777" w:rsidTr="0091112F">
        <w:tc>
          <w:tcPr>
            <w:tcW w:w="3870" w:type="dxa"/>
          </w:tcPr>
          <w:p w14:paraId="3E878F33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5E085129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C3704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5F1176B0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  <w:tc>
          <w:tcPr>
            <w:tcW w:w="236" w:type="dxa"/>
            <w:gridSpan w:val="2"/>
          </w:tcPr>
          <w:p w14:paraId="17F0D73A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2C652275" w:rsidR="00E23652" w:rsidRPr="006639B9" w:rsidRDefault="00E23652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7081C31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729C2BAA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</w:tr>
      <w:tr w:rsidR="00E23652" w:rsidRPr="006639B9" w14:paraId="199A76E9" w14:textId="77777777" w:rsidTr="0091112F">
        <w:tc>
          <w:tcPr>
            <w:tcW w:w="3870" w:type="dxa"/>
          </w:tcPr>
          <w:p w14:paraId="4108C190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36" w:type="dxa"/>
          </w:tcPr>
          <w:p w14:paraId="07F67B6C" w14:textId="77777777" w:rsidR="00E23652" w:rsidRPr="006639B9" w:rsidRDefault="00E23652" w:rsidP="00E23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1A2DFBAA" w:rsidR="00E23652" w:rsidRPr="006639B9" w:rsidRDefault="00756066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</w:t>
            </w:r>
            <w:r w:rsidR="00E236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,219</w:t>
            </w:r>
          </w:p>
        </w:tc>
        <w:tc>
          <w:tcPr>
            <w:tcW w:w="236" w:type="dxa"/>
          </w:tcPr>
          <w:p w14:paraId="3A79BC75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6109B88E" w:rsidR="00E23652" w:rsidRPr="006639B9" w:rsidRDefault="00E23652" w:rsidP="00E236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571,541</w:t>
            </w:r>
          </w:p>
        </w:tc>
        <w:tc>
          <w:tcPr>
            <w:tcW w:w="236" w:type="dxa"/>
            <w:gridSpan w:val="2"/>
          </w:tcPr>
          <w:p w14:paraId="0307EF0D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711C78A1" w:rsidR="00E23652" w:rsidRPr="006639B9" w:rsidRDefault="00756066" w:rsidP="00E23652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130"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</w:t>
            </w:r>
            <w:r w:rsidR="00E236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,811</w:t>
            </w:r>
          </w:p>
        </w:tc>
        <w:tc>
          <w:tcPr>
            <w:tcW w:w="236" w:type="dxa"/>
          </w:tcPr>
          <w:p w14:paraId="2C368E7E" w14:textId="77777777" w:rsidR="00E23652" w:rsidRPr="006639B9" w:rsidRDefault="00E23652" w:rsidP="00E2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0B9845E1" w:rsidR="00E23652" w:rsidRPr="006639B9" w:rsidRDefault="00E23652" w:rsidP="00E2365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567,825</w:t>
            </w:r>
          </w:p>
        </w:tc>
      </w:tr>
    </w:tbl>
    <w:p w14:paraId="55D086AF" w14:textId="4B6B7C5D" w:rsidR="00930B0C" w:rsidRDefault="00930B0C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1FAC65" w14:textId="77777777" w:rsidR="00F103FE" w:rsidRDefault="00F103F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4C3095" w14:textId="77777777" w:rsidR="00F103FE" w:rsidRDefault="00F103F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0D00F" w14:textId="77777777" w:rsidR="00BA6AEE" w:rsidRDefault="00BA6A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B7FB74" w14:textId="77777777" w:rsidR="00F103FE" w:rsidRDefault="00F103F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8EE0B6" w14:textId="39C64B6B" w:rsidR="008917EE" w:rsidRPr="008917EE" w:rsidRDefault="008917EE" w:rsidP="005A3BC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990"/>
        <w:gridCol w:w="259"/>
        <w:gridCol w:w="1001"/>
        <w:gridCol w:w="260"/>
        <w:gridCol w:w="1000"/>
        <w:gridCol w:w="260"/>
        <w:gridCol w:w="1000"/>
      </w:tblGrid>
      <w:tr w:rsidR="00930B0C" w:rsidRPr="003A3A7C" w14:paraId="4F335046" w14:textId="77777777" w:rsidTr="00930B0C">
        <w:trPr>
          <w:trHeight w:val="415"/>
          <w:tblHeader/>
        </w:trPr>
        <w:tc>
          <w:tcPr>
            <w:tcW w:w="4590" w:type="dxa"/>
            <w:shd w:val="clear" w:color="auto" w:fill="auto"/>
          </w:tcPr>
          <w:p w14:paraId="110CAD75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671581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0D1F3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71733A2E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</w:tcPr>
          <w:p w14:paraId="6C8BEDEB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23B3" w:rsidRPr="003A3A7C" w14:paraId="3DADD1B1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5418C859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CAE95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66240A" w14:textId="698CD5AA" w:rsidR="004823B3" w:rsidRPr="003A3A7C" w:rsidRDefault="009F5FBA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9" w:type="dxa"/>
            <w:shd w:val="clear" w:color="auto" w:fill="auto"/>
          </w:tcPr>
          <w:p w14:paraId="3D817C62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B8D92E5" w14:textId="7AEACE27" w:rsidR="004823B3" w:rsidRPr="003A3A7C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0" w:type="dxa"/>
            <w:shd w:val="clear" w:color="auto" w:fill="auto"/>
          </w:tcPr>
          <w:p w14:paraId="7149261E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E483F51" w14:textId="7197054E" w:rsidR="004823B3" w:rsidRPr="003A3A7C" w:rsidRDefault="009F5FB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E13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0" w:type="dxa"/>
            <w:shd w:val="clear" w:color="auto" w:fill="auto"/>
          </w:tcPr>
          <w:p w14:paraId="54B1C7FD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3520C47" w14:textId="6E8D765F" w:rsidR="004823B3" w:rsidRPr="003A3A7C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823B3" w:rsidRPr="003A3A7C" w14:paraId="1E4179CC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7E9B69A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318F9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5ECFB4" w14:textId="2DB31892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9" w:type="dxa"/>
            <w:shd w:val="clear" w:color="auto" w:fill="auto"/>
          </w:tcPr>
          <w:p w14:paraId="7B52EE2D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788209F" w14:textId="1E23116B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7C58395E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9DC189" w14:textId="42701AE8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2167E4F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3F878DC" w14:textId="5DD7C02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823B3" w:rsidRPr="003A3A7C" w14:paraId="14E97511" w14:textId="77777777" w:rsidTr="00930B0C">
        <w:trPr>
          <w:trHeight w:val="387"/>
          <w:tblHeader/>
        </w:trPr>
        <w:tc>
          <w:tcPr>
            <w:tcW w:w="4590" w:type="dxa"/>
            <w:shd w:val="clear" w:color="auto" w:fill="auto"/>
          </w:tcPr>
          <w:p w14:paraId="50EA53E9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A1F27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DF19B2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3B3" w:rsidRPr="003A3A7C" w14:paraId="2C1717E2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5B3CD7E1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1)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42D0F99D" w14:textId="77777777" w:rsidR="00D96FF6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1.1)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จำนวน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545,300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1,000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บาท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6.75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ต่อปี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ชำระดอกเบี้ยทุก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เดือน มีอายุ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2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  <w:p w14:paraId="4832B040" w14:textId="5300C41D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โดยเมื่อวันที่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3A3A7C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การไถ่ถอนหุ้นกู้โดยขยายเวลาครบกำหนดไถ่ถอนจาก</w:t>
            </w:r>
            <w:r w:rsidRPr="003A3A7C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เป็นการทยอยจ่าย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ครั้งและเปลี่ยนแปลงอัตราดอกเบี้ยเป็นร้อยละ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5BA05519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30ED95B8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2595946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766BF89B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272D3870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22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80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0CDAEA58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5CFAA6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B08937D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30EEC71" w14:textId="77777777" w:rsidR="004823B3" w:rsidRPr="003A3A7C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E917035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C8A943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B640E11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7C7C18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B156FF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6349E7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823B3" w:rsidRPr="003A3A7C" w14:paraId="1E459C7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0CFC0169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ACED77C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2D8EAF" w14:textId="6C4CAA74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59" w:type="dxa"/>
            <w:shd w:val="clear" w:color="auto" w:fill="auto"/>
          </w:tcPr>
          <w:p w14:paraId="6AC792DC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559E01C" w14:textId="30731556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  <w:tc>
          <w:tcPr>
            <w:tcW w:w="260" w:type="dxa"/>
            <w:shd w:val="clear" w:color="auto" w:fill="auto"/>
          </w:tcPr>
          <w:p w14:paraId="63F75215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214ED83" w14:textId="5434089E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60" w:type="dxa"/>
            <w:shd w:val="clear" w:color="auto" w:fill="auto"/>
          </w:tcPr>
          <w:p w14:paraId="17E87410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BB94980" w14:textId="0BDD927E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</w:tr>
      <w:tr w:rsidR="004823B3" w:rsidRPr="003A3A7C" w14:paraId="4343D533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F90BA27" w14:textId="04D648C0" w:rsidR="004823B3" w:rsidRPr="003A315A" w:rsidRDefault="004823B3" w:rsidP="00A56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1.2)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จำนวน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000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หน่วย มูลค่าที่ตราไว้หน่วยละ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000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เดือน มีอายุ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โดยเมื่อวันที่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สิงหาคม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  <w:r w:rsidRPr="003A31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ที่ประชุมผู้ถือหุ้นกู้มีมติอนุมัติการเปลี่ยนแปลงเงื่อนไขการไถ่ถอนหุ้นกู้โดยขยายเวลา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ครบกำหนดไถ่ถอนจากเดิม วันที่ 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10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ตุลาคม 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2564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เป็นการทยอย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จ่าย 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ครั้งและเปลี่ยนแปลงอัตราดอกเบี้ยเป็นร้อยละ </w:t>
            </w:r>
            <w:r w:rsidR="00132D24"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7.5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ต่อปี</w:t>
            </w:r>
          </w:p>
          <w:p w14:paraId="1E424F19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70E13F55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 xml:space="preserve">- 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0C478423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2EA4E7B1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5934E4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044EBC2A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B95469C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8C2C716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35C467F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609561E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39B0E3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33672" w:rsidRPr="003A3A7C" w14:paraId="4EA8355E" w14:textId="77777777" w:rsidTr="00930B0C">
        <w:trPr>
          <w:trHeight w:val="380"/>
        </w:trPr>
        <w:tc>
          <w:tcPr>
            <w:tcW w:w="4590" w:type="dxa"/>
            <w:shd w:val="clear" w:color="auto" w:fill="auto"/>
          </w:tcPr>
          <w:p w14:paraId="56708004" w14:textId="2CFD2507" w:rsidR="00133672" w:rsidRPr="003A3A7C" w:rsidRDefault="00133672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4EC0B92" w14:textId="77777777" w:rsidR="00133672" w:rsidRPr="003A3A7C" w:rsidRDefault="00133672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84AC04" w14:textId="641E1B31" w:rsidR="00133672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59" w:type="dxa"/>
            <w:shd w:val="clear" w:color="auto" w:fill="auto"/>
          </w:tcPr>
          <w:p w14:paraId="22C7F656" w14:textId="77777777" w:rsidR="00133672" w:rsidRPr="003A3A7C" w:rsidRDefault="00133672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C4215C2" w14:textId="6C02BD5C" w:rsidR="00133672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E49AF7C" w14:textId="77777777" w:rsidR="00133672" w:rsidRPr="003A3A7C" w:rsidRDefault="00133672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BDDF334" w14:textId="17B6D92C" w:rsidR="00133672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7CC7CC7B" w14:textId="77777777" w:rsidR="00133672" w:rsidRPr="003A3A7C" w:rsidRDefault="00133672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7FC8C89" w14:textId="16E2411F" w:rsidR="00133672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823B3" w:rsidRPr="003A3A7C" w14:paraId="683D7CBF" w14:textId="77777777" w:rsidTr="00930B0C">
        <w:trPr>
          <w:trHeight w:val="380"/>
        </w:trPr>
        <w:tc>
          <w:tcPr>
            <w:tcW w:w="4590" w:type="dxa"/>
            <w:shd w:val="clear" w:color="auto" w:fill="auto"/>
          </w:tcPr>
          <w:p w14:paraId="5A40B28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7F0ECE7E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14C0F7" w14:textId="6B3B8590" w:rsidR="004823B3" w:rsidRPr="003A3A7C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53BB40D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E7714FD" w14:textId="685B0EA8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296D0594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7BC62C" w14:textId="657FE24A" w:rsidR="004823B3" w:rsidRPr="003A3A7C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56E63CB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F74C78" w14:textId="2FCCE25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</w:tr>
      <w:tr w:rsidR="004823B3" w:rsidRPr="003A3A7C" w14:paraId="42B4AE4B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19E78D78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1.3)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2B0584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7F7964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9609C0A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A4EF3A3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41E5A369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1BABBE7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3C74EB5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0233BA9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823B3" w:rsidRPr="003A3A7C" w14:paraId="37FB1DE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288F3C4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A0933A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0EA9A3" w14:textId="3F5A6C37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70,946 </w:t>
            </w:r>
          </w:p>
        </w:tc>
        <w:tc>
          <w:tcPr>
            <w:tcW w:w="259" w:type="dxa"/>
            <w:shd w:val="clear" w:color="auto" w:fill="auto"/>
          </w:tcPr>
          <w:p w14:paraId="438EBF9C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659A501" w14:textId="3D1FEA59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70,817</w:t>
            </w:r>
          </w:p>
        </w:tc>
        <w:tc>
          <w:tcPr>
            <w:tcW w:w="260" w:type="dxa"/>
            <w:shd w:val="clear" w:color="auto" w:fill="auto"/>
          </w:tcPr>
          <w:p w14:paraId="481BEF54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2B94CCB" w14:textId="28985E57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70,946 </w:t>
            </w:r>
          </w:p>
        </w:tc>
        <w:tc>
          <w:tcPr>
            <w:tcW w:w="260" w:type="dxa"/>
            <w:shd w:val="clear" w:color="auto" w:fill="auto"/>
          </w:tcPr>
          <w:p w14:paraId="49C3FB6F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E91BC8B" w14:textId="34D7A59D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70,817</w:t>
            </w:r>
          </w:p>
        </w:tc>
      </w:tr>
      <w:tr w:rsidR="004823B3" w:rsidRPr="003A3A7C" w14:paraId="24F2FCF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78FF577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1.4)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101,700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ครบกำหนดไถ่ถอนในเดือนสิงหาคม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6CC7375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7644EB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03EB721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104129B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44A7ED5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F06DE9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B5491B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7C252E5" w14:textId="7777777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3B3" w:rsidRPr="003A3A7C" w14:paraId="12E33DC6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18DFB7DF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599DB090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8B7A41" w14:textId="0350D4FB" w:rsidR="004823B3" w:rsidRPr="003A3A7C" w:rsidRDefault="00D3474A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101,389</w:t>
            </w:r>
          </w:p>
        </w:tc>
        <w:tc>
          <w:tcPr>
            <w:tcW w:w="259" w:type="dxa"/>
            <w:shd w:val="clear" w:color="auto" w:fill="auto"/>
          </w:tcPr>
          <w:p w14:paraId="2EDDBF58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C02617F" w14:textId="79FC6C6E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100,992</w:t>
            </w:r>
          </w:p>
        </w:tc>
        <w:tc>
          <w:tcPr>
            <w:tcW w:w="260" w:type="dxa"/>
            <w:shd w:val="clear" w:color="auto" w:fill="auto"/>
          </w:tcPr>
          <w:p w14:paraId="52630666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BF958E9" w14:textId="564CFC05" w:rsidR="004823B3" w:rsidRPr="003A3A7C" w:rsidRDefault="00DB1507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</w:t>
            </w:r>
            <w:r w:rsidR="00037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260" w:type="dxa"/>
            <w:shd w:val="clear" w:color="auto" w:fill="auto"/>
          </w:tcPr>
          <w:p w14:paraId="67D4C506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89763F9" w14:textId="75D47AF6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100,992</w:t>
            </w:r>
          </w:p>
        </w:tc>
      </w:tr>
      <w:tr w:rsidR="004823B3" w:rsidRPr="003A3A7C" w14:paraId="13777C3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43F506AC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A0DC70F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9A445E" w14:textId="7867F702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B0F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873,018 </w:t>
            </w:r>
          </w:p>
        </w:tc>
        <w:tc>
          <w:tcPr>
            <w:tcW w:w="259" w:type="dxa"/>
            <w:shd w:val="clear" w:color="auto" w:fill="auto"/>
          </w:tcPr>
          <w:p w14:paraId="523DB3A6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421B78E" w14:textId="33B3AA15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  <w:tc>
          <w:tcPr>
            <w:tcW w:w="260" w:type="dxa"/>
            <w:shd w:val="clear" w:color="auto" w:fill="auto"/>
          </w:tcPr>
          <w:p w14:paraId="3C8B8AAB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05391EB" w14:textId="477C0BE6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B0F9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873,018 </w:t>
            </w:r>
          </w:p>
        </w:tc>
        <w:tc>
          <w:tcPr>
            <w:tcW w:w="260" w:type="dxa"/>
            <w:shd w:val="clear" w:color="auto" w:fill="auto"/>
          </w:tcPr>
          <w:p w14:paraId="3111CF5F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34D31AD" w14:textId="15E411D1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</w:tr>
      <w:tr w:rsidR="004823B3" w:rsidRPr="003A3A7C" w14:paraId="6C971B2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9E5E116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2F8FA49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8E93" w14:textId="01C1EE26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336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,018)</w:t>
            </w:r>
            <w:r w:rsidRPr="000B0F92" w:rsidDel="001015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B85EE4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213A" w14:textId="5E6CD787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8908417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2DEA" w14:textId="4C81A209" w:rsidR="004823B3" w:rsidRPr="003A3A7C" w:rsidRDefault="000B0F9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336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873</w:t>
            </w:r>
            <w:r w:rsidRPr="000B0F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,018)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F762F64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31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4F0D0" w14:textId="42093001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31" w:right="-10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</w:tr>
      <w:tr w:rsidR="004823B3" w:rsidRPr="003A3A7C" w14:paraId="082979AC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7BFA6F5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18EC00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917B7" w14:textId="243217F7" w:rsidR="004823B3" w:rsidRPr="003A3A7C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6BFC583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8FA25" w14:textId="49B91BFA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31714931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30CE2E15" w:rsidR="004823B3" w:rsidRPr="003A3A7C" w:rsidRDefault="00133672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7FDF846" w14:textId="77777777" w:rsidR="004823B3" w:rsidRPr="003A3A7C" w:rsidRDefault="004823B3" w:rsidP="009F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4EDBC7E8" w:rsidR="004823B3" w:rsidRPr="003A3A7C" w:rsidRDefault="004823B3" w:rsidP="009F5FBA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</w:tr>
    </w:tbl>
    <w:p w14:paraId="4AEB8337" w14:textId="77777777" w:rsidR="000878AB" w:rsidRDefault="000878AB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EC5282" w14:textId="7795DA7A" w:rsidR="00545004" w:rsidRPr="00C52457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4E2622BD" w14:textId="77777777" w:rsidR="00545004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44FB9" w14:textId="6DD21F87" w:rsidR="00250817" w:rsidRDefault="00545004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</w:t>
      </w:r>
      <w:r w:rsidR="003C5F6A" w:rsidRPr="00E10EFF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BB0D90" w:rsidRPr="00E10EFF">
        <w:rPr>
          <w:rFonts w:ascii="Angsana New" w:hAnsi="Angsana New"/>
          <w:spacing w:val="-6"/>
          <w:sz w:val="30"/>
          <w:szCs w:val="30"/>
          <w:cs/>
        </w:rPr>
        <w:t xml:space="preserve">หกเดือนสิ้นสุดวันที่ </w:t>
      </w:r>
      <w:r w:rsidR="00BB0D90" w:rsidRPr="00E10EFF">
        <w:rPr>
          <w:rFonts w:ascii="Angsana New" w:hAnsi="Angsana New"/>
          <w:spacing w:val="-6"/>
          <w:sz w:val="30"/>
          <w:szCs w:val="30"/>
        </w:rPr>
        <w:t xml:space="preserve">30 </w:t>
      </w:r>
      <w:r w:rsidR="00BB0D90" w:rsidRPr="00E10EFF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3C5F6A" w:rsidRPr="00E10EF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บริษัทออกจำหน่ายหุ้นกู้แปลงสภาพจำนวนเงินรวม </w:t>
      </w:r>
      <w:r w:rsidR="0039127B" w:rsidRPr="00E10EFF">
        <w:rPr>
          <w:rFonts w:asciiTheme="majorBidi" w:hAnsiTheme="majorBidi" w:cstheme="majorBidi"/>
          <w:spacing w:val="-6"/>
          <w:sz w:val="30"/>
          <w:szCs w:val="30"/>
        </w:rPr>
        <w:t xml:space="preserve">350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9127B">
        <w:rPr>
          <w:rFonts w:hint="cs"/>
          <w:spacing w:val="-4"/>
          <w:sz w:val="30"/>
          <w:szCs w:val="30"/>
          <w:cs/>
        </w:rPr>
        <w:t>และ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39127B" w:rsidRPr="00E10EFF">
        <w:rPr>
          <w:rFonts w:asciiTheme="majorBidi" w:hAnsiTheme="majorBidi" w:cstheme="majorBidi"/>
          <w:spacing w:val="-4"/>
          <w:sz w:val="30"/>
          <w:szCs w:val="30"/>
        </w:rPr>
        <w:t>370</w:t>
      </w:r>
      <w:r w:rsidR="0039127B"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39127B">
        <w:rPr>
          <w:rFonts w:hint="cs"/>
          <w:spacing w:val="-4"/>
          <w:sz w:val="30"/>
          <w:szCs w:val="30"/>
          <w:cs/>
        </w:rPr>
        <w:t>โดยคิดเป็นจำนวนหุ้นที่ออกจากการใช้สิทธิแปลง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39127B" w:rsidRPr="00E10EFF">
        <w:rPr>
          <w:rFonts w:asciiTheme="majorBidi" w:hAnsiTheme="majorBidi" w:cstheme="majorBidi"/>
          <w:spacing w:val="-4"/>
          <w:sz w:val="30"/>
          <w:szCs w:val="30"/>
        </w:rPr>
        <w:t>448.21</w:t>
      </w:r>
      <w:r w:rsidR="0039127B"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ล้านหุ้น มูลค่าหุ้นที่ตราไว้หุ้นละ </w:t>
      </w:r>
      <w:r w:rsidRPr="0039127B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39127B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39127B" w:rsidRPr="00E10EFF">
        <w:rPr>
          <w:rFonts w:asciiTheme="majorBidi" w:hAnsiTheme="majorBidi" w:cstheme="majorBidi"/>
          <w:spacing w:val="-4"/>
          <w:sz w:val="30"/>
          <w:szCs w:val="30"/>
        </w:rPr>
        <w:t xml:space="preserve">112.05 </w:t>
      </w:r>
      <w:r w:rsidRPr="0039127B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ซึ่งบริษัทดำเนินการจดทะเบียนเพิ่มทุนชำระดังกล่าวกับกระทรวงพาณิชย์แล้ว</w:t>
      </w:r>
    </w:p>
    <w:p w14:paraId="202ACE2B" w14:textId="77777777" w:rsidR="00BB0D90" w:rsidRDefault="00BB0D90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4AA8654" w14:textId="77777777" w:rsidR="00BB0D90" w:rsidRDefault="00BB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4DBC2DC" w14:textId="37CF2BCD" w:rsidR="00545004" w:rsidRPr="00623B41" w:rsidRDefault="00545004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BB0D90" w:rsidRPr="008E1326">
        <w:rPr>
          <w:rFonts w:ascii="Angsana New" w:hAnsi="Angsana New" w:hint="cs"/>
          <w:sz w:val="30"/>
          <w:szCs w:val="30"/>
          <w:cs/>
        </w:rPr>
        <w:t>หกเดือนสิ้น</w:t>
      </w:r>
      <w:r w:rsidR="00BB0D90" w:rsidRPr="008E1326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BB0D90" w:rsidRPr="008E1326">
        <w:rPr>
          <w:rFonts w:ascii="Angsana New" w:hAnsi="Angsana New"/>
          <w:sz w:val="30"/>
          <w:szCs w:val="30"/>
        </w:rPr>
        <w:br/>
      </w:r>
      <w:r w:rsidR="00BB0D90" w:rsidRPr="00991C6E">
        <w:rPr>
          <w:rFonts w:ascii="Angsana New" w:hAnsi="Angsana New"/>
          <w:sz w:val="30"/>
          <w:szCs w:val="30"/>
        </w:rPr>
        <w:t>30</w:t>
      </w:r>
      <w:r w:rsidR="00BB0D90" w:rsidRPr="008E1326">
        <w:rPr>
          <w:rFonts w:ascii="Angsana New" w:hAnsi="Angsana New"/>
          <w:sz w:val="30"/>
          <w:szCs w:val="30"/>
        </w:rPr>
        <w:t xml:space="preserve"> </w:t>
      </w:r>
      <w:r w:rsidR="00BB0D90" w:rsidRPr="008E1326">
        <w:rPr>
          <w:rFonts w:ascii="Angsana New" w:hAnsi="Angsana New" w:hint="cs"/>
          <w:sz w:val="30"/>
          <w:szCs w:val="30"/>
          <w:cs/>
        </w:rPr>
        <w:t>มิถุนายน</w:t>
      </w:r>
      <w:r w:rsidR="00BB0D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2565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Pr="00E10EFF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545004" w:rsidRPr="003A3A7C" w14:paraId="73DE125D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683EFDDD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BB0D90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</w:t>
            </w:r>
            <w:r w:rsidR="00BB0D90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BB0D90"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BB0D90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BB0D90"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="00BB0D90"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5004" w:rsidRPr="003A3A7C" w14:paraId="5A38D108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545004" w:rsidRPr="003A3A7C" w14:paraId="3991D0B7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45004" w:rsidRPr="003A3A7C" w14:paraId="210D2E83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545004" w:rsidRPr="003A3A7C" w:rsidRDefault="00545004" w:rsidP="0054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1FA2AFFE" w:rsidR="00545004" w:rsidRPr="00545004" w:rsidRDefault="003C5F6A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39,494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545004" w:rsidRPr="00545004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02AF1C67" w:rsidR="00545004" w:rsidRPr="00545004" w:rsidRDefault="003C5F6A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9,649</w:t>
            </w:r>
          </w:p>
        </w:tc>
      </w:tr>
      <w:tr w:rsidR="00545004" w:rsidRPr="003A3A7C" w14:paraId="5D4A0273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E1602" w14:textId="1891F23D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09F7" w14:textId="74C34CB1" w:rsidR="00545004" w:rsidRPr="003A3A7C" w:rsidRDefault="008D6DC2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256,325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2E43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7889" w14:textId="1571BF8F" w:rsidR="00545004" w:rsidRPr="003A3A7C" w:rsidRDefault="008D6DC2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36,475</w:t>
            </w:r>
          </w:p>
        </w:tc>
      </w:tr>
      <w:tr w:rsidR="00545004" w:rsidRPr="003A3A7C" w14:paraId="56DD18D5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3BD5A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1411" w14:textId="600033F9" w:rsidR="00545004" w:rsidRPr="003A3A7C" w:rsidRDefault="009B732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BC332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295,819)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29902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4AA7A" w14:textId="0264ADFE" w:rsidR="00545004" w:rsidRPr="003A3A7C" w:rsidRDefault="00DC475E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(46,124)</w:t>
            </w:r>
          </w:p>
        </w:tc>
      </w:tr>
      <w:tr w:rsidR="00545004" w:rsidRPr="003A3A7C" w14:paraId="36EA68A8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21B5B174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B0D90"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B0D90"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B0D90"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64D24B2C" w:rsidR="00545004" w:rsidRPr="003A3A7C" w:rsidRDefault="002F1DA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545004" w:rsidRPr="003A3A7C" w:rsidRDefault="0054500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729AD0F7" w:rsidR="00545004" w:rsidRPr="003A3A7C" w:rsidRDefault="002F1DA4" w:rsidP="00BB0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07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1C64FFC6" w14:textId="27440073" w:rsidR="00250817" w:rsidRPr="00E10EFF" w:rsidRDefault="0025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8FEAB7B" w14:textId="6C0336F3" w:rsidR="00D30F78" w:rsidRPr="00F1598F" w:rsidRDefault="00D30F78" w:rsidP="00BB0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8735EB" w:rsidRPr="00991C6E">
        <w:rPr>
          <w:rFonts w:ascii="Angsana New" w:hAnsi="Angsana New"/>
          <w:sz w:val="30"/>
          <w:szCs w:val="30"/>
        </w:rPr>
        <w:t>30</w:t>
      </w:r>
      <w:r w:rsidR="008735EB" w:rsidRPr="008E1326">
        <w:rPr>
          <w:rFonts w:ascii="Angsana New" w:hAnsi="Angsana New"/>
          <w:sz w:val="30"/>
          <w:szCs w:val="30"/>
        </w:rPr>
        <w:t xml:space="preserve"> </w:t>
      </w:r>
      <w:r w:rsidR="008735EB" w:rsidRPr="008E1326">
        <w:rPr>
          <w:rFonts w:ascii="Angsana New" w:hAnsi="Angsana New" w:hint="cs"/>
          <w:sz w:val="30"/>
          <w:szCs w:val="30"/>
          <w:cs/>
        </w:rPr>
        <w:t>มิถุนายน</w:t>
      </w:r>
      <w:r w:rsidR="008735EB">
        <w:rPr>
          <w:rFonts w:ascii="Angsana New" w:hAnsi="Angsana New"/>
          <w:sz w:val="30"/>
          <w:szCs w:val="30"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4823B3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E53DC" w:rsidRPr="00F1598F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4823B3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F1598F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76701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B3" w:rsidRPr="00F1598F" w14:paraId="6A5BB119" w14:textId="77777777" w:rsidTr="00276701">
        <w:tc>
          <w:tcPr>
            <w:tcW w:w="2519" w:type="dxa"/>
          </w:tcPr>
          <w:p w14:paraId="50AC4816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44C59B63" w:rsidR="004823B3" w:rsidRPr="00F1598F" w:rsidRDefault="008735EB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3E58E0FA" w:rsidR="004823B3" w:rsidRPr="00F1598F" w:rsidRDefault="008735EB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823B3" w:rsidRPr="00F1598F" w14:paraId="68F1ACA8" w14:textId="77777777" w:rsidTr="00276701">
        <w:tc>
          <w:tcPr>
            <w:tcW w:w="2519" w:type="dxa"/>
          </w:tcPr>
          <w:p w14:paraId="5AA607A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18FF7875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3A3086E9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10AE5780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6A8C4601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4823B3" w:rsidRPr="00F1598F" w14:paraId="279E0A1B" w14:textId="77777777" w:rsidTr="00276701">
        <w:tc>
          <w:tcPr>
            <w:tcW w:w="2519" w:type="dxa"/>
          </w:tcPr>
          <w:p w14:paraId="1A7991B5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3B3" w:rsidRPr="00F1598F" w14:paraId="2F445E67" w14:textId="77777777" w:rsidTr="00276701">
        <w:tc>
          <w:tcPr>
            <w:tcW w:w="2519" w:type="dxa"/>
          </w:tcPr>
          <w:p w14:paraId="74F672D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0E1C1002" w:rsidR="004823B3" w:rsidRPr="00F1598F" w:rsidRDefault="00C34B5A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39EA7979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660689CE" w:rsidR="004823B3" w:rsidRPr="00F1598F" w:rsidRDefault="004823B3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6AFCC9B1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017EA66E" w:rsidR="004823B3" w:rsidRPr="00F1598F" w:rsidRDefault="00BE02C0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3A82E66B" w:rsidR="004823B3" w:rsidRPr="00F1598F" w:rsidRDefault="004823B3" w:rsidP="003C5F6A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23B3" w:rsidRPr="00F1598F" w14:paraId="5993AB5E" w14:textId="77777777" w:rsidTr="00276701">
        <w:tc>
          <w:tcPr>
            <w:tcW w:w="2519" w:type="dxa"/>
          </w:tcPr>
          <w:p w14:paraId="6CE6722D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476D452C" w:rsidR="004823B3" w:rsidRPr="00F1598F" w:rsidRDefault="00C34B5A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309,232</w:t>
            </w:r>
          </w:p>
        </w:tc>
        <w:tc>
          <w:tcPr>
            <w:tcW w:w="270" w:type="dxa"/>
          </w:tcPr>
          <w:p w14:paraId="49A20FAB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1FBB63B3" w:rsidR="004823B3" w:rsidRPr="00F1598F" w:rsidRDefault="004823B3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309,232</w:t>
            </w:r>
          </w:p>
        </w:tc>
        <w:tc>
          <w:tcPr>
            <w:tcW w:w="270" w:type="dxa"/>
          </w:tcPr>
          <w:p w14:paraId="5421EEA9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56F28CE3" w:rsidR="004823B3" w:rsidRPr="00F1598F" w:rsidRDefault="0002644C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285,832</w:t>
            </w:r>
          </w:p>
        </w:tc>
        <w:tc>
          <w:tcPr>
            <w:tcW w:w="236" w:type="dxa"/>
          </w:tcPr>
          <w:p w14:paraId="4FF646BA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BEF317C" w:rsidR="004823B3" w:rsidRPr="00F1598F" w:rsidRDefault="004823B3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285,832</w:t>
            </w:r>
          </w:p>
        </w:tc>
      </w:tr>
      <w:tr w:rsidR="004823B3" w:rsidRPr="00F1598F" w14:paraId="518FC986" w14:textId="77777777" w:rsidTr="00276701">
        <w:tc>
          <w:tcPr>
            <w:tcW w:w="2519" w:type="dxa"/>
          </w:tcPr>
          <w:p w14:paraId="112207F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73C65A1B" w:rsidR="004823B3" w:rsidRPr="00693EF7" w:rsidRDefault="00C34B5A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48,905</w:t>
            </w:r>
          </w:p>
        </w:tc>
        <w:tc>
          <w:tcPr>
            <w:tcW w:w="270" w:type="dxa"/>
          </w:tcPr>
          <w:p w14:paraId="480EBB7B" w14:textId="77777777" w:rsidR="004823B3" w:rsidRPr="00693EF7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76EDA024" w:rsidR="004823B3" w:rsidRPr="00F1598F" w:rsidRDefault="004823B3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  <w:tc>
          <w:tcPr>
            <w:tcW w:w="270" w:type="dxa"/>
          </w:tcPr>
          <w:p w14:paraId="144F1006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36962245" w:rsidR="004823B3" w:rsidRPr="00F1598F" w:rsidRDefault="00DC6362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48,905</w:t>
            </w:r>
          </w:p>
        </w:tc>
        <w:tc>
          <w:tcPr>
            <w:tcW w:w="236" w:type="dxa"/>
          </w:tcPr>
          <w:p w14:paraId="3819FC64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0AEA201A" w:rsidR="004823B3" w:rsidRPr="00F1598F" w:rsidRDefault="004823B3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</w:tr>
      <w:tr w:rsidR="004823B3" w:rsidRPr="00F1598F" w14:paraId="63C23E75" w14:textId="77777777" w:rsidTr="00276701">
        <w:tc>
          <w:tcPr>
            <w:tcW w:w="2519" w:type="dxa"/>
          </w:tcPr>
          <w:p w14:paraId="0C23DC30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4CCD77ED" w:rsidR="004823B3" w:rsidRPr="00F1598F" w:rsidRDefault="00C34B5A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  <w:r w:rsidR="00BE02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,677</w:t>
            </w:r>
          </w:p>
        </w:tc>
        <w:tc>
          <w:tcPr>
            <w:tcW w:w="270" w:type="dxa"/>
          </w:tcPr>
          <w:p w14:paraId="7AAFE5BC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5CA79F31" w:rsidR="004823B3" w:rsidRPr="00F1598F" w:rsidRDefault="004823B3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364,407</w:t>
            </w:r>
          </w:p>
        </w:tc>
        <w:tc>
          <w:tcPr>
            <w:tcW w:w="270" w:type="dxa"/>
          </w:tcPr>
          <w:p w14:paraId="22277979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38713D51" w:rsidR="004823B3" w:rsidRPr="00F1598F" w:rsidRDefault="00DC6362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334,737</w:t>
            </w:r>
          </w:p>
        </w:tc>
        <w:tc>
          <w:tcPr>
            <w:tcW w:w="236" w:type="dxa"/>
          </w:tcPr>
          <w:p w14:paraId="45A0B1BA" w14:textId="77777777" w:rsidR="004823B3" w:rsidRPr="00F1598F" w:rsidRDefault="004823B3" w:rsidP="00873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right="-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318B2F4C" w:rsidR="004823B3" w:rsidRPr="00F1598F" w:rsidRDefault="004823B3" w:rsidP="008735EB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337,467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239F8360" w:rsidR="00E526A6" w:rsidRPr="00F1598F" w:rsidRDefault="00E526A6" w:rsidP="00E1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8735EB" w:rsidRPr="00E10EFF">
        <w:rPr>
          <w:rFonts w:ascii="Angsana New" w:hAnsi="Angsana New"/>
          <w:spacing w:val="-6"/>
          <w:sz w:val="30"/>
          <w:szCs w:val="30"/>
        </w:rPr>
        <w:t xml:space="preserve">30 </w:t>
      </w:r>
      <w:r w:rsidR="008735EB" w:rsidRPr="00E10EFF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8735EB" w:rsidRPr="00E10EFF">
        <w:rPr>
          <w:rFonts w:ascii="Angsana New" w:hAnsi="Angsana New"/>
          <w:spacing w:val="-6"/>
          <w:sz w:val="30"/>
          <w:szCs w:val="30"/>
        </w:rPr>
        <w:t xml:space="preserve">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4823B3" w:rsidRPr="00E10EFF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กลุ่มบริษัทมีวงเงินกู้ยืมที่ยังไม่ได้เบิกใช้จากสถาบันการเงินเป็นจำนวนเงิน</w:t>
      </w:r>
      <w:r w:rsidR="00D51CE4"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รวม </w:t>
      </w:r>
      <w:r w:rsidR="00D51CE4" w:rsidRPr="00E10EFF">
        <w:rPr>
          <w:rFonts w:asciiTheme="majorBidi" w:hAnsiTheme="majorBidi" w:cstheme="majorBidi"/>
          <w:spacing w:val="-6"/>
          <w:sz w:val="30"/>
          <w:szCs w:val="30"/>
        </w:rPr>
        <w:t>213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ล้านบาท</w:t>
      </w: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23B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545004">
        <w:rPr>
          <w:rFonts w:asciiTheme="majorBidi" w:hAnsiTheme="majorBidi" w:cstheme="majorBidi"/>
          <w:i/>
          <w:iCs/>
          <w:sz w:val="30"/>
          <w:szCs w:val="30"/>
        </w:rPr>
        <w:t>152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B20FE11" w14:textId="4A5355F1" w:rsidR="009346EE" w:rsidRPr="00E10EFF" w:rsidRDefault="009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th-TH"/>
        </w:rPr>
      </w:pPr>
    </w:p>
    <w:p w14:paraId="19E67C7E" w14:textId="6F72D48E" w:rsidR="0001351C" w:rsidRDefault="0001351C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1351C">
        <w:rPr>
          <w:rFonts w:asciiTheme="majorBidi" w:hAnsiTheme="majorBidi" w:hint="cs"/>
          <w:sz w:val="30"/>
          <w:szCs w:val="30"/>
          <w:cs/>
        </w:rPr>
        <w:t>ทั้งนี้</w:t>
      </w:r>
      <w:r w:rsidR="00D51CE4" w:rsidRPr="00EA1892">
        <w:rPr>
          <w:rFonts w:ascii="Angsana New" w:hAnsi="Angsana New"/>
          <w:sz w:val="30"/>
          <w:szCs w:val="30"/>
          <w:cs/>
        </w:rPr>
        <w:t>ภายใต้สัญญาเงินกู้</w:t>
      </w:r>
      <w:r w:rsidR="00D51CE4">
        <w:rPr>
          <w:rFonts w:ascii="Angsana New" w:hAnsi="Angsana New"/>
          <w:sz w:val="30"/>
          <w:szCs w:val="30"/>
        </w:rPr>
        <w:t xml:space="preserve"> </w:t>
      </w:r>
      <w:r w:rsidR="00D51CE4" w:rsidRPr="00EA1892">
        <w:rPr>
          <w:rFonts w:ascii="Angsana New" w:hAnsi="Angsana New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</w:t>
      </w:r>
      <w:r w:rsidRPr="0001351C">
        <w:rPr>
          <w:rFonts w:asciiTheme="majorBidi" w:hAnsiTheme="majorBidi"/>
          <w:sz w:val="30"/>
          <w:szCs w:val="30"/>
          <w:cs/>
        </w:rPr>
        <w:t xml:space="preserve"> </w:t>
      </w:r>
    </w:p>
    <w:p w14:paraId="235132D7" w14:textId="7D182144" w:rsidR="00F5504C" w:rsidRDefault="00F5504C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1C132A1" w14:textId="1C340E4B" w:rsidR="00F5504C" w:rsidRDefault="00F5504C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4152200" w14:textId="09C609CF" w:rsidR="00F5504C" w:rsidRDefault="00F5504C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72F955" w14:textId="7385750B" w:rsidR="00F5504C" w:rsidRDefault="00F5504C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E82C38" w14:textId="77777777" w:rsidR="00F5504C" w:rsidRDefault="00F5504C" w:rsidP="0043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A37D33" w14:textId="2B89465D" w:rsidR="00D27294" w:rsidRDefault="00D2729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ทุนเรือนหุ้น</w:t>
      </w:r>
    </w:p>
    <w:p w14:paraId="18E507C7" w14:textId="77777777" w:rsidR="008735EB" w:rsidRPr="008E1326" w:rsidRDefault="008735EB" w:rsidP="008735EB">
      <w:pPr>
        <w:rPr>
          <w:lang w:val="th-TH"/>
        </w:rPr>
      </w:pPr>
    </w:p>
    <w:tbl>
      <w:tblPr>
        <w:tblW w:w="9414" w:type="dxa"/>
        <w:tblInd w:w="450" w:type="dxa"/>
        <w:tblLook w:val="01E0" w:firstRow="1" w:lastRow="1" w:firstColumn="1" w:lastColumn="1" w:noHBand="0" w:noVBand="0"/>
      </w:tblPr>
      <w:tblGrid>
        <w:gridCol w:w="2915"/>
        <w:gridCol w:w="830"/>
        <w:gridCol w:w="260"/>
        <w:gridCol w:w="1200"/>
        <w:gridCol w:w="259"/>
        <w:gridCol w:w="1108"/>
        <w:gridCol w:w="259"/>
        <w:gridCol w:w="1212"/>
        <w:gridCol w:w="259"/>
        <w:gridCol w:w="1112"/>
      </w:tblGrid>
      <w:tr w:rsidR="008735EB" w:rsidRPr="008E1326" w14:paraId="6CAEE507" w14:textId="77777777" w:rsidTr="003C5F6A">
        <w:trPr>
          <w:tblHeader/>
        </w:trPr>
        <w:tc>
          <w:tcPr>
            <w:tcW w:w="2970" w:type="dxa"/>
          </w:tcPr>
          <w:p w14:paraId="256824DA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14:paraId="275A8495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" w:type="dxa"/>
          </w:tcPr>
          <w:p w14:paraId="569D033F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26DCA" w14:textId="7DE8EF24" w:rsidR="008735EB" w:rsidRPr="008E1326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6C8AB96B" w14:textId="77777777" w:rsidR="008735EB" w:rsidRPr="008E1326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F83250" w14:textId="50183F8B" w:rsidR="008735EB" w:rsidRPr="008E1326" w:rsidRDefault="008735EB" w:rsidP="003C29B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8735EB" w:rsidRPr="008E1326" w14:paraId="3D3BD8D2" w14:textId="77777777" w:rsidTr="003C5F6A">
        <w:trPr>
          <w:tblHeader/>
        </w:trPr>
        <w:tc>
          <w:tcPr>
            <w:tcW w:w="2970" w:type="dxa"/>
          </w:tcPr>
          <w:p w14:paraId="0C951FB4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14:paraId="4FEDEE11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61" w:type="dxa"/>
          </w:tcPr>
          <w:p w14:paraId="75D2EC6C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37C4DACE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60AD626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8C623F5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0" w:type="dxa"/>
          </w:tcPr>
          <w:p w14:paraId="245E31AB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</w:tcPr>
          <w:p w14:paraId="4CA4216C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4FA2FDD5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3AF0A6CD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8735EB" w:rsidRPr="008E1326" w14:paraId="04F33C6D" w14:textId="77777777" w:rsidTr="003C5F6A">
        <w:trPr>
          <w:tblHeader/>
        </w:trPr>
        <w:tc>
          <w:tcPr>
            <w:tcW w:w="2970" w:type="dxa"/>
          </w:tcPr>
          <w:p w14:paraId="3BF9BBAB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14:paraId="76A15E9E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1" w:type="dxa"/>
          </w:tcPr>
          <w:p w14:paraId="27B7C8E3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0A27F1C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8E132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35EB" w:rsidRPr="008E1326" w14:paraId="6301EF54" w14:textId="77777777" w:rsidTr="003C5F6A">
        <w:tc>
          <w:tcPr>
            <w:tcW w:w="2970" w:type="dxa"/>
          </w:tcPr>
          <w:p w14:paraId="0261E09E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37" w:type="dxa"/>
          </w:tcPr>
          <w:p w14:paraId="7FF2B7A8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1D7C92F5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4F1E9333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8735EB" w:rsidRPr="008E1326" w14:paraId="4B931796" w14:textId="77777777" w:rsidTr="003C5F6A">
        <w:tc>
          <w:tcPr>
            <w:tcW w:w="2970" w:type="dxa"/>
          </w:tcPr>
          <w:p w14:paraId="5C47679E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7" w:type="dxa"/>
          </w:tcPr>
          <w:p w14:paraId="3A5F0D23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6B87D167" w14:textId="77777777" w:rsidR="008735EB" w:rsidRPr="008E1326" w:rsidRDefault="008735EB" w:rsidP="003C2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46" w:type="dxa"/>
            <w:gridSpan w:val="7"/>
          </w:tcPr>
          <w:p w14:paraId="54794684" w14:textId="77777777" w:rsidR="008735EB" w:rsidRPr="008E1326" w:rsidRDefault="008735EB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C5F6A" w:rsidRPr="008E1326" w14:paraId="7A85991F" w14:textId="77777777" w:rsidTr="003C5F6A">
        <w:tc>
          <w:tcPr>
            <w:tcW w:w="2970" w:type="dxa"/>
          </w:tcPr>
          <w:p w14:paraId="64FCA2F7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7" w:type="dxa"/>
          </w:tcPr>
          <w:p w14:paraId="4B04D6E4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13B4B7A8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16F65ECF" w14:textId="16E081D4" w:rsidR="003C5F6A" w:rsidRPr="003C5F6A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F6A">
              <w:rPr>
                <w:rFonts w:ascii="Angsana New" w:hAnsi="Angsana New"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60" w:type="dxa"/>
          </w:tcPr>
          <w:p w14:paraId="049FD636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02E99323" w14:textId="3DE16467" w:rsidR="003C5F6A" w:rsidRPr="003C5F6A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688,072</w:t>
            </w:r>
          </w:p>
        </w:tc>
        <w:tc>
          <w:tcPr>
            <w:tcW w:w="260" w:type="dxa"/>
          </w:tcPr>
          <w:p w14:paraId="55BE5E0F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2B5613" w14:textId="5084FC9C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60" w:type="dxa"/>
          </w:tcPr>
          <w:p w14:paraId="3091BB3E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1C91709" w14:textId="4127CF1A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3C5F6A" w:rsidRPr="008E1326" w14:paraId="0ACED1BF" w14:textId="77777777" w:rsidTr="003C5F6A">
        <w:tc>
          <w:tcPr>
            <w:tcW w:w="2970" w:type="dxa"/>
          </w:tcPr>
          <w:p w14:paraId="725026D4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ลดทุนจดทะเบียนโดยการตัดหุ้น</w:t>
            </w:r>
          </w:p>
        </w:tc>
        <w:tc>
          <w:tcPr>
            <w:tcW w:w="837" w:type="dxa"/>
          </w:tcPr>
          <w:p w14:paraId="07EE9ADD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67B7CFE6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11AF8C90" w14:textId="5B51FA21" w:rsidR="003C5F6A" w:rsidRPr="008E1326" w:rsidRDefault="00A0741C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(20,800)</w:t>
            </w:r>
          </w:p>
        </w:tc>
        <w:tc>
          <w:tcPr>
            <w:tcW w:w="260" w:type="dxa"/>
          </w:tcPr>
          <w:p w14:paraId="16B03A45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01B82743" w14:textId="7753F68A" w:rsidR="003C5F6A" w:rsidRPr="008E1326" w:rsidRDefault="00A0741C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(5,200)</w:t>
            </w:r>
          </w:p>
        </w:tc>
        <w:tc>
          <w:tcPr>
            <w:tcW w:w="260" w:type="dxa"/>
          </w:tcPr>
          <w:p w14:paraId="10C6DFAD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87FBB61" w14:textId="66A1EE76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0" w:type="dxa"/>
          </w:tcPr>
          <w:p w14:paraId="17444651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4A4F3E" w14:textId="33E6F94B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5F6A" w:rsidRPr="008E1326" w14:paraId="745653F1" w14:textId="77777777" w:rsidTr="003C5F6A">
        <w:tc>
          <w:tcPr>
            <w:tcW w:w="2970" w:type="dxa"/>
          </w:tcPr>
          <w:p w14:paraId="3B514628" w14:textId="63A54B3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เพิ่มทุนจดทะเบียนโดยการออก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หุ้นใหม่</w:t>
            </w:r>
          </w:p>
        </w:tc>
        <w:tc>
          <w:tcPr>
            <w:tcW w:w="837" w:type="dxa"/>
          </w:tcPr>
          <w:p w14:paraId="37FD4818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C3993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0CD973F4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D42081F" w14:textId="037CAE86" w:rsidR="003C5F6A" w:rsidRPr="008E1326" w:rsidRDefault="002540B6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532,154</w:t>
            </w:r>
          </w:p>
        </w:tc>
        <w:tc>
          <w:tcPr>
            <w:tcW w:w="260" w:type="dxa"/>
            <w:vAlign w:val="bottom"/>
          </w:tcPr>
          <w:p w14:paraId="393E54BE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745E1CE" w14:textId="0E62462B" w:rsidR="003C5F6A" w:rsidRPr="008E1326" w:rsidRDefault="00124F88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133,039</w:t>
            </w:r>
          </w:p>
        </w:tc>
        <w:tc>
          <w:tcPr>
            <w:tcW w:w="260" w:type="dxa"/>
            <w:vAlign w:val="bottom"/>
          </w:tcPr>
          <w:p w14:paraId="3EF45B13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F56CD6E" w14:textId="132F7C41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60" w:type="dxa"/>
            <w:vAlign w:val="bottom"/>
          </w:tcPr>
          <w:p w14:paraId="0013D38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13A67800" w14:textId="6A9AE3F9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</w:tr>
      <w:tr w:rsidR="003C5F6A" w:rsidRPr="008E1326" w14:paraId="6E861209" w14:textId="77777777" w:rsidTr="003C5F6A">
        <w:tc>
          <w:tcPr>
            <w:tcW w:w="2970" w:type="dxa"/>
          </w:tcPr>
          <w:p w14:paraId="2EDF3809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7" w:type="dxa"/>
          </w:tcPr>
          <w:p w14:paraId="44757FDF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6AB7563E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746643" w14:textId="70FC7CE5" w:rsidR="003C5F6A" w:rsidRPr="008E1326" w:rsidRDefault="00124F88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3,263,644</w:t>
            </w:r>
          </w:p>
        </w:tc>
        <w:tc>
          <w:tcPr>
            <w:tcW w:w="260" w:type="dxa"/>
          </w:tcPr>
          <w:p w14:paraId="0A83D4BC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E84F334" w14:textId="013CE44C" w:rsidR="003C5F6A" w:rsidRPr="008E1326" w:rsidRDefault="00124F88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815,911</w:t>
            </w:r>
          </w:p>
        </w:tc>
        <w:tc>
          <w:tcPr>
            <w:tcW w:w="260" w:type="dxa"/>
          </w:tcPr>
          <w:p w14:paraId="4D7319F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3B7C6CF" w14:textId="5B72933E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60" w:type="dxa"/>
          </w:tcPr>
          <w:p w14:paraId="4C52E83D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3A43B5D" w14:textId="4D2AF2BF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438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</w:p>
        </w:tc>
      </w:tr>
      <w:tr w:rsidR="003C5F6A" w:rsidRPr="008E1326" w14:paraId="7CEB588E" w14:textId="77777777" w:rsidTr="003C5F6A">
        <w:tc>
          <w:tcPr>
            <w:tcW w:w="2970" w:type="dxa"/>
          </w:tcPr>
          <w:p w14:paraId="286EC667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7" w:type="dxa"/>
          </w:tcPr>
          <w:p w14:paraId="3CBE1CE2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466DE2B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966102E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0" w:type="dxa"/>
          </w:tcPr>
          <w:p w14:paraId="3B879884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BF2D7B1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0E49960B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0DD753" w14:textId="79169A09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60" w:type="dxa"/>
          </w:tcPr>
          <w:p w14:paraId="060A4EE4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54813C18" w14:textId="39440F65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688,072</w:t>
            </w:r>
          </w:p>
        </w:tc>
      </w:tr>
      <w:tr w:rsidR="003C5F6A" w:rsidRPr="008E1326" w14:paraId="65313662" w14:textId="77777777" w:rsidTr="003C5F6A">
        <w:tc>
          <w:tcPr>
            <w:tcW w:w="2970" w:type="dxa"/>
          </w:tcPr>
          <w:p w14:paraId="6BB138BE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08DAC64A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4BF5C2B3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65" w:type="dxa"/>
            <w:vAlign w:val="bottom"/>
          </w:tcPr>
          <w:p w14:paraId="2E3B2140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0" w:type="dxa"/>
          </w:tcPr>
          <w:p w14:paraId="2D774E05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vAlign w:val="bottom"/>
          </w:tcPr>
          <w:p w14:paraId="54F8F161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60" w:type="dxa"/>
          </w:tcPr>
          <w:p w14:paraId="6D50EEBA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4E34344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770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2D985E8C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496FE857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3C5F6A" w:rsidRPr="008E1326" w14:paraId="647FB712" w14:textId="77777777" w:rsidTr="003C5F6A">
        <w:tc>
          <w:tcPr>
            <w:tcW w:w="2970" w:type="dxa"/>
          </w:tcPr>
          <w:p w14:paraId="28BCD99A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37" w:type="dxa"/>
          </w:tcPr>
          <w:p w14:paraId="6FF4A7E2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7D9791F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D086305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5CB789B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9DE9838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B8261E1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43F1BDCB" w14:textId="77777777" w:rsidR="003C5F6A" w:rsidRPr="008E1326" w:rsidRDefault="003C5F6A" w:rsidP="003C5F6A">
            <w:pPr>
              <w:pStyle w:val="30"/>
              <w:tabs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C0AF268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025B92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5F6A" w:rsidRPr="008E1326" w14:paraId="35DB400D" w14:textId="77777777" w:rsidTr="003C5F6A">
        <w:tc>
          <w:tcPr>
            <w:tcW w:w="2970" w:type="dxa"/>
          </w:tcPr>
          <w:p w14:paraId="129F0EE0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sz w:val="30"/>
                <w:szCs w:val="30"/>
              </w:rPr>
              <w:t>1</w:t>
            </w:r>
            <w:r w:rsidRPr="008E13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37" w:type="dxa"/>
          </w:tcPr>
          <w:p w14:paraId="7B0A58F9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7045219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BCE7CD8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1B985CA9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F279257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C25F05D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6831B0C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6EB14731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05069B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5F6A" w:rsidRPr="008E1326" w14:paraId="6B8F4D24" w14:textId="77777777" w:rsidTr="003C5F6A">
        <w:tc>
          <w:tcPr>
            <w:tcW w:w="2970" w:type="dxa"/>
          </w:tcPr>
          <w:p w14:paraId="37350119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37" w:type="dxa"/>
          </w:tcPr>
          <w:p w14:paraId="0777F5C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201C70AB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1B0B63" w14:textId="2E61222C" w:rsidR="003C5F6A" w:rsidRPr="003C5F6A" w:rsidRDefault="003C5F6A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1,795,509</w:t>
            </w:r>
          </w:p>
        </w:tc>
        <w:tc>
          <w:tcPr>
            <w:tcW w:w="260" w:type="dxa"/>
          </w:tcPr>
          <w:p w14:paraId="6E90C8CD" w14:textId="77777777" w:rsidR="003C5F6A" w:rsidRPr="003C5F6A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</w:tcPr>
          <w:p w14:paraId="437459C8" w14:textId="5F68CD05" w:rsidR="003C5F6A" w:rsidRPr="003C5F6A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 w:rsidRPr="003C5F6A">
              <w:rPr>
                <w:rFonts w:ascii="Angsana New" w:hAnsi="Angsana New"/>
                <w:sz w:val="30"/>
                <w:szCs w:val="30"/>
              </w:rPr>
              <w:t>448,877</w:t>
            </w:r>
          </w:p>
        </w:tc>
        <w:tc>
          <w:tcPr>
            <w:tcW w:w="260" w:type="dxa"/>
          </w:tcPr>
          <w:p w14:paraId="61A52A7E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185BFFA3" w14:textId="66BDFA42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 w:rsidRPr="008E13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60" w:type="dxa"/>
          </w:tcPr>
          <w:p w14:paraId="1C6ADE38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DBC131" w14:textId="485452C6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</w:tr>
      <w:tr w:rsidR="003C5F6A" w:rsidRPr="008E1326" w14:paraId="3F25CAF1" w14:textId="77777777" w:rsidTr="00E10EFF">
        <w:tc>
          <w:tcPr>
            <w:tcW w:w="2970" w:type="dxa"/>
          </w:tcPr>
          <w:p w14:paraId="738F3DD5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ออกหุ้นใหม่จากการใช้ใบสำคัญ</w:t>
            </w:r>
          </w:p>
          <w:p w14:paraId="594419FA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แสดงสิทธิที่จะซื้อหุ้น</w:t>
            </w:r>
          </w:p>
        </w:tc>
        <w:tc>
          <w:tcPr>
            <w:tcW w:w="837" w:type="dxa"/>
          </w:tcPr>
          <w:p w14:paraId="24A56091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765EDC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13220301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62CF773" w14:textId="6BA67FA5" w:rsidR="003C5F6A" w:rsidRPr="008E1326" w:rsidRDefault="00C24AC6" w:rsidP="00E10EFF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220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10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761DD2B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1298B72" w14:textId="6D7BC504" w:rsidR="003C5F6A" w:rsidRPr="008E1326" w:rsidRDefault="00C24AC6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220"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61D79404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36F1ADA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284"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656442F" w14:textId="5865D88A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0" w:type="dxa"/>
          </w:tcPr>
          <w:p w14:paraId="568273AC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vAlign w:val="bottom"/>
          </w:tcPr>
          <w:p w14:paraId="659C7AF4" w14:textId="3009CE71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3C5F6A" w:rsidRPr="008E1326" w14:paraId="2F025725" w14:textId="77777777" w:rsidTr="00E10EFF">
        <w:tc>
          <w:tcPr>
            <w:tcW w:w="2970" w:type="dxa"/>
          </w:tcPr>
          <w:p w14:paraId="27E7536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 w:hanging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132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837" w:type="dxa"/>
          </w:tcPr>
          <w:p w14:paraId="70772D58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137923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311B0A68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2878A7F6" w14:textId="446B8B54" w:rsidR="003C5F6A" w:rsidRPr="008E1326" w:rsidRDefault="004C023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485,718</w:t>
            </w:r>
          </w:p>
        </w:tc>
        <w:tc>
          <w:tcPr>
            <w:tcW w:w="260" w:type="dxa"/>
          </w:tcPr>
          <w:p w14:paraId="37D046EF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C3E0C00" w14:textId="52FC92A0" w:rsidR="003C5F6A" w:rsidRPr="008E1326" w:rsidRDefault="004C0237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121,430</w:t>
            </w:r>
          </w:p>
        </w:tc>
        <w:tc>
          <w:tcPr>
            <w:tcW w:w="260" w:type="dxa"/>
          </w:tcPr>
          <w:p w14:paraId="035F394A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5E134DE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</w:rPr>
            </w:pPr>
          </w:p>
          <w:p w14:paraId="772584D3" w14:textId="2BB5E56B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60" w:type="dxa"/>
          </w:tcPr>
          <w:p w14:paraId="756594A6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504AA33" w14:textId="348F68C4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E1326">
              <w:rPr>
                <w:rFonts w:ascii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</w:tr>
      <w:tr w:rsidR="003C5F6A" w:rsidRPr="008E1326" w14:paraId="4E07CB63" w14:textId="77777777" w:rsidTr="003C5F6A">
        <w:tc>
          <w:tcPr>
            <w:tcW w:w="2970" w:type="dxa"/>
          </w:tcPr>
          <w:p w14:paraId="07D60082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7" w:type="dxa"/>
          </w:tcPr>
          <w:p w14:paraId="37DE3B71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1" w:type="dxa"/>
          </w:tcPr>
          <w:p w14:paraId="639B2B13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2D06D9D" w14:textId="591F459C" w:rsidR="003C5F6A" w:rsidRPr="008E1326" w:rsidRDefault="004C0237" w:rsidP="003C5F6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2,281,227</w:t>
            </w:r>
          </w:p>
        </w:tc>
        <w:tc>
          <w:tcPr>
            <w:tcW w:w="260" w:type="dxa"/>
          </w:tcPr>
          <w:p w14:paraId="210A0797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D1E062" w14:textId="12F510EA" w:rsidR="003C5F6A" w:rsidRPr="008E1326" w:rsidRDefault="004C0237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570,307</w:t>
            </w:r>
          </w:p>
        </w:tc>
        <w:tc>
          <w:tcPr>
            <w:tcW w:w="260" w:type="dxa"/>
          </w:tcPr>
          <w:p w14:paraId="4699CFBD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5C37216" w14:textId="772DF7D7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60" w:type="dxa"/>
          </w:tcPr>
          <w:p w14:paraId="05FC631A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E729D42" w14:textId="7D7E617A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333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071</w:t>
            </w:r>
          </w:p>
        </w:tc>
      </w:tr>
      <w:tr w:rsidR="003C5F6A" w:rsidRPr="008E1326" w14:paraId="020CA2EA" w14:textId="77777777" w:rsidTr="003C5F6A">
        <w:tc>
          <w:tcPr>
            <w:tcW w:w="2970" w:type="dxa"/>
          </w:tcPr>
          <w:p w14:paraId="1C1269B6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E13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7" w:type="dxa"/>
          </w:tcPr>
          <w:p w14:paraId="096E2F4E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319820D" w14:textId="77777777" w:rsidR="003C5F6A" w:rsidRPr="008E1326" w:rsidRDefault="003C5F6A" w:rsidP="003C5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649F07D5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0" w:type="dxa"/>
          </w:tcPr>
          <w:p w14:paraId="43FC71C9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6A60C14" w14:textId="77777777" w:rsidR="003C5F6A" w:rsidRPr="008E1326" w:rsidRDefault="003C5F6A" w:rsidP="003C5F6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B2A2FDB" w14:textId="77777777" w:rsidR="003C5F6A" w:rsidRPr="008E1326" w:rsidRDefault="003C5F6A" w:rsidP="003C5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17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double" w:sz="4" w:space="0" w:color="auto"/>
              <w:bottom w:val="double" w:sz="4" w:space="0" w:color="auto"/>
            </w:tcBorders>
          </w:tcPr>
          <w:p w14:paraId="4C7AE788" w14:textId="4C5415C0" w:rsidR="003C5F6A" w:rsidRPr="008E1326" w:rsidRDefault="003C5F6A" w:rsidP="003C5F6A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1,795,509</w:t>
            </w:r>
          </w:p>
        </w:tc>
        <w:tc>
          <w:tcPr>
            <w:tcW w:w="260" w:type="dxa"/>
          </w:tcPr>
          <w:p w14:paraId="221139BB" w14:textId="77777777" w:rsidR="003C5F6A" w:rsidRPr="008E1326" w:rsidRDefault="003C5F6A" w:rsidP="003C5F6A">
            <w:pPr>
              <w:pStyle w:val="30"/>
              <w:tabs>
                <w:tab w:val="clear" w:pos="360"/>
                <w:tab w:val="clear" w:pos="720"/>
                <w:tab w:val="decimal" w:pos="826"/>
              </w:tabs>
              <w:spacing w:line="240" w:lineRule="atLeast"/>
              <w:ind w:right="-17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</w:tcPr>
          <w:p w14:paraId="09E06EF0" w14:textId="5305B6AA" w:rsidR="003C5F6A" w:rsidRPr="008E1326" w:rsidRDefault="003C5F6A" w:rsidP="003C5F6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68" w:right="-1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448,877</w:t>
            </w:r>
          </w:p>
        </w:tc>
      </w:tr>
    </w:tbl>
    <w:p w14:paraId="673E8E8B" w14:textId="77777777" w:rsidR="003C5F6A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D01A9A8" w14:textId="77777777" w:rsidR="003C5F6A" w:rsidRPr="00C84888" w:rsidRDefault="003C5F6A" w:rsidP="003C5F6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การลดทุนจดทะเบียน </w:t>
      </w:r>
    </w:p>
    <w:p w14:paraId="63D664FA" w14:textId="77777777" w:rsidR="003C5F6A" w:rsidRPr="00C84888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3E6CE6" w14:textId="65712C2F" w:rsidR="00B724BD" w:rsidRPr="003A3A7C" w:rsidRDefault="00B724BD" w:rsidP="00B724B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26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 w:rsidR="00B60883">
        <w:rPr>
          <w:rFonts w:asciiTheme="majorBidi" w:hAnsiTheme="majorBidi" w:cstheme="majorBidi"/>
          <w:sz w:val="30"/>
          <w:szCs w:val="30"/>
        </w:rPr>
        <w:t>2,752.29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="00B60883">
        <w:rPr>
          <w:rFonts w:asciiTheme="majorBidi" w:hAnsiTheme="majorBidi" w:cstheme="majorBidi"/>
          <w:sz w:val="30"/>
          <w:szCs w:val="30"/>
        </w:rPr>
        <w:t>688.07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2,731.49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Pr="0091112F">
        <w:rPr>
          <w:rFonts w:asciiTheme="majorBidi" w:hAnsiTheme="majorBidi" w:cstheme="majorBidi"/>
          <w:sz w:val="30"/>
          <w:szCs w:val="30"/>
        </w:rPr>
        <w:t>682.87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1B09E199" w14:textId="77777777" w:rsidR="00D51CE4" w:rsidRDefault="00D51CE4" w:rsidP="003C5F6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E5D406" w14:textId="77777777" w:rsidR="003C5F6A" w:rsidRPr="00C84888" w:rsidRDefault="003C5F6A" w:rsidP="00E10EFF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03BC4C" w14:textId="77777777" w:rsidR="003C5F6A" w:rsidRPr="00C84888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4888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Pr="00C84888">
        <w:rPr>
          <w:rFonts w:asciiTheme="majorBidi" w:hAnsiTheme="majorBidi" w:cstheme="majorBidi"/>
          <w:sz w:val="30"/>
          <w:szCs w:val="30"/>
          <w:cs/>
        </w:rPr>
        <w:tab/>
      </w:r>
      <w:r w:rsidRPr="00C8488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การเพิ่มทุนจดทะเบียน</w:t>
      </w:r>
    </w:p>
    <w:p w14:paraId="595BB2CF" w14:textId="77777777" w:rsidR="003C5F6A" w:rsidRPr="00C84888" w:rsidRDefault="003C5F6A" w:rsidP="003C5F6A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F053BC" w14:textId="77777777" w:rsidR="00B724BD" w:rsidRPr="003A3A7C" w:rsidRDefault="00B724BD" w:rsidP="00B724BD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E3F9A">
        <w:rPr>
          <w:rFonts w:asciiTheme="majorBidi" w:hAnsiTheme="majorBidi" w:cstheme="majorBidi"/>
          <w:sz w:val="30"/>
          <w:szCs w:val="30"/>
        </w:rPr>
        <w:t>2</w:t>
      </w:r>
      <w:r w:rsidRPr="00C370B1">
        <w:rPr>
          <w:rFonts w:asciiTheme="majorBidi" w:hAnsiTheme="majorBidi" w:cstheme="majorBidi"/>
          <w:sz w:val="30"/>
          <w:szCs w:val="30"/>
        </w:rPr>
        <w:t xml:space="preserve">6 </w:t>
      </w:r>
      <w:r w:rsidRPr="00C370B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C370B1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ที่ประชุมสามัญผู้ถือหุ้นอนุมัติการเพิ่มทุนจดทะเบียนจากจำนวน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2,731.49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682.87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เป็นทุนจดทะเบียนใหม่ จำนวน </w:t>
      </w:r>
      <w:r>
        <w:rPr>
          <w:rFonts w:asciiTheme="majorBidi" w:hAnsiTheme="majorBidi" w:cstheme="majorBidi"/>
          <w:sz w:val="30"/>
          <w:szCs w:val="30"/>
        </w:rPr>
        <w:t xml:space="preserve">3,263.64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ของใบสำคัญแสดงสิทธิ และเพื่อรองรับการใช้สิทธิ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6F89970B" w14:textId="77777777" w:rsidR="00B724BD" w:rsidRDefault="00B7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DE2FF7F" w14:textId="21685606" w:rsidR="008C6104" w:rsidRPr="00F1598F" w:rsidRDefault="008C610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F1598F" w:rsidRDefault="008C6104" w:rsidP="00A9166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F46990">
          <w:headerReference w:type="default" r:id="rId14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71DA39BE" w14:textId="13F92656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E1326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รายได้ของกลุ่มกิจการจากลูกค้ารายใหญ่ในระหว่างงวดหกเดือนสิ้นสุดวันที่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30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91C6E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4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มีจำนวน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เงิน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E1FF2" w:rsidRPr="00E10EFF">
        <w:rPr>
          <w:rFonts w:asciiTheme="majorBidi" w:hAnsiTheme="majorBidi"/>
          <w:sz w:val="30"/>
          <w:szCs w:val="30"/>
        </w:rPr>
        <w:t>16.46</w:t>
      </w:r>
      <w:r w:rsidR="003E1FF2"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ล้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Pr="003E1FF2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3E1FF2">
        <w:rPr>
          <w:rFonts w:asciiTheme="majorBidi" w:hAnsiTheme="majorBidi"/>
          <w:sz w:val="30"/>
          <w:szCs w:val="30"/>
        </w:rPr>
        <w:t>29.44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Pr="008E1326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E1326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5BE621C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AB0E49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13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0B4FE07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101"/>
        <w:gridCol w:w="270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8A7F1A" w:rsidRPr="008E1326" w14:paraId="3524CD9A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1DAF8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top w:val="nil"/>
              <w:left w:val="nil"/>
              <w:right w:val="nil"/>
            </w:tcBorders>
          </w:tcPr>
          <w:p w14:paraId="4F1A0B00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8A7F1A" w:rsidRPr="008E1326" w14:paraId="508F0E6B" w14:textId="77777777" w:rsidTr="008A7F1A">
        <w:trPr>
          <w:trHeight w:val="360"/>
          <w:tblHeader/>
        </w:trPr>
        <w:tc>
          <w:tcPr>
            <w:tcW w:w="43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F0552D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22007D16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B716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965" w:type="dxa"/>
            <w:gridSpan w:val="3"/>
            <w:tcBorders>
              <w:top w:val="nil"/>
              <w:left w:val="nil"/>
              <w:right w:val="nil"/>
            </w:tcBorders>
          </w:tcPr>
          <w:p w14:paraId="22C9A5E1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2CED6415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2A254E1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30FD93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167CE5F8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8A7F1A" w:rsidRPr="008E1326" w14:paraId="1FA2C05F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08F9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Pr="008E132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หกเดือน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สิ้นสุดวันที่ </w:t>
            </w:r>
            <w:r w:rsidRPr="00991C6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30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มิถุนายน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1049F3BB" w14:textId="50C48C86" w:rsidR="008A7F1A" w:rsidRPr="008E1326" w:rsidRDefault="008A7F1A" w:rsidP="003C29B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17F40D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1FA4328" w14:textId="51A652AC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EF245B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3952A1D5" w14:textId="471EAE0A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32173C00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0659AC0" w14:textId="62D54712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  <w:vAlign w:val="bottom"/>
          </w:tcPr>
          <w:p w14:paraId="14EE8DE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1EC745DE" w14:textId="4AE6C22E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5DD012CA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126DB19E" w14:textId="4A07099A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543B2E6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132D361" w14:textId="5412A061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75E4286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4CEF9E8F" w14:textId="2B90789B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991C6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8A7F1A" w:rsidRPr="008E1326" w14:paraId="738C22D4" w14:textId="77777777" w:rsidTr="008A7F1A">
        <w:trPr>
          <w:trHeight w:val="360"/>
          <w:tblHeader/>
        </w:trPr>
        <w:tc>
          <w:tcPr>
            <w:tcW w:w="43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BACFFB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44" w:type="dxa"/>
            <w:gridSpan w:val="15"/>
            <w:tcBorders>
              <w:left w:val="nil"/>
              <w:bottom w:val="nil"/>
              <w:right w:val="nil"/>
            </w:tcBorders>
          </w:tcPr>
          <w:p w14:paraId="36C9B75C" w14:textId="77777777" w:rsidR="008A7F1A" w:rsidRPr="008E1326" w:rsidRDefault="008A7F1A" w:rsidP="003C2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8A7F1A" w:rsidRPr="008E1326" w14:paraId="1F9B5455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11A1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2AF401E3" w14:textId="19616E7F" w:rsidR="008A7F1A" w:rsidRPr="008E1326" w:rsidRDefault="009A41B8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1B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157</w:t>
            </w:r>
            <w:r w:rsidRPr="009A41B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9A41B8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DF9272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5FB3CD" w14:textId="2DA906FF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4816E9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447CED73" w14:textId="4B6909CD" w:rsidR="008A7F1A" w:rsidRPr="008E1326" w:rsidRDefault="00B5712C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5712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B57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5712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708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E370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41812696" w14:textId="28207B2E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220B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569CAB65" w14:textId="45A43A44" w:rsidR="008A7F1A" w:rsidRPr="008E1326" w:rsidRDefault="007711AC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1A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115</w:t>
            </w:r>
            <w:r w:rsidRPr="007711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11A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175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290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5DFA6ACC" w14:textId="3BEAB826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06F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F7869C1" w14:textId="75C17B9B" w:rsidR="008A7F1A" w:rsidRPr="008E1326" w:rsidRDefault="00F35EB2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35EB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275</w:t>
            </w:r>
            <w:r w:rsidRPr="00F35E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35EB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754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DEF2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5D12" w14:textId="1C7F7BE6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265</w:t>
            </w:r>
          </w:p>
        </w:tc>
      </w:tr>
      <w:tr w:rsidR="008A7F1A" w:rsidRPr="008E1326" w14:paraId="585C6C0F" w14:textId="77777777" w:rsidTr="008A7F1A">
        <w:trPr>
          <w:trHeight w:val="390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DB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(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 xml:space="preserve">) 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86890" w14:textId="0765C602" w:rsidR="008A7F1A" w:rsidRPr="008E1326" w:rsidRDefault="00B5712C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712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(84</w:t>
            </w:r>
            <w:r w:rsidRPr="00B57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5712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312)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BB04BA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342BA" w14:textId="2BD11B48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713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633931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FAC8E" w14:textId="12A1D3A9" w:rsidR="008A7F1A" w:rsidRPr="008E1326" w:rsidRDefault="00B5712C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5712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B5712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5712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085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BA87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9BD41" w14:textId="1CDDB96B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E6E7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0647C" w14:textId="3013ACAF" w:rsidR="008A7F1A" w:rsidRPr="008E1326" w:rsidRDefault="007711AC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11A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(30</w:t>
            </w:r>
            <w:r w:rsidRPr="007711A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11A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535)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BA4B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9E441" w14:textId="4FCE954B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222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6762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02051" w14:textId="04B4CE39" w:rsidR="008A7F1A" w:rsidRPr="008E1326" w:rsidRDefault="00F35EB2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35EB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(113</w:t>
            </w:r>
            <w:r w:rsidRPr="00F35EB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35EB2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762)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B56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FA1BB" w14:textId="43391FE0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390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A7F1A" w:rsidRPr="008E1326" w14:paraId="482B5CC7" w14:textId="77777777" w:rsidTr="008A7F1A">
        <w:trPr>
          <w:trHeight w:val="172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AA4F3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5CADF40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77A4E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FE357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56FB1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6AEC674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0A43877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5BB14E6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3C1A962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62FEEE8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69113F6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55BB340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C6EA6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C05D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11872A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2517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8A7F1A" w:rsidRPr="008E1326" w14:paraId="76D1CDF1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1A6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8E1326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</w:tcPr>
          <w:p w14:paraId="2067F52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347A9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B4FA6C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BE1BC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7D3C61F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1086C47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1D2C597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970AEE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02F1AB4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C43BB5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1D76296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F6BD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8E55F" w14:textId="58407726" w:rsidR="008A7F1A" w:rsidRPr="008E1326" w:rsidRDefault="00FE3261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326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(194</w:t>
            </w:r>
            <w:r w:rsidRPr="00FE32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B60883">
              <w:rPr>
                <w:rFonts w:asciiTheme="majorBidi" w:hAnsiTheme="majorBidi"/>
                <w:color w:val="000000"/>
                <w:sz w:val="28"/>
                <w:szCs w:val="28"/>
              </w:rPr>
              <w:t>501</w:t>
            </w:r>
            <w:r w:rsidRPr="00FE326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299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ECB5" w14:textId="630C49C9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127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8488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379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A7F1A" w:rsidRPr="008E1326" w14:paraId="4F06D485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1539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5D40410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0BE22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054A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D4E8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1BE9AD0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9F397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D6D2B6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26004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CE58E1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D89E51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E25CB0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EA2C6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74B52322" w14:textId="293272F4" w:rsidR="008A7F1A" w:rsidRPr="008E1326" w:rsidRDefault="00FE3261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E326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18</w:t>
            </w:r>
            <w:r w:rsidRPr="00FE326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E3261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089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BB6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174F0F33" w14:textId="0B4FD592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793</w:t>
            </w:r>
          </w:p>
        </w:tc>
      </w:tr>
      <w:tr w:rsidR="008A7F1A" w:rsidRPr="008E1326" w14:paraId="6434DA89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C69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8E1326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5B735C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6C45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8496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3D20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B3DFEF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46AECB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508486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CD7C8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B2FA90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E7444C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D7FCBB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B7904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81CB6" w14:textId="13DE8D60" w:rsidR="008A7F1A" w:rsidRPr="008E1326" w:rsidRDefault="00631B3E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31B3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(3</w:t>
            </w:r>
            <w:r w:rsidRPr="00631B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631B3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819)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24F2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04621E" w14:textId="57580673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991C6E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Pr="008E132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A7F1A" w:rsidRPr="008E1326" w14:paraId="6958A03C" w14:textId="77777777" w:rsidTr="008A7F1A">
        <w:trPr>
          <w:trHeight w:val="375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981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3C8119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76FC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68C9D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130F3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73ADAD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7E93BB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29A5F49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A5156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32F45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3D5C63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3B210C0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D68A2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A7E194A" w14:textId="3C27D8B4" w:rsidR="008A7F1A" w:rsidRPr="008E1326" w:rsidRDefault="00631B3E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31B3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(293</w:t>
            </w:r>
            <w:r w:rsidRPr="00631B3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B6088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993</w:t>
            </w:r>
            <w:r w:rsidRPr="00631B3E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CE4C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0094C9" w14:textId="780E06CF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991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155</w:t>
            </w:r>
            <w:r w:rsidRPr="008E13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018</w:t>
            </w:r>
            <w:r w:rsidRPr="008E132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08080700" w14:textId="77777777" w:rsidR="008A7F1A" w:rsidRPr="008E1326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0947475" w14:textId="0801382F" w:rsidR="008A7F1A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</w:p>
    <w:p w14:paraId="5EAC8EC7" w14:textId="77777777" w:rsidR="001025CA" w:rsidRDefault="001025C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46B54D2" w14:textId="74AAFCAE" w:rsidR="008A7F1A" w:rsidRPr="0021446B" w:rsidRDefault="008A7F1A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8A7F1A" w:rsidRPr="0021446B" w:rsidSect="00A55436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F5C971B" w14:textId="6831C969" w:rsidR="0021446B" w:rsidRDefault="00E25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 w:rsidRPr="00E25919">
        <w:rPr>
          <w:rFonts w:asciiTheme="majorBidi" w:hAnsiTheme="majorBidi"/>
          <w:b/>
          <w:bCs/>
          <w:i/>
          <w:iCs/>
          <w:noProof/>
          <w:cs/>
        </w:rPr>
        <w:lastRenderedPageBreak/>
        <w:drawing>
          <wp:anchor distT="0" distB="0" distL="114300" distR="114300" simplePos="0" relativeHeight="251658242" behindDoc="1" locked="0" layoutInCell="1" allowOverlap="1" wp14:anchorId="2A1D9990" wp14:editId="52B86398">
            <wp:simplePos x="0" y="0"/>
            <wp:positionH relativeFrom="column">
              <wp:posOffset>-99695</wp:posOffset>
            </wp:positionH>
            <wp:positionV relativeFrom="paragraph">
              <wp:posOffset>1270</wp:posOffset>
            </wp:positionV>
            <wp:extent cx="6452870" cy="4183380"/>
            <wp:effectExtent l="0" t="0" r="5080" b="7620"/>
            <wp:wrapTight wrapText="bothSides">
              <wp:wrapPolygon edited="0">
                <wp:start x="0" y="0"/>
                <wp:lineTo x="0" y="21541"/>
                <wp:lineTo x="21553" y="21541"/>
                <wp:lineTo x="2155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287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960" w:rsidRPr="005C7960">
        <w:rPr>
          <w:rFonts w:asciiTheme="majorBidi" w:hAnsiTheme="majorBidi"/>
          <w:b/>
          <w:bCs/>
          <w:i/>
          <w:iCs/>
          <w:noProof/>
          <w:cs/>
        </w:rPr>
        <w:drawing>
          <wp:anchor distT="0" distB="0" distL="114300" distR="114300" simplePos="0" relativeHeight="251658241" behindDoc="1" locked="0" layoutInCell="1" allowOverlap="1" wp14:anchorId="1E55B5E8" wp14:editId="02FBF10D">
            <wp:simplePos x="0" y="0"/>
            <wp:positionH relativeFrom="column">
              <wp:posOffset>213360</wp:posOffset>
            </wp:positionH>
            <wp:positionV relativeFrom="paragraph">
              <wp:posOffset>4187825</wp:posOffset>
            </wp:positionV>
            <wp:extent cx="5791200" cy="4210009"/>
            <wp:effectExtent l="0" t="0" r="0" b="635"/>
            <wp:wrapTight wrapText="bothSides">
              <wp:wrapPolygon edited="0">
                <wp:start x="0" y="0"/>
                <wp:lineTo x="0" y="21506"/>
                <wp:lineTo x="21529" y="21506"/>
                <wp:lineTo x="2152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42100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446B" w:rsidRPr="6EFAFE80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402D5B53" w14:textId="1AFA58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8A7F1A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6C9008CD" w14:textId="77777777" w:rsidR="0021446B" w:rsidRPr="00B84E37" w:rsidRDefault="0021446B" w:rsidP="0021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eastAsia="Angsana New" w:hAnsi="Angsana New"/>
          <w:color w:val="000000" w:themeColor="text1"/>
          <w:spacing w:val="-6"/>
          <w:sz w:val="30"/>
          <w:szCs w:val="30"/>
          <w:lang w:val="th"/>
        </w:rPr>
      </w:pPr>
      <w:r w:rsidRPr="00E10EFF">
        <w:rPr>
          <w:rFonts w:ascii="Angsana New" w:eastAsia="Angsana New" w:hAnsi="Angsana New"/>
          <w:spacing w:val="-6"/>
          <w:sz w:val="30"/>
          <w:szCs w:val="30"/>
          <w:cs/>
          <w:lang w:val="th"/>
        </w:rPr>
        <w:t>กลุ่มบริษัท</w:t>
      </w:r>
      <w:r w:rsidRPr="00E10EFF">
        <w:rPr>
          <w:rFonts w:ascii="Angsana New" w:eastAsia="Angsana New" w:hAnsi="Angsana New"/>
          <w:color w:val="000000" w:themeColor="text1"/>
          <w:spacing w:val="-6"/>
          <w:sz w:val="30"/>
          <w:szCs w:val="30"/>
          <w:cs/>
          <w:lang w:val="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304074B2" w14:textId="77777777" w:rsidR="00EF7611" w:rsidRPr="008A7F1A" w:rsidRDefault="00EF761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 w:bidi="th"/>
        </w:rPr>
      </w:pPr>
    </w:p>
    <w:p w14:paraId="495FAC31" w14:textId="15AD8125" w:rsidR="0003566A" w:rsidRPr="00F1598F" w:rsidRDefault="004A1775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ขาดทุน</w:t>
      </w:r>
      <w:r w:rsidR="0003566A" w:rsidRPr="00F1598F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343FB37F" w14:textId="77777777" w:rsidR="008A7F1A" w:rsidRPr="006F2073" w:rsidRDefault="008A7F1A" w:rsidP="008A7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781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94"/>
        <w:gridCol w:w="239"/>
        <w:gridCol w:w="1159"/>
        <w:gridCol w:w="237"/>
        <w:gridCol w:w="1159"/>
        <w:gridCol w:w="242"/>
        <w:gridCol w:w="1109"/>
        <w:gridCol w:w="237"/>
        <w:gridCol w:w="1108"/>
      </w:tblGrid>
      <w:tr w:rsidR="008A7F1A" w:rsidRPr="008E1326" w14:paraId="22EF1458" w14:textId="77777777" w:rsidTr="004328F5">
        <w:trPr>
          <w:tblHeader/>
        </w:trPr>
        <w:tc>
          <w:tcPr>
            <w:tcW w:w="2011" w:type="pct"/>
            <w:hideMark/>
          </w:tcPr>
          <w:p w14:paraId="0AD5D77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8B6EEC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2CF240C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64AAC90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06EF3C7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1A" w:rsidRPr="008E1326" w14:paraId="03612FE1" w14:textId="77777777" w:rsidTr="004328F5">
        <w:trPr>
          <w:tblHeader/>
        </w:trPr>
        <w:tc>
          <w:tcPr>
            <w:tcW w:w="2011" w:type="pct"/>
            <w:hideMark/>
          </w:tcPr>
          <w:p w14:paraId="48EC448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2B0D5FE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3B252CF6" w14:textId="72467970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C3A9F8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hideMark/>
          </w:tcPr>
          <w:p w14:paraId="1005CBF1" w14:textId="10C02060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496D993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0C9CBE50" w14:textId="5732D1ED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43DADE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7D460CAC" w14:textId="1741A2A4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A7F1A" w:rsidRPr="008E1326" w14:paraId="3776D188" w14:textId="77777777" w:rsidTr="008A7F1A">
        <w:trPr>
          <w:tblHeader/>
        </w:trPr>
        <w:tc>
          <w:tcPr>
            <w:tcW w:w="2011" w:type="pct"/>
          </w:tcPr>
          <w:p w14:paraId="427674E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57065B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9" w:type="pct"/>
            <w:gridSpan w:val="7"/>
            <w:hideMark/>
          </w:tcPr>
          <w:p w14:paraId="53F9F69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A7F1A" w:rsidRPr="008E1326" w14:paraId="61AB58B4" w14:textId="77777777" w:rsidTr="004328F5">
        <w:tc>
          <w:tcPr>
            <w:tcW w:w="2011" w:type="pct"/>
            <w:hideMark/>
          </w:tcPr>
          <w:p w14:paraId="645128D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1898C98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877F87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D83BE7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22E3E1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31092A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D7079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4A9CC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26E046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F1A" w:rsidRPr="008E1326" w14:paraId="5B49CE72" w14:textId="77777777" w:rsidTr="004328F5">
        <w:tc>
          <w:tcPr>
            <w:tcW w:w="2011" w:type="pct"/>
            <w:hideMark/>
          </w:tcPr>
          <w:p w14:paraId="0576CC3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3984C66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BD0DC7" w14:textId="7EEC03C5" w:rsidR="008A7F1A" w:rsidRPr="008E1326" w:rsidRDefault="00ED6C0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</w:t>
            </w:r>
            <w:r w:rsidR="007758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  <w:r w:rsidRPr="00ED6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0C65E6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FE6AA" w14:textId="2725A0C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</w:tcPr>
          <w:p w14:paraId="73E0D46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19305" w14:textId="3F59956D" w:rsidR="008A7F1A" w:rsidRPr="008E1326" w:rsidRDefault="0081534D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534D">
              <w:rPr>
                <w:rFonts w:ascii="Angsana New" w:hAnsi="Angsana New"/>
                <w:b/>
                <w:bCs/>
                <w:sz w:val="30"/>
                <w:szCs w:val="30"/>
              </w:rPr>
              <w:t>(127,</w:t>
            </w:r>
            <w:r w:rsidR="007758F0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  <w:r w:rsidRPr="0081534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5B1D66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7AC7A5" w14:textId="489EDBE6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="Angsana New" w:hAnsi="Angsana New"/>
                <w:b/>
                <w:bCs/>
                <w:sz w:val="30"/>
                <w:szCs w:val="30"/>
              </w:rPr>
              <w:t>019</w:t>
            </w:r>
            <w:r w:rsidRPr="008E132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A7F1A" w:rsidRPr="008E1326" w14:paraId="496DB787" w14:textId="77777777" w:rsidTr="004328F5">
        <w:tc>
          <w:tcPr>
            <w:tcW w:w="2011" w:type="pct"/>
          </w:tcPr>
          <w:p w14:paraId="3981CC8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438FF3B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86894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384E418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</w:tcPr>
          <w:p w14:paraId="2D351A8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6948A81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right w:val="nil"/>
            </w:tcBorders>
          </w:tcPr>
          <w:p w14:paraId="2365EA9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17E4F04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44E2BCB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A7F1A" w14:paraId="15482D72" w14:textId="77777777" w:rsidTr="004328F5">
        <w:tc>
          <w:tcPr>
            <w:tcW w:w="2011" w:type="pct"/>
          </w:tcPr>
          <w:p w14:paraId="11269F18" w14:textId="77777777" w:rsidR="008A7F1A" w:rsidRDefault="008A7F1A" w:rsidP="008A7F1A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เมษายน</w:t>
            </w:r>
            <w:proofErr w:type="spellEnd"/>
          </w:p>
        </w:tc>
        <w:tc>
          <w:tcPr>
            <w:tcW w:w="130" w:type="pct"/>
          </w:tcPr>
          <w:p w14:paraId="11B22886" w14:textId="77777777" w:rsidR="008A7F1A" w:rsidRDefault="008A7F1A" w:rsidP="008A7F1A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AC9571F" w14:textId="6AC64FFC" w:rsidR="008A7F1A" w:rsidRPr="00E10EFF" w:rsidRDefault="00CF0651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b/>
                <w:b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2,1</w:t>
            </w:r>
            <w:r w:rsidR="00F31E8F">
              <w:rPr>
                <w:rFonts w:ascii="Angsana New" w:eastAsia="Angsana New" w:hAnsi="Angsana New"/>
                <w:sz w:val="30"/>
                <w:szCs w:val="30"/>
              </w:rPr>
              <w:t>96,428</w:t>
            </w:r>
          </w:p>
        </w:tc>
        <w:tc>
          <w:tcPr>
            <w:tcW w:w="129" w:type="pct"/>
            <w:vAlign w:val="bottom"/>
          </w:tcPr>
          <w:p w14:paraId="1920342E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37E7C31" w14:textId="2D4A4523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32" w:type="pct"/>
            <w:vAlign w:val="bottom"/>
          </w:tcPr>
          <w:p w14:paraId="266F0F1C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DA37E91" w14:textId="1494F163" w:rsidR="008A7F1A" w:rsidRPr="00E10EFF" w:rsidRDefault="00F3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2,196,428</w:t>
            </w:r>
          </w:p>
        </w:tc>
        <w:tc>
          <w:tcPr>
            <w:tcW w:w="129" w:type="pct"/>
            <w:vAlign w:val="bottom"/>
          </w:tcPr>
          <w:p w14:paraId="543B2889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C8F01E2" w14:textId="30B5EBA5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</w:tr>
      <w:tr w:rsidR="008A7F1A" w14:paraId="002268E5" w14:textId="77777777" w:rsidTr="004328F5">
        <w:tc>
          <w:tcPr>
            <w:tcW w:w="2011" w:type="pct"/>
          </w:tcPr>
          <w:p w14:paraId="0D042916" w14:textId="77777777" w:rsidR="008A7F1A" w:rsidRDefault="008A7F1A" w:rsidP="008A7F1A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73A8ED15" w14:textId="77777777" w:rsidR="008A7F1A" w:rsidRDefault="008A7F1A" w:rsidP="008A7F1A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9C3265" w14:textId="54F76B22" w:rsidR="008A7F1A" w:rsidRDefault="004328F5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27,126</w:t>
            </w:r>
          </w:p>
        </w:tc>
        <w:tc>
          <w:tcPr>
            <w:tcW w:w="129" w:type="pct"/>
          </w:tcPr>
          <w:p w14:paraId="2D461898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52A5921" w14:textId="7C21E550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599</w:t>
            </w:r>
          </w:p>
        </w:tc>
        <w:tc>
          <w:tcPr>
            <w:tcW w:w="132" w:type="pct"/>
          </w:tcPr>
          <w:p w14:paraId="74AA45FD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34BF69E" w14:textId="6F1F400B" w:rsidR="008A7F1A" w:rsidRDefault="00432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27,126</w:t>
            </w:r>
          </w:p>
        </w:tc>
        <w:tc>
          <w:tcPr>
            <w:tcW w:w="129" w:type="pct"/>
          </w:tcPr>
          <w:p w14:paraId="5440E10A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8062E13" w14:textId="6A152113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599</w:t>
            </w:r>
          </w:p>
        </w:tc>
      </w:tr>
      <w:tr w:rsidR="008A7F1A" w:rsidRPr="008E1326" w14:paraId="02CDB651" w14:textId="77777777" w:rsidTr="00E10EFF">
        <w:tc>
          <w:tcPr>
            <w:tcW w:w="2011" w:type="pct"/>
            <w:hideMark/>
          </w:tcPr>
          <w:p w14:paraId="431ED27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107BE3D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F82F39" w14:textId="77777777" w:rsidR="00E6738E" w:rsidRDefault="00E6738E" w:rsidP="00E67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AB9D9B8" w14:textId="32D5E978" w:rsidR="008A7F1A" w:rsidRPr="008E1326" w:rsidRDefault="00E67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2,223,55</w:t>
            </w:r>
            <w:r w:rsidR="00072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6E265C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</w:tcPr>
          <w:p w14:paraId="7D1F5E36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1CB193" w14:textId="376E2C10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32" w:type="pct"/>
          </w:tcPr>
          <w:p w14:paraId="78D53DC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right w:val="nil"/>
            </w:tcBorders>
          </w:tcPr>
          <w:p w14:paraId="4FDE40D3" w14:textId="77777777" w:rsidR="00E6738E" w:rsidRDefault="00E6738E" w:rsidP="00E67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7AED76D" w14:textId="4720C739" w:rsidR="008A7F1A" w:rsidRPr="008E1326" w:rsidRDefault="00E6738E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</w:t>
            </w:r>
            <w:r w:rsidR="00072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29" w:type="pct"/>
          </w:tcPr>
          <w:p w14:paraId="798B40F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0E9097" w14:textId="4822D359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8A7F1A" w:rsidRPr="008E1326" w14:paraId="7E8F419F" w14:textId="77777777" w:rsidTr="004328F5">
        <w:tc>
          <w:tcPr>
            <w:tcW w:w="2011" w:type="pct"/>
          </w:tcPr>
          <w:p w14:paraId="28D8038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020B9A6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E20EE" w14:textId="09356189" w:rsidR="008A7F1A" w:rsidRPr="00F3102C" w:rsidRDefault="00ED6C0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EB20BF4" w14:textId="77777777" w:rsidR="008A7F1A" w:rsidRPr="00F3102C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</w:tcPr>
          <w:p w14:paraId="5F8150AD" w14:textId="618AD869" w:rsidR="008A7F1A" w:rsidRPr="00F3102C" w:rsidRDefault="008A7F1A" w:rsidP="00C8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F00F029" w14:textId="77777777" w:rsidR="008A7F1A" w:rsidRPr="00F3102C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0A43A3" w14:textId="4F1CDFD0" w:rsidR="008A7F1A" w:rsidRPr="00F3102C" w:rsidRDefault="00EB2A1E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D1B009" w14:textId="77777777" w:rsidR="008A7F1A" w:rsidRPr="00F3102C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5B31B9" w14:textId="1F1A2A89" w:rsidR="008A7F1A" w:rsidRPr="00F3102C" w:rsidRDefault="008A7F1A" w:rsidP="00C8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7F1A" w:rsidRPr="008E1326" w14:paraId="28AD7FA6" w14:textId="77777777" w:rsidTr="004328F5">
        <w:tc>
          <w:tcPr>
            <w:tcW w:w="2011" w:type="pct"/>
          </w:tcPr>
          <w:p w14:paraId="58D57289" w14:textId="77777777" w:rsidR="008A7F1A" w:rsidRPr="00F3102C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0F97E2B1" w14:textId="77777777" w:rsidR="008A7F1A" w:rsidRPr="55D605A1" w:rsidRDefault="008A7F1A" w:rsidP="008A7F1A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50E0498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3CC3D1" w14:textId="77777777" w:rsidR="00ED6C0A" w:rsidRDefault="00ED6C0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9A9419" w14:textId="536A6C92" w:rsidR="008A7F1A" w:rsidRPr="008E1326" w:rsidRDefault="00E6738E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</w:t>
            </w:r>
            <w:r w:rsidR="00072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29" w:type="pct"/>
          </w:tcPr>
          <w:p w14:paraId="49306AB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58318" w14:textId="77777777" w:rsidR="008A7F1A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17DA0E" w14:textId="01232656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32" w:type="pct"/>
          </w:tcPr>
          <w:p w14:paraId="1215118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4DEB44" w14:textId="6BE00D68" w:rsidR="008A7F1A" w:rsidRPr="008E1326" w:rsidRDefault="00E6738E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73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2,223,</w:t>
            </w:r>
            <w:r w:rsidR="00072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129" w:type="pct"/>
          </w:tcPr>
          <w:p w14:paraId="4147624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8EA9D" w14:textId="7921186A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8A7F1A" w:rsidRPr="008E1326" w14:paraId="667CC78B" w14:textId="77777777" w:rsidTr="004328F5">
        <w:tc>
          <w:tcPr>
            <w:tcW w:w="2011" w:type="pct"/>
          </w:tcPr>
          <w:p w14:paraId="2306CB7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56B844A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2DE1BA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939857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C231D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4AFE2E5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448C6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24CB529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C3868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9350AD" w:rsidRPr="008E1326" w14:paraId="4DC828EF" w14:textId="77777777" w:rsidTr="004328F5">
        <w:trPr>
          <w:trHeight w:val="425"/>
        </w:trPr>
        <w:tc>
          <w:tcPr>
            <w:tcW w:w="2011" w:type="pct"/>
            <w:hideMark/>
          </w:tcPr>
          <w:p w14:paraId="5C00109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098841D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520981" w14:textId="43C11B41" w:rsidR="008A7F1A" w:rsidRPr="001F3D69" w:rsidRDefault="00CC244D" w:rsidP="00E1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4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(0.061)</w:t>
            </w:r>
          </w:p>
        </w:tc>
        <w:tc>
          <w:tcPr>
            <w:tcW w:w="129" w:type="pct"/>
            <w:shd w:val="clear" w:color="auto" w:fill="auto"/>
          </w:tcPr>
          <w:p w14:paraId="25436924" w14:textId="77777777" w:rsidR="008A7F1A" w:rsidRPr="001F3D69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25444D" w14:textId="6EB85709" w:rsidR="008A7F1A" w:rsidRPr="001F3D69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(0.074)</w:t>
            </w:r>
          </w:p>
        </w:tc>
        <w:tc>
          <w:tcPr>
            <w:tcW w:w="132" w:type="pct"/>
            <w:shd w:val="clear" w:color="auto" w:fill="auto"/>
          </w:tcPr>
          <w:p w14:paraId="7EB9F69D" w14:textId="77777777" w:rsidR="008A7F1A" w:rsidRPr="001F3D69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6F187" w14:textId="43801537" w:rsidR="008A7F1A" w:rsidRPr="001F3D69" w:rsidRDefault="000A4348" w:rsidP="00E10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5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6B035B" w:rsidRPr="006B0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  <w:r w:rsidRPr="001F3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39DC91B3" w14:textId="77777777" w:rsidR="008A7F1A" w:rsidRPr="001F3D69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66" w:right="-153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CE48B5" w14:textId="306A43EB" w:rsidR="008A7F1A" w:rsidRPr="001F3D69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4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D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(0.070)</w:t>
            </w:r>
          </w:p>
        </w:tc>
      </w:tr>
    </w:tbl>
    <w:p w14:paraId="12D74938" w14:textId="77777777" w:rsidR="008A7F1A" w:rsidRPr="008A7F1A" w:rsidRDefault="008A7F1A" w:rsidP="008A7F1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478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8"/>
        <w:gridCol w:w="243"/>
        <w:gridCol w:w="1108"/>
        <w:gridCol w:w="237"/>
        <w:gridCol w:w="1117"/>
      </w:tblGrid>
      <w:tr w:rsidR="008A7F1A" w:rsidRPr="008E1326" w14:paraId="5DB9096A" w14:textId="77777777" w:rsidTr="008A7F1A">
        <w:trPr>
          <w:tblHeader/>
        </w:trPr>
        <w:tc>
          <w:tcPr>
            <w:tcW w:w="2007" w:type="pct"/>
            <w:hideMark/>
          </w:tcPr>
          <w:p w14:paraId="6820AE80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8E13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30" w:type="pct"/>
          </w:tcPr>
          <w:p w14:paraId="48D3577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  <w:hideMark/>
          </w:tcPr>
          <w:p w14:paraId="6ECE55F3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CC44B8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hideMark/>
          </w:tcPr>
          <w:p w14:paraId="11935F3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F1A" w:rsidRPr="008E1326" w14:paraId="170D4E0A" w14:textId="77777777" w:rsidTr="008A7F1A">
        <w:trPr>
          <w:tblHeader/>
        </w:trPr>
        <w:tc>
          <w:tcPr>
            <w:tcW w:w="2007" w:type="pct"/>
            <w:hideMark/>
          </w:tcPr>
          <w:p w14:paraId="1EAAFD1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991C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20BBAC6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hideMark/>
          </w:tcPr>
          <w:p w14:paraId="5AD0BCFC" w14:textId="33E45718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4EEEEC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hideMark/>
          </w:tcPr>
          <w:p w14:paraId="2D4B4354" w14:textId="1A4652BF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3B62AAB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hideMark/>
          </w:tcPr>
          <w:p w14:paraId="533CB122" w14:textId="5910EE6F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5A644017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14:paraId="52FB8AEB" w14:textId="5634BB4A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A7F1A" w:rsidRPr="008E1326" w14:paraId="1865E5C2" w14:textId="77777777" w:rsidTr="008A7F1A">
        <w:trPr>
          <w:tblHeader/>
        </w:trPr>
        <w:tc>
          <w:tcPr>
            <w:tcW w:w="2007" w:type="pct"/>
          </w:tcPr>
          <w:p w14:paraId="747781FD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7C2B52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3" w:type="pct"/>
            <w:gridSpan w:val="7"/>
            <w:hideMark/>
          </w:tcPr>
          <w:p w14:paraId="73AB9451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8E132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E13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8A7F1A" w:rsidRPr="008E1326" w14:paraId="5D5D537D" w14:textId="77777777" w:rsidTr="008A7F1A">
        <w:tc>
          <w:tcPr>
            <w:tcW w:w="2007" w:type="pct"/>
            <w:hideMark/>
          </w:tcPr>
          <w:p w14:paraId="182C008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30" w:type="pct"/>
          </w:tcPr>
          <w:p w14:paraId="6B1DAFC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CEC8874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3BC86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1583A71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6AD82A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97B33E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684593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E5FD43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F1A" w:rsidRPr="008E1326" w14:paraId="6039C76C" w14:textId="77777777" w:rsidTr="008A7F1A">
        <w:tc>
          <w:tcPr>
            <w:tcW w:w="2007" w:type="pct"/>
            <w:hideMark/>
          </w:tcPr>
          <w:p w14:paraId="6058D8DF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" w:type="pct"/>
          </w:tcPr>
          <w:p w14:paraId="4B84C38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D9D5C" w14:textId="623F6241" w:rsidR="008A7F1A" w:rsidRPr="008B4D7B" w:rsidRDefault="00ED6C0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6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</w:t>
            </w:r>
            <w:r w:rsidR="007758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3,027</w:t>
            </w:r>
            <w:r w:rsidRPr="00ED6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1F9A964F" w14:textId="77777777" w:rsidR="008A7F1A" w:rsidRPr="008B4D7B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851DE8" w14:textId="2DFA5F19" w:rsidR="008A7F1A" w:rsidRPr="008B4D7B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427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2" w:type="pct"/>
            <w:vAlign w:val="bottom"/>
          </w:tcPr>
          <w:p w14:paraId="75D91283" w14:textId="77777777" w:rsidR="008A7F1A" w:rsidRPr="008B4D7B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A82580" w14:textId="5D647813" w:rsidR="008A7F1A" w:rsidRPr="008B4D7B" w:rsidRDefault="00D83649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</w:t>
            </w:r>
            <w:r w:rsidR="007758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D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58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  <w:r w:rsidRPr="00D836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vAlign w:val="bottom"/>
          </w:tcPr>
          <w:p w14:paraId="04B3675C" w14:textId="77777777" w:rsidR="008A7F1A" w:rsidRPr="008B4D7B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90EF50" w14:textId="06F77D4B" w:rsidR="008A7F1A" w:rsidRPr="008B4D7B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Pr="008B4D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A7F1A" w:rsidRPr="008E1326" w14:paraId="13F182D6" w14:textId="77777777" w:rsidTr="008A7F1A">
        <w:tc>
          <w:tcPr>
            <w:tcW w:w="2007" w:type="pct"/>
          </w:tcPr>
          <w:p w14:paraId="23A461B6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" w:type="pct"/>
          </w:tcPr>
          <w:p w14:paraId="7445570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328DEE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71FBBCF2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right w:val="nil"/>
            </w:tcBorders>
          </w:tcPr>
          <w:p w14:paraId="618C943C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691FB99B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right w:val="nil"/>
            </w:tcBorders>
          </w:tcPr>
          <w:p w14:paraId="01205A29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512F8B1E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right w:val="nil"/>
            </w:tcBorders>
          </w:tcPr>
          <w:p w14:paraId="27F8EEE5" w14:textId="77777777" w:rsidR="008A7F1A" w:rsidRPr="008E1326" w:rsidRDefault="008A7F1A" w:rsidP="008A7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76"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D6C0A" w14:paraId="0583D1B9" w14:textId="77777777" w:rsidTr="008A7F1A">
        <w:tc>
          <w:tcPr>
            <w:tcW w:w="2007" w:type="pct"/>
          </w:tcPr>
          <w:p w14:paraId="333515B3" w14:textId="77777777" w:rsidR="00ED6C0A" w:rsidRDefault="00ED6C0A" w:rsidP="00ED6C0A">
            <w:pPr>
              <w:spacing w:line="360" w:lineRule="exact"/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55D605A1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0" w:type="pct"/>
          </w:tcPr>
          <w:p w14:paraId="168E3238" w14:textId="77777777" w:rsidR="00ED6C0A" w:rsidRDefault="00ED6C0A" w:rsidP="00ED6C0A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8295F0A" w14:textId="28E948E8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</w:pPr>
            <w:r w:rsidRPr="007E7EEE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29" w:type="pct"/>
            <w:vAlign w:val="bottom"/>
          </w:tcPr>
          <w:p w14:paraId="162FF487" w14:textId="77777777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8C4961D" w14:textId="35F2A746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</w:pPr>
            <w:r w:rsidRPr="00991C6E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0D4D6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Pr="000D4D61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991C6E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32" w:type="pct"/>
            <w:vAlign w:val="bottom"/>
          </w:tcPr>
          <w:p w14:paraId="38BFC3C8" w14:textId="77777777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FC6A30E" w14:textId="63065CB2" w:rsidR="00ED6C0A" w:rsidRPr="00E10EFF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E10EFF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29" w:type="pct"/>
            <w:vAlign w:val="bottom"/>
          </w:tcPr>
          <w:p w14:paraId="726A09EE" w14:textId="77777777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90BD1FD" w14:textId="71AD900B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273B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ED6C0A" w14:paraId="592D8394" w14:textId="77777777" w:rsidTr="003C29B8">
        <w:tc>
          <w:tcPr>
            <w:tcW w:w="2007" w:type="pct"/>
          </w:tcPr>
          <w:p w14:paraId="2D114E85" w14:textId="77777777" w:rsidR="00ED6C0A" w:rsidRDefault="00ED6C0A" w:rsidP="00ED6C0A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0BFE1385" w14:textId="77777777" w:rsidR="00ED6C0A" w:rsidRDefault="00ED6C0A" w:rsidP="00ED6C0A">
            <w:pPr>
              <w:spacing w:line="360" w:lineRule="exact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2D3F8892" w14:textId="725F5082" w:rsidR="00ED6C0A" w:rsidRDefault="004D5836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4D5836">
              <w:rPr>
                <w:rFonts w:ascii="Angsana New" w:eastAsia="Angsana New" w:hAnsi="Angsana New"/>
                <w:sz w:val="30"/>
                <w:szCs w:val="30"/>
              </w:rPr>
              <w:t>324,339</w:t>
            </w:r>
          </w:p>
        </w:tc>
        <w:tc>
          <w:tcPr>
            <w:tcW w:w="129" w:type="pct"/>
          </w:tcPr>
          <w:p w14:paraId="796705CD" w14:textId="77777777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0569598" w14:textId="02EFE6E1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32" w:type="pct"/>
          </w:tcPr>
          <w:p w14:paraId="14B58F1C" w14:textId="77777777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43FE311" w14:textId="56FC4D66" w:rsidR="00ED6C0A" w:rsidRDefault="004D5836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4D5836">
              <w:rPr>
                <w:rFonts w:ascii="Angsana New" w:eastAsia="Angsana New" w:hAnsi="Angsana New"/>
                <w:sz w:val="30"/>
                <w:szCs w:val="30"/>
              </w:rPr>
              <w:t>324,339</w:t>
            </w:r>
          </w:p>
        </w:tc>
        <w:tc>
          <w:tcPr>
            <w:tcW w:w="129" w:type="pct"/>
          </w:tcPr>
          <w:p w14:paraId="71F6C65D" w14:textId="77777777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324E337" w14:textId="6D455ADD" w:rsidR="00ED6C0A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="Angsana New" w:eastAsia="Angsana New" w:hAnsi="Angsana New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ED6C0A" w:rsidRPr="008E1326" w14:paraId="217E0E0D" w14:textId="77777777" w:rsidTr="008A7F1A">
        <w:tc>
          <w:tcPr>
            <w:tcW w:w="2007" w:type="pct"/>
            <w:hideMark/>
          </w:tcPr>
          <w:p w14:paraId="421DB35C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0876AE29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41749" w14:textId="4DA082BD" w:rsidR="00ED6C0A" w:rsidRPr="008E1326" w:rsidRDefault="0080608B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  <w:tc>
          <w:tcPr>
            <w:tcW w:w="129" w:type="pct"/>
            <w:vAlign w:val="bottom"/>
          </w:tcPr>
          <w:p w14:paraId="53FE34CB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C3174" w14:textId="66702876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32" w:type="pct"/>
            <w:vAlign w:val="bottom"/>
          </w:tcPr>
          <w:p w14:paraId="52420396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90602B" w14:textId="73B0A403" w:rsidR="00ED6C0A" w:rsidRPr="008E1326" w:rsidRDefault="0080608B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  <w:tc>
          <w:tcPr>
            <w:tcW w:w="129" w:type="pct"/>
            <w:vAlign w:val="bottom"/>
          </w:tcPr>
          <w:p w14:paraId="42C620D2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5F1E7" w14:textId="78D8361E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</w:tr>
      <w:tr w:rsidR="00ED6C0A" w:rsidRPr="00F3102C" w14:paraId="5897C207" w14:textId="77777777" w:rsidTr="00E10EFF">
        <w:tc>
          <w:tcPr>
            <w:tcW w:w="2007" w:type="pct"/>
          </w:tcPr>
          <w:p w14:paraId="7BEDC81C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55D605A1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30" w:type="pct"/>
          </w:tcPr>
          <w:p w14:paraId="6C22CDA2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7BC9C" w14:textId="4EB50E2F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B4B70C9" w14:textId="77777777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left w:val="nil"/>
              <w:bottom w:val="single" w:sz="4" w:space="0" w:color="auto"/>
              <w:right w:val="nil"/>
            </w:tcBorders>
          </w:tcPr>
          <w:p w14:paraId="683286C4" w14:textId="1200D62D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68EC6F" w14:textId="77777777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3595B" w14:textId="17283F6E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3C7DBCB" w14:textId="77777777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47A527" w14:textId="51B30520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102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6C0A" w:rsidRPr="008E1326" w14:paraId="0D36C300" w14:textId="77777777" w:rsidTr="008A7F1A">
        <w:tc>
          <w:tcPr>
            <w:tcW w:w="2007" w:type="pct"/>
          </w:tcPr>
          <w:p w14:paraId="50FB5FEF" w14:textId="77777777" w:rsidR="00ED6C0A" w:rsidRPr="00F3102C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69C220C" w14:textId="77777777" w:rsidR="00ED6C0A" w:rsidRPr="55D605A1" w:rsidRDefault="00ED6C0A" w:rsidP="00ED6C0A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spacing w:line="360" w:lineRule="exact"/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F31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3ED3187A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ECC4C" w14:textId="21C45BB6" w:rsidR="00ED6C0A" w:rsidRPr="008E1326" w:rsidRDefault="0080608B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60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  <w:tc>
          <w:tcPr>
            <w:tcW w:w="129" w:type="pct"/>
            <w:vAlign w:val="bottom"/>
          </w:tcPr>
          <w:p w14:paraId="26D0607E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12964B" w14:textId="425D18A6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32" w:type="pct"/>
            <w:vAlign w:val="bottom"/>
          </w:tcPr>
          <w:p w14:paraId="1B1C90E4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F45E8" w14:textId="7E6AD533" w:rsidR="00ED6C0A" w:rsidRPr="008E1326" w:rsidRDefault="00E36A2E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2,119,848</w:t>
            </w:r>
          </w:p>
        </w:tc>
        <w:tc>
          <w:tcPr>
            <w:tcW w:w="129" w:type="pct"/>
            <w:vAlign w:val="bottom"/>
          </w:tcPr>
          <w:p w14:paraId="4359AF45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A5C9AC" w14:textId="1A14A71A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76" w:right="-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  <w:r w:rsidRPr="00273B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1C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</w:tr>
      <w:tr w:rsidR="00ED6C0A" w:rsidRPr="008E1326" w14:paraId="48B09150" w14:textId="77777777" w:rsidTr="008A7F1A">
        <w:tc>
          <w:tcPr>
            <w:tcW w:w="2007" w:type="pct"/>
          </w:tcPr>
          <w:p w14:paraId="08E37F9D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0" w:type="pct"/>
          </w:tcPr>
          <w:p w14:paraId="1AA36EBF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C5E85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4322D295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9F575CC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2" w:type="pct"/>
          </w:tcPr>
          <w:p w14:paraId="48B4DA84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2FD7C3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0F753D91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C7A278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9350AD" w:rsidRPr="008E1326" w14:paraId="57EAB7C4" w14:textId="77777777" w:rsidTr="00E10EFF">
        <w:trPr>
          <w:trHeight w:val="218"/>
        </w:trPr>
        <w:tc>
          <w:tcPr>
            <w:tcW w:w="2007" w:type="pct"/>
            <w:hideMark/>
          </w:tcPr>
          <w:p w14:paraId="38C37AFC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8E13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ขั้นพื้นฐานและปรับลด</w:t>
            </w:r>
            <w:r w:rsidRPr="008E13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C848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C848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E51F5FB" w14:textId="77777777" w:rsidR="00ED6C0A" w:rsidRPr="008E132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566F41" w14:textId="04FF20CC" w:rsidR="00ED6C0A" w:rsidRPr="007317E6" w:rsidRDefault="00775904" w:rsidP="00ED6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59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(0.138)</w:t>
            </w:r>
          </w:p>
        </w:tc>
        <w:tc>
          <w:tcPr>
            <w:tcW w:w="129" w:type="pct"/>
            <w:shd w:val="clear" w:color="auto" w:fill="auto"/>
          </w:tcPr>
          <w:p w14:paraId="33F6FEFC" w14:textId="77777777" w:rsidR="00ED6C0A" w:rsidRPr="007317E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A0D261" w14:textId="4C8C65A2" w:rsidR="00ED6C0A" w:rsidRPr="007317E6" w:rsidRDefault="00ED6C0A" w:rsidP="00ED6C0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(0.118)</w:t>
            </w:r>
          </w:p>
        </w:tc>
        <w:tc>
          <w:tcPr>
            <w:tcW w:w="132" w:type="pct"/>
            <w:shd w:val="clear" w:color="auto" w:fill="auto"/>
          </w:tcPr>
          <w:p w14:paraId="25B39BFF" w14:textId="77777777" w:rsidR="00ED6C0A" w:rsidRPr="007317E6" w:rsidRDefault="00ED6C0A" w:rsidP="00ED6C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4476C" w14:textId="4301A305" w:rsidR="00ED6C0A" w:rsidRPr="007317E6" w:rsidRDefault="00ED6C0A" w:rsidP="00ED6C0A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1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6D35B6" w:rsidRPr="006D3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Pr="00731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65E4E681" w14:textId="77777777" w:rsidR="00ED6C0A" w:rsidRPr="007317E6" w:rsidRDefault="00ED6C0A" w:rsidP="00ED6C0A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6BCED6" w14:textId="3DF8307A" w:rsidR="00ED6C0A" w:rsidRPr="007317E6" w:rsidRDefault="00ED6C0A" w:rsidP="00ED6C0A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17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(0.113)</w:t>
            </w:r>
          </w:p>
        </w:tc>
      </w:tr>
    </w:tbl>
    <w:p w14:paraId="1F49D54C" w14:textId="4C13BC1F" w:rsidR="0076036B" w:rsidRPr="00F1598F" w:rsidRDefault="0076036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E8875C3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41A99AD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0B86419D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DF44D2D" w14:textId="0FAA1EE8" w:rsidR="003A6AFF" w:rsidRPr="00F1598F" w:rsidRDefault="00110303" w:rsidP="00E1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bidi="ar-SA"/>
        </w:rPr>
        <w:sectPr w:rsidR="003A6AFF" w:rsidRPr="00F1598F" w:rsidSect="00E30858">
          <w:headerReference w:type="even" r:id="rId18"/>
          <w:footerReference w:type="default" r:id="rId19"/>
          <w:headerReference w:type="firs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39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400"/>
        <w:gridCol w:w="265"/>
        <w:gridCol w:w="1442"/>
        <w:gridCol w:w="273"/>
        <w:gridCol w:w="1437"/>
        <w:gridCol w:w="269"/>
        <w:gridCol w:w="1174"/>
        <w:gridCol w:w="240"/>
        <w:gridCol w:w="1051"/>
        <w:gridCol w:w="253"/>
        <w:gridCol w:w="1148"/>
        <w:gridCol w:w="270"/>
        <w:gridCol w:w="1174"/>
      </w:tblGrid>
      <w:tr w:rsidR="002D6EEE" w:rsidRPr="003E2934" w14:paraId="1A81B0FE" w14:textId="77777777" w:rsidTr="005E589E">
        <w:trPr>
          <w:trHeight w:val="290"/>
        </w:trPr>
        <w:tc>
          <w:tcPr>
            <w:tcW w:w="5400" w:type="dxa"/>
            <w:shd w:val="clear" w:color="auto" w:fill="auto"/>
            <w:vAlign w:val="bottom"/>
          </w:tcPr>
          <w:p w14:paraId="318445BE" w14:textId="77777777" w:rsidR="002D6EEE" w:rsidRPr="003E2934" w:rsidRDefault="002D6EEE" w:rsidP="002D6EE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996" w:type="dxa"/>
            <w:gridSpan w:val="12"/>
            <w:vAlign w:val="bottom"/>
          </w:tcPr>
          <w:p w14:paraId="3A744B83" w14:textId="0807471F" w:rsidR="002D6EEE" w:rsidRPr="002D6EEE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EE49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และงบการเงินเฉพาะกิจการ</w:t>
            </w:r>
          </w:p>
        </w:tc>
      </w:tr>
      <w:tr w:rsidR="002D6EEE" w:rsidRPr="003E2934" w14:paraId="1D13D086" w14:textId="77777777" w:rsidTr="005E589E">
        <w:trPr>
          <w:trHeight w:val="290"/>
        </w:trPr>
        <w:tc>
          <w:tcPr>
            <w:tcW w:w="5400" w:type="dxa"/>
            <w:shd w:val="clear" w:color="auto" w:fill="auto"/>
            <w:vAlign w:val="bottom"/>
          </w:tcPr>
          <w:p w14:paraId="7C6FAFED" w14:textId="77777777" w:rsidR="002D6EEE" w:rsidRPr="003E2934" w:rsidRDefault="002D6EEE" w:rsidP="002D6EE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4860" w:type="dxa"/>
            <w:gridSpan w:val="6"/>
            <w:vAlign w:val="bottom"/>
          </w:tcPr>
          <w:p w14:paraId="63BD0504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</w:tcPr>
          <w:p w14:paraId="65765646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96" w:type="dxa"/>
            <w:gridSpan w:val="5"/>
            <w:vAlign w:val="bottom"/>
          </w:tcPr>
          <w:p w14:paraId="07D8A3E2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F168A" w:rsidRPr="003A52EC" w14:paraId="7D30ACBC" w14:textId="77777777" w:rsidTr="005E589E">
        <w:trPr>
          <w:trHeight w:val="290"/>
        </w:trPr>
        <w:tc>
          <w:tcPr>
            <w:tcW w:w="5400" w:type="dxa"/>
            <w:shd w:val="clear" w:color="auto" w:fill="auto"/>
            <w:vAlign w:val="bottom"/>
          </w:tcPr>
          <w:p w14:paraId="1C3359BB" w14:textId="779D897B" w:rsidR="00BF168A" w:rsidRPr="003E2934" w:rsidRDefault="00BF168A" w:rsidP="002D6EE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14:paraId="7906257C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7BD8FBFB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E2934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4E47C8CA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2EEC9EC" w14:textId="77777777" w:rsidR="00BF168A" w:rsidRPr="00D439A6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</w:pPr>
            <w:r w:rsidRPr="00D439A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D439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C522BA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1AB2C85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0" w:type="dxa"/>
          </w:tcPr>
          <w:p w14:paraId="6ED7A967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51" w:type="dxa"/>
            <w:vAlign w:val="bottom"/>
          </w:tcPr>
          <w:p w14:paraId="628AD25F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53" w:type="dxa"/>
          </w:tcPr>
          <w:p w14:paraId="02B56D64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053257DE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77619E83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770B07A1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2D6EEE" w:rsidRPr="003E2934" w14:paraId="399B8AA8" w14:textId="77777777" w:rsidTr="005E589E">
        <w:trPr>
          <w:trHeight w:val="245"/>
        </w:trPr>
        <w:tc>
          <w:tcPr>
            <w:tcW w:w="5400" w:type="dxa"/>
            <w:shd w:val="clear" w:color="auto" w:fill="auto"/>
          </w:tcPr>
          <w:p w14:paraId="4F5FB53D" w14:textId="77777777" w:rsidR="002D6EEE" w:rsidRPr="003E2934" w:rsidRDefault="002D6EEE" w:rsidP="002D6E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996" w:type="dxa"/>
            <w:gridSpan w:val="12"/>
          </w:tcPr>
          <w:p w14:paraId="25B8B243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F168A" w:rsidRPr="003A52EC" w14:paraId="74062642" w14:textId="77777777" w:rsidTr="005E589E">
        <w:trPr>
          <w:trHeight w:val="290"/>
        </w:trPr>
        <w:tc>
          <w:tcPr>
            <w:tcW w:w="5400" w:type="dxa"/>
            <w:shd w:val="clear" w:color="auto" w:fill="auto"/>
            <w:vAlign w:val="bottom"/>
          </w:tcPr>
          <w:p w14:paraId="094CFBBA" w14:textId="3C7D9F53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5E589E" w:rsidRPr="00991C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5E589E"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E589E" w:rsidRPr="008E13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65" w:type="dxa"/>
          </w:tcPr>
          <w:p w14:paraId="6961D71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985E21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503E8AB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0A5CF8A3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2BBB2A6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0512C85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3C9C1EB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4C5381BD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3AA5040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986E9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8505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E8F8C4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C658340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1F233277" w14:textId="77777777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2453B42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A3238F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33C059E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754614F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CA0037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F2A5A9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6E18EE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5633CAC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BF6D0C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6B3C9F0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56FB1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5EC7C3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913141C" w14:textId="77777777" w:rsidTr="00E10EFF">
        <w:trPr>
          <w:trHeight w:val="70"/>
        </w:trPr>
        <w:tc>
          <w:tcPr>
            <w:tcW w:w="5400" w:type="dxa"/>
            <w:shd w:val="clear" w:color="auto" w:fill="auto"/>
          </w:tcPr>
          <w:p w14:paraId="4D68F61B" w14:textId="7947DF79" w:rsidR="00BF168A" w:rsidRPr="003E2934" w:rsidRDefault="00BF168A" w:rsidP="00BF168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B64B1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26A9C2C" w14:textId="4CE3D8F2" w:rsidR="00BF168A" w:rsidRPr="003E2934" w:rsidRDefault="004633C1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0EF62B6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204C9CC1" w14:textId="1D5D25A5" w:rsidR="00BF168A" w:rsidRPr="003E2934" w:rsidRDefault="004633C1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D3071B">
              <w:rPr>
                <w:rFonts w:asciiTheme="majorBidi" w:hAnsiTheme="majorBidi" w:cstheme="majorBidi"/>
                <w:sz w:val="26"/>
                <w:szCs w:val="26"/>
              </w:rPr>
              <w:t>,742</w:t>
            </w:r>
          </w:p>
        </w:tc>
        <w:tc>
          <w:tcPr>
            <w:tcW w:w="269" w:type="dxa"/>
            <w:shd w:val="clear" w:color="auto" w:fill="auto"/>
          </w:tcPr>
          <w:p w14:paraId="36265D6C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1350514B" w14:textId="0E4ED23A" w:rsidR="00BF168A" w:rsidRPr="003E2934" w:rsidRDefault="005049E1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40" w:type="dxa"/>
          </w:tcPr>
          <w:p w14:paraId="0B4B78D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51CB748C" w14:textId="3D2968F0" w:rsidR="00BF168A" w:rsidRPr="003E2934" w:rsidRDefault="005049E1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0543019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84E3168" w14:textId="78AB956D" w:rsidR="00BF168A" w:rsidRPr="003E2934" w:rsidRDefault="005049E1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A373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F32C097" w14:textId="6EEB5140" w:rsidR="00BF168A" w:rsidRPr="003E2934" w:rsidRDefault="005049E1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6C4E57" w:rsidRPr="003A52EC" w14:paraId="0B5B7131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11631344" w14:textId="77777777" w:rsidR="00BF168A" w:rsidRPr="003E2934" w:rsidRDefault="00BF168A" w:rsidP="00BF168A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20E6CE5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1862FF3" w14:textId="5C068D82" w:rsidR="00BF168A" w:rsidRPr="003E2934" w:rsidRDefault="004633C1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3" w:type="dxa"/>
          </w:tcPr>
          <w:p w14:paraId="23EA696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A4C03" w14:textId="19207817" w:rsidR="00BF168A" w:rsidRPr="003E2934" w:rsidRDefault="00D3071B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3BA306C0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AD2D6" w14:textId="0DD4F0E0" w:rsidR="00BF168A" w:rsidRPr="003E2934" w:rsidRDefault="005049E1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40" w:type="dxa"/>
          </w:tcPr>
          <w:p w14:paraId="1227601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0B9D3DA0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2A51E79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32F2643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BA2F7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F07DAA3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3D034362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4E120D56" w14:textId="77777777" w:rsidR="00BF168A" w:rsidRPr="00EE49E7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5" w:type="dxa"/>
          </w:tcPr>
          <w:p w14:paraId="25968059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9C6A396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3" w:type="dxa"/>
          </w:tcPr>
          <w:p w14:paraId="747E6F61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3183DDCA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2AE06A79" w14:textId="77777777" w:rsidR="00BF168A" w:rsidRPr="00EE49E7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73E832DE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0" w:type="dxa"/>
          </w:tcPr>
          <w:p w14:paraId="2DF47140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1" w:type="dxa"/>
          </w:tcPr>
          <w:p w14:paraId="15A96ECE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3" w:type="dxa"/>
          </w:tcPr>
          <w:p w14:paraId="200CA469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48" w:type="dxa"/>
          </w:tcPr>
          <w:p w14:paraId="200C263D" w14:textId="77777777" w:rsidR="00BF168A" w:rsidRPr="00EE49E7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D23C0B0" w14:textId="77777777" w:rsidR="00BF168A" w:rsidRPr="00EE49E7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4" w:type="dxa"/>
          </w:tcPr>
          <w:p w14:paraId="2FA3E134" w14:textId="77777777" w:rsidR="00BF168A" w:rsidRPr="00EE49E7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168A" w:rsidRPr="003A52EC" w14:paraId="0423EFE5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25E6BDD4" w14:textId="77F5F42E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65" w:type="dxa"/>
          </w:tcPr>
          <w:p w14:paraId="200D281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3C7A51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D14452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5DAEE4E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990610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42BD3FF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14C22D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10E2C90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67473A3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290D83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3DBCB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9D3F9D2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59247D0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413CE8FC" w14:textId="71B02F03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58C2D1F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4FE5A2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CD49CE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394EA0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2E28506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65A6E8B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F3AC94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1D48EBA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1865D3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AB2A2C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B950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7319E49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67A4E7E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19EDB012" w14:textId="0F0885B2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886BE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2A0035C" w14:textId="54FDBE0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2FADD21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A6184E3" w14:textId="256FED82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4A33CBB6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218BB548" w14:textId="51F75B55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40" w:type="dxa"/>
          </w:tcPr>
          <w:p w14:paraId="07B659E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9A3EF72" w14:textId="1977B42F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2125E44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5B30EA5" w14:textId="20481C8F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5B925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ADC74D0" w14:textId="097C573F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BF168A" w:rsidRPr="003A52EC" w14:paraId="09664237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3D22119D" w14:textId="022BAF55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5F0A85B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1B84A25" w14:textId="60F20022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3" w:type="dxa"/>
          </w:tcPr>
          <w:p w14:paraId="06013BA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785ADADF" w14:textId="3EFBF14B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8B8F5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E7623F2" w14:textId="6264AC0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40" w:type="dxa"/>
          </w:tcPr>
          <w:p w14:paraId="354DC6B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03CE39F9" w14:textId="4B2863F5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1992BBD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D3D9574" w14:textId="678F788E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2E9B5543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1822C82E" w14:textId="0610D58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4E57" w:rsidRPr="003A52EC" w14:paraId="581C2D5D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07625BCA" w14:textId="4EDC4BC6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63680BE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99D8D9D" w14:textId="7453B974" w:rsidR="00BF168A" w:rsidRPr="009A26B6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</w:t>
            </w:r>
          </w:p>
        </w:tc>
        <w:tc>
          <w:tcPr>
            <w:tcW w:w="273" w:type="dxa"/>
          </w:tcPr>
          <w:p w14:paraId="1C4E7AB5" w14:textId="77777777" w:rsidR="00BF168A" w:rsidRPr="0091112F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62DDA" w14:textId="4AFE7EC4" w:rsidR="00BF168A" w:rsidRPr="009A26B6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12D9AB3C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4304E" w14:textId="20520723" w:rsidR="00BF168A" w:rsidRPr="0091112F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15,789</w:t>
            </w:r>
          </w:p>
        </w:tc>
        <w:tc>
          <w:tcPr>
            <w:tcW w:w="240" w:type="dxa"/>
          </w:tcPr>
          <w:p w14:paraId="3C2DCEDE" w14:textId="77777777" w:rsidR="00BF168A" w:rsidRPr="003E2934" w:rsidRDefault="00BF168A" w:rsidP="00BF16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4465ECC5" w14:textId="18B4741B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5391E6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B503148" w14:textId="4D250ACA" w:rsidR="00BF168A" w:rsidRPr="003E2934" w:rsidRDefault="00BF168A" w:rsidP="00BF168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F6528" w14:textId="77777777" w:rsidR="00BF168A" w:rsidRPr="003E2934" w:rsidRDefault="00BF168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8588CBE" w14:textId="211BD82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30EA" w:rsidRPr="003A52EC" w14:paraId="60897BA9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62DC23B0" w14:textId="77777777" w:rsidR="009F30EA" w:rsidRPr="00EE49E7" w:rsidRDefault="009F30E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65" w:type="dxa"/>
          </w:tcPr>
          <w:p w14:paraId="32520648" w14:textId="77777777" w:rsidR="009F30EA" w:rsidRPr="00EE49E7" w:rsidRDefault="009F30E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0FC7CEDA" w14:textId="77777777" w:rsidR="009F30EA" w:rsidRPr="00EE49E7" w:rsidRDefault="009F30E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3" w:type="dxa"/>
          </w:tcPr>
          <w:p w14:paraId="7F573ABD" w14:textId="77777777" w:rsidR="009F30EA" w:rsidRPr="00EE49E7" w:rsidRDefault="009F30E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507551AE" w14:textId="77777777" w:rsidR="009F30EA" w:rsidRPr="00EE49E7" w:rsidRDefault="009F30E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  <w:shd w:val="clear" w:color="auto" w:fill="auto"/>
          </w:tcPr>
          <w:p w14:paraId="3FCB6524" w14:textId="77777777" w:rsidR="009F30EA" w:rsidRPr="00EE49E7" w:rsidRDefault="009F30E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78F3E340" w14:textId="77777777" w:rsidR="009F30EA" w:rsidRPr="00EE49E7" w:rsidRDefault="009F30E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" w:type="dxa"/>
          </w:tcPr>
          <w:p w14:paraId="3F6211E6" w14:textId="77777777" w:rsidR="009F30EA" w:rsidRPr="00EE49E7" w:rsidRDefault="009F30EA" w:rsidP="00BF168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1" w:type="dxa"/>
          </w:tcPr>
          <w:p w14:paraId="305583F1" w14:textId="77777777" w:rsidR="009F30EA" w:rsidRPr="00EE49E7" w:rsidRDefault="009F30E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53" w:type="dxa"/>
          </w:tcPr>
          <w:p w14:paraId="5BB370CB" w14:textId="77777777" w:rsidR="009F30EA" w:rsidRPr="00EE49E7" w:rsidRDefault="009F30E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8" w:type="dxa"/>
          </w:tcPr>
          <w:p w14:paraId="0DFAF716" w14:textId="77777777" w:rsidR="009F30EA" w:rsidRPr="00EE49E7" w:rsidRDefault="009F30EA" w:rsidP="00BF168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FE5CA93" w14:textId="77777777" w:rsidR="009F30EA" w:rsidRPr="00EE49E7" w:rsidRDefault="009F30E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D996376" w14:textId="77777777" w:rsidR="009F30EA" w:rsidRPr="00EE49E7" w:rsidRDefault="009F30E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</w:tr>
      <w:tr w:rsidR="009F30EA" w:rsidRPr="003A52EC" w14:paraId="3454102E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1559DB6A" w14:textId="45EC3E42" w:rsidR="009F30EA" w:rsidRPr="003E2934" w:rsidRDefault="009F30EA" w:rsidP="009F30E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33431CE4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0B83730" w14:textId="77777777" w:rsidR="009F30EA" w:rsidRDefault="009F30EA" w:rsidP="009F30E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" w:type="dxa"/>
          </w:tcPr>
          <w:p w14:paraId="2629F68B" w14:textId="77777777" w:rsidR="009F30EA" w:rsidRPr="0091112F" w:rsidRDefault="009F30EA" w:rsidP="009F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2E3FEA0" w14:textId="77777777" w:rsidR="009F30EA" w:rsidRDefault="009F30EA" w:rsidP="009F30E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FAC0894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</w:tcPr>
          <w:p w14:paraId="35D20868" w14:textId="77777777" w:rsidR="009F30EA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5995453" w14:textId="77777777" w:rsidR="009F30EA" w:rsidRPr="003E2934" w:rsidRDefault="009F30EA" w:rsidP="009F30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644C61F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47718886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98F60DB" w14:textId="77777777" w:rsidR="009F30EA" w:rsidRPr="003E2934" w:rsidRDefault="009F30EA" w:rsidP="009F30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3AC24" w14:textId="77777777" w:rsidR="009F30EA" w:rsidRPr="003E2934" w:rsidRDefault="009F30EA" w:rsidP="009F3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26FC137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30EA" w:rsidRPr="003A52EC" w14:paraId="24BA3EE7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17FD8D34" w14:textId="250B21D3" w:rsidR="009F30EA" w:rsidRPr="003E2934" w:rsidRDefault="009F30EA" w:rsidP="009F30E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751ECB38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967208D" w14:textId="371D6FCC" w:rsidR="009F30EA" w:rsidRDefault="009F30EA" w:rsidP="009F30E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73" w:type="dxa"/>
          </w:tcPr>
          <w:p w14:paraId="445888C7" w14:textId="77777777" w:rsidR="009F30EA" w:rsidRPr="0091112F" w:rsidRDefault="009F30EA" w:rsidP="009F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1384260B" w14:textId="7F56BE45" w:rsidR="009F30EA" w:rsidRDefault="009F30EA" w:rsidP="009F30E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FB42F1D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805170" w14:textId="1FB327C3" w:rsidR="009F30EA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40" w:type="dxa"/>
          </w:tcPr>
          <w:p w14:paraId="2BC110BA" w14:textId="77777777" w:rsidR="009F30EA" w:rsidRPr="003E2934" w:rsidRDefault="009F30EA" w:rsidP="009F30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28AB7DA6" w14:textId="37092DCC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600071F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A1E047B" w14:textId="762EA94C" w:rsidR="009F30EA" w:rsidRPr="003E2934" w:rsidRDefault="009F30EA" w:rsidP="009F30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C9EC2D1" w14:textId="77777777" w:rsidR="009F30EA" w:rsidRPr="003E2934" w:rsidRDefault="009F30EA" w:rsidP="009F3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1A4A77E" w14:textId="7721BFAB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</w:tr>
      <w:tr w:rsidR="006C4E57" w:rsidRPr="003A52EC" w14:paraId="38A3EC8D" w14:textId="77777777" w:rsidTr="005E589E">
        <w:trPr>
          <w:trHeight w:val="290"/>
        </w:trPr>
        <w:tc>
          <w:tcPr>
            <w:tcW w:w="5400" w:type="dxa"/>
            <w:shd w:val="clear" w:color="auto" w:fill="auto"/>
          </w:tcPr>
          <w:p w14:paraId="180BEB41" w14:textId="3DCE631D" w:rsidR="009F30EA" w:rsidRPr="003E2934" w:rsidRDefault="009F30EA" w:rsidP="009F30E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1C4CD899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B1E1559" w14:textId="31BD27BA" w:rsidR="009F30EA" w:rsidRDefault="009F30EA" w:rsidP="009F30E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73" w:type="dxa"/>
          </w:tcPr>
          <w:p w14:paraId="5C25DC85" w14:textId="77777777" w:rsidR="009F30EA" w:rsidRPr="0091112F" w:rsidRDefault="009F30EA" w:rsidP="009F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9D31A" w14:textId="40A9DC64" w:rsidR="009F30EA" w:rsidRDefault="009F30EA" w:rsidP="009F30E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9745ECB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55D21" w14:textId="445C5FAC" w:rsidR="009F30EA" w:rsidRPr="009F30EA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7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40" w:type="dxa"/>
          </w:tcPr>
          <w:p w14:paraId="1BB26420" w14:textId="77777777" w:rsidR="009F30EA" w:rsidRPr="003E2934" w:rsidRDefault="009F30EA" w:rsidP="009F30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25B7EEC0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C4F0E66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FE81FF2" w14:textId="77777777" w:rsidR="009F30EA" w:rsidRPr="003E2934" w:rsidRDefault="009F30EA" w:rsidP="009F30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E45EE" w14:textId="77777777" w:rsidR="009F30EA" w:rsidRPr="003E2934" w:rsidRDefault="009F30EA" w:rsidP="009F3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4F6D8C15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3C420F8" w14:textId="05E88CB4" w:rsidR="004E3C78" w:rsidRDefault="004E3C78"/>
    <w:p w14:paraId="206CB206" w14:textId="77777777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F4699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5E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19BDBCCE" w14:textId="77777777" w:rsidTr="0021446B">
        <w:trPr>
          <w:trHeight w:val="2621"/>
          <w:tblHeader/>
        </w:trPr>
        <w:tc>
          <w:tcPr>
            <w:tcW w:w="3308" w:type="dxa"/>
          </w:tcPr>
          <w:p w14:paraId="1E147F7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  <w:p w14:paraId="70490D6E" w14:textId="0AB35D71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3D951C9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46EB54B" w14:textId="61EE9558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6886D" w14:textId="0BFE452E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7C569D" w:rsidRPr="00F1598F" w14:paraId="462E1ADB" w14:textId="77777777" w:rsidTr="0021446B">
        <w:trPr>
          <w:trHeight w:val="60"/>
          <w:tblHeader/>
        </w:trPr>
        <w:tc>
          <w:tcPr>
            <w:tcW w:w="3308" w:type="dxa"/>
          </w:tcPr>
          <w:p w14:paraId="4F6CEF92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12F9A65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3A42CCD0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08DD2A11" w14:textId="2AFEA9CB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  <w:p w14:paraId="7EA3331E" w14:textId="22CBF6A2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5FB424AD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3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ปรับด้วยค่าความเสี่ยงด้านอื่นๆ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11347970" w14:textId="2FAFE5CC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8864C2" w14:textId="77777777" w:rsidR="000B7777" w:rsidRPr="00F1598F" w:rsidRDefault="000B77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F440B1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B027D4" w14:textId="7777777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A21914F" w14:textId="52A9AF1F" w:rsidR="00562CEB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068842D7" w14:textId="77777777" w:rsidR="00A91600" w:rsidRPr="006A5519" w:rsidRDefault="00A91600" w:rsidP="0091112F">
      <w:pPr>
        <w:rPr>
          <w:b/>
          <w:bCs/>
          <w:sz w:val="20"/>
          <w:szCs w:val="20"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183C59" w:rsidRPr="00C83AA5" w14:paraId="07522E7C" w14:textId="77777777" w:rsidTr="005E589E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C59" w:rsidRPr="00C83AA5" w14:paraId="2C129A4C" w14:textId="77777777" w:rsidTr="005E589E">
        <w:trPr>
          <w:trHeight w:val="333"/>
          <w:tblHeader/>
        </w:trPr>
        <w:tc>
          <w:tcPr>
            <w:tcW w:w="1694" w:type="pct"/>
          </w:tcPr>
          <w:p w14:paraId="58E76252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3FB3C1DA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20DBA3E5" w:rsidR="00183C59" w:rsidRPr="006639B9" w:rsidRDefault="005E589E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75D53ADA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03FAE6A" w14:textId="497C0E12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71F2CBC3" w:rsidR="00183C59" w:rsidRPr="006639B9" w:rsidRDefault="005E589E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11D6015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EFBC71E" w14:textId="45917FFC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83C59" w:rsidRPr="00C83AA5" w14:paraId="7C758194" w14:textId="77777777" w:rsidTr="005E589E">
        <w:trPr>
          <w:trHeight w:val="333"/>
          <w:tblHeader/>
        </w:trPr>
        <w:tc>
          <w:tcPr>
            <w:tcW w:w="1694" w:type="pct"/>
          </w:tcPr>
          <w:p w14:paraId="76CDF47B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628FDA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0388EEDA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D8BE90B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B7848CD" w14:textId="23FA3CC0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08DB96A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4B56616E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E0BEF00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ADC9CBA" w14:textId="19EF1F03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3C59" w:rsidRPr="00C83AA5" w14:paraId="5F686541" w14:textId="77777777" w:rsidTr="005E589E">
        <w:trPr>
          <w:tblHeader/>
        </w:trPr>
        <w:tc>
          <w:tcPr>
            <w:tcW w:w="1694" w:type="pct"/>
          </w:tcPr>
          <w:p w14:paraId="42F90E44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67A5182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439C54A7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59" w:rsidRPr="00C83AA5" w14:paraId="4D2B40FD" w14:textId="77777777" w:rsidTr="005E589E">
        <w:tc>
          <w:tcPr>
            <w:tcW w:w="1890" w:type="pct"/>
            <w:gridSpan w:val="2"/>
          </w:tcPr>
          <w:p w14:paraId="43015F9B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48871485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652AFB4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83C59" w:rsidRPr="00C83AA5" w14:paraId="37134F35" w14:textId="77777777" w:rsidTr="005E589E">
        <w:tc>
          <w:tcPr>
            <w:tcW w:w="1890" w:type="pct"/>
            <w:gridSpan w:val="2"/>
          </w:tcPr>
          <w:p w14:paraId="0F691762" w14:textId="77777777" w:rsidR="00183C59" w:rsidRPr="00C83AA5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4DB2CC8A" w14:textId="36C314C8" w:rsidR="00183C59" w:rsidRPr="006639B9" w:rsidRDefault="006B746F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43" w:type="pct"/>
            <w:shd w:val="clear" w:color="auto" w:fill="auto"/>
          </w:tcPr>
          <w:p w14:paraId="5F5D9DFA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2582637A" w14:textId="1086B2D4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162F0921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257DE73E" w14:textId="232C1999" w:rsidR="00183C59" w:rsidRPr="006639B9" w:rsidRDefault="00EB675D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46" w:type="pct"/>
          </w:tcPr>
          <w:p w14:paraId="6A1D0E76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77C0B601" w14:textId="72E8717B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1749C4" w:rsidRPr="00C83AA5" w14:paraId="65768557" w14:textId="77777777" w:rsidTr="005E589E">
        <w:tc>
          <w:tcPr>
            <w:tcW w:w="1890" w:type="pct"/>
            <w:gridSpan w:val="2"/>
          </w:tcPr>
          <w:p w14:paraId="731F4B4B" w14:textId="37BBD447" w:rsidR="001749C4" w:rsidRPr="00C83AA5" w:rsidRDefault="001749C4" w:rsidP="001749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shd w:val="clear" w:color="auto" w:fill="auto"/>
          </w:tcPr>
          <w:p w14:paraId="12986B25" w14:textId="3EA4F27D" w:rsidR="001749C4" w:rsidRDefault="001749C4" w:rsidP="00174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3" w:type="pct"/>
            <w:shd w:val="clear" w:color="auto" w:fill="auto"/>
          </w:tcPr>
          <w:p w14:paraId="7C531752" w14:textId="77777777" w:rsidR="001749C4" w:rsidRPr="006639B9" w:rsidRDefault="001749C4" w:rsidP="001749C4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1AB29D6D" w14:textId="24DEF48E" w:rsidR="001749C4" w:rsidRPr="402CFA1E" w:rsidRDefault="001749C4" w:rsidP="00174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29" w:type="pct"/>
            <w:shd w:val="clear" w:color="auto" w:fill="auto"/>
          </w:tcPr>
          <w:p w14:paraId="514E2328" w14:textId="77777777" w:rsidR="001749C4" w:rsidRPr="006639B9" w:rsidRDefault="001749C4" w:rsidP="001749C4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3DA79717" w14:textId="1858B252" w:rsidR="001749C4" w:rsidRDefault="001749C4" w:rsidP="00174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6" w:type="pct"/>
          </w:tcPr>
          <w:p w14:paraId="615C13DC" w14:textId="77777777" w:rsidR="001749C4" w:rsidRPr="006639B9" w:rsidRDefault="001749C4" w:rsidP="001749C4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472DC34" w14:textId="1DBDB940" w:rsidR="001749C4" w:rsidRPr="451735BE" w:rsidRDefault="001749C4" w:rsidP="00174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12729E" w:rsidRPr="00C83AA5" w14:paraId="767F1C2B" w14:textId="77777777" w:rsidTr="005E589E">
        <w:tc>
          <w:tcPr>
            <w:tcW w:w="1890" w:type="pct"/>
            <w:gridSpan w:val="2"/>
          </w:tcPr>
          <w:p w14:paraId="7AD26E0E" w14:textId="2857479E" w:rsidR="0012729E" w:rsidRPr="006639B9" w:rsidRDefault="0012729E" w:rsidP="001272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749C4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5D50C10" w14:textId="376344AD" w:rsidR="0012729E" w:rsidRPr="006639B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132,989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C966C0" w14:textId="764E773D" w:rsidR="0012729E" w:rsidRPr="006639B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BEECD49" w14:textId="3B41498F" w:rsidR="0012729E" w:rsidRPr="006639B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132,989</w:t>
            </w:r>
          </w:p>
        </w:tc>
        <w:tc>
          <w:tcPr>
            <w:tcW w:w="146" w:type="pct"/>
          </w:tcPr>
          <w:p w14:paraId="7346477A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6A310AFB" w14:textId="52AFCA17" w:rsidR="0012729E" w:rsidRPr="006639B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29E" w:rsidRPr="00C83AA5" w14:paraId="10E06851" w14:textId="77777777" w:rsidTr="005E589E">
        <w:tc>
          <w:tcPr>
            <w:tcW w:w="1890" w:type="pct"/>
            <w:gridSpan w:val="2"/>
          </w:tcPr>
          <w:p w14:paraId="0568876C" w14:textId="77777777" w:rsidR="0012729E" w:rsidRPr="006639B9" w:rsidRDefault="0012729E" w:rsidP="001272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FFFFF" w14:textId="3CE8B7B6" w:rsidR="0012729E" w:rsidRPr="006639B9" w:rsidRDefault="00F25022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133,901</w:t>
            </w:r>
          </w:p>
        </w:tc>
        <w:tc>
          <w:tcPr>
            <w:tcW w:w="143" w:type="pct"/>
            <w:shd w:val="clear" w:color="auto" w:fill="auto"/>
          </w:tcPr>
          <w:p w14:paraId="64AC913B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C7C18" w14:textId="7D8F533A" w:rsidR="0012729E" w:rsidRPr="006639B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29" w:type="pct"/>
            <w:shd w:val="clear" w:color="auto" w:fill="auto"/>
          </w:tcPr>
          <w:p w14:paraId="504181A1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6E051" w14:textId="46DC9569" w:rsidR="0012729E" w:rsidRPr="006639B9" w:rsidRDefault="00436977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133,901</w:t>
            </w:r>
          </w:p>
        </w:tc>
        <w:tc>
          <w:tcPr>
            <w:tcW w:w="146" w:type="pct"/>
          </w:tcPr>
          <w:p w14:paraId="14A873AC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44DC" w14:textId="663C1474" w:rsidR="0012729E" w:rsidRPr="006639B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  <w:tr w:rsidR="0012729E" w:rsidRPr="006639B9" w14:paraId="2A675D3E" w14:textId="77777777" w:rsidTr="005E589E">
        <w:tc>
          <w:tcPr>
            <w:tcW w:w="1890" w:type="pct"/>
            <w:gridSpan w:val="2"/>
          </w:tcPr>
          <w:p w14:paraId="5D000CAA" w14:textId="64EFBFF2" w:rsidR="0012729E" w:rsidRPr="006A551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70" w:type="pct"/>
          </w:tcPr>
          <w:p w14:paraId="65F2C792" w14:textId="77777777" w:rsidR="0012729E" w:rsidRPr="006A551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DDF28DF" w14:textId="77777777" w:rsidR="0012729E" w:rsidRPr="006A551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652FBE03" w14:textId="77777777" w:rsidR="0012729E" w:rsidRPr="006A551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9" w:type="pct"/>
            <w:shd w:val="clear" w:color="auto" w:fill="auto"/>
          </w:tcPr>
          <w:p w14:paraId="73997279" w14:textId="77777777" w:rsidR="0012729E" w:rsidRPr="006A551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52" w:type="pct"/>
          </w:tcPr>
          <w:p w14:paraId="60C96FAF" w14:textId="77777777" w:rsidR="0012729E" w:rsidRPr="006A551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ACE83C9" w14:textId="77777777" w:rsidR="0012729E" w:rsidRPr="006A551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4FA28F7C" w14:textId="77777777" w:rsidR="0012729E" w:rsidRPr="006A5519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12729E" w:rsidRPr="006639B9" w14:paraId="24AC2547" w14:textId="77777777" w:rsidTr="005E589E">
        <w:tc>
          <w:tcPr>
            <w:tcW w:w="1890" w:type="pct"/>
            <w:gridSpan w:val="2"/>
          </w:tcPr>
          <w:p w14:paraId="49FE9B17" w14:textId="5CA3A1F2" w:rsidR="0012729E" w:rsidRPr="006639B9" w:rsidRDefault="0012729E" w:rsidP="001272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670" w:type="pct"/>
          </w:tcPr>
          <w:p w14:paraId="47909C65" w14:textId="77777777" w:rsidR="0012729E" w:rsidRPr="00D414D4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1CC9CC5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71A6EF61" w14:textId="77777777" w:rsidR="0012729E" w:rsidRPr="00D414D4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C3A56D3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</w:tcPr>
          <w:p w14:paraId="5521966C" w14:textId="77777777" w:rsidR="0012729E" w:rsidRPr="0091112F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49488CD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shd w:val="clear" w:color="auto" w:fill="auto"/>
          </w:tcPr>
          <w:p w14:paraId="5150D299" w14:textId="77777777" w:rsidR="0012729E" w:rsidRPr="00D414D4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12729E" w:rsidRPr="006639B9" w14:paraId="182447BE" w14:textId="77777777" w:rsidTr="005E589E">
        <w:tc>
          <w:tcPr>
            <w:tcW w:w="1890" w:type="pct"/>
            <w:gridSpan w:val="2"/>
          </w:tcPr>
          <w:p w14:paraId="37B8F150" w14:textId="77777777" w:rsidR="0012729E" w:rsidRPr="006639B9" w:rsidRDefault="0012729E" w:rsidP="001272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D0E6387" w14:textId="0C705811" w:rsidR="0012729E" w:rsidRPr="00D414D4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173,928</w:t>
            </w:r>
          </w:p>
        </w:tc>
        <w:tc>
          <w:tcPr>
            <w:tcW w:w="143" w:type="pct"/>
            <w:shd w:val="clear" w:color="auto" w:fill="auto"/>
          </w:tcPr>
          <w:p w14:paraId="3C0D073D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ADB76CA" w14:textId="23E64354" w:rsidR="0012729E" w:rsidRPr="00D414D4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  <w:tc>
          <w:tcPr>
            <w:tcW w:w="129" w:type="pct"/>
            <w:shd w:val="clear" w:color="auto" w:fill="auto"/>
          </w:tcPr>
          <w:p w14:paraId="30691619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A819A71" w14:textId="4CA8E0F1" w:rsidR="0012729E" w:rsidRPr="0091112F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173,897</w:t>
            </w:r>
          </w:p>
        </w:tc>
        <w:tc>
          <w:tcPr>
            <w:tcW w:w="146" w:type="pct"/>
          </w:tcPr>
          <w:p w14:paraId="690EC753" w14:textId="77777777" w:rsidR="0012729E" w:rsidRPr="006639B9" w:rsidRDefault="0012729E" w:rsidP="0012729E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7701B907" w14:textId="52C4B339" w:rsidR="0012729E" w:rsidRPr="00D414D4" w:rsidRDefault="0012729E" w:rsidP="0012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</w:tr>
    </w:tbl>
    <w:p w14:paraId="1EFFE20B" w14:textId="77777777" w:rsidR="00A845D4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2180A" w14:textId="35C0B6C0" w:rsidR="00A845D4" w:rsidRPr="00FC2BA9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 xml:space="preserve">กับบริษัทต่างประเทศแห่งหนึ่ง เพื่อให้ได้มาซึ่งสิทธิการเข้าถึงโปรแกรม </w:t>
      </w:r>
      <w:r w:rsidR="00FC2BA9">
        <w:rPr>
          <w:rFonts w:asciiTheme="majorBidi" w:hAnsiTheme="majorBidi" w:cstheme="majorBidi"/>
          <w:sz w:val="30"/>
          <w:szCs w:val="30"/>
        </w:rPr>
        <w:t xml:space="preserve">Metaverse Platform 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>โดยมีภาระผูกพันที่ต้องจ่าย</w:t>
      </w:r>
      <w:r w:rsidR="00997992">
        <w:rPr>
          <w:rFonts w:asciiTheme="majorBidi" w:hAnsiTheme="majorBidi" w:cstheme="majorBidi" w:hint="cs"/>
          <w:sz w:val="30"/>
          <w:szCs w:val="30"/>
          <w:cs/>
        </w:rPr>
        <w:t>ชำระจำนวนเงิน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FC2BA9">
        <w:rPr>
          <w:rFonts w:asciiTheme="majorBidi" w:hAnsiTheme="majorBidi" w:cstheme="majorBidi"/>
          <w:sz w:val="30"/>
          <w:szCs w:val="30"/>
        </w:rPr>
        <w:t xml:space="preserve"> 4.5 </w:t>
      </w:r>
      <w:r w:rsidR="00FC2BA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FC2BA9" w:rsidRPr="00FC2BA9">
        <w:rPr>
          <w:rFonts w:asciiTheme="majorBidi" w:hAnsiTheme="majorBidi" w:hint="cs"/>
          <w:sz w:val="30"/>
          <w:szCs w:val="30"/>
          <w:cs/>
        </w:rPr>
        <w:t>ดอลลาร์สหรัฐ</w:t>
      </w:r>
      <w:r w:rsidR="00FC2BA9">
        <w:rPr>
          <w:rFonts w:asciiTheme="majorBidi" w:hAnsiTheme="majorBidi" w:hint="cs"/>
          <w:sz w:val="30"/>
          <w:szCs w:val="30"/>
          <w:cs/>
        </w:rPr>
        <w:t xml:space="preserve"> หรือเทียบเท่า </w:t>
      </w:r>
      <w:r w:rsidR="00FC2BA9">
        <w:rPr>
          <w:rFonts w:asciiTheme="majorBidi" w:hAnsiTheme="majorBidi"/>
          <w:sz w:val="30"/>
          <w:szCs w:val="30"/>
        </w:rPr>
        <w:t>158</w:t>
      </w:r>
      <w:r w:rsidR="00FC2BA9">
        <w:rPr>
          <w:rFonts w:asciiTheme="majorBidi" w:hAnsiTheme="majorBidi" w:hint="cs"/>
          <w:sz w:val="30"/>
          <w:szCs w:val="30"/>
          <w:cs/>
        </w:rPr>
        <w:t xml:space="preserve"> ล้านบาท โดยมี</w:t>
      </w:r>
      <w:r w:rsidR="00997992">
        <w:rPr>
          <w:rFonts w:asciiTheme="majorBidi" w:hAnsiTheme="majorBidi" w:hint="cs"/>
          <w:sz w:val="30"/>
          <w:szCs w:val="30"/>
          <w:cs/>
        </w:rPr>
        <w:t>กำหนด</w:t>
      </w:r>
      <w:r w:rsidR="00FC2BA9">
        <w:rPr>
          <w:rFonts w:asciiTheme="majorBidi" w:hAnsiTheme="majorBidi" w:hint="cs"/>
          <w:sz w:val="30"/>
          <w:szCs w:val="30"/>
          <w:cs/>
        </w:rPr>
        <w:t>การจ่ายชำระ</w:t>
      </w:r>
      <w:r w:rsidR="00997992">
        <w:rPr>
          <w:rFonts w:asciiTheme="majorBidi" w:hAnsiTheme="majorBidi" w:hint="cs"/>
          <w:sz w:val="30"/>
          <w:szCs w:val="30"/>
          <w:cs/>
        </w:rPr>
        <w:t>เป็นงวด</w:t>
      </w:r>
      <w:r w:rsidR="00FC2BA9">
        <w:rPr>
          <w:rFonts w:asciiTheme="majorBidi" w:hAnsiTheme="majorBidi" w:hint="cs"/>
          <w:sz w:val="30"/>
          <w:szCs w:val="30"/>
          <w:cs/>
        </w:rPr>
        <w:t>ตามที่ระบุไว้ในสัญญา</w:t>
      </w:r>
    </w:p>
    <w:p w14:paraId="4A7022C1" w14:textId="77777777" w:rsidR="00A845D4" w:rsidRPr="006A5519" w:rsidRDefault="00A845D4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690297" w14:textId="361122C8" w:rsidR="00EF3D91" w:rsidRPr="0091112F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41267750" w14:textId="4CEF36FA" w:rsidR="005E589E" w:rsidRDefault="005E589E"/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350"/>
      </w:tblGrid>
      <w:tr w:rsidR="00183C59" w:rsidRPr="006639B9" w14:paraId="232BE608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687CD8F1" w14:textId="688493C9" w:rsidR="00183C59" w:rsidRPr="006639B9" w:rsidRDefault="00183C59" w:rsidP="00183C59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>
              <w:br w:type="page"/>
            </w: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970" w:type="dxa"/>
            <w:gridSpan w:val="3"/>
            <w:vAlign w:val="center"/>
            <w:hideMark/>
          </w:tcPr>
          <w:p w14:paraId="189B918F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</w: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C59" w:rsidRPr="006639B9" w14:paraId="21059300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54F8054C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9F022D4" w14:textId="46104BA5" w:rsidR="00183C59" w:rsidRPr="006639B9" w:rsidRDefault="00B724BD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991C6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E1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13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1C750046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F984E6D" w14:textId="11EF5B90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3C59" w:rsidRPr="006639B9" w14:paraId="296C6F72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66247488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F976504" w14:textId="2C908678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0E0B1B9B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B2EB1EB" w14:textId="3DC4CF5D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183C59" w:rsidRPr="006639B9" w14:paraId="73F7514A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3FFC318B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49058620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3C59" w:rsidRPr="006639B9" w14:paraId="0A7EC3FC" w14:textId="77777777" w:rsidTr="00183C59">
        <w:trPr>
          <w:trHeight w:val="290"/>
        </w:trPr>
        <w:tc>
          <w:tcPr>
            <w:tcW w:w="6300" w:type="dxa"/>
            <w:vAlign w:val="center"/>
            <w:hideMark/>
          </w:tcPr>
          <w:p w14:paraId="71F671A6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  <w:hideMark/>
          </w:tcPr>
          <w:p w14:paraId="1672F18E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  <w:hideMark/>
          </w:tcPr>
          <w:p w14:paraId="52A99EF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04537E9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83C59" w:rsidRPr="006639B9" w14:paraId="4391F943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3C3141F6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350" w:type="dxa"/>
            <w:vAlign w:val="center"/>
          </w:tcPr>
          <w:p w14:paraId="48BC42AC" w14:textId="2311B34E" w:rsidR="00183C59" w:rsidRPr="006639B9" w:rsidRDefault="004605BE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252,629</w:t>
            </w:r>
          </w:p>
        </w:tc>
        <w:tc>
          <w:tcPr>
            <w:tcW w:w="270" w:type="dxa"/>
            <w:vAlign w:val="center"/>
          </w:tcPr>
          <w:p w14:paraId="7956A52F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C0C0113" w14:textId="7189E518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271,648</w:t>
            </w:r>
          </w:p>
        </w:tc>
      </w:tr>
      <w:tr w:rsidR="00183C59" w:rsidRPr="006639B9" w14:paraId="4871A7F8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5214647E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350" w:type="dxa"/>
            <w:vAlign w:val="center"/>
          </w:tcPr>
          <w:p w14:paraId="736017DA" w14:textId="6F12870E" w:rsidR="00183C59" w:rsidRPr="61D0760F" w:rsidRDefault="004605BE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  <w:vAlign w:val="center"/>
          </w:tcPr>
          <w:p w14:paraId="487FFD7B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2C381D" w14:textId="33964612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</w:tr>
      <w:tr w:rsidR="00183C59" w:rsidRPr="006639B9" w14:paraId="00627AAA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4B45C39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350" w:type="dxa"/>
            <w:vAlign w:val="center"/>
          </w:tcPr>
          <w:p w14:paraId="4E6E34CD" w14:textId="09EAF10B" w:rsidR="00183C59" w:rsidRPr="006639B9" w:rsidRDefault="004605BE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10,284</w:t>
            </w:r>
          </w:p>
        </w:tc>
        <w:tc>
          <w:tcPr>
            <w:tcW w:w="270" w:type="dxa"/>
            <w:vAlign w:val="center"/>
          </w:tcPr>
          <w:p w14:paraId="74EC8359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077D63C" w14:textId="69EF5B86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9,859</w:t>
            </w:r>
          </w:p>
        </w:tc>
      </w:tr>
      <w:tr w:rsidR="00183C59" w:rsidRPr="006639B9" w14:paraId="1B4F8599" w14:textId="77777777" w:rsidTr="00183C59">
        <w:trPr>
          <w:trHeight w:val="390"/>
        </w:trPr>
        <w:tc>
          <w:tcPr>
            <w:tcW w:w="6300" w:type="dxa"/>
            <w:vAlign w:val="center"/>
            <w:hideMark/>
          </w:tcPr>
          <w:p w14:paraId="5D088E71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C4D7838" w14:textId="4E6AA4ED" w:rsidR="00183C59" w:rsidRPr="006639B9" w:rsidRDefault="004605BE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263,453</w:t>
            </w:r>
          </w:p>
        </w:tc>
        <w:tc>
          <w:tcPr>
            <w:tcW w:w="270" w:type="dxa"/>
            <w:vAlign w:val="center"/>
          </w:tcPr>
          <w:p w14:paraId="3309C52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8DE181B" w14:textId="22438096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04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2CD8EB10" w14:textId="77777777" w:rsidR="00980F02" w:rsidRDefault="00980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883D7FC" w14:textId="77777777" w:rsidR="00EF3D91" w:rsidRPr="00F1598F" w:rsidRDefault="00EF3D91" w:rsidP="00EF3D91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เรื่องอื่นๆ</w:t>
      </w:r>
    </w:p>
    <w:p w14:paraId="761FF9EB" w14:textId="77777777" w:rsidR="00EF3D91" w:rsidRPr="00E10EFF" w:rsidRDefault="00EF3D91" w:rsidP="00A9166C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3FBC34A5" w14:textId="77777777" w:rsidR="00B724BD" w:rsidRPr="00B724BD" w:rsidRDefault="00B724BD" w:rsidP="00B724B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724B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323C7D67" w14:textId="77777777" w:rsidR="00B724BD" w:rsidRPr="00E10EFF" w:rsidRDefault="00B724BD" w:rsidP="00B724BD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55A39BA1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24B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724BD">
        <w:rPr>
          <w:rFonts w:asciiTheme="majorBidi" w:hAnsiTheme="majorBidi" w:cstheme="majorBidi"/>
          <w:sz w:val="30"/>
          <w:szCs w:val="30"/>
        </w:rPr>
        <w:t>21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B724BD">
        <w:rPr>
          <w:rFonts w:asciiTheme="majorBidi" w:hAnsiTheme="majorBidi" w:cstheme="majorBidi"/>
          <w:sz w:val="30"/>
          <w:szCs w:val="30"/>
        </w:rPr>
        <w:t>2562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B724BD">
        <w:rPr>
          <w:rFonts w:asciiTheme="majorBidi" w:hAnsiTheme="majorBidi" w:cstheme="majorBidi"/>
          <w:sz w:val="30"/>
          <w:szCs w:val="30"/>
        </w:rPr>
        <w:t xml:space="preserve">E-Ticket)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Pr="00B724BD">
        <w:rPr>
          <w:rFonts w:asciiTheme="majorBidi" w:hAnsiTheme="majorBidi" w:cstheme="majorBidi"/>
          <w:sz w:val="30"/>
          <w:szCs w:val="30"/>
        </w:rPr>
        <w:t>1,665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B724BD">
        <w:rPr>
          <w:rFonts w:asciiTheme="majorBidi" w:hAnsiTheme="majorBidi" w:cstheme="majorBidi"/>
          <w:sz w:val="30"/>
          <w:szCs w:val="30"/>
        </w:rPr>
        <w:t xml:space="preserve">E-Ticket) </w:t>
      </w:r>
      <w:r w:rsidRPr="00B724BD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009646B6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51B7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24BD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B724BD">
        <w:rPr>
          <w:rFonts w:asciiTheme="majorBidi" w:hAnsiTheme="majorBidi" w:cstheme="majorBidi"/>
          <w:sz w:val="30"/>
          <w:szCs w:val="30"/>
        </w:rPr>
        <w:t xml:space="preserve">E-Ticket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B724BD">
        <w:rPr>
          <w:rFonts w:asciiTheme="majorBidi" w:hAnsiTheme="majorBidi" w:cstheme="majorBidi"/>
          <w:sz w:val="30"/>
          <w:szCs w:val="30"/>
        </w:rPr>
        <w:t>2,600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B724BD">
        <w:rPr>
          <w:rFonts w:asciiTheme="majorBidi" w:hAnsiTheme="majorBidi" w:cstheme="majorBidi"/>
          <w:sz w:val="30"/>
          <w:szCs w:val="30"/>
        </w:rPr>
        <w:t xml:space="preserve">Cash Box)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B724BD">
        <w:rPr>
          <w:rFonts w:asciiTheme="majorBidi" w:hAnsiTheme="majorBidi" w:cstheme="majorBidi"/>
          <w:sz w:val="30"/>
          <w:szCs w:val="30"/>
        </w:rPr>
        <w:t>800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B724BD">
        <w:rPr>
          <w:rFonts w:asciiTheme="majorBidi" w:hAnsiTheme="majorBidi" w:cstheme="majorBidi"/>
          <w:sz w:val="30"/>
          <w:szCs w:val="30"/>
        </w:rPr>
        <w:t xml:space="preserve">E-Ticket) </w:t>
      </w:r>
      <w:r w:rsidRPr="00B724BD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B724BD">
        <w:rPr>
          <w:rFonts w:asciiTheme="majorBidi" w:hAnsiTheme="majorBidi" w:cstheme="majorBidi"/>
          <w:sz w:val="30"/>
          <w:szCs w:val="30"/>
        </w:rPr>
        <w:t xml:space="preserve">Cash Box) </w:t>
      </w:r>
      <w:r w:rsidRPr="00B724BD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0602A9A9" w14:textId="77777777" w:rsidR="00B724BD" w:rsidRPr="00B724BD" w:rsidRDefault="00B724BD" w:rsidP="00B724B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F335EA6" w14:textId="402D1B24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24B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B724BD">
        <w:rPr>
          <w:rFonts w:asciiTheme="majorBidi" w:hAnsiTheme="majorBidi" w:cstheme="majorBidi"/>
          <w:sz w:val="30"/>
          <w:szCs w:val="30"/>
        </w:rPr>
        <w:t xml:space="preserve">4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B724BD">
        <w:rPr>
          <w:rFonts w:asciiTheme="majorBidi" w:hAnsiTheme="majorBidi" w:cstheme="majorBidi"/>
          <w:sz w:val="30"/>
          <w:szCs w:val="30"/>
        </w:rPr>
        <w:t xml:space="preserve">2562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B724BD">
        <w:rPr>
          <w:rFonts w:asciiTheme="majorBidi" w:hAnsiTheme="majorBidi" w:cstheme="majorBidi"/>
          <w:sz w:val="30"/>
          <w:szCs w:val="30"/>
        </w:rPr>
        <w:t>1998/256</w:t>
      </w:r>
      <w:r>
        <w:rPr>
          <w:rFonts w:asciiTheme="majorBidi" w:hAnsiTheme="majorBidi" w:cstheme="majorBidi"/>
          <w:sz w:val="30"/>
          <w:szCs w:val="30"/>
        </w:rPr>
        <w:t>2</w:t>
      </w:r>
      <w:r w:rsidRPr="00B724BD">
        <w:rPr>
          <w:rFonts w:asciiTheme="majorBidi" w:hAnsiTheme="majorBidi" w:cstheme="majorBidi"/>
          <w:sz w:val="30"/>
          <w:szCs w:val="30"/>
        </w:rPr>
        <w:t xml:space="preserve">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B724BD">
        <w:rPr>
          <w:rFonts w:asciiTheme="majorBidi" w:hAnsiTheme="majorBidi" w:cstheme="majorBidi"/>
          <w:sz w:val="30"/>
          <w:szCs w:val="30"/>
        </w:rPr>
        <w:t xml:space="preserve">1,556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>
        <w:rPr>
          <w:rFonts w:asciiTheme="majorBidi" w:hAnsiTheme="majorBidi" w:cstheme="majorBidi"/>
          <w:sz w:val="30"/>
          <w:szCs w:val="30"/>
        </w:rPr>
        <w:t>7.5</w:t>
      </w:r>
      <w:r w:rsidRPr="00B724BD">
        <w:rPr>
          <w:rFonts w:asciiTheme="majorBidi" w:hAnsiTheme="majorBidi" w:cstheme="majorBidi"/>
          <w:sz w:val="30"/>
          <w:szCs w:val="30"/>
        </w:rPr>
        <w:t xml:space="preserve"> </w:t>
      </w:r>
      <w:r w:rsidRPr="00B724BD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60C2C282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ACE043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724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ต่อมาเมื่อวันที่ </w:t>
      </w:r>
      <w:r w:rsidRPr="00B724B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B724B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B724BD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724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B724BD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B724BD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B724BD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B724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B724BD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B724BD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ปัจจุบันบริษัทอยู่ในระหว่างการเตรียมยื่นคำให้การต่อศาลตามขั้นตอนต่อไป</w:t>
      </w:r>
    </w:p>
    <w:p w14:paraId="45244334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330C11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724BD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B724B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062AA6A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06DDD" w14:textId="77777777" w:rsidR="00B724BD" w:rsidRPr="00B724BD" w:rsidRDefault="00B724BD" w:rsidP="00B724B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24BD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B724BD">
        <w:rPr>
          <w:rFonts w:asciiTheme="majorBidi" w:hAnsiTheme="majorBidi" w:cstheme="majorBidi"/>
          <w:sz w:val="30"/>
          <w:szCs w:val="30"/>
        </w:rPr>
        <w:t xml:space="preserve">2559 </w:t>
      </w:r>
      <w:r w:rsidRPr="00B724BD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B724BD">
        <w:rPr>
          <w:rFonts w:asciiTheme="majorBidi" w:hAnsiTheme="majorBidi" w:cstheme="majorBidi"/>
          <w:sz w:val="30"/>
          <w:szCs w:val="30"/>
        </w:rPr>
        <w:t xml:space="preserve">NGV)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B724BD">
        <w:rPr>
          <w:rFonts w:asciiTheme="majorBidi" w:hAnsiTheme="majorBidi" w:cstheme="majorBidi"/>
          <w:sz w:val="30"/>
          <w:szCs w:val="30"/>
        </w:rPr>
        <w:t xml:space="preserve">489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B724BD">
        <w:rPr>
          <w:rFonts w:asciiTheme="majorBidi" w:hAnsiTheme="majorBidi" w:cstheme="majorBidi"/>
          <w:sz w:val="30"/>
          <w:szCs w:val="30"/>
        </w:rPr>
        <w:t xml:space="preserve">3/2558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B724BD">
        <w:rPr>
          <w:rFonts w:asciiTheme="majorBidi" w:hAnsiTheme="majorBidi" w:cstheme="majorBidi"/>
          <w:sz w:val="30"/>
          <w:szCs w:val="30"/>
        </w:rPr>
        <w:t xml:space="preserve">1,735.60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B724BD">
        <w:rPr>
          <w:rFonts w:asciiTheme="majorBidi" w:hAnsiTheme="majorBidi" w:cstheme="majorBidi"/>
          <w:sz w:val="30"/>
          <w:szCs w:val="30"/>
        </w:rPr>
        <w:t>NGV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B724BD">
        <w:rPr>
          <w:rFonts w:asciiTheme="majorBidi" w:hAnsiTheme="majorBidi" w:cstheme="majorBidi"/>
          <w:sz w:val="30"/>
          <w:szCs w:val="30"/>
        </w:rPr>
        <w:t xml:space="preserve">2,446.35 </w:t>
      </w:r>
      <w:r w:rsidRPr="00B724BD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B724BD">
        <w:rPr>
          <w:rFonts w:asciiTheme="majorBidi" w:hAnsiTheme="majorBidi" w:cstheme="majorBidi"/>
          <w:sz w:val="30"/>
          <w:szCs w:val="30"/>
        </w:rPr>
        <w:t>.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B724BD">
        <w:rPr>
          <w:rFonts w:asciiTheme="majorBidi" w:hAnsiTheme="majorBidi" w:cstheme="majorBidi"/>
          <w:sz w:val="30"/>
          <w:szCs w:val="30"/>
        </w:rPr>
        <w:t xml:space="preserve">294/2559 </w:t>
      </w:r>
      <w:r w:rsidRPr="00B724BD">
        <w:rPr>
          <w:rFonts w:asciiTheme="majorBidi" w:hAnsiTheme="majorBidi" w:cstheme="majorBidi"/>
          <w:sz w:val="30"/>
          <w:szCs w:val="30"/>
        </w:rPr>
        <w:br/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B724BD">
        <w:rPr>
          <w:rFonts w:asciiTheme="majorBidi" w:hAnsiTheme="majorBidi" w:cstheme="majorBidi"/>
          <w:sz w:val="30"/>
          <w:szCs w:val="30"/>
        </w:rPr>
        <w:t xml:space="preserve">24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B724BD">
        <w:rPr>
          <w:rFonts w:asciiTheme="majorBidi" w:hAnsiTheme="majorBidi" w:cstheme="majorBidi"/>
          <w:sz w:val="30"/>
          <w:szCs w:val="30"/>
        </w:rPr>
        <w:t xml:space="preserve">2559 </w:t>
      </w:r>
    </w:p>
    <w:p w14:paraId="1707064E" w14:textId="5A1375CE" w:rsidR="0021446B" w:rsidRPr="00B724BD" w:rsidRDefault="00B724BD" w:rsidP="00B724BD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24B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ต่อมาเมื่อวันที่ </w:t>
      </w:r>
      <w:r w:rsidRPr="00B724BD">
        <w:rPr>
          <w:rFonts w:asciiTheme="majorBidi" w:hAnsiTheme="majorBidi" w:cstheme="majorBidi"/>
          <w:sz w:val="30"/>
          <w:szCs w:val="30"/>
        </w:rPr>
        <w:t xml:space="preserve">31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B724BD">
        <w:rPr>
          <w:rFonts w:asciiTheme="majorBidi" w:hAnsiTheme="majorBidi" w:cstheme="majorBidi"/>
          <w:sz w:val="30"/>
          <w:szCs w:val="30"/>
        </w:rPr>
        <w:t>2564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B724BD">
        <w:rPr>
          <w:rFonts w:asciiTheme="majorBidi" w:hAnsiTheme="majorBidi" w:cstheme="majorBidi"/>
          <w:sz w:val="30"/>
          <w:szCs w:val="30"/>
        </w:rPr>
        <w:t xml:space="preserve">424/2564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B724BD">
        <w:rPr>
          <w:rFonts w:asciiTheme="majorBidi" w:hAnsiTheme="majorBidi" w:cstheme="majorBidi"/>
          <w:sz w:val="30"/>
          <w:szCs w:val="30"/>
        </w:rPr>
        <w:t xml:space="preserve">265,842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B724BD">
        <w:rPr>
          <w:rFonts w:asciiTheme="majorBidi" w:hAnsiTheme="majorBidi" w:cstheme="majorBidi"/>
          <w:sz w:val="30"/>
          <w:szCs w:val="30"/>
        </w:rPr>
        <w:t xml:space="preserve">7.5 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B724BD">
        <w:rPr>
          <w:rFonts w:asciiTheme="majorBidi" w:hAnsiTheme="majorBidi" w:cstheme="majorBidi"/>
          <w:sz w:val="30"/>
          <w:szCs w:val="30"/>
        </w:rPr>
        <w:t xml:space="preserve">60 </w:t>
      </w:r>
      <w:r w:rsidRPr="00B724BD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B724BD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B724BD">
        <w:rPr>
          <w:rFonts w:asciiTheme="majorBidi" w:hAnsiTheme="majorBidi" w:cstheme="majorBidi"/>
          <w:sz w:val="30"/>
          <w:szCs w:val="30"/>
          <w:cs/>
        </w:rPr>
        <w:t xml:space="preserve">เติม </w:t>
      </w:r>
      <w:r w:rsidRPr="00E10EF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E10EFF">
        <w:rPr>
          <w:rFonts w:asciiTheme="majorBidi" w:hAnsiTheme="majorBidi" w:cstheme="majorBidi"/>
          <w:sz w:val="30"/>
          <w:szCs w:val="30"/>
        </w:rPr>
        <w:t xml:space="preserve">29 </w:t>
      </w:r>
      <w:r w:rsidRPr="00E10EF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E10EFF">
        <w:rPr>
          <w:rFonts w:asciiTheme="majorBidi" w:hAnsiTheme="majorBidi" w:cstheme="majorBidi"/>
          <w:sz w:val="30"/>
          <w:szCs w:val="30"/>
        </w:rPr>
        <w:t>2564</w:t>
      </w:r>
    </w:p>
    <w:p w14:paraId="3A517336" w14:textId="77777777" w:rsidR="0021446B" w:rsidRPr="0021446B" w:rsidRDefault="0021446B" w:rsidP="0021446B">
      <w:pPr>
        <w:pStyle w:val="ListParagraph"/>
        <w:tabs>
          <w:tab w:val="clear" w:pos="227"/>
          <w:tab w:val="clear" w:pos="454"/>
          <w:tab w:val="left" w:pos="540"/>
        </w:tabs>
        <w:ind w:left="3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0A88E6" w14:textId="2862A6CC" w:rsidR="002275E8" w:rsidRPr="004604AD" w:rsidRDefault="002275E8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604AD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BA5A08C" w14:textId="34941956" w:rsidR="002275E8" w:rsidRDefault="002275E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bookmarkStart w:id="3" w:name="_Hlk110954984"/>
    </w:p>
    <w:p w14:paraId="309CB5AF" w14:textId="244E116B" w:rsidR="00A865FC" w:rsidRPr="006A5519" w:rsidRDefault="00A865FC" w:rsidP="006A5519">
      <w:pPr>
        <w:pStyle w:val="ListParagraph"/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เสนออนุมัติเพื่อซื้อเงินลงทุน</w:t>
      </w:r>
    </w:p>
    <w:p w14:paraId="1E14245A" w14:textId="77777777" w:rsidR="00A865FC" w:rsidRDefault="00A865FC" w:rsidP="00962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CC60B2" w14:textId="72611A0F" w:rsidR="00962DAC" w:rsidRPr="0056651D" w:rsidRDefault="00962DAC" w:rsidP="00962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4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คณะกรรมการบริษัทครั้งที่ </w:t>
      </w:r>
      <w:r>
        <w:rPr>
          <w:rFonts w:asciiTheme="majorBidi" w:hAnsiTheme="majorBidi" w:cstheme="majorBidi"/>
          <w:sz w:val="30"/>
          <w:szCs w:val="30"/>
        </w:rPr>
        <w:t xml:space="preserve">5/2565 </w:t>
      </w:r>
      <w:r>
        <w:rPr>
          <w:rFonts w:asciiTheme="majorBidi" w:hAnsiTheme="majorBidi" w:cstheme="majorBidi" w:hint="cs"/>
          <w:sz w:val="30"/>
          <w:szCs w:val="30"/>
          <w:cs/>
        </w:rPr>
        <w:t>มีมติอนุมัติการลงทุน</w:t>
      </w:r>
      <w:r w:rsidR="00655493">
        <w:rPr>
          <w:rFonts w:asciiTheme="majorBidi" w:hAnsiTheme="majorBidi" w:cstheme="majorBidi" w:hint="cs"/>
          <w:sz w:val="30"/>
          <w:szCs w:val="30"/>
          <w:cs/>
        </w:rPr>
        <w:t>ซื้อหุ้นสามัญ</w:t>
      </w:r>
      <w:r w:rsidR="00A865FC">
        <w:rPr>
          <w:rFonts w:asciiTheme="majorBidi" w:hAnsiTheme="majorBidi" w:cstheme="majorBidi" w:hint="cs"/>
          <w:sz w:val="30"/>
          <w:szCs w:val="30"/>
          <w:cs/>
        </w:rPr>
        <w:t xml:space="preserve">โดยมีสัดส่วนการลงทุนร้อยละ </w:t>
      </w:r>
      <w:r w:rsidR="00A865FC">
        <w:rPr>
          <w:rFonts w:asciiTheme="majorBidi" w:hAnsiTheme="majorBidi" w:cstheme="majorBidi"/>
          <w:sz w:val="30"/>
          <w:szCs w:val="30"/>
        </w:rPr>
        <w:t>40</w:t>
      </w:r>
      <w:r w:rsidR="00A865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ในบริษัท สยาม เมดิแคน จำกัด </w:t>
      </w:r>
      <w:r w:rsidR="00655493">
        <w:rPr>
          <w:rFonts w:asciiTheme="majorBidi" w:hAnsiTheme="majorBidi" w:cstheme="majorBidi" w:hint="cs"/>
          <w:sz w:val="30"/>
          <w:szCs w:val="30"/>
          <w:cs/>
        </w:rPr>
        <w:t>ซึ่งดำเนินธุรกิจเกี่ยวกับ</w:t>
      </w:r>
      <w:r w:rsidR="00655493" w:rsidRPr="00655493">
        <w:rPr>
          <w:rFonts w:asciiTheme="majorBidi" w:hAnsiTheme="majorBidi" w:hint="cs"/>
          <w:sz w:val="30"/>
          <w:szCs w:val="30"/>
          <w:cs/>
        </w:rPr>
        <w:t>การขายส่งสินค้าทางเภสัชภัณฑ์และทางการแพทย์</w:t>
      </w:r>
      <w:r w:rsidR="00655493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1,500,000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655493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 w:rsidR="00655493">
        <w:rPr>
          <w:rFonts w:asciiTheme="majorBidi" w:hAnsiTheme="majorBidi" w:cstheme="majorBidi"/>
          <w:sz w:val="30"/>
          <w:szCs w:val="30"/>
        </w:rPr>
        <w:t xml:space="preserve">150 </w:t>
      </w:r>
      <w:r w:rsidR="00655493">
        <w:rPr>
          <w:rFonts w:asciiTheme="majorBidi" w:hAnsiTheme="majorBidi" w:cstheme="majorBidi" w:hint="cs"/>
          <w:sz w:val="30"/>
          <w:szCs w:val="30"/>
          <w:cs/>
        </w:rPr>
        <w:t>ล้านบาท ทั้งนี้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บริษัทจะจ่ายชำระเป็นเงินสดจำนวน</w:t>
      </w:r>
      <w:r w:rsidR="00561A31">
        <w:rPr>
          <w:rFonts w:asciiTheme="majorBidi" w:hAnsiTheme="majorBidi" w:cstheme="majorBidi" w:hint="cs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เป็นหุ้นสามัญเพิ่มทุนที่ออกใหม่ของบริษัทในลักษณะการเสนอขายแบบเฉพาะเจาะจงให้แก่บุคคลในวงจำกัด </w:t>
      </w:r>
      <w:r>
        <w:rPr>
          <w:rFonts w:asciiTheme="majorBidi" w:hAnsiTheme="majorBidi" w:cstheme="majorBidi"/>
          <w:sz w:val="30"/>
          <w:szCs w:val="30"/>
        </w:rPr>
        <w:t xml:space="preserve">(Private Placement) </w:t>
      </w:r>
      <w:r w:rsidR="00561A31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D08EE25" w14:textId="77777777" w:rsidR="00A865FC" w:rsidRDefault="00A865FC" w:rsidP="00A86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AA4C061" w14:textId="0CB78F6E" w:rsidR="00A865FC" w:rsidRPr="006A5519" w:rsidRDefault="00A865FC" w:rsidP="00A865FC">
      <w:pPr>
        <w:pStyle w:val="ListParagraph"/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เสนออนุมัติเพื่อขายหุ้นกู้แปลงสภาพ</w:t>
      </w:r>
    </w:p>
    <w:p w14:paraId="79062368" w14:textId="77777777" w:rsidR="00A865FC" w:rsidRPr="006A5519" w:rsidRDefault="00A865FC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DCFCBE8" w14:textId="382B31FA" w:rsidR="00A865FC" w:rsidRDefault="00A865FC" w:rsidP="006A55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Theme="majorBidi" w:hAnsiTheme="majorBidi" w:cstheme="majorBidi"/>
          <w:sz w:val="30"/>
          <w:szCs w:val="30"/>
        </w:rPr>
      </w:pPr>
      <w:r w:rsidRPr="006A551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A5519">
        <w:rPr>
          <w:rFonts w:asciiTheme="majorBidi" w:hAnsiTheme="majorBidi" w:cstheme="majorBidi"/>
          <w:sz w:val="30"/>
          <w:szCs w:val="30"/>
        </w:rPr>
        <w:t xml:space="preserve"> 4 </w:t>
      </w:r>
      <w:r w:rsidRPr="006A5519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519">
        <w:rPr>
          <w:rFonts w:asciiTheme="majorBidi" w:hAnsiTheme="majorBidi" w:cstheme="majorBidi"/>
          <w:sz w:val="30"/>
          <w:szCs w:val="30"/>
        </w:rPr>
        <w:t xml:space="preserve">2565 </w:t>
      </w:r>
      <w:r w:rsidRPr="006A5519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ที่ประชุมคณะกรรมการบริษัท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519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519">
        <w:rPr>
          <w:rFonts w:asciiTheme="majorBidi" w:hAnsiTheme="majorBidi" w:cstheme="majorBidi"/>
          <w:sz w:val="30"/>
          <w:szCs w:val="30"/>
        </w:rPr>
        <w:t xml:space="preserve">5/2565 </w:t>
      </w:r>
      <w:r w:rsidRPr="006A5519">
        <w:rPr>
          <w:rFonts w:asciiTheme="majorBidi" w:hAnsiTheme="majorBidi" w:cstheme="majorBidi" w:hint="cs"/>
          <w:sz w:val="30"/>
          <w:szCs w:val="30"/>
          <w:cs/>
        </w:rPr>
        <w:t>มีมติเห็นชอบให้เสนอวาระต่อที่ประชุมวิสามัญผู้ถือหุ้นครั้งที่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519">
        <w:rPr>
          <w:rFonts w:asciiTheme="majorBidi" w:hAnsiTheme="majorBidi" w:cstheme="majorBidi"/>
          <w:sz w:val="30"/>
          <w:szCs w:val="30"/>
        </w:rPr>
        <w:t xml:space="preserve">1/2565 </w:t>
      </w:r>
      <w:r w:rsidRPr="006A5519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519">
        <w:rPr>
          <w:rFonts w:asciiTheme="majorBidi" w:hAnsiTheme="majorBidi" w:cstheme="majorBidi"/>
          <w:sz w:val="30"/>
          <w:szCs w:val="30"/>
        </w:rPr>
        <w:t xml:space="preserve">23 </w:t>
      </w:r>
      <w:r w:rsidRPr="006A551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519">
        <w:rPr>
          <w:rFonts w:asciiTheme="majorBidi" w:hAnsiTheme="majorBidi" w:cstheme="majorBidi"/>
          <w:sz w:val="30"/>
          <w:szCs w:val="30"/>
        </w:rPr>
        <w:t xml:space="preserve">2565 </w:t>
      </w:r>
      <w:r w:rsidRPr="006A5519">
        <w:rPr>
          <w:rFonts w:asciiTheme="majorBidi" w:hAnsiTheme="majorBidi" w:cstheme="majorBidi" w:hint="cs"/>
          <w:sz w:val="30"/>
          <w:szCs w:val="30"/>
          <w:cs/>
        </w:rPr>
        <w:t>เพื่อพิจารณาอนุมัติดังนี้</w:t>
      </w:r>
    </w:p>
    <w:p w14:paraId="65FCD479" w14:textId="5A5DC3B5" w:rsidR="00A865FC" w:rsidRPr="006A5519" w:rsidRDefault="00A865FC" w:rsidP="006A551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การออกและเสนอขายหุ้นกู้แปลงสภาพแก่ผู้ลงทุนโดยเฉพาะเจาะจง ซึ่งไม่เป็นบุคคลที่เกี่ยว</w:t>
      </w:r>
      <w:r>
        <w:rPr>
          <w:rFonts w:asciiTheme="majorBidi" w:hAnsiTheme="majorBidi" w:cstheme="majorBidi" w:hint="cs"/>
          <w:sz w:val="30"/>
          <w:szCs w:val="30"/>
          <w:cs/>
        </w:rPr>
        <w:t>ข้องกัน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จำนวนเงิน </w:t>
      </w:r>
      <w:r>
        <w:rPr>
          <w:rFonts w:asciiTheme="majorBidi" w:hAnsiTheme="majorBidi" w:cstheme="majorBidi"/>
          <w:sz w:val="30"/>
          <w:szCs w:val="30"/>
        </w:rPr>
        <w:t>550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และมีราคาแปลงสภาพไม่ต่ำกว่าร้อยละ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90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ของราคาตลาด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ณ วันที่ใช้สิทธิแปลงสภาพ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7693">
        <w:rPr>
          <w:rFonts w:asciiTheme="majorBidi" w:hAnsiTheme="majorBidi" w:cstheme="majorBidi"/>
          <w:sz w:val="30"/>
          <w:szCs w:val="30"/>
        </w:rPr>
        <w:br/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หุ้นกู้มีอายุ </w:t>
      </w:r>
      <w:r w:rsidRPr="00F1598F">
        <w:rPr>
          <w:rFonts w:asciiTheme="majorBidi" w:hAnsiTheme="majorBidi" w:cstheme="majorBidi"/>
          <w:sz w:val="30"/>
          <w:szCs w:val="30"/>
        </w:rPr>
        <w:t xml:space="preserve">3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ปี โดยมีอัตราดอกเบี้ยคงที่ร้อยละ </w:t>
      </w:r>
      <w:r w:rsidRPr="00F1598F">
        <w:rPr>
          <w:rFonts w:asciiTheme="majorBidi" w:hAnsiTheme="majorBidi" w:cstheme="majorBidi"/>
          <w:sz w:val="30"/>
          <w:szCs w:val="30"/>
        </w:rPr>
        <w:t>2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ต่อปี และชำระดอกเบี้ยทุกไตรมาส</w:t>
      </w:r>
    </w:p>
    <w:p w14:paraId="05840C8F" w14:textId="3C467E39" w:rsidR="00A865FC" w:rsidRPr="006A5519" w:rsidRDefault="00A865FC" w:rsidP="006A551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693">
        <w:rPr>
          <w:rFonts w:asciiTheme="majorBidi" w:hAnsiTheme="majorBidi" w:cstheme="majorBidi"/>
          <w:sz w:val="30"/>
          <w:szCs w:val="30"/>
          <w:cs/>
        </w:rPr>
        <w:t xml:space="preserve">การลดทุนจดทะเบียนจำนวนเงิน </w:t>
      </w:r>
      <w:r w:rsidRPr="00987693">
        <w:rPr>
          <w:rFonts w:asciiTheme="majorBidi" w:hAnsiTheme="majorBidi" w:cstheme="majorBidi"/>
          <w:sz w:val="30"/>
          <w:szCs w:val="30"/>
        </w:rPr>
        <w:t xml:space="preserve">131,315,659.50 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บาท จากเดิมจำนวนเงิน </w:t>
      </w:r>
      <w:r w:rsidRPr="00987693">
        <w:rPr>
          <w:rFonts w:asciiTheme="majorBidi" w:hAnsiTheme="majorBidi" w:cstheme="majorBidi"/>
          <w:sz w:val="30"/>
          <w:szCs w:val="30"/>
        </w:rPr>
        <w:t xml:space="preserve">815,910,868.75 </w:t>
      </w:r>
      <w:r w:rsidRPr="00987693">
        <w:rPr>
          <w:rFonts w:asciiTheme="majorBidi" w:hAnsiTheme="majorBidi" w:cstheme="majorBidi"/>
          <w:sz w:val="30"/>
          <w:szCs w:val="30"/>
          <w:cs/>
        </w:rPr>
        <w:t>บาท</w:t>
      </w:r>
      <w:r w:rsidRPr="00987693">
        <w:rPr>
          <w:rFonts w:asciiTheme="majorBidi" w:hAnsiTheme="majorBidi" w:cstheme="majorBidi"/>
          <w:sz w:val="30"/>
          <w:szCs w:val="30"/>
        </w:rPr>
        <w:t xml:space="preserve"> </w:t>
      </w:r>
      <w:r w:rsidR="00987693">
        <w:rPr>
          <w:rFonts w:asciiTheme="majorBidi" w:hAnsiTheme="majorBidi" w:cstheme="majorBidi"/>
          <w:spacing w:val="-10"/>
          <w:sz w:val="30"/>
          <w:szCs w:val="30"/>
        </w:rPr>
        <w:br/>
      </w:r>
      <w:r w:rsidRPr="006A5519">
        <w:rPr>
          <w:rFonts w:asciiTheme="majorBidi" w:hAnsiTheme="majorBidi" w:cstheme="majorBidi"/>
          <w:spacing w:val="-10"/>
          <w:sz w:val="30"/>
          <w:szCs w:val="30"/>
          <w:cs/>
        </w:rPr>
        <w:t>เป็นทุนจดทะเบียนใหม่</w:t>
      </w:r>
      <w:r w:rsidR="0098769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6A5519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จำนวนเงิน </w:t>
      </w:r>
      <w:r w:rsidRPr="006A5519">
        <w:rPr>
          <w:rFonts w:asciiTheme="majorBidi" w:hAnsiTheme="majorBidi" w:cstheme="majorBidi"/>
          <w:spacing w:val="-6"/>
          <w:sz w:val="30"/>
          <w:szCs w:val="30"/>
        </w:rPr>
        <w:t xml:space="preserve">684,595,209.25 </w:t>
      </w:r>
      <w:r w:rsidRPr="006A551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บาท โดยการยกเลิกหุ้นสามัญจำนวน </w:t>
      </w:r>
      <w:r w:rsidRPr="006A5519">
        <w:rPr>
          <w:rFonts w:asciiTheme="majorBidi" w:hAnsiTheme="majorBidi" w:cstheme="majorBidi"/>
          <w:spacing w:val="-6"/>
          <w:sz w:val="30"/>
          <w:szCs w:val="30"/>
        </w:rPr>
        <w:t>525,262,638</w:t>
      </w:r>
      <w:r w:rsidRPr="006A551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</w:t>
      </w:r>
      <w:r w:rsidR="00987693">
        <w:rPr>
          <w:rFonts w:asciiTheme="majorBidi" w:hAnsiTheme="majorBidi" w:cstheme="majorBidi"/>
          <w:spacing w:val="-6"/>
          <w:sz w:val="30"/>
          <w:szCs w:val="30"/>
        </w:rPr>
        <w:br/>
      </w:r>
      <w:r w:rsidRPr="006A5519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มูลค่าหุ้นละ </w:t>
      </w:r>
      <w:r w:rsidRPr="006A5519">
        <w:rPr>
          <w:rFonts w:asciiTheme="majorBidi" w:hAnsiTheme="majorBidi" w:cstheme="majorBidi"/>
          <w:spacing w:val="-6"/>
          <w:sz w:val="30"/>
          <w:szCs w:val="30"/>
        </w:rPr>
        <w:t>0.25</w:t>
      </w:r>
      <w:r w:rsidRPr="006A551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</w:p>
    <w:p w14:paraId="2B225F60" w14:textId="6E54413C" w:rsidR="00A865FC" w:rsidRPr="006A5519" w:rsidRDefault="00A865FC" w:rsidP="006A551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t>การเพิ่มทุนจดทะเบียนจำนวนเงิน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962DAC">
        <w:rPr>
          <w:rFonts w:asciiTheme="majorBidi" w:hAnsiTheme="majorBidi" w:cstheme="majorBidi"/>
          <w:sz w:val="30"/>
          <w:szCs w:val="30"/>
        </w:rPr>
        <w:t>250,076,404.75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บาท จากเดิมจำนวนเงิน </w:t>
      </w:r>
      <w:r w:rsidRPr="0056651D">
        <w:rPr>
          <w:rFonts w:asciiTheme="majorBidi" w:hAnsiTheme="majorBidi" w:cstheme="majorBidi"/>
          <w:sz w:val="30"/>
          <w:szCs w:val="30"/>
        </w:rPr>
        <w:t>684,595,209.25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ภายหลังการลดทุนจดทะเบียนตามข้อ </w:t>
      </w:r>
      <w:r w:rsidRPr="00F1598F">
        <w:rPr>
          <w:rFonts w:asciiTheme="majorBidi" w:hAnsiTheme="majorBidi" w:cstheme="majorBidi"/>
          <w:sz w:val="30"/>
          <w:szCs w:val="30"/>
        </w:rPr>
        <w:t>2</w:t>
      </w:r>
      <w:r w:rsidR="007B5276">
        <w:rPr>
          <w:rFonts w:asciiTheme="majorBidi" w:hAnsiTheme="majorBidi" w:cstheme="majorBidi"/>
          <w:sz w:val="30"/>
          <w:szCs w:val="30"/>
        </w:rPr>
        <w:t>.2</w:t>
      </w:r>
      <w:r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เป็นทุนจดทะเบียนใหม่ จำนวนเงิน </w:t>
      </w:r>
      <w:r w:rsidRPr="00962DAC">
        <w:rPr>
          <w:rFonts w:asciiTheme="majorBidi" w:hAnsiTheme="majorBidi" w:cstheme="majorBidi"/>
          <w:sz w:val="30"/>
          <w:szCs w:val="30"/>
        </w:rPr>
        <w:t>934,671,614.00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962DAC">
        <w:rPr>
          <w:rFonts w:asciiTheme="majorBidi" w:hAnsiTheme="majorBidi" w:cstheme="majorBidi"/>
          <w:sz w:val="30"/>
          <w:szCs w:val="30"/>
        </w:rPr>
        <w:t>1,000,305,619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Pr="00F1598F">
        <w:rPr>
          <w:rFonts w:asciiTheme="majorBidi" w:hAnsiTheme="majorBidi" w:cstheme="majorBidi"/>
          <w:sz w:val="30"/>
          <w:szCs w:val="30"/>
        </w:rPr>
        <w:t>0.25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</w:t>
      </w:r>
    </w:p>
    <w:p w14:paraId="31AC27D6" w14:textId="6EB69C1B" w:rsidR="00A865FC" w:rsidRPr="006A5519" w:rsidRDefault="00A865FC" w:rsidP="006A5519">
      <w:pPr>
        <w:pStyle w:val="ListParagraph"/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การพิจารณาการจัดสรรหุ้นสามัญเพิ่มทุน</w:t>
      </w:r>
      <w:r>
        <w:rPr>
          <w:rFonts w:asciiTheme="majorBidi" w:hAnsiTheme="majorBidi" w:cstheme="majorBidi" w:hint="cs"/>
          <w:sz w:val="30"/>
          <w:szCs w:val="30"/>
          <w:cs/>
        </w:rPr>
        <w:t>ที่ออกใหม่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ของบริษัทจำนวนไม่เกิน </w:t>
      </w:r>
      <w:r w:rsidRPr="00A3516C">
        <w:rPr>
          <w:rFonts w:asciiTheme="majorBidi" w:hAnsiTheme="majorBidi" w:cstheme="majorBidi"/>
          <w:sz w:val="30"/>
          <w:szCs w:val="30"/>
        </w:rPr>
        <w:t>1,000,305,619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เพื่อรองรับการใช้สิทธิแปลงสภาพ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หุ้นกู้แปลงสภาพ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เพื่อรองรับ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A3516C">
        <w:rPr>
          <w:rFonts w:asciiTheme="majorBidi" w:hAnsiTheme="majorBidi" w:hint="cs"/>
          <w:sz w:val="30"/>
          <w:szCs w:val="30"/>
          <w:cs/>
        </w:rPr>
        <w:t>เสนอขายให้แก่ผู้ลงทุนโดยเฉพาะเจาะจง</w:t>
      </w:r>
      <w:r w:rsidRPr="002555B0">
        <w:rPr>
          <w:rFonts w:asciiTheme="majorBidi" w:hAnsiTheme="majorBidi" w:hint="cs"/>
          <w:sz w:val="30"/>
          <w:szCs w:val="30"/>
          <w:cs/>
        </w:rPr>
        <w:t>เพื่อเป็นค่าตอบแทนส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2555B0">
        <w:rPr>
          <w:rFonts w:asciiTheme="majorBidi" w:hAnsiTheme="majorBidi" w:hint="cs"/>
          <w:sz w:val="30"/>
          <w:szCs w:val="30"/>
          <w:cs/>
        </w:rPr>
        <w:t>หรับการได้มาซึ่งหุ้นสามัญของบริษัท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สยาม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เมดิแคน</w:t>
      </w:r>
      <w:r w:rsidRPr="002555B0">
        <w:rPr>
          <w:rFonts w:asciiTheme="majorBidi" w:hAnsiTheme="majorBidi"/>
          <w:sz w:val="30"/>
          <w:szCs w:val="30"/>
          <w:cs/>
        </w:rPr>
        <w:t xml:space="preserve"> </w:t>
      </w:r>
      <w:r w:rsidRPr="002555B0">
        <w:rPr>
          <w:rFonts w:asciiTheme="majorBidi" w:hAnsiTheme="majorBidi" w:hint="cs"/>
          <w:sz w:val="30"/>
          <w:szCs w:val="30"/>
          <w:cs/>
        </w:rPr>
        <w:t>จ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2555B0">
        <w:rPr>
          <w:rFonts w:asciiTheme="majorBidi" w:hAnsiTheme="majorBidi" w:hint="cs"/>
          <w:sz w:val="30"/>
          <w:szCs w:val="30"/>
          <w:cs/>
        </w:rPr>
        <w:t>กัด</w:t>
      </w:r>
      <w:r>
        <w:rPr>
          <w:rFonts w:asciiTheme="majorBidi" w:hAnsiTheme="majorBidi" w:hint="cs"/>
          <w:sz w:val="30"/>
          <w:szCs w:val="30"/>
          <w:cs/>
        </w:rPr>
        <w:t xml:space="preserve"> และเพื่อรองรับ</w:t>
      </w:r>
      <w:r w:rsidRPr="00830BE6">
        <w:rPr>
          <w:rFonts w:asciiTheme="majorBidi" w:hAnsiTheme="majorBidi" w:hint="cs"/>
          <w:sz w:val="30"/>
          <w:szCs w:val="30"/>
          <w:cs/>
        </w:rPr>
        <w:t>การออกและเสนอขายหุ้นสามัญ</w:t>
      </w:r>
      <w:r>
        <w:rPr>
          <w:rFonts w:asciiTheme="majorBidi" w:hAnsiTheme="majorBidi" w:hint="cs"/>
          <w:sz w:val="30"/>
          <w:szCs w:val="30"/>
          <w:cs/>
        </w:rPr>
        <w:t>ที่ออกใหม่</w:t>
      </w:r>
      <w:r w:rsidRPr="00830BE6">
        <w:rPr>
          <w:rFonts w:asciiTheme="majorBidi" w:hAnsiTheme="majorBidi" w:hint="cs"/>
          <w:sz w:val="30"/>
          <w:szCs w:val="30"/>
          <w:cs/>
        </w:rPr>
        <w:t>แบบมอบอ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830BE6">
        <w:rPr>
          <w:rFonts w:asciiTheme="majorBidi" w:hAnsiTheme="majorBidi" w:hint="cs"/>
          <w:sz w:val="30"/>
          <w:szCs w:val="30"/>
          <w:cs/>
        </w:rPr>
        <w:t>นาจทั่วไป</w:t>
      </w:r>
    </w:p>
    <w:p w14:paraId="5805B3F1" w14:textId="77777777" w:rsidR="00A865FC" w:rsidRPr="008E1326" w:rsidRDefault="00A865FC" w:rsidP="00BE7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A0C8BB2" w14:textId="2A606B5F" w:rsidR="00A865FC" w:rsidRPr="006A5519" w:rsidRDefault="00A865FC" w:rsidP="00A865FC">
      <w:pPr>
        <w:pStyle w:val="ListParagraph"/>
        <w:numPr>
          <w:ilvl w:val="0"/>
          <w:numId w:val="5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 w:hanging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E132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การเปลี่ยนแปลงเงื่อนไขการไถ่ถอนของหุ้นกู้</w:t>
      </w:r>
    </w:p>
    <w:p w14:paraId="5003F1FA" w14:textId="77777777" w:rsidR="00987693" w:rsidRPr="008255D6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D4B1F08" w14:textId="49F133DC" w:rsidR="00987693" w:rsidRPr="006A5519" w:rsidRDefault="00987693" w:rsidP="00987693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8E1326">
        <w:rPr>
          <w:rFonts w:asciiTheme="majorBidi" w:hAnsiTheme="majorBidi" w:cstheme="majorBidi"/>
          <w:sz w:val="30"/>
          <w:szCs w:val="30"/>
        </w:rPr>
        <w:t xml:space="preserve">CHO212A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8E1326">
        <w:rPr>
          <w:rFonts w:asciiTheme="majorBidi" w:hAnsiTheme="majorBidi" w:cstheme="majorBidi"/>
          <w:sz w:val="30"/>
          <w:szCs w:val="30"/>
        </w:rPr>
        <w:t xml:space="preserve">545,300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8E1326">
        <w:rPr>
          <w:rFonts w:asciiTheme="majorBidi" w:hAnsiTheme="majorBidi" w:cstheme="majorBidi"/>
          <w:sz w:val="30"/>
          <w:szCs w:val="30"/>
        </w:rPr>
        <w:t xml:space="preserve">1,000 </w:t>
      </w:r>
      <w:r w:rsidRPr="008E1326">
        <w:rPr>
          <w:rFonts w:asciiTheme="majorBidi" w:hAnsiTheme="majorBidi" w:cstheme="majorBidi"/>
          <w:sz w:val="30"/>
          <w:szCs w:val="30"/>
          <w:cs/>
        </w:rPr>
        <w:t>บาท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0"/>
          <w:szCs w:val="30"/>
        </w:rPr>
        <w:t>7.50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มีอายุ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 xml:space="preserve">3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 xml:space="preserve"> 9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ครบกำหนดไถ่ถอนวันที่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 xml:space="preserve">22 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พฤศจิกายน </w:t>
      </w:r>
      <w:r w:rsidRPr="00E10EFF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E10EF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78AB1413" w14:textId="77CD7F54" w:rsidR="00987693" w:rsidRPr="006A5519" w:rsidRDefault="00987693" w:rsidP="006A5519">
      <w:pPr>
        <w:pStyle w:val="ListParagraph"/>
        <w:numPr>
          <w:ilvl w:val="0"/>
          <w:numId w:val="5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CHO212A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Pr="008E1326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>ปี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จากเดิม </w:t>
      </w:r>
      <w:r w:rsidRPr="008E1326">
        <w:rPr>
          <w:rFonts w:asciiTheme="majorBidi" w:hAnsiTheme="majorBidi" w:cstheme="majorBidi"/>
          <w:sz w:val="30"/>
          <w:szCs w:val="30"/>
        </w:rPr>
        <w:t xml:space="preserve">22 </w:t>
      </w:r>
      <w:r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8E13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132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8E132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E1326">
        <w:rPr>
          <w:rFonts w:asciiTheme="majorBidi" w:hAnsiTheme="majorBidi" w:cstheme="majorBidi"/>
          <w:sz w:val="30"/>
          <w:szCs w:val="30"/>
        </w:rPr>
        <w:t xml:space="preserve"> 22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8E1326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</w:p>
    <w:p w14:paraId="3283E857" w14:textId="237D7B8B" w:rsidR="00987693" w:rsidRPr="006A5519" w:rsidRDefault="00987693" w:rsidP="006A5519">
      <w:pPr>
        <w:pStyle w:val="ListParagraph"/>
        <w:numPr>
          <w:ilvl w:val="0"/>
          <w:numId w:val="5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8E1326">
        <w:rPr>
          <w:rFonts w:asciiTheme="majorBidi" w:hAnsiTheme="majorBidi" w:cstheme="majorBidi"/>
          <w:sz w:val="30"/>
          <w:szCs w:val="30"/>
        </w:rPr>
        <w:t>7.</w:t>
      </w:r>
      <w:r>
        <w:rPr>
          <w:rFonts w:asciiTheme="majorBidi" w:hAnsiTheme="majorBidi" w:cstheme="majorBidi"/>
          <w:sz w:val="30"/>
          <w:szCs w:val="30"/>
        </w:rPr>
        <w:t>75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8E1326">
        <w:rPr>
          <w:rFonts w:asciiTheme="majorBidi" w:hAnsiTheme="majorBidi" w:cstheme="majorBidi"/>
          <w:sz w:val="30"/>
          <w:szCs w:val="30"/>
        </w:rPr>
        <w:t>(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จากเดิมร้อยละ </w:t>
      </w:r>
      <w:r>
        <w:rPr>
          <w:rFonts w:asciiTheme="majorBidi" w:hAnsiTheme="majorBidi" w:cstheme="majorBidi"/>
          <w:sz w:val="30"/>
          <w:szCs w:val="30"/>
        </w:rPr>
        <w:t>7.50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8E1326">
        <w:rPr>
          <w:rFonts w:asciiTheme="majorBidi" w:hAnsiTheme="majorBidi" w:cstheme="majorBidi"/>
          <w:sz w:val="30"/>
          <w:szCs w:val="30"/>
        </w:rPr>
        <w:t>)</w:t>
      </w:r>
    </w:p>
    <w:p w14:paraId="115D0C6F" w14:textId="61417168" w:rsidR="00987693" w:rsidRPr="006A5519" w:rsidRDefault="00987693" w:rsidP="006A5519">
      <w:pPr>
        <w:pStyle w:val="ListParagraph"/>
        <w:numPr>
          <w:ilvl w:val="0"/>
          <w:numId w:val="5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1326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>
        <w:rPr>
          <w:rFonts w:asciiTheme="majorBidi" w:hAnsiTheme="majorBidi" w:cstheme="majorBidi"/>
          <w:sz w:val="30"/>
          <w:szCs w:val="30"/>
        </w:rPr>
        <w:t>8</w:t>
      </w:r>
      <w:r w:rsidRPr="008E1326">
        <w:rPr>
          <w:rFonts w:asciiTheme="majorBidi" w:hAnsiTheme="majorBidi" w:cstheme="majorBidi"/>
          <w:sz w:val="30"/>
          <w:szCs w:val="30"/>
        </w:rPr>
        <w:t xml:space="preserve"> </w:t>
      </w:r>
      <w:r w:rsidRPr="008E1326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4233D15B" w14:textId="65B1EA7F" w:rsidR="00987693" w:rsidRPr="00987693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1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2564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8F3597D" w14:textId="7A4F179A" w:rsidR="00987693" w:rsidRPr="00987693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0ABCEA8D" w14:textId="63FDFBCC" w:rsidR="00987693" w:rsidRPr="00987693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3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0C7EEA68" w14:textId="363046D6" w:rsidR="00987693" w:rsidRPr="00987693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4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7BF360AF" w14:textId="0F615580" w:rsidR="00987693" w:rsidRPr="00987693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42D10FA9" w14:textId="0EB81BB3" w:rsidR="00987693" w:rsidRPr="00987693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6952AA6C" w14:textId="747D574F" w:rsidR="00987693" w:rsidRPr="00987693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7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22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2566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/>
          <w:sz w:val="30"/>
          <w:szCs w:val="30"/>
        </w:rPr>
        <w:t>5</w:t>
      </w:r>
      <w:r w:rsidRPr="009876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693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26A87C8C" w14:textId="0C277676" w:rsidR="00987693" w:rsidRPr="006A5519" w:rsidRDefault="00987693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: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8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22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พ</w:t>
      </w:r>
      <w:r>
        <w:rPr>
          <w:rFonts w:asciiTheme="majorBidi" w:hAnsiTheme="majorBidi" w:cstheme="majorBidi" w:hint="cs"/>
          <w:sz w:val="30"/>
          <w:szCs w:val="30"/>
          <w:cs/>
        </w:rPr>
        <w:t>ฤ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ศจิกายน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2566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757F">
        <w:rPr>
          <w:rFonts w:asciiTheme="majorBidi" w:hAnsiTheme="majorBidi" w:cstheme="majorBidi"/>
          <w:sz w:val="30"/>
          <w:szCs w:val="30"/>
        </w:rPr>
        <w:t xml:space="preserve">65 </w:t>
      </w:r>
      <w:r w:rsidRPr="0081757F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0C5BA96C" w14:textId="4963FF62" w:rsidR="007B527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C49270C" w14:textId="3D6BC609" w:rsidR="007B527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A991677" w14:textId="0DFFD336" w:rsidR="007B527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A567B63" w14:textId="52C8445A" w:rsidR="007B527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7F32428" w14:textId="75BF0F35" w:rsidR="007B527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DB76E0C" w14:textId="41059DB2" w:rsidR="007B527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F7F9F9E" w14:textId="2E1B1DBB" w:rsidR="007B527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15064A6" w14:textId="77777777" w:rsidR="007B5276" w:rsidRPr="008255D6" w:rsidRDefault="007B5276" w:rsidP="007B52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37F3FEB" w14:textId="7E661710" w:rsidR="007B5276" w:rsidRPr="007B5276" w:rsidRDefault="007B5276" w:rsidP="007B5276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06A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6806AF">
        <w:rPr>
          <w:rFonts w:asciiTheme="majorBidi" w:hAnsiTheme="majorBidi" w:cstheme="majorBidi"/>
          <w:sz w:val="30"/>
          <w:szCs w:val="30"/>
        </w:rPr>
        <w:t xml:space="preserve">25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806AF">
        <w:rPr>
          <w:rFonts w:asciiTheme="majorBidi" w:hAnsiTheme="majorBidi" w:cstheme="majorBidi"/>
          <w:sz w:val="30"/>
          <w:szCs w:val="30"/>
        </w:rPr>
        <w:t xml:space="preserve">2565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6806AF">
        <w:rPr>
          <w:rFonts w:asciiTheme="majorBidi" w:hAnsiTheme="majorBidi" w:cstheme="majorBidi"/>
          <w:sz w:val="30"/>
          <w:szCs w:val="30"/>
        </w:rPr>
        <w:t>CHO2</w:t>
      </w:r>
      <w:r>
        <w:rPr>
          <w:rFonts w:asciiTheme="majorBidi" w:hAnsiTheme="majorBidi" w:cstheme="majorBidi"/>
          <w:sz w:val="30"/>
          <w:szCs w:val="30"/>
        </w:rPr>
        <w:t>28</w:t>
      </w:r>
      <w:r w:rsidRPr="006806AF">
        <w:rPr>
          <w:rFonts w:asciiTheme="majorBidi" w:hAnsiTheme="majorBidi" w:cstheme="majorBidi"/>
          <w:sz w:val="30"/>
          <w:szCs w:val="30"/>
        </w:rPr>
        <w:t xml:space="preserve">A 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A4345">
        <w:rPr>
          <w:rFonts w:asciiTheme="majorBidi" w:hAnsiTheme="majorBidi" w:cstheme="majorBidi"/>
          <w:sz w:val="30"/>
          <w:szCs w:val="30"/>
        </w:rPr>
        <w:t xml:space="preserve">101,700 </w:t>
      </w:r>
      <w:r w:rsidRPr="009A4345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มูลค่าที่ตราไว้หน่วยละ </w:t>
      </w:r>
      <w:r w:rsidRPr="006806AF">
        <w:rPr>
          <w:rFonts w:asciiTheme="majorBidi" w:hAnsiTheme="majorBidi" w:cstheme="majorBidi"/>
          <w:sz w:val="30"/>
          <w:szCs w:val="30"/>
        </w:rPr>
        <w:t xml:space="preserve">1,000 </w:t>
      </w:r>
      <w:r w:rsidRPr="006806AF">
        <w:rPr>
          <w:rFonts w:asciiTheme="majorBidi" w:hAnsiTheme="majorBidi" w:cstheme="majorBidi"/>
          <w:sz w:val="30"/>
          <w:szCs w:val="30"/>
          <w:cs/>
        </w:rPr>
        <w:t>บาท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0"/>
          <w:szCs w:val="30"/>
        </w:rPr>
        <w:t>7.00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7B5276">
        <w:rPr>
          <w:rFonts w:asciiTheme="majorBidi" w:hAnsiTheme="majorBidi" w:cstheme="majorBidi"/>
          <w:sz w:val="30"/>
          <w:szCs w:val="30"/>
        </w:rPr>
        <w:t>3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5276">
        <w:rPr>
          <w:rFonts w:asciiTheme="majorBidi" w:hAnsiTheme="majorBidi" w:cstheme="majorBidi"/>
          <w:sz w:val="30"/>
          <w:szCs w:val="30"/>
        </w:rPr>
        <w:t xml:space="preserve">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7B5276">
        <w:rPr>
          <w:rFonts w:asciiTheme="majorBidi" w:hAnsiTheme="majorBidi" w:cstheme="majorBidi"/>
          <w:sz w:val="30"/>
          <w:szCs w:val="30"/>
        </w:rPr>
        <w:t xml:space="preserve">1 </w:t>
      </w:r>
      <w:r w:rsidRPr="007B5276">
        <w:rPr>
          <w:rFonts w:asciiTheme="majorBidi" w:hAnsiTheme="majorBidi" w:cstheme="majorBidi"/>
          <w:sz w:val="30"/>
          <w:szCs w:val="30"/>
          <w:cs/>
        </w:rPr>
        <w:t>ปี</w:t>
      </w:r>
      <w:r w:rsidRPr="007B5276">
        <w:rPr>
          <w:rFonts w:asciiTheme="majorBidi" w:hAnsiTheme="majorBidi" w:cstheme="majorBidi"/>
          <w:sz w:val="30"/>
          <w:szCs w:val="30"/>
        </w:rPr>
        <w:t xml:space="preserve"> 3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เดือน ครบกำหนดไถ่ถอนวันที่ </w:t>
      </w:r>
      <w:r w:rsidRPr="007B5276">
        <w:rPr>
          <w:rFonts w:asciiTheme="majorBidi" w:hAnsiTheme="majorBidi" w:cstheme="majorBidi"/>
          <w:sz w:val="30"/>
          <w:szCs w:val="30"/>
        </w:rPr>
        <w:t xml:space="preserve">29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7B5276">
        <w:rPr>
          <w:rFonts w:asciiTheme="majorBidi" w:hAnsiTheme="majorBidi" w:cstheme="majorBidi"/>
          <w:sz w:val="30"/>
          <w:szCs w:val="30"/>
        </w:rPr>
        <w:t>2565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7EE43424" w14:textId="1C2624CD" w:rsidR="007B5276" w:rsidRPr="007B5276" w:rsidRDefault="007B5276" w:rsidP="006A5519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5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7B5276">
        <w:rPr>
          <w:rFonts w:asciiTheme="majorBidi" w:hAnsiTheme="majorBidi" w:cstheme="majorBidi"/>
          <w:spacing w:val="-6"/>
          <w:sz w:val="30"/>
          <w:szCs w:val="30"/>
        </w:rPr>
        <w:t xml:space="preserve">CHO228A </w:t>
      </w:r>
      <w:r w:rsidRPr="007B5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ออกไปอีก </w:t>
      </w:r>
      <w:r w:rsidRPr="007B5276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7B5276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จากเดิม </w:t>
      </w:r>
      <w:r w:rsidRPr="007B5276">
        <w:rPr>
          <w:rFonts w:asciiTheme="majorBidi" w:hAnsiTheme="majorBidi" w:cstheme="majorBidi"/>
          <w:sz w:val="30"/>
          <w:szCs w:val="30"/>
        </w:rPr>
        <w:t xml:space="preserve">29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7B5276">
        <w:rPr>
          <w:rFonts w:asciiTheme="majorBidi" w:hAnsiTheme="majorBidi" w:cstheme="majorBidi"/>
          <w:sz w:val="30"/>
          <w:szCs w:val="30"/>
        </w:rPr>
        <w:t>2565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5276">
        <w:rPr>
          <w:rFonts w:asciiTheme="majorBidi" w:hAnsiTheme="majorBidi" w:cstheme="majorBidi"/>
          <w:sz w:val="30"/>
          <w:szCs w:val="30"/>
        </w:rPr>
        <w:br/>
      </w:r>
      <w:r w:rsidRPr="007B5276">
        <w:rPr>
          <w:rFonts w:asciiTheme="majorBidi" w:hAnsiTheme="majorBidi" w:cstheme="majorBidi"/>
          <w:sz w:val="30"/>
          <w:szCs w:val="30"/>
          <w:cs/>
        </w:rPr>
        <w:t>เป็น</w:t>
      </w:r>
      <w:r w:rsidRPr="007B5276">
        <w:rPr>
          <w:rFonts w:asciiTheme="majorBidi" w:hAnsiTheme="majorBidi" w:cstheme="majorBidi"/>
          <w:sz w:val="30"/>
          <w:szCs w:val="30"/>
        </w:rPr>
        <w:t xml:space="preserve"> 29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7B5276">
        <w:rPr>
          <w:rFonts w:asciiTheme="majorBidi" w:hAnsiTheme="majorBidi" w:cstheme="majorBidi"/>
          <w:sz w:val="30"/>
          <w:szCs w:val="30"/>
        </w:rPr>
        <w:t>2566</w:t>
      </w:r>
    </w:p>
    <w:p w14:paraId="13B13D12" w14:textId="7A4A4066" w:rsidR="007B5276" w:rsidRPr="006A5519" w:rsidRDefault="007B5276" w:rsidP="007B5276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5276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7B5276">
        <w:rPr>
          <w:rFonts w:asciiTheme="majorBidi" w:hAnsiTheme="majorBidi" w:cstheme="majorBidi"/>
          <w:sz w:val="30"/>
          <w:szCs w:val="30"/>
        </w:rPr>
        <w:t xml:space="preserve">7.25 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B5276">
        <w:rPr>
          <w:rFonts w:asciiTheme="majorBidi" w:hAnsiTheme="majorBidi" w:cstheme="majorBidi"/>
          <w:sz w:val="30"/>
          <w:szCs w:val="30"/>
        </w:rPr>
        <w:t>(</w:t>
      </w:r>
      <w:r w:rsidRPr="007B5276">
        <w:rPr>
          <w:rFonts w:asciiTheme="majorBidi" w:hAnsiTheme="majorBidi" w:cstheme="majorBidi"/>
          <w:sz w:val="30"/>
          <w:szCs w:val="30"/>
          <w:cs/>
        </w:rPr>
        <w:t xml:space="preserve">จากเดิมร้อยละ </w:t>
      </w:r>
      <w:r w:rsidRPr="007B5276">
        <w:rPr>
          <w:rFonts w:asciiTheme="majorBidi" w:hAnsiTheme="majorBidi" w:cstheme="majorBidi"/>
          <w:sz w:val="30"/>
          <w:szCs w:val="30"/>
        </w:rPr>
        <w:t xml:space="preserve">7.00 </w:t>
      </w:r>
      <w:r w:rsidRPr="007B527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B5276">
        <w:rPr>
          <w:rFonts w:asciiTheme="majorBidi" w:hAnsiTheme="majorBidi" w:cstheme="majorBidi"/>
          <w:sz w:val="30"/>
          <w:szCs w:val="30"/>
        </w:rPr>
        <w:t>)</w:t>
      </w:r>
    </w:p>
    <w:p w14:paraId="0D9595A9" w14:textId="54DD58D0" w:rsidR="007B5276" w:rsidRPr="006A5519" w:rsidRDefault="007B5276" w:rsidP="007B5276">
      <w:pPr>
        <w:pStyle w:val="ListParagraph"/>
        <w:numPr>
          <w:ilvl w:val="0"/>
          <w:numId w:val="6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B5276">
        <w:rPr>
          <w:rFonts w:asciiTheme="majorBidi" w:hAnsiTheme="majorBidi" w:cstheme="majorBidi"/>
          <w:sz w:val="30"/>
          <w:szCs w:val="30"/>
          <w:cs/>
        </w:rPr>
        <w:t xml:space="preserve">การทยอยชำระคืนเงินต้นจำนวน </w:t>
      </w:r>
      <w:r w:rsidRPr="007B5276">
        <w:rPr>
          <w:rFonts w:asciiTheme="majorBidi" w:hAnsiTheme="majorBidi" w:cstheme="majorBidi"/>
          <w:sz w:val="30"/>
          <w:szCs w:val="30"/>
        </w:rPr>
        <w:t xml:space="preserve">6 </w:t>
      </w:r>
      <w:r w:rsidRPr="007B5276">
        <w:rPr>
          <w:rFonts w:asciiTheme="majorBidi" w:hAnsiTheme="majorBidi" w:cstheme="majorBidi"/>
          <w:sz w:val="30"/>
          <w:szCs w:val="30"/>
          <w:cs/>
        </w:rPr>
        <w:t>ครั้ง</w:t>
      </w:r>
    </w:p>
    <w:p w14:paraId="1426A819" w14:textId="77777777" w:rsidR="007B5276" w:rsidRPr="009A4345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2A0B9396" w14:textId="77777777" w:rsidR="007B5276" w:rsidRPr="009A4345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1929A66E" w14:textId="77777777" w:rsidR="007B5276" w:rsidRPr="009A4345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3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2566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6DE281A1" w14:textId="77777777" w:rsidR="007B5276" w:rsidRPr="009A4345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2566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2593FC1E" w14:textId="77777777" w:rsidR="007B5276" w:rsidRPr="009A4345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9A4345">
        <w:rPr>
          <w:rFonts w:asciiTheme="majorBidi" w:hAnsiTheme="majorBidi" w:cstheme="majorBidi"/>
          <w:sz w:val="30"/>
          <w:szCs w:val="30"/>
        </w:rPr>
        <w:t xml:space="preserve">: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ในวันที่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14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2566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ในอัตราร้อยละ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/>
          <w:sz w:val="30"/>
          <w:szCs w:val="30"/>
        </w:rPr>
        <w:t>5</w:t>
      </w:r>
      <w:r w:rsidRPr="009A43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A4345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393BE3D7" w14:textId="77777777" w:rsidR="007B5276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E90D0C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E90D0C">
        <w:rPr>
          <w:rFonts w:asciiTheme="majorBidi" w:hAnsiTheme="majorBidi" w:cstheme="majorBidi"/>
          <w:sz w:val="30"/>
          <w:szCs w:val="30"/>
        </w:rPr>
        <w:t xml:space="preserve">6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E90D0C">
        <w:rPr>
          <w:rFonts w:asciiTheme="majorBidi" w:hAnsiTheme="majorBidi" w:cstheme="majorBidi"/>
          <w:sz w:val="30"/>
          <w:szCs w:val="30"/>
        </w:rPr>
        <w:t xml:space="preserve">29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E90D0C">
        <w:rPr>
          <w:rFonts w:asciiTheme="majorBidi" w:hAnsiTheme="majorBidi" w:cstheme="majorBidi"/>
          <w:sz w:val="30"/>
          <w:szCs w:val="30"/>
        </w:rPr>
        <w:t xml:space="preserve">2566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E90D0C">
        <w:rPr>
          <w:rFonts w:asciiTheme="majorBidi" w:hAnsiTheme="majorBidi" w:cstheme="majorBidi"/>
          <w:sz w:val="30"/>
          <w:szCs w:val="30"/>
        </w:rPr>
        <w:t xml:space="preserve">75 </w:t>
      </w:r>
      <w:r w:rsidRPr="006A5519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40235DC4" w14:textId="27D0F801" w:rsidR="007B5276" w:rsidRDefault="007B5276" w:rsidP="0046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3DFFC3" w14:textId="781B30DA" w:rsidR="007B5276" w:rsidRPr="008255D6" w:rsidRDefault="007B5276" w:rsidP="007B5276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06A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806AF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6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806AF">
        <w:rPr>
          <w:rFonts w:asciiTheme="majorBidi" w:hAnsiTheme="majorBidi" w:cstheme="majorBidi"/>
          <w:sz w:val="30"/>
          <w:szCs w:val="30"/>
        </w:rPr>
        <w:t xml:space="preserve">2565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6806AF">
        <w:rPr>
          <w:rFonts w:asciiTheme="majorBidi" w:hAnsiTheme="majorBidi" w:cstheme="majorBidi"/>
          <w:sz w:val="30"/>
          <w:szCs w:val="30"/>
        </w:rPr>
        <w:t>CHO2</w:t>
      </w:r>
      <w:r>
        <w:rPr>
          <w:rFonts w:asciiTheme="majorBidi" w:hAnsiTheme="majorBidi" w:cstheme="majorBidi"/>
          <w:sz w:val="30"/>
          <w:szCs w:val="30"/>
        </w:rPr>
        <w:t>29</w:t>
      </w:r>
      <w:r w:rsidRPr="006806AF">
        <w:rPr>
          <w:rFonts w:asciiTheme="majorBidi" w:hAnsiTheme="majorBidi" w:cstheme="majorBidi"/>
          <w:sz w:val="30"/>
          <w:szCs w:val="30"/>
        </w:rPr>
        <w:t xml:space="preserve">A </w:t>
      </w:r>
      <w:r w:rsidRPr="0081757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71</w:t>
      </w:r>
      <w:r w:rsidRPr="0081757F">
        <w:rPr>
          <w:rFonts w:asciiTheme="majorBidi" w:hAnsiTheme="majorBidi" w:cstheme="majorBidi"/>
          <w:sz w:val="30"/>
          <w:szCs w:val="30"/>
        </w:rPr>
        <w:t>,</w:t>
      </w:r>
      <w:r>
        <w:rPr>
          <w:rFonts w:asciiTheme="majorBidi" w:hAnsiTheme="majorBidi" w:cstheme="majorBidi"/>
          <w:sz w:val="30"/>
          <w:szCs w:val="30"/>
        </w:rPr>
        <w:t>0</w:t>
      </w:r>
      <w:r w:rsidRPr="0081757F">
        <w:rPr>
          <w:rFonts w:asciiTheme="majorBidi" w:hAnsiTheme="majorBidi" w:cstheme="majorBidi"/>
          <w:sz w:val="30"/>
          <w:szCs w:val="30"/>
        </w:rPr>
        <w:t xml:space="preserve">00 </w:t>
      </w:r>
      <w:r w:rsidRPr="0081757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มูลค่าที่ตราไว้หน่วยละ </w:t>
      </w:r>
      <w:r w:rsidRPr="006806AF">
        <w:rPr>
          <w:rFonts w:asciiTheme="majorBidi" w:hAnsiTheme="majorBidi" w:cstheme="majorBidi"/>
          <w:sz w:val="30"/>
          <w:szCs w:val="30"/>
        </w:rPr>
        <w:t xml:space="preserve">1,000 </w:t>
      </w:r>
      <w:r w:rsidRPr="006806AF">
        <w:rPr>
          <w:rFonts w:asciiTheme="majorBidi" w:hAnsiTheme="majorBidi" w:cstheme="majorBidi"/>
          <w:sz w:val="30"/>
          <w:szCs w:val="30"/>
          <w:cs/>
        </w:rPr>
        <w:t>บาท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0"/>
          <w:szCs w:val="30"/>
        </w:rPr>
        <w:t>7.00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6806AF">
        <w:rPr>
          <w:rFonts w:asciiTheme="majorBidi" w:hAnsiTheme="majorBidi" w:cstheme="majorBidi"/>
          <w:sz w:val="30"/>
          <w:szCs w:val="30"/>
        </w:rPr>
        <w:t xml:space="preserve">3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>
        <w:rPr>
          <w:rFonts w:asciiTheme="majorBidi" w:hAnsiTheme="majorBidi" w:cstheme="majorBidi"/>
          <w:sz w:val="30"/>
          <w:szCs w:val="30"/>
        </w:rPr>
        <w:t>2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ปี ครบกำหนดไถ่ถอนวันที่ </w:t>
      </w:r>
      <w:r>
        <w:rPr>
          <w:rFonts w:asciiTheme="majorBidi" w:hAnsiTheme="majorBidi" w:cstheme="majorBidi"/>
          <w:sz w:val="30"/>
          <w:szCs w:val="30"/>
        </w:rPr>
        <w:t>11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4875F01C" w14:textId="4CAF3A4B" w:rsidR="007B5276" w:rsidRPr="006A5519" w:rsidRDefault="007B5276" w:rsidP="007B5276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การขยายเวลาครบกำหนดไถ่ถอนหุ้นกู้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 xml:space="preserve">CHO229A </w:t>
      </w: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ออกไปอีก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จากเดิม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 xml:space="preserve">11 </w:t>
      </w:r>
      <w:r w:rsidRPr="00E10EFF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Pr="00E10EFF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เป็น </w:t>
      </w:r>
      <w:r>
        <w:rPr>
          <w:rFonts w:asciiTheme="majorBidi" w:hAnsiTheme="majorBidi" w:cstheme="majorBidi"/>
          <w:sz w:val="30"/>
          <w:szCs w:val="30"/>
        </w:rPr>
        <w:t>11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6336160D" w14:textId="459557FE" w:rsidR="007B5276" w:rsidRPr="008255D6" w:rsidRDefault="007B5276" w:rsidP="006A5519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806AF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6806AF">
        <w:rPr>
          <w:rFonts w:asciiTheme="majorBidi" w:hAnsiTheme="majorBidi" w:cstheme="majorBidi"/>
          <w:sz w:val="30"/>
          <w:szCs w:val="30"/>
        </w:rPr>
        <w:t>7.</w:t>
      </w:r>
      <w:r>
        <w:rPr>
          <w:rFonts w:asciiTheme="majorBidi" w:hAnsiTheme="majorBidi" w:cstheme="majorBidi"/>
          <w:sz w:val="30"/>
          <w:szCs w:val="30"/>
        </w:rPr>
        <w:t>25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6806AF">
        <w:rPr>
          <w:rFonts w:asciiTheme="majorBidi" w:hAnsiTheme="majorBidi" w:cstheme="majorBidi"/>
          <w:sz w:val="30"/>
          <w:szCs w:val="30"/>
        </w:rPr>
        <w:t>(</w:t>
      </w:r>
      <w:r w:rsidRPr="006806AF">
        <w:rPr>
          <w:rFonts w:asciiTheme="majorBidi" w:hAnsiTheme="majorBidi" w:cstheme="majorBidi"/>
          <w:sz w:val="30"/>
          <w:szCs w:val="30"/>
          <w:cs/>
        </w:rPr>
        <w:t xml:space="preserve">จากเดิมร้อยละ </w:t>
      </w:r>
      <w:r>
        <w:rPr>
          <w:rFonts w:asciiTheme="majorBidi" w:hAnsiTheme="majorBidi" w:cstheme="majorBidi"/>
          <w:sz w:val="30"/>
          <w:szCs w:val="30"/>
        </w:rPr>
        <w:t>7.00</w:t>
      </w:r>
      <w:r w:rsidRPr="006806AF">
        <w:rPr>
          <w:rFonts w:asciiTheme="majorBidi" w:hAnsiTheme="majorBidi" w:cstheme="majorBidi"/>
          <w:sz w:val="30"/>
          <w:szCs w:val="30"/>
        </w:rPr>
        <w:t xml:space="preserve"> </w:t>
      </w:r>
      <w:r w:rsidRPr="006806AF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6806AF">
        <w:rPr>
          <w:rFonts w:asciiTheme="majorBidi" w:hAnsiTheme="majorBidi" w:cstheme="majorBidi"/>
          <w:sz w:val="30"/>
          <w:szCs w:val="30"/>
        </w:rPr>
        <w:t>)</w:t>
      </w:r>
    </w:p>
    <w:p w14:paraId="2CF8DDAB" w14:textId="3ED08BD7" w:rsidR="007B5276" w:rsidRPr="006A5519" w:rsidRDefault="007B5276" w:rsidP="007B5276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255D6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>
        <w:rPr>
          <w:rFonts w:asciiTheme="majorBidi" w:hAnsiTheme="majorBidi" w:cstheme="majorBidi"/>
          <w:sz w:val="30"/>
          <w:szCs w:val="30"/>
        </w:rPr>
        <w:t>5</w:t>
      </w:r>
      <w:r w:rsidRPr="008255D6">
        <w:rPr>
          <w:rFonts w:asciiTheme="majorBidi" w:hAnsiTheme="majorBidi" w:cstheme="majorBidi"/>
          <w:sz w:val="30"/>
          <w:szCs w:val="30"/>
        </w:rPr>
        <w:t xml:space="preserve"> </w:t>
      </w:r>
      <w:r w:rsidRPr="008255D6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12E9FE03" w14:textId="77777777" w:rsidR="007B5276" w:rsidRPr="00CE15B6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CE15B6">
        <w:rPr>
          <w:rFonts w:asciiTheme="majorBidi" w:hAnsiTheme="majorBidi" w:cstheme="majorBidi"/>
          <w:sz w:val="30"/>
          <w:szCs w:val="30"/>
        </w:rPr>
        <w:t>2565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35C27928" w14:textId="77777777" w:rsidR="007B5276" w:rsidRPr="00CE15B6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2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E15B6">
        <w:rPr>
          <w:rFonts w:asciiTheme="majorBidi" w:hAnsiTheme="majorBidi" w:cstheme="majorBidi"/>
          <w:sz w:val="30"/>
          <w:szCs w:val="30"/>
        </w:rPr>
        <w:t>2565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00AEB2A0" w14:textId="77777777" w:rsidR="007B5276" w:rsidRPr="00CE15B6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3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E15B6">
        <w:rPr>
          <w:rFonts w:asciiTheme="majorBidi" w:hAnsiTheme="majorBidi" w:cstheme="majorBidi"/>
          <w:sz w:val="30"/>
          <w:szCs w:val="30"/>
        </w:rPr>
        <w:t>2566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4907555A" w14:textId="77777777" w:rsidR="007B5276" w:rsidRPr="00CE15B6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</w:rPr>
      </w:pPr>
      <w:r w:rsidRPr="00CE15B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CE15B6">
        <w:rPr>
          <w:rFonts w:asciiTheme="majorBidi" w:hAnsiTheme="majorBidi" w:cstheme="majorBidi"/>
          <w:sz w:val="30"/>
          <w:szCs w:val="30"/>
        </w:rPr>
        <w:t>4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ในวันที่ </w:t>
      </w:r>
      <w:r w:rsidRPr="00CE15B6">
        <w:rPr>
          <w:rFonts w:asciiTheme="majorBidi" w:hAnsiTheme="majorBidi" w:cstheme="majorBidi"/>
          <w:sz w:val="30"/>
          <w:szCs w:val="30"/>
        </w:rPr>
        <w:t>11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CE15B6">
        <w:rPr>
          <w:rFonts w:asciiTheme="majorBidi" w:hAnsiTheme="majorBidi" w:cstheme="majorBidi"/>
          <w:sz w:val="30"/>
          <w:szCs w:val="30"/>
        </w:rPr>
        <w:t>2566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Pr="00CE15B6">
        <w:rPr>
          <w:rFonts w:asciiTheme="majorBidi" w:hAnsiTheme="majorBidi" w:cstheme="majorBidi"/>
          <w:sz w:val="30"/>
          <w:szCs w:val="30"/>
        </w:rPr>
        <w:t>5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 ของมูลค่าที่ตราไว้ของหุ้นกู้แต่ละใบ</w:t>
      </w:r>
    </w:p>
    <w:p w14:paraId="39624480" w14:textId="77777777" w:rsidR="007B5276" w:rsidRPr="007B5276" w:rsidRDefault="007B5276" w:rsidP="006A55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B5276">
        <w:rPr>
          <w:rFonts w:asciiTheme="majorBidi" w:hAnsiTheme="majorBidi" w:cstheme="majorBidi"/>
          <w:sz w:val="30"/>
          <w:szCs w:val="30"/>
        </w:rPr>
        <w:t xml:space="preserve">: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7B5276">
        <w:rPr>
          <w:rFonts w:asciiTheme="majorBidi" w:hAnsiTheme="majorBidi" w:cstheme="majorBidi"/>
          <w:sz w:val="30"/>
          <w:szCs w:val="30"/>
        </w:rPr>
        <w:t xml:space="preserve">5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7B5276">
        <w:rPr>
          <w:rFonts w:asciiTheme="majorBidi" w:hAnsiTheme="majorBidi" w:cstheme="majorBidi"/>
          <w:sz w:val="30"/>
          <w:szCs w:val="30"/>
        </w:rPr>
        <w:t xml:space="preserve">11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7B5276">
        <w:rPr>
          <w:rFonts w:asciiTheme="majorBidi" w:hAnsiTheme="majorBidi" w:cstheme="majorBidi"/>
          <w:sz w:val="30"/>
          <w:szCs w:val="30"/>
        </w:rPr>
        <w:t xml:space="preserve">2566 </w:t>
      </w:r>
      <w:r w:rsidRPr="006A5519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7B5276">
        <w:rPr>
          <w:rFonts w:asciiTheme="majorBidi" w:hAnsiTheme="majorBidi" w:cstheme="majorBidi"/>
          <w:sz w:val="30"/>
          <w:szCs w:val="30"/>
        </w:rPr>
        <w:t xml:space="preserve">80 </w:t>
      </w:r>
      <w:r w:rsidRPr="006A5519">
        <w:rPr>
          <w:rFonts w:asciiTheme="majorBidi" w:hAnsiTheme="majorBidi" w:cstheme="majorBidi"/>
          <w:sz w:val="30"/>
          <w:szCs w:val="30"/>
          <w:cs/>
        </w:rPr>
        <w:t>ของมูลค่าที่ตราไว้ของหุ้นกู้แต่ละใบ</w:t>
      </w:r>
    </w:p>
    <w:p w14:paraId="16C70300" w14:textId="6E5B3A3A" w:rsidR="007B5276" w:rsidRDefault="007B5276" w:rsidP="0046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3"/>
    <w:p w14:paraId="6E200AA9" w14:textId="1E4BF0BE" w:rsidR="002275E8" w:rsidRPr="00015493" w:rsidRDefault="002275E8" w:rsidP="00E1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2275E8" w:rsidRPr="00015493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8B206" w14:textId="77777777" w:rsidR="00372BF9" w:rsidRDefault="00372BF9" w:rsidP="00900EE2">
      <w:r>
        <w:separator/>
      </w:r>
    </w:p>
  </w:endnote>
  <w:endnote w:type="continuationSeparator" w:id="0">
    <w:p w14:paraId="792676EC" w14:textId="77777777" w:rsidR="00372BF9" w:rsidRDefault="00372BF9" w:rsidP="00900EE2">
      <w:r>
        <w:continuationSeparator/>
      </w:r>
    </w:p>
  </w:endnote>
  <w:endnote w:type="continuationNotice" w:id="1">
    <w:p w14:paraId="348E5E37" w14:textId="77777777" w:rsidR="00372BF9" w:rsidRDefault="00372B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CD424" w14:textId="77777777" w:rsidR="00372BF9" w:rsidRDefault="00372BF9" w:rsidP="00900EE2">
      <w:r>
        <w:separator/>
      </w:r>
    </w:p>
  </w:footnote>
  <w:footnote w:type="continuationSeparator" w:id="0">
    <w:p w14:paraId="7D85BFAD" w14:textId="77777777" w:rsidR="00372BF9" w:rsidRDefault="00372BF9" w:rsidP="00900EE2">
      <w:r>
        <w:continuationSeparator/>
      </w:r>
    </w:p>
  </w:footnote>
  <w:footnote w:type="continuationNotice" w:id="1">
    <w:p w14:paraId="0D86478A" w14:textId="77777777" w:rsidR="00372BF9" w:rsidRDefault="00372B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00D60" w14:textId="77777777" w:rsidR="00687B47" w:rsidRDefault="00687B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CA34" w14:textId="77777777" w:rsidR="00687B47" w:rsidRDefault="00687B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61E13B7F" w:rsidR="00782596" w:rsidRPr="00714262" w:rsidRDefault="00F46990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991C6E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5439B9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 w:rsidRPr="005439B9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78259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="00782596" w:rsidRPr="00244B94">
      <w:rPr>
        <w:rFonts w:ascii="Angsana New" w:hAnsi="Angsana New"/>
        <w:sz w:val="32"/>
        <w:szCs w:val="32"/>
        <w:lang w:val="en-US" w:bidi="th-TH"/>
      </w:rPr>
      <w:t>256</w:t>
    </w:r>
    <w:r w:rsidR="00782596" w:rsidRPr="00930B0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5</w:t>
    </w:r>
    <w:r w:rsidR="00782596"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="00782596"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782596"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D1B7" w14:textId="77777777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030674D6" w:rsidR="00782596" w:rsidRDefault="00F46990" w:rsidP="00F469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 w:rsidRPr="00FA239E">
      <w:rPr>
        <w:rFonts w:ascii="Angsana New" w:hAnsi="Angsana New" w:hint="cs"/>
        <w:bCs/>
        <w:sz w:val="32"/>
        <w:szCs w:val="32"/>
        <w:cs/>
      </w:rPr>
      <w:t xml:space="preserve">สิ้นสุดวันที่ </w:t>
    </w:r>
    <w:r w:rsidRPr="00F46990">
      <w:rPr>
        <w:rFonts w:ascii="Angsana New" w:hAnsi="Angsana New" w:hint="cs"/>
        <w:b/>
        <w:sz w:val="32"/>
        <w:szCs w:val="32"/>
      </w:rPr>
      <w:t>30</w:t>
    </w:r>
    <w:r w:rsidRPr="005439B9">
      <w:rPr>
        <w:rFonts w:ascii="Angsana New" w:hAnsi="Angsana New" w:hint="cs"/>
        <w:bCs/>
        <w:sz w:val="32"/>
        <w:szCs w:val="32"/>
      </w:rPr>
      <w:t xml:space="preserve"> </w:t>
    </w:r>
    <w:r w:rsidRPr="005439B9">
      <w:rPr>
        <w:rFonts w:ascii="Angsana New" w:hAnsi="Angsana New" w:hint="cs"/>
        <w:bCs/>
        <w:sz w:val="32"/>
        <w:szCs w:val="32"/>
        <w:cs/>
      </w:rPr>
      <w:t>มิถุนายน</w:t>
    </w:r>
    <w:r w:rsidR="00782596" w:rsidRPr="00FB6A7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782596" w:rsidRPr="00FB6A75">
      <w:rPr>
        <w:rFonts w:ascii="Angsana New" w:hAnsi="Angsana New" w:hint="cs"/>
        <w:b/>
        <w:bCs/>
        <w:sz w:val="32"/>
        <w:szCs w:val="32"/>
      </w:rPr>
      <w:t>256</w:t>
    </w:r>
    <w:r w:rsidR="00782596">
      <w:rPr>
        <w:rFonts w:ascii="Angsana New" w:hAnsi="Angsana New"/>
        <w:b/>
        <w:bCs/>
        <w:sz w:val="32"/>
        <w:szCs w:val="32"/>
      </w:rPr>
      <w:t>5</w:t>
    </w:r>
    <w:r w:rsidR="00782596" w:rsidRPr="00244B94">
      <w:rPr>
        <w:rFonts w:ascii="Angsana New" w:hAnsi="Angsana New"/>
        <w:b/>
        <w:bCs/>
        <w:sz w:val="32"/>
        <w:szCs w:val="32"/>
      </w:rPr>
      <w:t xml:space="preserve"> (</w:t>
    </w:r>
    <w:r w:rsidR="00782596"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782596"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Pr="00F46990" w:rsidRDefault="00782596">
    <w:pPr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D5B9" w14:textId="77777777" w:rsidR="00782596" w:rsidRDefault="0078259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585BC9"/>
    <w:multiLevelType w:val="hybridMultilevel"/>
    <w:tmpl w:val="03A405BA"/>
    <w:lvl w:ilvl="0" w:tplc="A1A6EB00">
      <w:start w:val="1"/>
      <w:numFmt w:val="decimal"/>
      <w:lvlText w:val="3.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371113"/>
    <w:multiLevelType w:val="hybridMultilevel"/>
    <w:tmpl w:val="025AB9F2"/>
    <w:lvl w:ilvl="0" w:tplc="0DFE36D6">
      <w:start w:val="1"/>
      <w:numFmt w:val="decimal"/>
      <w:lvlText w:val="3.1.%1)"/>
      <w:lvlJc w:val="left"/>
      <w:pPr>
        <w:ind w:left="1300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4F4087E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1FA70274"/>
    <w:multiLevelType w:val="multilevel"/>
    <w:tmpl w:val="92600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FB258E"/>
    <w:multiLevelType w:val="hybridMultilevel"/>
    <w:tmpl w:val="34E4815A"/>
    <w:lvl w:ilvl="0" w:tplc="575E416C">
      <w:start w:val="1"/>
      <w:numFmt w:val="decimal"/>
      <w:lvlText w:val="3.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3C1A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3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34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484C57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1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59045D7"/>
    <w:multiLevelType w:val="multilevel"/>
    <w:tmpl w:val="2F8684BC"/>
    <w:lvl w:ilvl="0">
      <w:start w:val="1"/>
      <w:numFmt w:val="decimal"/>
      <w:lvlText w:val="%1."/>
      <w:lvlJc w:val="left"/>
      <w:pPr>
        <w:ind w:left="400" w:hanging="400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400" w:hanging="40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3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940E52"/>
    <w:multiLevelType w:val="hybridMultilevel"/>
    <w:tmpl w:val="B76893CA"/>
    <w:lvl w:ilvl="0" w:tplc="D54070B8">
      <w:start w:val="1"/>
      <w:numFmt w:val="decimal"/>
      <w:lvlText w:val="3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343AFF"/>
    <w:multiLevelType w:val="hybridMultilevel"/>
    <w:tmpl w:val="B460541C"/>
    <w:lvl w:ilvl="0" w:tplc="4128FC04">
      <w:start w:val="1"/>
      <w:numFmt w:val="decimal"/>
      <w:lvlText w:val="2.%1)"/>
      <w:lvlJc w:val="left"/>
      <w:pPr>
        <w:ind w:left="13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83194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9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1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3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5" w15:restartNumberingAfterBreak="0">
    <w:nsid w:val="72601017"/>
    <w:multiLevelType w:val="hybridMultilevel"/>
    <w:tmpl w:val="805CA6EC"/>
    <w:lvl w:ilvl="0" w:tplc="2E18D782">
      <w:start w:val="1"/>
      <w:numFmt w:val="decimal"/>
      <w:lvlText w:val="%1)"/>
      <w:lvlJc w:val="left"/>
      <w:pPr>
        <w:ind w:left="720" w:hanging="360"/>
      </w:pPr>
      <w:rPr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57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8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48"/>
  </w:num>
  <w:num w:numId="14">
    <w:abstractNumId w:val="25"/>
  </w:num>
  <w:num w:numId="15">
    <w:abstractNumId w:val="31"/>
  </w:num>
  <w:num w:numId="16">
    <w:abstractNumId w:val="53"/>
  </w:num>
  <w:num w:numId="17">
    <w:abstractNumId w:val="54"/>
  </w:num>
  <w:num w:numId="18">
    <w:abstractNumId w:val="17"/>
  </w:num>
  <w:num w:numId="19">
    <w:abstractNumId w:val="49"/>
  </w:num>
  <w:num w:numId="20">
    <w:abstractNumId w:val="35"/>
  </w:num>
  <w:num w:numId="21">
    <w:abstractNumId w:val="51"/>
  </w:num>
  <w:num w:numId="2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2"/>
  </w:num>
  <w:num w:numId="25">
    <w:abstractNumId w:val="18"/>
  </w:num>
  <w:num w:numId="26">
    <w:abstractNumId w:val="39"/>
  </w:num>
  <w:num w:numId="27">
    <w:abstractNumId w:val="20"/>
  </w:num>
  <w:num w:numId="28">
    <w:abstractNumId w:val="15"/>
  </w:num>
  <w:num w:numId="29">
    <w:abstractNumId w:val="60"/>
  </w:num>
  <w:num w:numId="30">
    <w:abstractNumId w:val="58"/>
  </w:num>
  <w:num w:numId="31">
    <w:abstractNumId w:val="10"/>
  </w:num>
  <w:num w:numId="32">
    <w:abstractNumId w:val="50"/>
  </w:num>
  <w:num w:numId="33">
    <w:abstractNumId w:val="38"/>
  </w:num>
  <w:num w:numId="34">
    <w:abstractNumId w:val="56"/>
  </w:num>
  <w:num w:numId="35">
    <w:abstractNumId w:val="11"/>
  </w:num>
  <w:num w:numId="36">
    <w:abstractNumId w:val="46"/>
  </w:num>
  <w:num w:numId="37">
    <w:abstractNumId w:val="41"/>
  </w:num>
  <w:num w:numId="38">
    <w:abstractNumId w:val="37"/>
  </w:num>
  <w:num w:numId="39">
    <w:abstractNumId w:val="52"/>
  </w:num>
  <w:num w:numId="40">
    <w:abstractNumId w:val="28"/>
  </w:num>
  <w:num w:numId="41">
    <w:abstractNumId w:val="34"/>
  </w:num>
  <w:num w:numId="42">
    <w:abstractNumId w:val="40"/>
  </w:num>
  <w:num w:numId="43">
    <w:abstractNumId w:val="43"/>
  </w:num>
  <w:num w:numId="44">
    <w:abstractNumId w:val="59"/>
  </w:num>
  <w:num w:numId="45">
    <w:abstractNumId w:val="13"/>
  </w:num>
  <w:num w:numId="46">
    <w:abstractNumId w:val="23"/>
  </w:num>
  <w:num w:numId="47">
    <w:abstractNumId w:val="26"/>
  </w:num>
  <w:num w:numId="48">
    <w:abstractNumId w:val="30"/>
  </w:num>
  <w:num w:numId="49">
    <w:abstractNumId w:val="19"/>
  </w:num>
  <w:num w:numId="50">
    <w:abstractNumId w:val="33"/>
  </w:num>
  <w:num w:numId="51">
    <w:abstractNumId w:val="16"/>
  </w:num>
  <w:num w:numId="52">
    <w:abstractNumId w:val="24"/>
  </w:num>
  <w:num w:numId="53">
    <w:abstractNumId w:val="36"/>
  </w:num>
  <w:num w:numId="54">
    <w:abstractNumId w:val="55"/>
  </w:num>
  <w:num w:numId="55">
    <w:abstractNumId w:val="47"/>
  </w:num>
  <w:num w:numId="56">
    <w:abstractNumId w:val="42"/>
  </w:num>
  <w:num w:numId="57">
    <w:abstractNumId w:val="45"/>
  </w:num>
  <w:num w:numId="58">
    <w:abstractNumId w:val="44"/>
  </w:num>
  <w:num w:numId="59">
    <w:abstractNumId w:val="14"/>
  </w:num>
  <w:num w:numId="60">
    <w:abstractNumId w:val="22"/>
  </w:num>
  <w:num w:numId="61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BB9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333D"/>
    <w:rsid w:val="000036F9"/>
    <w:rsid w:val="00003800"/>
    <w:rsid w:val="00003A8F"/>
    <w:rsid w:val="00003BF4"/>
    <w:rsid w:val="00003D90"/>
    <w:rsid w:val="00003F05"/>
    <w:rsid w:val="00004681"/>
    <w:rsid w:val="00004A00"/>
    <w:rsid w:val="00004A90"/>
    <w:rsid w:val="00005193"/>
    <w:rsid w:val="0000532A"/>
    <w:rsid w:val="00005345"/>
    <w:rsid w:val="000053A9"/>
    <w:rsid w:val="00005444"/>
    <w:rsid w:val="00005497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C89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5EB"/>
    <w:rsid w:val="0001260E"/>
    <w:rsid w:val="00012653"/>
    <w:rsid w:val="0001291E"/>
    <w:rsid w:val="00012D8E"/>
    <w:rsid w:val="00012F16"/>
    <w:rsid w:val="00013278"/>
    <w:rsid w:val="000132ED"/>
    <w:rsid w:val="00013415"/>
    <w:rsid w:val="000134A8"/>
    <w:rsid w:val="0001351C"/>
    <w:rsid w:val="00013543"/>
    <w:rsid w:val="00013792"/>
    <w:rsid w:val="00013B1C"/>
    <w:rsid w:val="00013B9E"/>
    <w:rsid w:val="00013D2E"/>
    <w:rsid w:val="0001445F"/>
    <w:rsid w:val="000146CB"/>
    <w:rsid w:val="00014733"/>
    <w:rsid w:val="00014734"/>
    <w:rsid w:val="00014BB5"/>
    <w:rsid w:val="00014CB8"/>
    <w:rsid w:val="00014ED5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BB9"/>
    <w:rsid w:val="00017D31"/>
    <w:rsid w:val="00017ECA"/>
    <w:rsid w:val="00017F57"/>
    <w:rsid w:val="00020346"/>
    <w:rsid w:val="000204F0"/>
    <w:rsid w:val="00020616"/>
    <w:rsid w:val="00020696"/>
    <w:rsid w:val="000206EC"/>
    <w:rsid w:val="000208B6"/>
    <w:rsid w:val="00020E6D"/>
    <w:rsid w:val="000210EB"/>
    <w:rsid w:val="000214E7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4C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1D26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1EF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445"/>
    <w:rsid w:val="0003685D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96"/>
    <w:rsid w:val="00037AB6"/>
    <w:rsid w:val="00037B93"/>
    <w:rsid w:val="00037C5C"/>
    <w:rsid w:val="00037CA5"/>
    <w:rsid w:val="00037D92"/>
    <w:rsid w:val="00037E6C"/>
    <w:rsid w:val="00037F89"/>
    <w:rsid w:val="00037FFB"/>
    <w:rsid w:val="00040B06"/>
    <w:rsid w:val="00040B37"/>
    <w:rsid w:val="00040C52"/>
    <w:rsid w:val="00041068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4E9"/>
    <w:rsid w:val="00044742"/>
    <w:rsid w:val="000447E8"/>
    <w:rsid w:val="00044817"/>
    <w:rsid w:val="000448D8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D70"/>
    <w:rsid w:val="00045E3F"/>
    <w:rsid w:val="00045ECF"/>
    <w:rsid w:val="0004607F"/>
    <w:rsid w:val="000460B9"/>
    <w:rsid w:val="00046354"/>
    <w:rsid w:val="0004644F"/>
    <w:rsid w:val="000467C8"/>
    <w:rsid w:val="00046A56"/>
    <w:rsid w:val="00046D85"/>
    <w:rsid w:val="00046E6B"/>
    <w:rsid w:val="0004715C"/>
    <w:rsid w:val="000477E5"/>
    <w:rsid w:val="000479E6"/>
    <w:rsid w:val="00047A85"/>
    <w:rsid w:val="00047AA9"/>
    <w:rsid w:val="00047D75"/>
    <w:rsid w:val="00047F60"/>
    <w:rsid w:val="0005023C"/>
    <w:rsid w:val="000502DF"/>
    <w:rsid w:val="00050592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6AF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50A8"/>
    <w:rsid w:val="0005517C"/>
    <w:rsid w:val="000554B1"/>
    <w:rsid w:val="0005553D"/>
    <w:rsid w:val="00055B58"/>
    <w:rsid w:val="00055BC8"/>
    <w:rsid w:val="00055C9B"/>
    <w:rsid w:val="00055E09"/>
    <w:rsid w:val="00055EBA"/>
    <w:rsid w:val="000560BA"/>
    <w:rsid w:val="00056831"/>
    <w:rsid w:val="000569EF"/>
    <w:rsid w:val="00056AE9"/>
    <w:rsid w:val="00056BBB"/>
    <w:rsid w:val="00056FF4"/>
    <w:rsid w:val="00057179"/>
    <w:rsid w:val="000572B9"/>
    <w:rsid w:val="000573F5"/>
    <w:rsid w:val="0005746E"/>
    <w:rsid w:val="00057492"/>
    <w:rsid w:val="000575A5"/>
    <w:rsid w:val="00057604"/>
    <w:rsid w:val="0005760A"/>
    <w:rsid w:val="000578E5"/>
    <w:rsid w:val="00057942"/>
    <w:rsid w:val="00057A37"/>
    <w:rsid w:val="00057B7F"/>
    <w:rsid w:val="00057C88"/>
    <w:rsid w:val="00057ED8"/>
    <w:rsid w:val="00060082"/>
    <w:rsid w:val="0006009D"/>
    <w:rsid w:val="000600D5"/>
    <w:rsid w:val="0006032C"/>
    <w:rsid w:val="00060426"/>
    <w:rsid w:val="000606AF"/>
    <w:rsid w:val="00060984"/>
    <w:rsid w:val="00060BCA"/>
    <w:rsid w:val="00060DCF"/>
    <w:rsid w:val="00060F1C"/>
    <w:rsid w:val="00061015"/>
    <w:rsid w:val="000611EE"/>
    <w:rsid w:val="00061355"/>
    <w:rsid w:val="0006137A"/>
    <w:rsid w:val="0006158D"/>
    <w:rsid w:val="000618CA"/>
    <w:rsid w:val="00061E63"/>
    <w:rsid w:val="00061FA9"/>
    <w:rsid w:val="00061FAE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80B"/>
    <w:rsid w:val="00062ADC"/>
    <w:rsid w:val="00062B9A"/>
    <w:rsid w:val="00062D90"/>
    <w:rsid w:val="00062F23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B5"/>
    <w:rsid w:val="00065CF3"/>
    <w:rsid w:val="00065E8E"/>
    <w:rsid w:val="00065F11"/>
    <w:rsid w:val="00065FAD"/>
    <w:rsid w:val="00066514"/>
    <w:rsid w:val="000667DD"/>
    <w:rsid w:val="00066A7B"/>
    <w:rsid w:val="00066B89"/>
    <w:rsid w:val="00066DE6"/>
    <w:rsid w:val="00066FC3"/>
    <w:rsid w:val="000670F6"/>
    <w:rsid w:val="00067942"/>
    <w:rsid w:val="00067994"/>
    <w:rsid w:val="000679BA"/>
    <w:rsid w:val="00067BE6"/>
    <w:rsid w:val="00067D8E"/>
    <w:rsid w:val="00067F1A"/>
    <w:rsid w:val="00067F25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7AD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8EB"/>
    <w:rsid w:val="000759E9"/>
    <w:rsid w:val="00075A9D"/>
    <w:rsid w:val="00076053"/>
    <w:rsid w:val="0007609D"/>
    <w:rsid w:val="000761A3"/>
    <w:rsid w:val="00076411"/>
    <w:rsid w:val="000769EC"/>
    <w:rsid w:val="00076A80"/>
    <w:rsid w:val="00076B9B"/>
    <w:rsid w:val="00076F09"/>
    <w:rsid w:val="00076F29"/>
    <w:rsid w:val="00077132"/>
    <w:rsid w:val="000772D4"/>
    <w:rsid w:val="0007776A"/>
    <w:rsid w:val="00077B8E"/>
    <w:rsid w:val="00077C3F"/>
    <w:rsid w:val="00077CD5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404"/>
    <w:rsid w:val="000815F1"/>
    <w:rsid w:val="000817D7"/>
    <w:rsid w:val="00081898"/>
    <w:rsid w:val="00081989"/>
    <w:rsid w:val="00081AC1"/>
    <w:rsid w:val="00081BBB"/>
    <w:rsid w:val="00081CF2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710"/>
    <w:rsid w:val="0008492A"/>
    <w:rsid w:val="00084A7D"/>
    <w:rsid w:val="00084D0B"/>
    <w:rsid w:val="00084ED8"/>
    <w:rsid w:val="000853C5"/>
    <w:rsid w:val="00085439"/>
    <w:rsid w:val="0008592D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A77"/>
    <w:rsid w:val="00086D91"/>
    <w:rsid w:val="00086D93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0DB3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11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2071"/>
    <w:rsid w:val="000A2141"/>
    <w:rsid w:val="000A2224"/>
    <w:rsid w:val="000A2463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3F7D"/>
    <w:rsid w:val="000A409E"/>
    <w:rsid w:val="000A4348"/>
    <w:rsid w:val="000A43BB"/>
    <w:rsid w:val="000A44BB"/>
    <w:rsid w:val="000A44D6"/>
    <w:rsid w:val="000A44DD"/>
    <w:rsid w:val="000A4668"/>
    <w:rsid w:val="000A47A5"/>
    <w:rsid w:val="000A4A91"/>
    <w:rsid w:val="000A4C67"/>
    <w:rsid w:val="000A4D91"/>
    <w:rsid w:val="000A51C4"/>
    <w:rsid w:val="000A527F"/>
    <w:rsid w:val="000A5409"/>
    <w:rsid w:val="000A545F"/>
    <w:rsid w:val="000A54D3"/>
    <w:rsid w:val="000A55BB"/>
    <w:rsid w:val="000A56B3"/>
    <w:rsid w:val="000A574D"/>
    <w:rsid w:val="000A599A"/>
    <w:rsid w:val="000A5A2B"/>
    <w:rsid w:val="000A5C7B"/>
    <w:rsid w:val="000A5D30"/>
    <w:rsid w:val="000A6270"/>
    <w:rsid w:val="000A665A"/>
    <w:rsid w:val="000A6895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338"/>
    <w:rsid w:val="000B0498"/>
    <w:rsid w:val="000B0706"/>
    <w:rsid w:val="000B083E"/>
    <w:rsid w:val="000B0B6E"/>
    <w:rsid w:val="000B0D27"/>
    <w:rsid w:val="000B0E79"/>
    <w:rsid w:val="000B0F92"/>
    <w:rsid w:val="000B0F98"/>
    <w:rsid w:val="000B1044"/>
    <w:rsid w:val="000B10E5"/>
    <w:rsid w:val="000B1463"/>
    <w:rsid w:val="000B171F"/>
    <w:rsid w:val="000B177F"/>
    <w:rsid w:val="000B18AC"/>
    <w:rsid w:val="000B1BC3"/>
    <w:rsid w:val="000B1C92"/>
    <w:rsid w:val="000B1E84"/>
    <w:rsid w:val="000B220E"/>
    <w:rsid w:val="000B2227"/>
    <w:rsid w:val="000B2261"/>
    <w:rsid w:val="000B2444"/>
    <w:rsid w:val="000B2580"/>
    <w:rsid w:val="000B25C8"/>
    <w:rsid w:val="000B289F"/>
    <w:rsid w:val="000B2988"/>
    <w:rsid w:val="000B2A77"/>
    <w:rsid w:val="000B2AEF"/>
    <w:rsid w:val="000B303D"/>
    <w:rsid w:val="000B30AE"/>
    <w:rsid w:val="000B35A4"/>
    <w:rsid w:val="000B3641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B7FA7"/>
    <w:rsid w:val="000C005E"/>
    <w:rsid w:val="000C024F"/>
    <w:rsid w:val="000C0435"/>
    <w:rsid w:val="000C0718"/>
    <w:rsid w:val="000C09B2"/>
    <w:rsid w:val="000C0B5B"/>
    <w:rsid w:val="000C0B99"/>
    <w:rsid w:val="000C0EA4"/>
    <w:rsid w:val="000C0EFF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D27"/>
    <w:rsid w:val="000C37DE"/>
    <w:rsid w:val="000C38C6"/>
    <w:rsid w:val="000C39B3"/>
    <w:rsid w:val="000C3AD4"/>
    <w:rsid w:val="000C3BA8"/>
    <w:rsid w:val="000C4506"/>
    <w:rsid w:val="000C4C30"/>
    <w:rsid w:val="000C4CDB"/>
    <w:rsid w:val="000C510C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B7"/>
    <w:rsid w:val="000D11AA"/>
    <w:rsid w:val="000D121E"/>
    <w:rsid w:val="000D198F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7B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0D"/>
    <w:rsid w:val="000D6ABB"/>
    <w:rsid w:val="000D6F13"/>
    <w:rsid w:val="000D6F7D"/>
    <w:rsid w:val="000D752B"/>
    <w:rsid w:val="000D769C"/>
    <w:rsid w:val="000D7A40"/>
    <w:rsid w:val="000D7BFE"/>
    <w:rsid w:val="000D7C4F"/>
    <w:rsid w:val="000D7C80"/>
    <w:rsid w:val="000D7CF9"/>
    <w:rsid w:val="000D7D09"/>
    <w:rsid w:val="000D7FD2"/>
    <w:rsid w:val="000E00E0"/>
    <w:rsid w:val="000E014F"/>
    <w:rsid w:val="000E01C4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7A0"/>
    <w:rsid w:val="000E18C9"/>
    <w:rsid w:val="000E1C70"/>
    <w:rsid w:val="000E1C7C"/>
    <w:rsid w:val="000E1D30"/>
    <w:rsid w:val="000E1DEA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639"/>
    <w:rsid w:val="000E6660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304"/>
    <w:rsid w:val="000F4ED4"/>
    <w:rsid w:val="000F5155"/>
    <w:rsid w:val="000F522B"/>
    <w:rsid w:val="000F529D"/>
    <w:rsid w:val="000F5656"/>
    <w:rsid w:val="000F5AAB"/>
    <w:rsid w:val="000F5B00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9A9"/>
    <w:rsid w:val="000F7AE1"/>
    <w:rsid w:val="000F7C0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0D98"/>
    <w:rsid w:val="00101258"/>
    <w:rsid w:val="00101264"/>
    <w:rsid w:val="00101304"/>
    <w:rsid w:val="0010140E"/>
    <w:rsid w:val="00101507"/>
    <w:rsid w:val="00101511"/>
    <w:rsid w:val="00101513"/>
    <w:rsid w:val="0010161B"/>
    <w:rsid w:val="00101700"/>
    <w:rsid w:val="00101739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A46"/>
    <w:rsid w:val="00105A90"/>
    <w:rsid w:val="00105BB0"/>
    <w:rsid w:val="0010605B"/>
    <w:rsid w:val="00106138"/>
    <w:rsid w:val="00106217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F1"/>
    <w:rsid w:val="001133F9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B51"/>
    <w:rsid w:val="00114C93"/>
    <w:rsid w:val="00114CF3"/>
    <w:rsid w:val="00115384"/>
    <w:rsid w:val="00115990"/>
    <w:rsid w:val="00115A91"/>
    <w:rsid w:val="00115D8E"/>
    <w:rsid w:val="0011657A"/>
    <w:rsid w:val="001167EE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8A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1E7"/>
    <w:rsid w:val="001229B2"/>
    <w:rsid w:val="00122C0A"/>
    <w:rsid w:val="001230EF"/>
    <w:rsid w:val="0012315E"/>
    <w:rsid w:val="00123264"/>
    <w:rsid w:val="00123577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B26"/>
    <w:rsid w:val="00124E81"/>
    <w:rsid w:val="00124F88"/>
    <w:rsid w:val="00125074"/>
    <w:rsid w:val="00125355"/>
    <w:rsid w:val="0012547B"/>
    <w:rsid w:val="00125586"/>
    <w:rsid w:val="001255A0"/>
    <w:rsid w:val="00125745"/>
    <w:rsid w:val="00125792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29E"/>
    <w:rsid w:val="0012760A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6C2"/>
    <w:rsid w:val="0013175C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672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48"/>
    <w:rsid w:val="00140BF0"/>
    <w:rsid w:val="00140C24"/>
    <w:rsid w:val="00140D56"/>
    <w:rsid w:val="00141015"/>
    <w:rsid w:val="001410C5"/>
    <w:rsid w:val="00141215"/>
    <w:rsid w:val="001413B0"/>
    <w:rsid w:val="001415A2"/>
    <w:rsid w:val="00141954"/>
    <w:rsid w:val="00141B55"/>
    <w:rsid w:val="00141BC6"/>
    <w:rsid w:val="00141CEB"/>
    <w:rsid w:val="001420C5"/>
    <w:rsid w:val="001420D8"/>
    <w:rsid w:val="0014223D"/>
    <w:rsid w:val="00142634"/>
    <w:rsid w:val="001433F9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A61"/>
    <w:rsid w:val="00144D95"/>
    <w:rsid w:val="00144E77"/>
    <w:rsid w:val="00144F0E"/>
    <w:rsid w:val="00145062"/>
    <w:rsid w:val="0014518F"/>
    <w:rsid w:val="00145268"/>
    <w:rsid w:val="001453C7"/>
    <w:rsid w:val="0014564F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CE"/>
    <w:rsid w:val="00147BCE"/>
    <w:rsid w:val="00147C86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201C"/>
    <w:rsid w:val="001521A1"/>
    <w:rsid w:val="00152926"/>
    <w:rsid w:val="00152AE3"/>
    <w:rsid w:val="00152B5D"/>
    <w:rsid w:val="00153013"/>
    <w:rsid w:val="001532AE"/>
    <w:rsid w:val="001534A1"/>
    <w:rsid w:val="00153553"/>
    <w:rsid w:val="0015358B"/>
    <w:rsid w:val="00153830"/>
    <w:rsid w:val="00153A79"/>
    <w:rsid w:val="00153BFE"/>
    <w:rsid w:val="00153C82"/>
    <w:rsid w:val="001540AA"/>
    <w:rsid w:val="0015422A"/>
    <w:rsid w:val="0015429A"/>
    <w:rsid w:val="00154978"/>
    <w:rsid w:val="00154A50"/>
    <w:rsid w:val="00154E23"/>
    <w:rsid w:val="00154F49"/>
    <w:rsid w:val="00155554"/>
    <w:rsid w:val="00155906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97"/>
    <w:rsid w:val="00157044"/>
    <w:rsid w:val="0015758F"/>
    <w:rsid w:val="0015785B"/>
    <w:rsid w:val="00157941"/>
    <w:rsid w:val="001579DB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D9F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CC8"/>
    <w:rsid w:val="00161D4F"/>
    <w:rsid w:val="00161E7E"/>
    <w:rsid w:val="00161EEF"/>
    <w:rsid w:val="00161FED"/>
    <w:rsid w:val="00162090"/>
    <w:rsid w:val="0016292A"/>
    <w:rsid w:val="00162A5F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79"/>
    <w:rsid w:val="00163AA6"/>
    <w:rsid w:val="00163BB2"/>
    <w:rsid w:val="00163C99"/>
    <w:rsid w:val="00163FF3"/>
    <w:rsid w:val="00164158"/>
    <w:rsid w:val="00164237"/>
    <w:rsid w:val="00164249"/>
    <w:rsid w:val="001642F4"/>
    <w:rsid w:val="00164646"/>
    <w:rsid w:val="00164883"/>
    <w:rsid w:val="00164A66"/>
    <w:rsid w:val="00164BF7"/>
    <w:rsid w:val="00164D16"/>
    <w:rsid w:val="00164E37"/>
    <w:rsid w:val="00164E55"/>
    <w:rsid w:val="00164F36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9"/>
    <w:rsid w:val="001663FC"/>
    <w:rsid w:val="00166559"/>
    <w:rsid w:val="00166567"/>
    <w:rsid w:val="0016656E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90"/>
    <w:rsid w:val="00170E69"/>
    <w:rsid w:val="00171193"/>
    <w:rsid w:val="00171218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75"/>
    <w:rsid w:val="001725A1"/>
    <w:rsid w:val="0017262B"/>
    <w:rsid w:val="001726A3"/>
    <w:rsid w:val="001727C0"/>
    <w:rsid w:val="001728EE"/>
    <w:rsid w:val="001729EC"/>
    <w:rsid w:val="00172A93"/>
    <w:rsid w:val="00172CC6"/>
    <w:rsid w:val="001736DD"/>
    <w:rsid w:val="00173B5C"/>
    <w:rsid w:val="00173CAA"/>
    <w:rsid w:val="00173E34"/>
    <w:rsid w:val="00173E85"/>
    <w:rsid w:val="00174085"/>
    <w:rsid w:val="001740F3"/>
    <w:rsid w:val="00174137"/>
    <w:rsid w:val="00174497"/>
    <w:rsid w:val="00174701"/>
    <w:rsid w:val="0017490B"/>
    <w:rsid w:val="0017495D"/>
    <w:rsid w:val="001749C4"/>
    <w:rsid w:val="00174A73"/>
    <w:rsid w:val="00174B86"/>
    <w:rsid w:val="00175463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B25"/>
    <w:rsid w:val="00177C02"/>
    <w:rsid w:val="00177C72"/>
    <w:rsid w:val="00177E1E"/>
    <w:rsid w:val="001803BC"/>
    <w:rsid w:val="00180641"/>
    <w:rsid w:val="00180B5B"/>
    <w:rsid w:val="00180BEB"/>
    <w:rsid w:val="00181107"/>
    <w:rsid w:val="00181366"/>
    <w:rsid w:val="001813DE"/>
    <w:rsid w:val="001817B8"/>
    <w:rsid w:val="00181C40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DC0"/>
    <w:rsid w:val="00184086"/>
    <w:rsid w:val="001841EB"/>
    <w:rsid w:val="001843B5"/>
    <w:rsid w:val="00184B65"/>
    <w:rsid w:val="00184F8D"/>
    <w:rsid w:val="00185392"/>
    <w:rsid w:val="00185397"/>
    <w:rsid w:val="001853F1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2C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15A"/>
    <w:rsid w:val="001903A1"/>
    <w:rsid w:val="001904BC"/>
    <w:rsid w:val="00190597"/>
    <w:rsid w:val="001907F0"/>
    <w:rsid w:val="00190E9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F"/>
    <w:rsid w:val="00193003"/>
    <w:rsid w:val="001930AE"/>
    <w:rsid w:val="001932A3"/>
    <w:rsid w:val="00193420"/>
    <w:rsid w:val="00193666"/>
    <w:rsid w:val="00193805"/>
    <w:rsid w:val="00193A88"/>
    <w:rsid w:val="00193C7B"/>
    <w:rsid w:val="00193CD8"/>
    <w:rsid w:val="00193D8D"/>
    <w:rsid w:val="00193F64"/>
    <w:rsid w:val="00193F97"/>
    <w:rsid w:val="001940A0"/>
    <w:rsid w:val="0019410A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9D9"/>
    <w:rsid w:val="001A0A18"/>
    <w:rsid w:val="001A0B6C"/>
    <w:rsid w:val="001A0E8B"/>
    <w:rsid w:val="001A1117"/>
    <w:rsid w:val="001A11D9"/>
    <w:rsid w:val="001A1223"/>
    <w:rsid w:val="001A1263"/>
    <w:rsid w:val="001A1A02"/>
    <w:rsid w:val="001A1BB1"/>
    <w:rsid w:val="001A1E96"/>
    <w:rsid w:val="001A2132"/>
    <w:rsid w:val="001A226A"/>
    <w:rsid w:val="001A2271"/>
    <w:rsid w:val="001A2291"/>
    <w:rsid w:val="001A251A"/>
    <w:rsid w:val="001A286B"/>
    <w:rsid w:val="001A3545"/>
    <w:rsid w:val="001A3921"/>
    <w:rsid w:val="001A3BEE"/>
    <w:rsid w:val="001A4036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4DB"/>
    <w:rsid w:val="001A65F0"/>
    <w:rsid w:val="001A6697"/>
    <w:rsid w:val="001A66D8"/>
    <w:rsid w:val="001A6869"/>
    <w:rsid w:val="001A69FD"/>
    <w:rsid w:val="001A6BA4"/>
    <w:rsid w:val="001A6E8F"/>
    <w:rsid w:val="001A6F2B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CB7"/>
    <w:rsid w:val="001B1F6B"/>
    <w:rsid w:val="001B1FCF"/>
    <w:rsid w:val="001B1FF7"/>
    <w:rsid w:val="001B20F9"/>
    <w:rsid w:val="001B2305"/>
    <w:rsid w:val="001B234E"/>
    <w:rsid w:val="001B2553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394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52B"/>
    <w:rsid w:val="001C0872"/>
    <w:rsid w:val="001C0A32"/>
    <w:rsid w:val="001C0BDB"/>
    <w:rsid w:val="001C0D86"/>
    <w:rsid w:val="001C0DB2"/>
    <w:rsid w:val="001C0F69"/>
    <w:rsid w:val="001C1A27"/>
    <w:rsid w:val="001C1DFD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63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AE1"/>
    <w:rsid w:val="001C5CC5"/>
    <w:rsid w:val="001C5EFB"/>
    <w:rsid w:val="001C5F57"/>
    <w:rsid w:val="001C608F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31"/>
    <w:rsid w:val="001D78D8"/>
    <w:rsid w:val="001D78EE"/>
    <w:rsid w:val="001D7B14"/>
    <w:rsid w:val="001E0285"/>
    <w:rsid w:val="001E044D"/>
    <w:rsid w:val="001E044E"/>
    <w:rsid w:val="001E0466"/>
    <w:rsid w:val="001E0744"/>
    <w:rsid w:val="001E07C5"/>
    <w:rsid w:val="001E0A58"/>
    <w:rsid w:val="001E0BD5"/>
    <w:rsid w:val="001E0D4E"/>
    <w:rsid w:val="001E10BE"/>
    <w:rsid w:val="001E1158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C17"/>
    <w:rsid w:val="001E2C76"/>
    <w:rsid w:val="001E33FE"/>
    <w:rsid w:val="001E35C9"/>
    <w:rsid w:val="001E36EB"/>
    <w:rsid w:val="001E3842"/>
    <w:rsid w:val="001E38A4"/>
    <w:rsid w:val="001E3CCE"/>
    <w:rsid w:val="001E3EE6"/>
    <w:rsid w:val="001E4B4F"/>
    <w:rsid w:val="001E4B62"/>
    <w:rsid w:val="001E4D57"/>
    <w:rsid w:val="001E4EAF"/>
    <w:rsid w:val="001E506F"/>
    <w:rsid w:val="001E538C"/>
    <w:rsid w:val="001E576A"/>
    <w:rsid w:val="001E5876"/>
    <w:rsid w:val="001E59DC"/>
    <w:rsid w:val="001E59EB"/>
    <w:rsid w:val="001E5B12"/>
    <w:rsid w:val="001E5BAE"/>
    <w:rsid w:val="001E5BDA"/>
    <w:rsid w:val="001E5D9B"/>
    <w:rsid w:val="001E5E11"/>
    <w:rsid w:val="001E613E"/>
    <w:rsid w:val="001E6A7F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EB6"/>
    <w:rsid w:val="001F16F7"/>
    <w:rsid w:val="001F1767"/>
    <w:rsid w:val="001F18BD"/>
    <w:rsid w:val="001F1AD5"/>
    <w:rsid w:val="001F1B9B"/>
    <w:rsid w:val="001F1E37"/>
    <w:rsid w:val="001F1E89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D69"/>
    <w:rsid w:val="001F3FA7"/>
    <w:rsid w:val="001F42B8"/>
    <w:rsid w:val="001F44A1"/>
    <w:rsid w:val="001F4584"/>
    <w:rsid w:val="001F46F1"/>
    <w:rsid w:val="001F474C"/>
    <w:rsid w:val="001F48C3"/>
    <w:rsid w:val="001F4AD4"/>
    <w:rsid w:val="001F4F73"/>
    <w:rsid w:val="001F5596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413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87"/>
    <w:rsid w:val="00200FA4"/>
    <w:rsid w:val="002010D6"/>
    <w:rsid w:val="002011BF"/>
    <w:rsid w:val="0020127D"/>
    <w:rsid w:val="002012A1"/>
    <w:rsid w:val="002013A1"/>
    <w:rsid w:val="00201445"/>
    <w:rsid w:val="002014CA"/>
    <w:rsid w:val="00201976"/>
    <w:rsid w:val="002019FD"/>
    <w:rsid w:val="00201BB7"/>
    <w:rsid w:val="00201BD7"/>
    <w:rsid w:val="00201DE6"/>
    <w:rsid w:val="00201E33"/>
    <w:rsid w:val="00201F86"/>
    <w:rsid w:val="00201F96"/>
    <w:rsid w:val="002021CA"/>
    <w:rsid w:val="00202357"/>
    <w:rsid w:val="002023F3"/>
    <w:rsid w:val="00202438"/>
    <w:rsid w:val="00202440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D80"/>
    <w:rsid w:val="0020614E"/>
    <w:rsid w:val="0020616B"/>
    <w:rsid w:val="00206263"/>
    <w:rsid w:val="002064F5"/>
    <w:rsid w:val="00206592"/>
    <w:rsid w:val="00206659"/>
    <w:rsid w:val="00206750"/>
    <w:rsid w:val="0020696D"/>
    <w:rsid w:val="00206A08"/>
    <w:rsid w:val="00206FB3"/>
    <w:rsid w:val="002070A4"/>
    <w:rsid w:val="00207139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9E"/>
    <w:rsid w:val="0021211B"/>
    <w:rsid w:val="00212220"/>
    <w:rsid w:val="00212303"/>
    <w:rsid w:val="00212590"/>
    <w:rsid w:val="002125C8"/>
    <w:rsid w:val="00212735"/>
    <w:rsid w:val="0021288A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386"/>
    <w:rsid w:val="0021640F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DDB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101F"/>
    <w:rsid w:val="002212F4"/>
    <w:rsid w:val="002215B4"/>
    <w:rsid w:val="0022194A"/>
    <w:rsid w:val="00221F2D"/>
    <w:rsid w:val="00221FA5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448"/>
    <w:rsid w:val="002246A6"/>
    <w:rsid w:val="00224839"/>
    <w:rsid w:val="00224A01"/>
    <w:rsid w:val="00224B94"/>
    <w:rsid w:val="00224BB5"/>
    <w:rsid w:val="00224CB1"/>
    <w:rsid w:val="00224E03"/>
    <w:rsid w:val="00224F07"/>
    <w:rsid w:val="002250D4"/>
    <w:rsid w:val="00225280"/>
    <w:rsid w:val="0022538C"/>
    <w:rsid w:val="002255C5"/>
    <w:rsid w:val="0022563A"/>
    <w:rsid w:val="00225D51"/>
    <w:rsid w:val="00225EEC"/>
    <w:rsid w:val="00226090"/>
    <w:rsid w:val="00226205"/>
    <w:rsid w:val="002262DC"/>
    <w:rsid w:val="00226345"/>
    <w:rsid w:val="0022636E"/>
    <w:rsid w:val="0022647F"/>
    <w:rsid w:val="002267A8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F67"/>
    <w:rsid w:val="002316D8"/>
    <w:rsid w:val="002316EC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4F8"/>
    <w:rsid w:val="00232732"/>
    <w:rsid w:val="002327B3"/>
    <w:rsid w:val="002327B5"/>
    <w:rsid w:val="00232863"/>
    <w:rsid w:val="00232A5D"/>
    <w:rsid w:val="00232C54"/>
    <w:rsid w:val="00232CC2"/>
    <w:rsid w:val="00232DB9"/>
    <w:rsid w:val="00232E2F"/>
    <w:rsid w:val="00232EF9"/>
    <w:rsid w:val="00232F94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3DFD"/>
    <w:rsid w:val="00234622"/>
    <w:rsid w:val="0023489F"/>
    <w:rsid w:val="00234A7A"/>
    <w:rsid w:val="00234AB6"/>
    <w:rsid w:val="00234B79"/>
    <w:rsid w:val="00234C64"/>
    <w:rsid w:val="00234CB7"/>
    <w:rsid w:val="00234F47"/>
    <w:rsid w:val="002353E4"/>
    <w:rsid w:val="002353EC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5D"/>
    <w:rsid w:val="002375C1"/>
    <w:rsid w:val="00237B6C"/>
    <w:rsid w:val="00237C97"/>
    <w:rsid w:val="00237CE9"/>
    <w:rsid w:val="00237E65"/>
    <w:rsid w:val="00237F86"/>
    <w:rsid w:val="0024008A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625"/>
    <w:rsid w:val="00241681"/>
    <w:rsid w:val="00241862"/>
    <w:rsid w:val="00241D66"/>
    <w:rsid w:val="00241DDE"/>
    <w:rsid w:val="00241DF4"/>
    <w:rsid w:val="00242096"/>
    <w:rsid w:val="002420FF"/>
    <w:rsid w:val="0024223C"/>
    <w:rsid w:val="002427C6"/>
    <w:rsid w:val="002428BF"/>
    <w:rsid w:val="00242AC0"/>
    <w:rsid w:val="00242C5A"/>
    <w:rsid w:val="00242FC0"/>
    <w:rsid w:val="00242FEB"/>
    <w:rsid w:val="00243252"/>
    <w:rsid w:val="0024390E"/>
    <w:rsid w:val="00243D16"/>
    <w:rsid w:val="00243E02"/>
    <w:rsid w:val="00243E96"/>
    <w:rsid w:val="002440E1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677"/>
    <w:rsid w:val="00253761"/>
    <w:rsid w:val="00253B32"/>
    <w:rsid w:val="00253BA5"/>
    <w:rsid w:val="0025405B"/>
    <w:rsid w:val="002540B6"/>
    <w:rsid w:val="00254393"/>
    <w:rsid w:val="00254661"/>
    <w:rsid w:val="00254669"/>
    <w:rsid w:val="00254785"/>
    <w:rsid w:val="00254988"/>
    <w:rsid w:val="00254DFC"/>
    <w:rsid w:val="0025553F"/>
    <w:rsid w:val="002555B0"/>
    <w:rsid w:val="0025569A"/>
    <w:rsid w:val="0025598F"/>
    <w:rsid w:val="002559A2"/>
    <w:rsid w:val="00255B60"/>
    <w:rsid w:val="00255BA0"/>
    <w:rsid w:val="00255EC6"/>
    <w:rsid w:val="00255F13"/>
    <w:rsid w:val="00255F69"/>
    <w:rsid w:val="00255FCB"/>
    <w:rsid w:val="0025625D"/>
    <w:rsid w:val="002563F9"/>
    <w:rsid w:val="002565F8"/>
    <w:rsid w:val="00256646"/>
    <w:rsid w:val="00256894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109F"/>
    <w:rsid w:val="002611F8"/>
    <w:rsid w:val="00261326"/>
    <w:rsid w:val="00261421"/>
    <w:rsid w:val="0026145C"/>
    <w:rsid w:val="002616FB"/>
    <w:rsid w:val="0026186A"/>
    <w:rsid w:val="00261A0A"/>
    <w:rsid w:val="0026208F"/>
    <w:rsid w:val="002624B1"/>
    <w:rsid w:val="00262A58"/>
    <w:rsid w:val="00262C74"/>
    <w:rsid w:val="00263481"/>
    <w:rsid w:val="0026369B"/>
    <w:rsid w:val="002636E0"/>
    <w:rsid w:val="002638C6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CA7"/>
    <w:rsid w:val="00270FDD"/>
    <w:rsid w:val="002710F7"/>
    <w:rsid w:val="002715B9"/>
    <w:rsid w:val="00271779"/>
    <w:rsid w:val="00271948"/>
    <w:rsid w:val="002719AF"/>
    <w:rsid w:val="00271A16"/>
    <w:rsid w:val="00271AF7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424D"/>
    <w:rsid w:val="00274694"/>
    <w:rsid w:val="0027483A"/>
    <w:rsid w:val="00274928"/>
    <w:rsid w:val="00274A55"/>
    <w:rsid w:val="00274AED"/>
    <w:rsid w:val="00274CAD"/>
    <w:rsid w:val="0027525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77FD9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BF2"/>
    <w:rsid w:val="00283D49"/>
    <w:rsid w:val="00284099"/>
    <w:rsid w:val="00284152"/>
    <w:rsid w:val="00284240"/>
    <w:rsid w:val="002843BB"/>
    <w:rsid w:val="00284656"/>
    <w:rsid w:val="00284AB5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460"/>
    <w:rsid w:val="002924DE"/>
    <w:rsid w:val="0029274E"/>
    <w:rsid w:val="00292BDD"/>
    <w:rsid w:val="00292C4E"/>
    <w:rsid w:val="00292CF8"/>
    <w:rsid w:val="0029323A"/>
    <w:rsid w:val="002934D1"/>
    <w:rsid w:val="002934E0"/>
    <w:rsid w:val="0029361D"/>
    <w:rsid w:val="0029391B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EB0"/>
    <w:rsid w:val="00295153"/>
    <w:rsid w:val="0029520A"/>
    <w:rsid w:val="0029549E"/>
    <w:rsid w:val="00295555"/>
    <w:rsid w:val="002956CC"/>
    <w:rsid w:val="0029573E"/>
    <w:rsid w:val="002958CC"/>
    <w:rsid w:val="00295ACD"/>
    <w:rsid w:val="00295C2A"/>
    <w:rsid w:val="00296096"/>
    <w:rsid w:val="00296908"/>
    <w:rsid w:val="00296B2D"/>
    <w:rsid w:val="00296D2A"/>
    <w:rsid w:val="00296F2C"/>
    <w:rsid w:val="00297023"/>
    <w:rsid w:val="002972BF"/>
    <w:rsid w:val="00297356"/>
    <w:rsid w:val="002979A7"/>
    <w:rsid w:val="00297D66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755"/>
    <w:rsid w:val="002A384B"/>
    <w:rsid w:val="002A391D"/>
    <w:rsid w:val="002A39F2"/>
    <w:rsid w:val="002A3B27"/>
    <w:rsid w:val="002A3B66"/>
    <w:rsid w:val="002A40F8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B5B"/>
    <w:rsid w:val="002B1D98"/>
    <w:rsid w:val="002B1DF2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774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80"/>
    <w:rsid w:val="002B628D"/>
    <w:rsid w:val="002B6450"/>
    <w:rsid w:val="002B6851"/>
    <w:rsid w:val="002B6D45"/>
    <w:rsid w:val="002B6FAD"/>
    <w:rsid w:val="002B76B2"/>
    <w:rsid w:val="002B780A"/>
    <w:rsid w:val="002B7A32"/>
    <w:rsid w:val="002B7D2F"/>
    <w:rsid w:val="002B7E72"/>
    <w:rsid w:val="002C0102"/>
    <w:rsid w:val="002C01A6"/>
    <w:rsid w:val="002C0243"/>
    <w:rsid w:val="002C035E"/>
    <w:rsid w:val="002C050C"/>
    <w:rsid w:val="002C0520"/>
    <w:rsid w:val="002C0738"/>
    <w:rsid w:val="002C080B"/>
    <w:rsid w:val="002C0860"/>
    <w:rsid w:val="002C0B3D"/>
    <w:rsid w:val="002C0B60"/>
    <w:rsid w:val="002C0B87"/>
    <w:rsid w:val="002C0FC0"/>
    <w:rsid w:val="002C103A"/>
    <w:rsid w:val="002C150B"/>
    <w:rsid w:val="002C15A7"/>
    <w:rsid w:val="002C1A74"/>
    <w:rsid w:val="002C1F9F"/>
    <w:rsid w:val="002C20B3"/>
    <w:rsid w:val="002C2288"/>
    <w:rsid w:val="002C233B"/>
    <w:rsid w:val="002C2694"/>
    <w:rsid w:val="002C299C"/>
    <w:rsid w:val="002C299E"/>
    <w:rsid w:val="002C2AFB"/>
    <w:rsid w:val="002C2CDC"/>
    <w:rsid w:val="002C300D"/>
    <w:rsid w:val="002C320F"/>
    <w:rsid w:val="002C340D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BDC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67D"/>
    <w:rsid w:val="002D06B5"/>
    <w:rsid w:val="002D07DE"/>
    <w:rsid w:val="002D0819"/>
    <w:rsid w:val="002D08D5"/>
    <w:rsid w:val="002D0BC0"/>
    <w:rsid w:val="002D0C28"/>
    <w:rsid w:val="002D0FEF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B82"/>
    <w:rsid w:val="002D2F2D"/>
    <w:rsid w:val="002D2F9D"/>
    <w:rsid w:val="002D2FF3"/>
    <w:rsid w:val="002D32EE"/>
    <w:rsid w:val="002D332D"/>
    <w:rsid w:val="002D3633"/>
    <w:rsid w:val="002D3A4D"/>
    <w:rsid w:val="002D3F3F"/>
    <w:rsid w:val="002D3F6F"/>
    <w:rsid w:val="002D4104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325"/>
    <w:rsid w:val="002D55E9"/>
    <w:rsid w:val="002D5BE8"/>
    <w:rsid w:val="002D5D0C"/>
    <w:rsid w:val="002D5D70"/>
    <w:rsid w:val="002D66F1"/>
    <w:rsid w:val="002D6727"/>
    <w:rsid w:val="002D6847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2FE9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136"/>
    <w:rsid w:val="002E5162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A31"/>
    <w:rsid w:val="002E6B0D"/>
    <w:rsid w:val="002E6CF9"/>
    <w:rsid w:val="002E6E3E"/>
    <w:rsid w:val="002E6F62"/>
    <w:rsid w:val="002E6FE2"/>
    <w:rsid w:val="002E7130"/>
    <w:rsid w:val="002E7192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DA4"/>
    <w:rsid w:val="002F1E1D"/>
    <w:rsid w:val="002F1E95"/>
    <w:rsid w:val="002F23FB"/>
    <w:rsid w:val="002F248E"/>
    <w:rsid w:val="002F24AA"/>
    <w:rsid w:val="002F264F"/>
    <w:rsid w:val="002F265D"/>
    <w:rsid w:val="002F276E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F2E"/>
    <w:rsid w:val="002F42E6"/>
    <w:rsid w:val="002F449C"/>
    <w:rsid w:val="002F4814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24F"/>
    <w:rsid w:val="002F62A2"/>
    <w:rsid w:val="002F62DA"/>
    <w:rsid w:val="002F6919"/>
    <w:rsid w:val="002F6ACE"/>
    <w:rsid w:val="002F6C07"/>
    <w:rsid w:val="002F6CE9"/>
    <w:rsid w:val="002F6E41"/>
    <w:rsid w:val="002F6EBD"/>
    <w:rsid w:val="002F6FB0"/>
    <w:rsid w:val="002F7773"/>
    <w:rsid w:val="002F785A"/>
    <w:rsid w:val="002F786C"/>
    <w:rsid w:val="002F7978"/>
    <w:rsid w:val="002F7E21"/>
    <w:rsid w:val="00300183"/>
    <w:rsid w:val="00300362"/>
    <w:rsid w:val="00300630"/>
    <w:rsid w:val="0030092B"/>
    <w:rsid w:val="00300B20"/>
    <w:rsid w:val="00300C90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546"/>
    <w:rsid w:val="0030360E"/>
    <w:rsid w:val="0030386D"/>
    <w:rsid w:val="0030389E"/>
    <w:rsid w:val="003039F5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265"/>
    <w:rsid w:val="00305315"/>
    <w:rsid w:val="0030541B"/>
    <w:rsid w:val="0030555A"/>
    <w:rsid w:val="00305713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2C"/>
    <w:rsid w:val="00307350"/>
    <w:rsid w:val="00307351"/>
    <w:rsid w:val="00307648"/>
    <w:rsid w:val="0030765C"/>
    <w:rsid w:val="00307DA4"/>
    <w:rsid w:val="003101E3"/>
    <w:rsid w:val="00310313"/>
    <w:rsid w:val="00310391"/>
    <w:rsid w:val="003104E3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09C"/>
    <w:rsid w:val="003121E1"/>
    <w:rsid w:val="00312284"/>
    <w:rsid w:val="0031253C"/>
    <w:rsid w:val="00312995"/>
    <w:rsid w:val="00312BC4"/>
    <w:rsid w:val="003133AD"/>
    <w:rsid w:val="00313734"/>
    <w:rsid w:val="00313742"/>
    <w:rsid w:val="00313EAA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A63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4E8"/>
    <w:rsid w:val="003226D1"/>
    <w:rsid w:val="00322984"/>
    <w:rsid w:val="00322AA1"/>
    <w:rsid w:val="00322DDB"/>
    <w:rsid w:val="00323179"/>
    <w:rsid w:val="00323231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C41"/>
    <w:rsid w:val="00323F30"/>
    <w:rsid w:val="00324212"/>
    <w:rsid w:val="00324262"/>
    <w:rsid w:val="00324397"/>
    <w:rsid w:val="003245BA"/>
    <w:rsid w:val="003246B6"/>
    <w:rsid w:val="00324B10"/>
    <w:rsid w:val="00324BA4"/>
    <w:rsid w:val="00324BC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7002"/>
    <w:rsid w:val="0032727C"/>
    <w:rsid w:val="00327396"/>
    <w:rsid w:val="003277CA"/>
    <w:rsid w:val="00327874"/>
    <w:rsid w:val="00327985"/>
    <w:rsid w:val="00327A89"/>
    <w:rsid w:val="00327B49"/>
    <w:rsid w:val="00327BC7"/>
    <w:rsid w:val="00327FDE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EB"/>
    <w:rsid w:val="00332C8B"/>
    <w:rsid w:val="00332EE3"/>
    <w:rsid w:val="0033322F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314"/>
    <w:rsid w:val="003353DF"/>
    <w:rsid w:val="003354E1"/>
    <w:rsid w:val="003358B4"/>
    <w:rsid w:val="00335CF7"/>
    <w:rsid w:val="003360E8"/>
    <w:rsid w:val="0033641B"/>
    <w:rsid w:val="0033644F"/>
    <w:rsid w:val="003364E1"/>
    <w:rsid w:val="00336734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AC5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34A3"/>
    <w:rsid w:val="003434F9"/>
    <w:rsid w:val="003438BA"/>
    <w:rsid w:val="00343972"/>
    <w:rsid w:val="00343C9D"/>
    <w:rsid w:val="00343D03"/>
    <w:rsid w:val="00343D4F"/>
    <w:rsid w:val="003445E9"/>
    <w:rsid w:val="00344689"/>
    <w:rsid w:val="00344C21"/>
    <w:rsid w:val="00344C43"/>
    <w:rsid w:val="00344C5B"/>
    <w:rsid w:val="00344E54"/>
    <w:rsid w:val="0034519C"/>
    <w:rsid w:val="003456DD"/>
    <w:rsid w:val="00345717"/>
    <w:rsid w:val="00345939"/>
    <w:rsid w:val="00345A12"/>
    <w:rsid w:val="00345C6B"/>
    <w:rsid w:val="003460AE"/>
    <w:rsid w:val="00346124"/>
    <w:rsid w:val="00346163"/>
    <w:rsid w:val="0034626B"/>
    <w:rsid w:val="00346306"/>
    <w:rsid w:val="0034643E"/>
    <w:rsid w:val="00346488"/>
    <w:rsid w:val="003464DC"/>
    <w:rsid w:val="00346505"/>
    <w:rsid w:val="0034652E"/>
    <w:rsid w:val="003467EE"/>
    <w:rsid w:val="00346863"/>
    <w:rsid w:val="0034689A"/>
    <w:rsid w:val="00346C98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50058"/>
    <w:rsid w:val="00350310"/>
    <w:rsid w:val="003503AF"/>
    <w:rsid w:val="003503DA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FF"/>
    <w:rsid w:val="00351F9A"/>
    <w:rsid w:val="00351FF3"/>
    <w:rsid w:val="00352506"/>
    <w:rsid w:val="003526B4"/>
    <w:rsid w:val="003527BA"/>
    <w:rsid w:val="00352828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CC7"/>
    <w:rsid w:val="00353E91"/>
    <w:rsid w:val="00353E93"/>
    <w:rsid w:val="00353F94"/>
    <w:rsid w:val="00354097"/>
    <w:rsid w:val="003541C0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69F"/>
    <w:rsid w:val="00362A4D"/>
    <w:rsid w:val="00362DD8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3D0"/>
    <w:rsid w:val="0037258B"/>
    <w:rsid w:val="00372684"/>
    <w:rsid w:val="00372BF3"/>
    <w:rsid w:val="00372BF9"/>
    <w:rsid w:val="00372E4B"/>
    <w:rsid w:val="0037313F"/>
    <w:rsid w:val="0037323E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035"/>
    <w:rsid w:val="00377153"/>
    <w:rsid w:val="003773CD"/>
    <w:rsid w:val="00377A1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805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AD8"/>
    <w:rsid w:val="00382D5C"/>
    <w:rsid w:val="00382DD9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784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DA"/>
    <w:rsid w:val="00386B84"/>
    <w:rsid w:val="00386C09"/>
    <w:rsid w:val="00386DF6"/>
    <w:rsid w:val="003870CB"/>
    <w:rsid w:val="00387855"/>
    <w:rsid w:val="0038788F"/>
    <w:rsid w:val="0039016B"/>
    <w:rsid w:val="003902C5"/>
    <w:rsid w:val="00390474"/>
    <w:rsid w:val="003904C2"/>
    <w:rsid w:val="00390A98"/>
    <w:rsid w:val="00390C97"/>
    <w:rsid w:val="00390FDA"/>
    <w:rsid w:val="003911EF"/>
    <w:rsid w:val="0039127B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1F97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43F"/>
    <w:rsid w:val="00393480"/>
    <w:rsid w:val="00393609"/>
    <w:rsid w:val="00393859"/>
    <w:rsid w:val="003938AD"/>
    <w:rsid w:val="00393AE3"/>
    <w:rsid w:val="00393BCB"/>
    <w:rsid w:val="00393E4F"/>
    <w:rsid w:val="00393F35"/>
    <w:rsid w:val="00393F6D"/>
    <w:rsid w:val="003942D3"/>
    <w:rsid w:val="00394B85"/>
    <w:rsid w:val="00394E83"/>
    <w:rsid w:val="00394E8E"/>
    <w:rsid w:val="00394EE6"/>
    <w:rsid w:val="0039501B"/>
    <w:rsid w:val="0039510E"/>
    <w:rsid w:val="003952FE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0A7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2A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2F26"/>
    <w:rsid w:val="003A315A"/>
    <w:rsid w:val="003A32CF"/>
    <w:rsid w:val="003A3336"/>
    <w:rsid w:val="003A3355"/>
    <w:rsid w:val="003A336E"/>
    <w:rsid w:val="003A33D9"/>
    <w:rsid w:val="003A3682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DF"/>
    <w:rsid w:val="003A5542"/>
    <w:rsid w:val="003A5644"/>
    <w:rsid w:val="003A595F"/>
    <w:rsid w:val="003A5CC9"/>
    <w:rsid w:val="003A5CD5"/>
    <w:rsid w:val="003A5E42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70DD"/>
    <w:rsid w:val="003A71E7"/>
    <w:rsid w:val="003A74EF"/>
    <w:rsid w:val="003A7544"/>
    <w:rsid w:val="003A75C6"/>
    <w:rsid w:val="003A7770"/>
    <w:rsid w:val="003A7908"/>
    <w:rsid w:val="003A7D1A"/>
    <w:rsid w:val="003A7D9F"/>
    <w:rsid w:val="003A7E0D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790"/>
    <w:rsid w:val="003B28DB"/>
    <w:rsid w:val="003B2C16"/>
    <w:rsid w:val="003B2D2C"/>
    <w:rsid w:val="003B2E00"/>
    <w:rsid w:val="003B30DC"/>
    <w:rsid w:val="003B30E7"/>
    <w:rsid w:val="003B31D6"/>
    <w:rsid w:val="003B332E"/>
    <w:rsid w:val="003B336A"/>
    <w:rsid w:val="003B355B"/>
    <w:rsid w:val="003B36A5"/>
    <w:rsid w:val="003B3808"/>
    <w:rsid w:val="003B3A45"/>
    <w:rsid w:val="003B3F91"/>
    <w:rsid w:val="003B41D4"/>
    <w:rsid w:val="003B427D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9F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6BD"/>
    <w:rsid w:val="003C26F0"/>
    <w:rsid w:val="003C29B8"/>
    <w:rsid w:val="003C2BE8"/>
    <w:rsid w:val="003C2DD9"/>
    <w:rsid w:val="003C2E2A"/>
    <w:rsid w:val="003C307C"/>
    <w:rsid w:val="003C3378"/>
    <w:rsid w:val="003C347B"/>
    <w:rsid w:val="003C34C8"/>
    <w:rsid w:val="003C35C8"/>
    <w:rsid w:val="003C35F7"/>
    <w:rsid w:val="003C3827"/>
    <w:rsid w:val="003C3981"/>
    <w:rsid w:val="003C3B50"/>
    <w:rsid w:val="003C3C0C"/>
    <w:rsid w:val="003C42FB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4E67"/>
    <w:rsid w:val="003C5132"/>
    <w:rsid w:val="003C56DA"/>
    <w:rsid w:val="003C5889"/>
    <w:rsid w:val="003C5CB9"/>
    <w:rsid w:val="003C5F6A"/>
    <w:rsid w:val="003C6162"/>
    <w:rsid w:val="003C6178"/>
    <w:rsid w:val="003C61A9"/>
    <w:rsid w:val="003C630D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F4"/>
    <w:rsid w:val="003D3350"/>
    <w:rsid w:val="003D34E9"/>
    <w:rsid w:val="003D3566"/>
    <w:rsid w:val="003D3782"/>
    <w:rsid w:val="003D3A13"/>
    <w:rsid w:val="003D3AC4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5D"/>
    <w:rsid w:val="003D6377"/>
    <w:rsid w:val="003D64A9"/>
    <w:rsid w:val="003D685D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B94"/>
    <w:rsid w:val="003E0E74"/>
    <w:rsid w:val="003E1060"/>
    <w:rsid w:val="003E128F"/>
    <w:rsid w:val="003E12DE"/>
    <w:rsid w:val="003E1348"/>
    <w:rsid w:val="003E14BB"/>
    <w:rsid w:val="003E14C2"/>
    <w:rsid w:val="003E15C2"/>
    <w:rsid w:val="003E1A0B"/>
    <w:rsid w:val="003E1C4F"/>
    <w:rsid w:val="003E1EF8"/>
    <w:rsid w:val="003E1FF2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C7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5C"/>
    <w:rsid w:val="003E7DC9"/>
    <w:rsid w:val="003E7DEF"/>
    <w:rsid w:val="003E7DFB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C3A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57C"/>
    <w:rsid w:val="003F48DA"/>
    <w:rsid w:val="003F4AC4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8EE"/>
    <w:rsid w:val="003F5960"/>
    <w:rsid w:val="003F5BA2"/>
    <w:rsid w:val="003F6372"/>
    <w:rsid w:val="003F65E8"/>
    <w:rsid w:val="003F6955"/>
    <w:rsid w:val="003F69E7"/>
    <w:rsid w:val="003F6B4C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4B2"/>
    <w:rsid w:val="00401753"/>
    <w:rsid w:val="00401F7A"/>
    <w:rsid w:val="00401FE1"/>
    <w:rsid w:val="004020C2"/>
    <w:rsid w:val="00402980"/>
    <w:rsid w:val="00402A31"/>
    <w:rsid w:val="00402D07"/>
    <w:rsid w:val="00403158"/>
    <w:rsid w:val="00403186"/>
    <w:rsid w:val="00403465"/>
    <w:rsid w:val="00403839"/>
    <w:rsid w:val="00403941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C43"/>
    <w:rsid w:val="00404D72"/>
    <w:rsid w:val="00405344"/>
    <w:rsid w:val="00405513"/>
    <w:rsid w:val="0040551F"/>
    <w:rsid w:val="004056B8"/>
    <w:rsid w:val="004059B8"/>
    <w:rsid w:val="004059D4"/>
    <w:rsid w:val="004061DA"/>
    <w:rsid w:val="0040625B"/>
    <w:rsid w:val="0040637E"/>
    <w:rsid w:val="004063A5"/>
    <w:rsid w:val="004065CE"/>
    <w:rsid w:val="0040669B"/>
    <w:rsid w:val="004066AA"/>
    <w:rsid w:val="0040671A"/>
    <w:rsid w:val="00406806"/>
    <w:rsid w:val="0040696B"/>
    <w:rsid w:val="00406CC6"/>
    <w:rsid w:val="00406CEC"/>
    <w:rsid w:val="00407294"/>
    <w:rsid w:val="0040739A"/>
    <w:rsid w:val="00407513"/>
    <w:rsid w:val="00407600"/>
    <w:rsid w:val="00407850"/>
    <w:rsid w:val="0040795D"/>
    <w:rsid w:val="00407C74"/>
    <w:rsid w:val="00407CD5"/>
    <w:rsid w:val="00407E56"/>
    <w:rsid w:val="004100B4"/>
    <w:rsid w:val="00410404"/>
    <w:rsid w:val="00410886"/>
    <w:rsid w:val="00410CF2"/>
    <w:rsid w:val="00410FFB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A12"/>
    <w:rsid w:val="00413E75"/>
    <w:rsid w:val="004140BE"/>
    <w:rsid w:val="0041425E"/>
    <w:rsid w:val="0041440C"/>
    <w:rsid w:val="00414976"/>
    <w:rsid w:val="004149B9"/>
    <w:rsid w:val="00414B00"/>
    <w:rsid w:val="00414C88"/>
    <w:rsid w:val="00414F10"/>
    <w:rsid w:val="00415005"/>
    <w:rsid w:val="004150CC"/>
    <w:rsid w:val="0041513D"/>
    <w:rsid w:val="0041526F"/>
    <w:rsid w:val="00415281"/>
    <w:rsid w:val="004152FA"/>
    <w:rsid w:val="00415356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2EEC"/>
    <w:rsid w:val="00423027"/>
    <w:rsid w:val="0042314B"/>
    <w:rsid w:val="00423278"/>
    <w:rsid w:val="004234A6"/>
    <w:rsid w:val="0042379B"/>
    <w:rsid w:val="00423919"/>
    <w:rsid w:val="00423967"/>
    <w:rsid w:val="00423BB9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3BB"/>
    <w:rsid w:val="00427805"/>
    <w:rsid w:val="00427806"/>
    <w:rsid w:val="004278B3"/>
    <w:rsid w:val="004278D2"/>
    <w:rsid w:val="004279FC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1E"/>
    <w:rsid w:val="004320E8"/>
    <w:rsid w:val="0043215B"/>
    <w:rsid w:val="0043252D"/>
    <w:rsid w:val="0043256B"/>
    <w:rsid w:val="004327DB"/>
    <w:rsid w:val="004328F5"/>
    <w:rsid w:val="00432903"/>
    <w:rsid w:val="00432955"/>
    <w:rsid w:val="00432AC9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68"/>
    <w:rsid w:val="00434A38"/>
    <w:rsid w:val="00434B6C"/>
    <w:rsid w:val="00434B8A"/>
    <w:rsid w:val="00434BA6"/>
    <w:rsid w:val="00434C45"/>
    <w:rsid w:val="00434D0C"/>
    <w:rsid w:val="00434F11"/>
    <w:rsid w:val="0043504E"/>
    <w:rsid w:val="00435103"/>
    <w:rsid w:val="00435498"/>
    <w:rsid w:val="0043549E"/>
    <w:rsid w:val="00435A08"/>
    <w:rsid w:val="00435C11"/>
    <w:rsid w:val="00435DC9"/>
    <w:rsid w:val="0043630D"/>
    <w:rsid w:val="00436977"/>
    <w:rsid w:val="00436B75"/>
    <w:rsid w:val="00436D32"/>
    <w:rsid w:val="00436E06"/>
    <w:rsid w:val="00436E82"/>
    <w:rsid w:val="00436F5B"/>
    <w:rsid w:val="0043709E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312"/>
    <w:rsid w:val="0044065B"/>
    <w:rsid w:val="00440864"/>
    <w:rsid w:val="004409CD"/>
    <w:rsid w:val="00440BC8"/>
    <w:rsid w:val="00440E8F"/>
    <w:rsid w:val="0044104D"/>
    <w:rsid w:val="0044109F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934"/>
    <w:rsid w:val="00445A01"/>
    <w:rsid w:val="00445BF1"/>
    <w:rsid w:val="00445D0C"/>
    <w:rsid w:val="00445DA4"/>
    <w:rsid w:val="00445E7E"/>
    <w:rsid w:val="004461DA"/>
    <w:rsid w:val="0044641B"/>
    <w:rsid w:val="00446557"/>
    <w:rsid w:val="0044665E"/>
    <w:rsid w:val="004467F1"/>
    <w:rsid w:val="00446909"/>
    <w:rsid w:val="00446B43"/>
    <w:rsid w:val="00446C9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BBC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2288"/>
    <w:rsid w:val="00452362"/>
    <w:rsid w:val="004526BF"/>
    <w:rsid w:val="00452728"/>
    <w:rsid w:val="004529F7"/>
    <w:rsid w:val="00452D15"/>
    <w:rsid w:val="00452E59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49"/>
    <w:rsid w:val="004604AD"/>
    <w:rsid w:val="004604EC"/>
    <w:rsid w:val="0046054B"/>
    <w:rsid w:val="004605BE"/>
    <w:rsid w:val="00460841"/>
    <w:rsid w:val="004608BD"/>
    <w:rsid w:val="00460AED"/>
    <w:rsid w:val="004610A8"/>
    <w:rsid w:val="00461251"/>
    <w:rsid w:val="00461365"/>
    <w:rsid w:val="004614F1"/>
    <w:rsid w:val="00461743"/>
    <w:rsid w:val="00461981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3C1"/>
    <w:rsid w:val="00463546"/>
    <w:rsid w:val="00463B22"/>
    <w:rsid w:val="00463DC0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65D"/>
    <w:rsid w:val="004669D2"/>
    <w:rsid w:val="00466A29"/>
    <w:rsid w:val="00466D9D"/>
    <w:rsid w:val="0046700D"/>
    <w:rsid w:val="00467029"/>
    <w:rsid w:val="004672B8"/>
    <w:rsid w:val="004673E6"/>
    <w:rsid w:val="004676A6"/>
    <w:rsid w:val="0046796A"/>
    <w:rsid w:val="00467AB7"/>
    <w:rsid w:val="00467B98"/>
    <w:rsid w:val="00467BC5"/>
    <w:rsid w:val="00467F05"/>
    <w:rsid w:val="00467F63"/>
    <w:rsid w:val="004701A5"/>
    <w:rsid w:val="00470391"/>
    <w:rsid w:val="004703A5"/>
    <w:rsid w:val="0047045E"/>
    <w:rsid w:val="00470585"/>
    <w:rsid w:val="004706C1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9C1"/>
    <w:rsid w:val="00471A80"/>
    <w:rsid w:val="00471F6E"/>
    <w:rsid w:val="004720EB"/>
    <w:rsid w:val="0047232E"/>
    <w:rsid w:val="004723B9"/>
    <w:rsid w:val="004727C6"/>
    <w:rsid w:val="00472808"/>
    <w:rsid w:val="00473041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C1"/>
    <w:rsid w:val="00477C6E"/>
    <w:rsid w:val="00477D75"/>
    <w:rsid w:val="00477DEA"/>
    <w:rsid w:val="0048047E"/>
    <w:rsid w:val="00480493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CEC"/>
    <w:rsid w:val="00484E30"/>
    <w:rsid w:val="00484E97"/>
    <w:rsid w:val="0048551A"/>
    <w:rsid w:val="004855C9"/>
    <w:rsid w:val="0048568C"/>
    <w:rsid w:val="00485A83"/>
    <w:rsid w:val="0048610C"/>
    <w:rsid w:val="0048614A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5A2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2AC"/>
    <w:rsid w:val="004933CA"/>
    <w:rsid w:val="00493521"/>
    <w:rsid w:val="00493626"/>
    <w:rsid w:val="00493638"/>
    <w:rsid w:val="00493707"/>
    <w:rsid w:val="00493963"/>
    <w:rsid w:val="00493AA4"/>
    <w:rsid w:val="00493B4F"/>
    <w:rsid w:val="00493B86"/>
    <w:rsid w:val="00493D22"/>
    <w:rsid w:val="00494059"/>
    <w:rsid w:val="0049411A"/>
    <w:rsid w:val="004942E7"/>
    <w:rsid w:val="004944B2"/>
    <w:rsid w:val="00494505"/>
    <w:rsid w:val="004947AC"/>
    <w:rsid w:val="00494C88"/>
    <w:rsid w:val="00494F5B"/>
    <w:rsid w:val="004951B6"/>
    <w:rsid w:val="004952FD"/>
    <w:rsid w:val="00495460"/>
    <w:rsid w:val="00495625"/>
    <w:rsid w:val="00495A67"/>
    <w:rsid w:val="00495C16"/>
    <w:rsid w:val="00495D7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ADC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25"/>
    <w:rsid w:val="004B3066"/>
    <w:rsid w:val="004B3184"/>
    <w:rsid w:val="004B3197"/>
    <w:rsid w:val="004B3228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0C"/>
    <w:rsid w:val="004B4A96"/>
    <w:rsid w:val="004B4D23"/>
    <w:rsid w:val="004B4DDF"/>
    <w:rsid w:val="004B4F5E"/>
    <w:rsid w:val="004B508F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37"/>
    <w:rsid w:val="004C0251"/>
    <w:rsid w:val="004C0534"/>
    <w:rsid w:val="004C0990"/>
    <w:rsid w:val="004C0A5A"/>
    <w:rsid w:val="004C0A6C"/>
    <w:rsid w:val="004C0C5E"/>
    <w:rsid w:val="004C0CD8"/>
    <w:rsid w:val="004C1002"/>
    <w:rsid w:val="004C1022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295"/>
    <w:rsid w:val="004C241E"/>
    <w:rsid w:val="004C2556"/>
    <w:rsid w:val="004C272B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A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836"/>
    <w:rsid w:val="004D5B6D"/>
    <w:rsid w:val="004D5C05"/>
    <w:rsid w:val="004D5C39"/>
    <w:rsid w:val="004D5DC2"/>
    <w:rsid w:val="004D5FED"/>
    <w:rsid w:val="004D66FD"/>
    <w:rsid w:val="004D6869"/>
    <w:rsid w:val="004D68C3"/>
    <w:rsid w:val="004D6A6C"/>
    <w:rsid w:val="004D721D"/>
    <w:rsid w:val="004D76F2"/>
    <w:rsid w:val="004D7847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C78"/>
    <w:rsid w:val="004E3DE9"/>
    <w:rsid w:val="004E3F07"/>
    <w:rsid w:val="004E3F3A"/>
    <w:rsid w:val="004E4257"/>
    <w:rsid w:val="004E468D"/>
    <w:rsid w:val="004E4716"/>
    <w:rsid w:val="004E4726"/>
    <w:rsid w:val="004E4746"/>
    <w:rsid w:val="004E499A"/>
    <w:rsid w:val="004E4D98"/>
    <w:rsid w:val="004E5250"/>
    <w:rsid w:val="004E546C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80C"/>
    <w:rsid w:val="004F2F61"/>
    <w:rsid w:val="004F30D9"/>
    <w:rsid w:val="004F39A9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BC7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6E81"/>
    <w:rsid w:val="004F736C"/>
    <w:rsid w:val="004F74E1"/>
    <w:rsid w:val="004F756C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D6A"/>
    <w:rsid w:val="005011E3"/>
    <w:rsid w:val="005018F6"/>
    <w:rsid w:val="00501C05"/>
    <w:rsid w:val="00501D3A"/>
    <w:rsid w:val="00501E23"/>
    <w:rsid w:val="0050201A"/>
    <w:rsid w:val="005022B2"/>
    <w:rsid w:val="0050234C"/>
    <w:rsid w:val="005024A5"/>
    <w:rsid w:val="00502536"/>
    <w:rsid w:val="005026AB"/>
    <w:rsid w:val="005027D7"/>
    <w:rsid w:val="00502950"/>
    <w:rsid w:val="00502BAC"/>
    <w:rsid w:val="00502CA0"/>
    <w:rsid w:val="00502E55"/>
    <w:rsid w:val="00503645"/>
    <w:rsid w:val="0050367E"/>
    <w:rsid w:val="0050376D"/>
    <w:rsid w:val="00503A2C"/>
    <w:rsid w:val="00503CA5"/>
    <w:rsid w:val="00503D30"/>
    <w:rsid w:val="00503DC9"/>
    <w:rsid w:val="00503F22"/>
    <w:rsid w:val="00503FDF"/>
    <w:rsid w:val="00504145"/>
    <w:rsid w:val="00504167"/>
    <w:rsid w:val="0050422F"/>
    <w:rsid w:val="005044E6"/>
    <w:rsid w:val="00504517"/>
    <w:rsid w:val="0050475B"/>
    <w:rsid w:val="0050490A"/>
    <w:rsid w:val="005049E1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58E"/>
    <w:rsid w:val="005066A6"/>
    <w:rsid w:val="005067CB"/>
    <w:rsid w:val="00506830"/>
    <w:rsid w:val="00506856"/>
    <w:rsid w:val="00506BB4"/>
    <w:rsid w:val="00507039"/>
    <w:rsid w:val="005071E6"/>
    <w:rsid w:val="00507385"/>
    <w:rsid w:val="005073E7"/>
    <w:rsid w:val="00507630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D4D"/>
    <w:rsid w:val="00512D8D"/>
    <w:rsid w:val="00512E2B"/>
    <w:rsid w:val="00512EFE"/>
    <w:rsid w:val="00513137"/>
    <w:rsid w:val="00513228"/>
    <w:rsid w:val="00513301"/>
    <w:rsid w:val="00513672"/>
    <w:rsid w:val="00513A58"/>
    <w:rsid w:val="00513ADA"/>
    <w:rsid w:val="00513D9E"/>
    <w:rsid w:val="00514253"/>
    <w:rsid w:val="00514372"/>
    <w:rsid w:val="005143F3"/>
    <w:rsid w:val="0051453C"/>
    <w:rsid w:val="005145C0"/>
    <w:rsid w:val="00514699"/>
    <w:rsid w:val="005146A1"/>
    <w:rsid w:val="005147D4"/>
    <w:rsid w:val="00514958"/>
    <w:rsid w:val="00514B35"/>
    <w:rsid w:val="00514B72"/>
    <w:rsid w:val="00514BC5"/>
    <w:rsid w:val="00514C31"/>
    <w:rsid w:val="00514E05"/>
    <w:rsid w:val="005150DD"/>
    <w:rsid w:val="00515104"/>
    <w:rsid w:val="0051526F"/>
    <w:rsid w:val="00515380"/>
    <w:rsid w:val="0051573D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478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667"/>
    <w:rsid w:val="0053469A"/>
    <w:rsid w:val="00534A58"/>
    <w:rsid w:val="00534C52"/>
    <w:rsid w:val="00534C56"/>
    <w:rsid w:val="00534D4D"/>
    <w:rsid w:val="00534EC4"/>
    <w:rsid w:val="00535722"/>
    <w:rsid w:val="00535CC8"/>
    <w:rsid w:val="00535D94"/>
    <w:rsid w:val="00535FB1"/>
    <w:rsid w:val="0053612E"/>
    <w:rsid w:val="005363BF"/>
    <w:rsid w:val="005363EA"/>
    <w:rsid w:val="005367F4"/>
    <w:rsid w:val="005369FB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8B4"/>
    <w:rsid w:val="00542C07"/>
    <w:rsid w:val="00542E10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3F61"/>
    <w:rsid w:val="00544178"/>
    <w:rsid w:val="00544228"/>
    <w:rsid w:val="00544579"/>
    <w:rsid w:val="00544769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D69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A6A"/>
    <w:rsid w:val="00551C80"/>
    <w:rsid w:val="00551DA8"/>
    <w:rsid w:val="00551F1E"/>
    <w:rsid w:val="00551F35"/>
    <w:rsid w:val="00551F38"/>
    <w:rsid w:val="0055238C"/>
    <w:rsid w:val="00552555"/>
    <w:rsid w:val="005525E1"/>
    <w:rsid w:val="0055286B"/>
    <w:rsid w:val="00552944"/>
    <w:rsid w:val="005529C1"/>
    <w:rsid w:val="00552C5E"/>
    <w:rsid w:val="0055300C"/>
    <w:rsid w:val="00553019"/>
    <w:rsid w:val="005530BD"/>
    <w:rsid w:val="005530DF"/>
    <w:rsid w:val="0055320F"/>
    <w:rsid w:val="00553424"/>
    <w:rsid w:val="005536D5"/>
    <w:rsid w:val="005539F2"/>
    <w:rsid w:val="00553D2C"/>
    <w:rsid w:val="00553D84"/>
    <w:rsid w:val="0055410F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3"/>
    <w:rsid w:val="00555B9A"/>
    <w:rsid w:val="00555BA2"/>
    <w:rsid w:val="00555CC1"/>
    <w:rsid w:val="00555D17"/>
    <w:rsid w:val="00556065"/>
    <w:rsid w:val="00556281"/>
    <w:rsid w:val="0055665D"/>
    <w:rsid w:val="0055690E"/>
    <w:rsid w:val="005569D2"/>
    <w:rsid w:val="00556B51"/>
    <w:rsid w:val="00556C2C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31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164"/>
    <w:rsid w:val="005633C4"/>
    <w:rsid w:val="00563928"/>
    <w:rsid w:val="00563A39"/>
    <w:rsid w:val="00563EA3"/>
    <w:rsid w:val="00563EBC"/>
    <w:rsid w:val="0056427C"/>
    <w:rsid w:val="00564343"/>
    <w:rsid w:val="00564379"/>
    <w:rsid w:val="005646A9"/>
    <w:rsid w:val="0056478B"/>
    <w:rsid w:val="00564D20"/>
    <w:rsid w:val="00564D34"/>
    <w:rsid w:val="00564EA8"/>
    <w:rsid w:val="00564EFB"/>
    <w:rsid w:val="00564F21"/>
    <w:rsid w:val="00565260"/>
    <w:rsid w:val="00565338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4A"/>
    <w:rsid w:val="005857E0"/>
    <w:rsid w:val="0058580D"/>
    <w:rsid w:val="00585886"/>
    <w:rsid w:val="00585BB1"/>
    <w:rsid w:val="00585FED"/>
    <w:rsid w:val="0058627D"/>
    <w:rsid w:val="0058627E"/>
    <w:rsid w:val="0058629D"/>
    <w:rsid w:val="005862BD"/>
    <w:rsid w:val="00586417"/>
    <w:rsid w:val="005868EE"/>
    <w:rsid w:val="005870D9"/>
    <w:rsid w:val="00587177"/>
    <w:rsid w:val="005871BE"/>
    <w:rsid w:val="0058753A"/>
    <w:rsid w:val="0058754A"/>
    <w:rsid w:val="005875D4"/>
    <w:rsid w:val="00587A3C"/>
    <w:rsid w:val="0059030A"/>
    <w:rsid w:val="005903FE"/>
    <w:rsid w:val="0059049C"/>
    <w:rsid w:val="00590A2B"/>
    <w:rsid w:val="00590AB5"/>
    <w:rsid w:val="00590C3C"/>
    <w:rsid w:val="00590CA1"/>
    <w:rsid w:val="00591009"/>
    <w:rsid w:val="005912B1"/>
    <w:rsid w:val="00591573"/>
    <w:rsid w:val="005915CB"/>
    <w:rsid w:val="005917B1"/>
    <w:rsid w:val="0059193F"/>
    <w:rsid w:val="00591D86"/>
    <w:rsid w:val="00591F13"/>
    <w:rsid w:val="00591F27"/>
    <w:rsid w:val="0059211D"/>
    <w:rsid w:val="00592472"/>
    <w:rsid w:val="0059269B"/>
    <w:rsid w:val="00592E0A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43"/>
    <w:rsid w:val="005960B8"/>
    <w:rsid w:val="005960EE"/>
    <w:rsid w:val="005961FA"/>
    <w:rsid w:val="00596400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4B6"/>
    <w:rsid w:val="0059752F"/>
    <w:rsid w:val="0059754B"/>
    <w:rsid w:val="00597798"/>
    <w:rsid w:val="005977AE"/>
    <w:rsid w:val="0059785D"/>
    <w:rsid w:val="00597959"/>
    <w:rsid w:val="00597DB5"/>
    <w:rsid w:val="00597ED6"/>
    <w:rsid w:val="00597FC5"/>
    <w:rsid w:val="005A00DE"/>
    <w:rsid w:val="005A0345"/>
    <w:rsid w:val="005A0C87"/>
    <w:rsid w:val="005A0DA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92A"/>
    <w:rsid w:val="005A2C8F"/>
    <w:rsid w:val="005A2D55"/>
    <w:rsid w:val="005A2D6E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9C4"/>
    <w:rsid w:val="005A5B5A"/>
    <w:rsid w:val="005A5CF7"/>
    <w:rsid w:val="005A5DBC"/>
    <w:rsid w:val="005A5FCE"/>
    <w:rsid w:val="005A6203"/>
    <w:rsid w:val="005A6671"/>
    <w:rsid w:val="005A6814"/>
    <w:rsid w:val="005A6F16"/>
    <w:rsid w:val="005A6F7C"/>
    <w:rsid w:val="005A6FA5"/>
    <w:rsid w:val="005A702A"/>
    <w:rsid w:val="005A726E"/>
    <w:rsid w:val="005A7386"/>
    <w:rsid w:val="005A7593"/>
    <w:rsid w:val="005A7629"/>
    <w:rsid w:val="005A7659"/>
    <w:rsid w:val="005A7B0F"/>
    <w:rsid w:val="005A7C76"/>
    <w:rsid w:val="005A7D0B"/>
    <w:rsid w:val="005A7E83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02F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722E"/>
    <w:rsid w:val="005B73F5"/>
    <w:rsid w:val="005B7AA0"/>
    <w:rsid w:val="005B7BC6"/>
    <w:rsid w:val="005C012E"/>
    <w:rsid w:val="005C047C"/>
    <w:rsid w:val="005C0699"/>
    <w:rsid w:val="005C0A50"/>
    <w:rsid w:val="005C0A99"/>
    <w:rsid w:val="005C0B5D"/>
    <w:rsid w:val="005C0EE9"/>
    <w:rsid w:val="005C18B3"/>
    <w:rsid w:val="005C1A97"/>
    <w:rsid w:val="005C1DA5"/>
    <w:rsid w:val="005C1FC8"/>
    <w:rsid w:val="005C1FF4"/>
    <w:rsid w:val="005C21F9"/>
    <w:rsid w:val="005C2309"/>
    <w:rsid w:val="005C24CE"/>
    <w:rsid w:val="005C25DA"/>
    <w:rsid w:val="005C2F05"/>
    <w:rsid w:val="005C2F25"/>
    <w:rsid w:val="005C32D3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960"/>
    <w:rsid w:val="005C7A5B"/>
    <w:rsid w:val="005D0196"/>
    <w:rsid w:val="005D0449"/>
    <w:rsid w:val="005D059E"/>
    <w:rsid w:val="005D0635"/>
    <w:rsid w:val="005D0A0B"/>
    <w:rsid w:val="005D0A7A"/>
    <w:rsid w:val="005D0DDA"/>
    <w:rsid w:val="005D0F9A"/>
    <w:rsid w:val="005D1091"/>
    <w:rsid w:val="005D1377"/>
    <w:rsid w:val="005D147B"/>
    <w:rsid w:val="005D1603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6F5E"/>
    <w:rsid w:val="005D73FE"/>
    <w:rsid w:val="005D7912"/>
    <w:rsid w:val="005D7AAB"/>
    <w:rsid w:val="005D7B03"/>
    <w:rsid w:val="005D7CD3"/>
    <w:rsid w:val="005E0080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39D"/>
    <w:rsid w:val="005E39B2"/>
    <w:rsid w:val="005E3A64"/>
    <w:rsid w:val="005E3A8A"/>
    <w:rsid w:val="005E3ECA"/>
    <w:rsid w:val="005E4030"/>
    <w:rsid w:val="005E40DA"/>
    <w:rsid w:val="005E44E8"/>
    <w:rsid w:val="005E46AD"/>
    <w:rsid w:val="005E4943"/>
    <w:rsid w:val="005E4964"/>
    <w:rsid w:val="005E4A74"/>
    <w:rsid w:val="005E4B27"/>
    <w:rsid w:val="005E4E3E"/>
    <w:rsid w:val="005E4E71"/>
    <w:rsid w:val="005E4EB4"/>
    <w:rsid w:val="005E4EC6"/>
    <w:rsid w:val="005E5282"/>
    <w:rsid w:val="005E582E"/>
    <w:rsid w:val="005E589E"/>
    <w:rsid w:val="005E58E1"/>
    <w:rsid w:val="005E5980"/>
    <w:rsid w:val="005E5981"/>
    <w:rsid w:val="005E5A53"/>
    <w:rsid w:val="005E5B3C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4F"/>
    <w:rsid w:val="005E7F50"/>
    <w:rsid w:val="005F01A4"/>
    <w:rsid w:val="005F02B0"/>
    <w:rsid w:val="005F0312"/>
    <w:rsid w:val="005F06FC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66"/>
    <w:rsid w:val="005F3532"/>
    <w:rsid w:val="005F3627"/>
    <w:rsid w:val="005F3BA7"/>
    <w:rsid w:val="005F4000"/>
    <w:rsid w:val="005F4420"/>
    <w:rsid w:val="005F44FD"/>
    <w:rsid w:val="005F45A8"/>
    <w:rsid w:val="005F4627"/>
    <w:rsid w:val="005F471D"/>
    <w:rsid w:val="005F4736"/>
    <w:rsid w:val="005F497A"/>
    <w:rsid w:val="005F4C1B"/>
    <w:rsid w:val="005F4C57"/>
    <w:rsid w:val="005F4CF3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7E"/>
    <w:rsid w:val="005F6FA2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5F2"/>
    <w:rsid w:val="006037C2"/>
    <w:rsid w:val="00603BEE"/>
    <w:rsid w:val="00603D5B"/>
    <w:rsid w:val="00603E38"/>
    <w:rsid w:val="006040B6"/>
    <w:rsid w:val="006041A7"/>
    <w:rsid w:val="006041B3"/>
    <w:rsid w:val="006041F6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20C"/>
    <w:rsid w:val="006052CF"/>
    <w:rsid w:val="006053A6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303"/>
    <w:rsid w:val="00616509"/>
    <w:rsid w:val="006168C6"/>
    <w:rsid w:val="00616D82"/>
    <w:rsid w:val="00616E53"/>
    <w:rsid w:val="006177E8"/>
    <w:rsid w:val="006179D4"/>
    <w:rsid w:val="006200DF"/>
    <w:rsid w:val="00620138"/>
    <w:rsid w:val="0062028A"/>
    <w:rsid w:val="00620332"/>
    <w:rsid w:val="00620463"/>
    <w:rsid w:val="00620ED8"/>
    <w:rsid w:val="00621038"/>
    <w:rsid w:val="006212DE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728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49"/>
    <w:rsid w:val="006252B0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7E9"/>
    <w:rsid w:val="00631861"/>
    <w:rsid w:val="00631ABE"/>
    <w:rsid w:val="00631B3E"/>
    <w:rsid w:val="00631F8D"/>
    <w:rsid w:val="006320AB"/>
    <w:rsid w:val="0063244F"/>
    <w:rsid w:val="00632645"/>
    <w:rsid w:val="006327CF"/>
    <w:rsid w:val="00632818"/>
    <w:rsid w:val="00632D78"/>
    <w:rsid w:val="0063334F"/>
    <w:rsid w:val="0063345F"/>
    <w:rsid w:val="006334E1"/>
    <w:rsid w:val="00633744"/>
    <w:rsid w:val="0063375C"/>
    <w:rsid w:val="0063386D"/>
    <w:rsid w:val="00633A5F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8F8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1F0"/>
    <w:rsid w:val="006464F7"/>
    <w:rsid w:val="006465EC"/>
    <w:rsid w:val="00646827"/>
    <w:rsid w:val="00646CD0"/>
    <w:rsid w:val="00646EBA"/>
    <w:rsid w:val="00647ABA"/>
    <w:rsid w:val="00647B83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A8F"/>
    <w:rsid w:val="00652C4F"/>
    <w:rsid w:val="00652D89"/>
    <w:rsid w:val="00652D9A"/>
    <w:rsid w:val="00652F93"/>
    <w:rsid w:val="006537FA"/>
    <w:rsid w:val="0065394C"/>
    <w:rsid w:val="00653F5F"/>
    <w:rsid w:val="00653FD1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493"/>
    <w:rsid w:val="00655545"/>
    <w:rsid w:val="0065557C"/>
    <w:rsid w:val="0065557D"/>
    <w:rsid w:val="00655A48"/>
    <w:rsid w:val="00655B61"/>
    <w:rsid w:val="00655CE6"/>
    <w:rsid w:val="006560D9"/>
    <w:rsid w:val="00656154"/>
    <w:rsid w:val="0065623E"/>
    <w:rsid w:val="0065645E"/>
    <w:rsid w:val="0065654F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8D9"/>
    <w:rsid w:val="00661A5B"/>
    <w:rsid w:val="00661C31"/>
    <w:rsid w:val="00661CE0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619"/>
    <w:rsid w:val="00663620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620"/>
    <w:rsid w:val="00665817"/>
    <w:rsid w:val="00665E10"/>
    <w:rsid w:val="006662FE"/>
    <w:rsid w:val="006664C5"/>
    <w:rsid w:val="00666578"/>
    <w:rsid w:val="006667F8"/>
    <w:rsid w:val="006669B4"/>
    <w:rsid w:val="00666A7A"/>
    <w:rsid w:val="00666A8E"/>
    <w:rsid w:val="00666BA1"/>
    <w:rsid w:val="00666CA7"/>
    <w:rsid w:val="00666E76"/>
    <w:rsid w:val="00666E81"/>
    <w:rsid w:val="00666EA2"/>
    <w:rsid w:val="00666F58"/>
    <w:rsid w:val="006675A3"/>
    <w:rsid w:val="00667614"/>
    <w:rsid w:val="006676BA"/>
    <w:rsid w:val="0066795D"/>
    <w:rsid w:val="00667B0D"/>
    <w:rsid w:val="00667BA7"/>
    <w:rsid w:val="00667D89"/>
    <w:rsid w:val="006701A6"/>
    <w:rsid w:val="00670445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27A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36"/>
    <w:rsid w:val="0067436E"/>
    <w:rsid w:val="00674A8D"/>
    <w:rsid w:val="00674D5B"/>
    <w:rsid w:val="00674E1B"/>
    <w:rsid w:val="00674F66"/>
    <w:rsid w:val="00675037"/>
    <w:rsid w:val="0067521A"/>
    <w:rsid w:val="00675323"/>
    <w:rsid w:val="0067532C"/>
    <w:rsid w:val="006758B0"/>
    <w:rsid w:val="00675915"/>
    <w:rsid w:val="00675BD1"/>
    <w:rsid w:val="00675D1B"/>
    <w:rsid w:val="0067603B"/>
    <w:rsid w:val="006761F9"/>
    <w:rsid w:val="006763D0"/>
    <w:rsid w:val="00676485"/>
    <w:rsid w:val="00676623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0F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6AF"/>
    <w:rsid w:val="006809F5"/>
    <w:rsid w:val="00680A8A"/>
    <w:rsid w:val="00680B84"/>
    <w:rsid w:val="00680E41"/>
    <w:rsid w:val="006812C0"/>
    <w:rsid w:val="0068131A"/>
    <w:rsid w:val="006817C0"/>
    <w:rsid w:val="00681A56"/>
    <w:rsid w:val="00681AC5"/>
    <w:rsid w:val="00681D98"/>
    <w:rsid w:val="006821C2"/>
    <w:rsid w:val="0068282A"/>
    <w:rsid w:val="006828F0"/>
    <w:rsid w:val="00682A66"/>
    <w:rsid w:val="00682D87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5D21"/>
    <w:rsid w:val="00685DDC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B47"/>
    <w:rsid w:val="00687D04"/>
    <w:rsid w:val="00687F90"/>
    <w:rsid w:val="006903C0"/>
    <w:rsid w:val="0069073C"/>
    <w:rsid w:val="00690C25"/>
    <w:rsid w:val="00690F33"/>
    <w:rsid w:val="0069127C"/>
    <w:rsid w:val="006915F7"/>
    <w:rsid w:val="006919DB"/>
    <w:rsid w:val="00691C40"/>
    <w:rsid w:val="00691EBE"/>
    <w:rsid w:val="00692749"/>
    <w:rsid w:val="00692867"/>
    <w:rsid w:val="006929AA"/>
    <w:rsid w:val="00692A62"/>
    <w:rsid w:val="00692A8C"/>
    <w:rsid w:val="00692BDB"/>
    <w:rsid w:val="00692F48"/>
    <w:rsid w:val="006930BD"/>
    <w:rsid w:val="006930E9"/>
    <w:rsid w:val="00693775"/>
    <w:rsid w:val="006938CC"/>
    <w:rsid w:val="006939A6"/>
    <w:rsid w:val="00693A8E"/>
    <w:rsid w:val="00693B4B"/>
    <w:rsid w:val="00693EF7"/>
    <w:rsid w:val="00693F9B"/>
    <w:rsid w:val="006948C0"/>
    <w:rsid w:val="006949AC"/>
    <w:rsid w:val="00694BB2"/>
    <w:rsid w:val="00694D40"/>
    <w:rsid w:val="006952DB"/>
    <w:rsid w:val="00695CFB"/>
    <w:rsid w:val="00695EF1"/>
    <w:rsid w:val="0069600F"/>
    <w:rsid w:val="0069627A"/>
    <w:rsid w:val="0069629C"/>
    <w:rsid w:val="006962AA"/>
    <w:rsid w:val="00696565"/>
    <w:rsid w:val="00696662"/>
    <w:rsid w:val="0069696C"/>
    <w:rsid w:val="0069699A"/>
    <w:rsid w:val="00696AB6"/>
    <w:rsid w:val="00696CBD"/>
    <w:rsid w:val="00697273"/>
    <w:rsid w:val="006974A3"/>
    <w:rsid w:val="00697573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AD"/>
    <w:rsid w:val="006A444D"/>
    <w:rsid w:val="006A4462"/>
    <w:rsid w:val="006A45E2"/>
    <w:rsid w:val="006A474E"/>
    <w:rsid w:val="006A4763"/>
    <w:rsid w:val="006A4795"/>
    <w:rsid w:val="006A48B7"/>
    <w:rsid w:val="006A4A5C"/>
    <w:rsid w:val="006A4C69"/>
    <w:rsid w:val="006A4D9D"/>
    <w:rsid w:val="006A4E3E"/>
    <w:rsid w:val="006A4EB9"/>
    <w:rsid w:val="006A503F"/>
    <w:rsid w:val="006A514F"/>
    <w:rsid w:val="006A5204"/>
    <w:rsid w:val="006A53DB"/>
    <w:rsid w:val="006A5519"/>
    <w:rsid w:val="006A55C9"/>
    <w:rsid w:val="006A5667"/>
    <w:rsid w:val="006A5690"/>
    <w:rsid w:val="006A581E"/>
    <w:rsid w:val="006A58D5"/>
    <w:rsid w:val="006A59DF"/>
    <w:rsid w:val="006A5BC4"/>
    <w:rsid w:val="006A5D1F"/>
    <w:rsid w:val="006A607C"/>
    <w:rsid w:val="006A62CE"/>
    <w:rsid w:val="006A63B9"/>
    <w:rsid w:val="006A68B3"/>
    <w:rsid w:val="006A68C5"/>
    <w:rsid w:val="006A6C4D"/>
    <w:rsid w:val="006A6E2B"/>
    <w:rsid w:val="006A71B1"/>
    <w:rsid w:val="006A7494"/>
    <w:rsid w:val="006A7F11"/>
    <w:rsid w:val="006B011F"/>
    <w:rsid w:val="006B0150"/>
    <w:rsid w:val="006B0197"/>
    <w:rsid w:val="006B035B"/>
    <w:rsid w:val="006B0702"/>
    <w:rsid w:val="006B08B6"/>
    <w:rsid w:val="006B0A0F"/>
    <w:rsid w:val="006B0AA4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2E08"/>
    <w:rsid w:val="006B30C6"/>
    <w:rsid w:val="006B3101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64B"/>
    <w:rsid w:val="006B475A"/>
    <w:rsid w:val="006B47A0"/>
    <w:rsid w:val="006B4A1F"/>
    <w:rsid w:val="006B4A74"/>
    <w:rsid w:val="006B4C99"/>
    <w:rsid w:val="006B4F00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46F"/>
    <w:rsid w:val="006B767B"/>
    <w:rsid w:val="006B7B1C"/>
    <w:rsid w:val="006B7E45"/>
    <w:rsid w:val="006B7F9D"/>
    <w:rsid w:val="006C0161"/>
    <w:rsid w:val="006C01C4"/>
    <w:rsid w:val="006C0258"/>
    <w:rsid w:val="006C0294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EF1"/>
    <w:rsid w:val="006C4386"/>
    <w:rsid w:val="006C43F0"/>
    <w:rsid w:val="006C44DB"/>
    <w:rsid w:val="006C4A98"/>
    <w:rsid w:val="006C4B49"/>
    <w:rsid w:val="006C4CF0"/>
    <w:rsid w:val="006C4E57"/>
    <w:rsid w:val="006C4E87"/>
    <w:rsid w:val="006C4EFB"/>
    <w:rsid w:val="006C4F52"/>
    <w:rsid w:val="006C506F"/>
    <w:rsid w:val="006C50E3"/>
    <w:rsid w:val="006C5138"/>
    <w:rsid w:val="006C5E7A"/>
    <w:rsid w:val="006C60F7"/>
    <w:rsid w:val="006C6129"/>
    <w:rsid w:val="006C612E"/>
    <w:rsid w:val="006C6275"/>
    <w:rsid w:val="006C6386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0F62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5B6"/>
    <w:rsid w:val="006D3A13"/>
    <w:rsid w:val="006D3F26"/>
    <w:rsid w:val="006D4305"/>
    <w:rsid w:val="006D448B"/>
    <w:rsid w:val="006D44F2"/>
    <w:rsid w:val="006D47AE"/>
    <w:rsid w:val="006D4808"/>
    <w:rsid w:val="006D4B3A"/>
    <w:rsid w:val="006D4B53"/>
    <w:rsid w:val="006D4D96"/>
    <w:rsid w:val="006D4E4F"/>
    <w:rsid w:val="006D5178"/>
    <w:rsid w:val="006D520A"/>
    <w:rsid w:val="006D52AA"/>
    <w:rsid w:val="006D534E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A9"/>
    <w:rsid w:val="006D70EE"/>
    <w:rsid w:val="006D73B4"/>
    <w:rsid w:val="006D7416"/>
    <w:rsid w:val="006D7733"/>
    <w:rsid w:val="006D775B"/>
    <w:rsid w:val="006D7B1A"/>
    <w:rsid w:val="006D7CA0"/>
    <w:rsid w:val="006E0868"/>
    <w:rsid w:val="006E0933"/>
    <w:rsid w:val="006E098D"/>
    <w:rsid w:val="006E0D0D"/>
    <w:rsid w:val="006E0DAA"/>
    <w:rsid w:val="006E0E5E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113"/>
    <w:rsid w:val="006E22B6"/>
    <w:rsid w:val="006E272D"/>
    <w:rsid w:val="006E2EF3"/>
    <w:rsid w:val="006E302E"/>
    <w:rsid w:val="006E3178"/>
    <w:rsid w:val="006E3779"/>
    <w:rsid w:val="006E378B"/>
    <w:rsid w:val="006E3899"/>
    <w:rsid w:val="006E3BEE"/>
    <w:rsid w:val="006E3CB9"/>
    <w:rsid w:val="006E3D03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F3A"/>
    <w:rsid w:val="006E6469"/>
    <w:rsid w:val="006E64EA"/>
    <w:rsid w:val="006E6522"/>
    <w:rsid w:val="006E669B"/>
    <w:rsid w:val="006E6732"/>
    <w:rsid w:val="006E69EF"/>
    <w:rsid w:val="006E6AA7"/>
    <w:rsid w:val="006E6BAC"/>
    <w:rsid w:val="006E6BE4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F7"/>
    <w:rsid w:val="006F0A88"/>
    <w:rsid w:val="006F0B89"/>
    <w:rsid w:val="006F1142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1F20"/>
    <w:rsid w:val="006F221E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3E6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544"/>
    <w:rsid w:val="00700699"/>
    <w:rsid w:val="00700994"/>
    <w:rsid w:val="007009F4"/>
    <w:rsid w:val="00700D8C"/>
    <w:rsid w:val="00700DDA"/>
    <w:rsid w:val="00700F73"/>
    <w:rsid w:val="007013BF"/>
    <w:rsid w:val="007013C0"/>
    <w:rsid w:val="0070160B"/>
    <w:rsid w:val="0070195D"/>
    <w:rsid w:val="00701DE5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2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CE6"/>
    <w:rsid w:val="00706CF8"/>
    <w:rsid w:val="00706E2D"/>
    <w:rsid w:val="0070701A"/>
    <w:rsid w:val="0070713E"/>
    <w:rsid w:val="00707205"/>
    <w:rsid w:val="007072F5"/>
    <w:rsid w:val="0070754B"/>
    <w:rsid w:val="007079C1"/>
    <w:rsid w:val="00707AAE"/>
    <w:rsid w:val="00707C19"/>
    <w:rsid w:val="00707E00"/>
    <w:rsid w:val="007100EF"/>
    <w:rsid w:val="00710448"/>
    <w:rsid w:val="007104D5"/>
    <w:rsid w:val="00710575"/>
    <w:rsid w:val="007106CC"/>
    <w:rsid w:val="0071070F"/>
    <w:rsid w:val="00710892"/>
    <w:rsid w:val="00710D18"/>
    <w:rsid w:val="00710DA3"/>
    <w:rsid w:val="00710DD0"/>
    <w:rsid w:val="00711023"/>
    <w:rsid w:val="007112FB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06A"/>
    <w:rsid w:val="00712652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B9C"/>
    <w:rsid w:val="00714DA7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2011"/>
    <w:rsid w:val="00722091"/>
    <w:rsid w:val="00722210"/>
    <w:rsid w:val="007223AA"/>
    <w:rsid w:val="007224C8"/>
    <w:rsid w:val="007225C5"/>
    <w:rsid w:val="00722667"/>
    <w:rsid w:val="007227A0"/>
    <w:rsid w:val="00722814"/>
    <w:rsid w:val="00722A60"/>
    <w:rsid w:val="00722A8C"/>
    <w:rsid w:val="00722E04"/>
    <w:rsid w:val="00722F20"/>
    <w:rsid w:val="007230D3"/>
    <w:rsid w:val="007231B7"/>
    <w:rsid w:val="00723709"/>
    <w:rsid w:val="00723829"/>
    <w:rsid w:val="007239ED"/>
    <w:rsid w:val="00723D00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580"/>
    <w:rsid w:val="0072665C"/>
    <w:rsid w:val="00726EE5"/>
    <w:rsid w:val="00727360"/>
    <w:rsid w:val="007273B1"/>
    <w:rsid w:val="007273B9"/>
    <w:rsid w:val="007279CD"/>
    <w:rsid w:val="00727A6A"/>
    <w:rsid w:val="00727BDB"/>
    <w:rsid w:val="00727D4B"/>
    <w:rsid w:val="00727D97"/>
    <w:rsid w:val="00727FAE"/>
    <w:rsid w:val="00727FC7"/>
    <w:rsid w:val="00730102"/>
    <w:rsid w:val="00730465"/>
    <w:rsid w:val="00730630"/>
    <w:rsid w:val="00730649"/>
    <w:rsid w:val="007306A2"/>
    <w:rsid w:val="007307C0"/>
    <w:rsid w:val="0073095C"/>
    <w:rsid w:val="00730FE2"/>
    <w:rsid w:val="00730FEB"/>
    <w:rsid w:val="0073111E"/>
    <w:rsid w:val="00731241"/>
    <w:rsid w:val="0073127E"/>
    <w:rsid w:val="007317E6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BC2"/>
    <w:rsid w:val="00732C75"/>
    <w:rsid w:val="0073314B"/>
    <w:rsid w:val="00733170"/>
    <w:rsid w:val="007331FD"/>
    <w:rsid w:val="007332C4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2E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02E"/>
    <w:rsid w:val="00740136"/>
    <w:rsid w:val="00740169"/>
    <w:rsid w:val="00740538"/>
    <w:rsid w:val="00740541"/>
    <w:rsid w:val="007405B7"/>
    <w:rsid w:val="0074078E"/>
    <w:rsid w:val="007407F0"/>
    <w:rsid w:val="0074086A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3D7E"/>
    <w:rsid w:val="00744311"/>
    <w:rsid w:val="00744471"/>
    <w:rsid w:val="007449C7"/>
    <w:rsid w:val="00744A6C"/>
    <w:rsid w:val="007451C8"/>
    <w:rsid w:val="0074543D"/>
    <w:rsid w:val="0074547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25"/>
    <w:rsid w:val="00752C57"/>
    <w:rsid w:val="00752C77"/>
    <w:rsid w:val="00752C8F"/>
    <w:rsid w:val="00752D01"/>
    <w:rsid w:val="00752F15"/>
    <w:rsid w:val="00752F4D"/>
    <w:rsid w:val="00752F60"/>
    <w:rsid w:val="00753312"/>
    <w:rsid w:val="0075342C"/>
    <w:rsid w:val="00753483"/>
    <w:rsid w:val="007534A1"/>
    <w:rsid w:val="00753626"/>
    <w:rsid w:val="0075382C"/>
    <w:rsid w:val="007538D7"/>
    <w:rsid w:val="00753972"/>
    <w:rsid w:val="00753AE1"/>
    <w:rsid w:val="00753AE6"/>
    <w:rsid w:val="0075405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21"/>
    <w:rsid w:val="00755742"/>
    <w:rsid w:val="007559B1"/>
    <w:rsid w:val="00755A9C"/>
    <w:rsid w:val="00755E61"/>
    <w:rsid w:val="00756066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36F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A26"/>
    <w:rsid w:val="00764A56"/>
    <w:rsid w:val="00764C5E"/>
    <w:rsid w:val="00764D07"/>
    <w:rsid w:val="00764DE9"/>
    <w:rsid w:val="00764E20"/>
    <w:rsid w:val="00765433"/>
    <w:rsid w:val="007656BC"/>
    <w:rsid w:val="00765E5D"/>
    <w:rsid w:val="00765E84"/>
    <w:rsid w:val="007662D6"/>
    <w:rsid w:val="00766361"/>
    <w:rsid w:val="007663AE"/>
    <w:rsid w:val="007667A3"/>
    <w:rsid w:val="007667FD"/>
    <w:rsid w:val="00766A37"/>
    <w:rsid w:val="00766EF4"/>
    <w:rsid w:val="00766F36"/>
    <w:rsid w:val="00766F71"/>
    <w:rsid w:val="0076704B"/>
    <w:rsid w:val="0076718C"/>
    <w:rsid w:val="0076727A"/>
    <w:rsid w:val="0076753A"/>
    <w:rsid w:val="0076771E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6EE"/>
    <w:rsid w:val="007707D2"/>
    <w:rsid w:val="007709C8"/>
    <w:rsid w:val="00770E05"/>
    <w:rsid w:val="00771107"/>
    <w:rsid w:val="007711AC"/>
    <w:rsid w:val="007711E5"/>
    <w:rsid w:val="007713E1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450"/>
    <w:rsid w:val="0077560E"/>
    <w:rsid w:val="007756C5"/>
    <w:rsid w:val="007757C2"/>
    <w:rsid w:val="007758F0"/>
    <w:rsid w:val="00775904"/>
    <w:rsid w:val="00775975"/>
    <w:rsid w:val="00775A69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FC"/>
    <w:rsid w:val="00777556"/>
    <w:rsid w:val="007779F6"/>
    <w:rsid w:val="00777AA5"/>
    <w:rsid w:val="00777B9C"/>
    <w:rsid w:val="00777C43"/>
    <w:rsid w:val="00777C57"/>
    <w:rsid w:val="00777CE2"/>
    <w:rsid w:val="00777E15"/>
    <w:rsid w:val="00780582"/>
    <w:rsid w:val="007805E0"/>
    <w:rsid w:val="00780720"/>
    <w:rsid w:val="00780764"/>
    <w:rsid w:val="00780870"/>
    <w:rsid w:val="00780A7E"/>
    <w:rsid w:val="00780C76"/>
    <w:rsid w:val="00780CEA"/>
    <w:rsid w:val="00781025"/>
    <w:rsid w:val="007811C0"/>
    <w:rsid w:val="00781286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C2A"/>
    <w:rsid w:val="00782D41"/>
    <w:rsid w:val="00782EF6"/>
    <w:rsid w:val="007831A9"/>
    <w:rsid w:val="007832D7"/>
    <w:rsid w:val="007832DF"/>
    <w:rsid w:val="007834D0"/>
    <w:rsid w:val="007837A9"/>
    <w:rsid w:val="0078389C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973"/>
    <w:rsid w:val="00787F67"/>
    <w:rsid w:val="00790060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177"/>
    <w:rsid w:val="0079417F"/>
    <w:rsid w:val="00794636"/>
    <w:rsid w:val="007947C6"/>
    <w:rsid w:val="00794834"/>
    <w:rsid w:val="00794CCC"/>
    <w:rsid w:val="00795280"/>
    <w:rsid w:val="00795785"/>
    <w:rsid w:val="00795987"/>
    <w:rsid w:val="00795C61"/>
    <w:rsid w:val="00795CBD"/>
    <w:rsid w:val="00795F80"/>
    <w:rsid w:val="0079601B"/>
    <w:rsid w:val="00796344"/>
    <w:rsid w:val="007968EA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37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8C"/>
    <w:rsid w:val="007A6419"/>
    <w:rsid w:val="007A648E"/>
    <w:rsid w:val="007A64BE"/>
    <w:rsid w:val="007A660B"/>
    <w:rsid w:val="007A687B"/>
    <w:rsid w:val="007A69F8"/>
    <w:rsid w:val="007A6B24"/>
    <w:rsid w:val="007A72A4"/>
    <w:rsid w:val="007A771D"/>
    <w:rsid w:val="007A771F"/>
    <w:rsid w:val="007A789C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653"/>
    <w:rsid w:val="007B278D"/>
    <w:rsid w:val="007B2868"/>
    <w:rsid w:val="007B2B6F"/>
    <w:rsid w:val="007B30BA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76"/>
    <w:rsid w:val="007B53DB"/>
    <w:rsid w:val="007B5426"/>
    <w:rsid w:val="007B587A"/>
    <w:rsid w:val="007B599A"/>
    <w:rsid w:val="007B5BDF"/>
    <w:rsid w:val="007B5D90"/>
    <w:rsid w:val="007B5DB2"/>
    <w:rsid w:val="007B5DE8"/>
    <w:rsid w:val="007B5F44"/>
    <w:rsid w:val="007B6334"/>
    <w:rsid w:val="007B6478"/>
    <w:rsid w:val="007B67F6"/>
    <w:rsid w:val="007B68C1"/>
    <w:rsid w:val="007B6ABD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347"/>
    <w:rsid w:val="007C0952"/>
    <w:rsid w:val="007C0BB6"/>
    <w:rsid w:val="007C0BE9"/>
    <w:rsid w:val="007C0E68"/>
    <w:rsid w:val="007C0ED2"/>
    <w:rsid w:val="007C0EDD"/>
    <w:rsid w:val="007C0F1F"/>
    <w:rsid w:val="007C0F48"/>
    <w:rsid w:val="007C1107"/>
    <w:rsid w:val="007C133B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863"/>
    <w:rsid w:val="007C295B"/>
    <w:rsid w:val="007C29EA"/>
    <w:rsid w:val="007C2B02"/>
    <w:rsid w:val="007C2C5B"/>
    <w:rsid w:val="007C2D59"/>
    <w:rsid w:val="007C301F"/>
    <w:rsid w:val="007C31AA"/>
    <w:rsid w:val="007C3316"/>
    <w:rsid w:val="007C352E"/>
    <w:rsid w:val="007C3677"/>
    <w:rsid w:val="007C39DB"/>
    <w:rsid w:val="007C3BF2"/>
    <w:rsid w:val="007C3C71"/>
    <w:rsid w:val="007C3DC4"/>
    <w:rsid w:val="007C3EA8"/>
    <w:rsid w:val="007C3EFB"/>
    <w:rsid w:val="007C3F60"/>
    <w:rsid w:val="007C3FA7"/>
    <w:rsid w:val="007C405E"/>
    <w:rsid w:val="007C41B7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018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FED"/>
    <w:rsid w:val="007D43E1"/>
    <w:rsid w:val="007D474A"/>
    <w:rsid w:val="007D4980"/>
    <w:rsid w:val="007D4D18"/>
    <w:rsid w:val="007D4E6C"/>
    <w:rsid w:val="007D5165"/>
    <w:rsid w:val="007D51D1"/>
    <w:rsid w:val="007D5810"/>
    <w:rsid w:val="007D5DBF"/>
    <w:rsid w:val="007D5EFC"/>
    <w:rsid w:val="007D5F4A"/>
    <w:rsid w:val="007D60F2"/>
    <w:rsid w:val="007D6359"/>
    <w:rsid w:val="007D65C6"/>
    <w:rsid w:val="007D676B"/>
    <w:rsid w:val="007D6C0B"/>
    <w:rsid w:val="007D6D2F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D"/>
    <w:rsid w:val="007E29E1"/>
    <w:rsid w:val="007E2B1F"/>
    <w:rsid w:val="007E2CB6"/>
    <w:rsid w:val="007E2CFD"/>
    <w:rsid w:val="007E31F9"/>
    <w:rsid w:val="007E354E"/>
    <w:rsid w:val="007E3630"/>
    <w:rsid w:val="007E365A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21"/>
    <w:rsid w:val="007E7D8E"/>
    <w:rsid w:val="007F010C"/>
    <w:rsid w:val="007F0530"/>
    <w:rsid w:val="007F084F"/>
    <w:rsid w:val="007F0874"/>
    <w:rsid w:val="007F08B3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6E7"/>
    <w:rsid w:val="007F2B90"/>
    <w:rsid w:val="007F2BCE"/>
    <w:rsid w:val="007F2C64"/>
    <w:rsid w:val="007F2DBB"/>
    <w:rsid w:val="007F2F2E"/>
    <w:rsid w:val="007F2F43"/>
    <w:rsid w:val="007F2FA0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4CB"/>
    <w:rsid w:val="007F452B"/>
    <w:rsid w:val="007F4611"/>
    <w:rsid w:val="007F46BB"/>
    <w:rsid w:val="007F46FF"/>
    <w:rsid w:val="007F47FC"/>
    <w:rsid w:val="007F4A65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50D"/>
    <w:rsid w:val="007F68AC"/>
    <w:rsid w:val="007F6A16"/>
    <w:rsid w:val="007F6F1B"/>
    <w:rsid w:val="007F6F4D"/>
    <w:rsid w:val="007F7451"/>
    <w:rsid w:val="007F7482"/>
    <w:rsid w:val="007F78EB"/>
    <w:rsid w:val="007F7905"/>
    <w:rsid w:val="007F79EE"/>
    <w:rsid w:val="007F7B84"/>
    <w:rsid w:val="007F7F26"/>
    <w:rsid w:val="007F7FDA"/>
    <w:rsid w:val="0080014C"/>
    <w:rsid w:val="0080031A"/>
    <w:rsid w:val="00800482"/>
    <w:rsid w:val="008006F8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6A5"/>
    <w:rsid w:val="00802910"/>
    <w:rsid w:val="00802D1A"/>
    <w:rsid w:val="00802FB7"/>
    <w:rsid w:val="00803045"/>
    <w:rsid w:val="00803988"/>
    <w:rsid w:val="0080399C"/>
    <w:rsid w:val="00803BD4"/>
    <w:rsid w:val="00803CBB"/>
    <w:rsid w:val="00803CEA"/>
    <w:rsid w:val="00803D3E"/>
    <w:rsid w:val="00803D82"/>
    <w:rsid w:val="00803DEE"/>
    <w:rsid w:val="00803E63"/>
    <w:rsid w:val="00804148"/>
    <w:rsid w:val="00804201"/>
    <w:rsid w:val="00804372"/>
    <w:rsid w:val="00804569"/>
    <w:rsid w:val="00804C58"/>
    <w:rsid w:val="00804D0A"/>
    <w:rsid w:val="00804E2B"/>
    <w:rsid w:val="00804F92"/>
    <w:rsid w:val="00804F98"/>
    <w:rsid w:val="00805281"/>
    <w:rsid w:val="008052FC"/>
    <w:rsid w:val="0080569E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08B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77B"/>
    <w:rsid w:val="00811802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587"/>
    <w:rsid w:val="00813891"/>
    <w:rsid w:val="008139DF"/>
    <w:rsid w:val="00813CDA"/>
    <w:rsid w:val="00813CF0"/>
    <w:rsid w:val="00813F8B"/>
    <w:rsid w:val="008140A5"/>
    <w:rsid w:val="0081411F"/>
    <w:rsid w:val="00814470"/>
    <w:rsid w:val="00814879"/>
    <w:rsid w:val="00814E3F"/>
    <w:rsid w:val="00814E4A"/>
    <w:rsid w:val="00814EA5"/>
    <w:rsid w:val="00815150"/>
    <w:rsid w:val="0081534D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756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8A8"/>
    <w:rsid w:val="0082294D"/>
    <w:rsid w:val="008229D6"/>
    <w:rsid w:val="00822B6A"/>
    <w:rsid w:val="00822DA1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4EF6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755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175"/>
    <w:rsid w:val="0083039F"/>
    <w:rsid w:val="008305FA"/>
    <w:rsid w:val="00830AD7"/>
    <w:rsid w:val="00830BC6"/>
    <w:rsid w:val="00830BE6"/>
    <w:rsid w:val="00830C21"/>
    <w:rsid w:val="00830E8E"/>
    <w:rsid w:val="00830F30"/>
    <w:rsid w:val="008314ED"/>
    <w:rsid w:val="008315F1"/>
    <w:rsid w:val="00831619"/>
    <w:rsid w:val="00831972"/>
    <w:rsid w:val="00831E09"/>
    <w:rsid w:val="0083202D"/>
    <w:rsid w:val="008324B2"/>
    <w:rsid w:val="0083253F"/>
    <w:rsid w:val="008326B7"/>
    <w:rsid w:val="008329D1"/>
    <w:rsid w:val="00832C79"/>
    <w:rsid w:val="00832CC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2A3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30D3"/>
    <w:rsid w:val="008431FC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E"/>
    <w:rsid w:val="008501C0"/>
    <w:rsid w:val="008502B1"/>
    <w:rsid w:val="00850305"/>
    <w:rsid w:val="0085038C"/>
    <w:rsid w:val="008504AC"/>
    <w:rsid w:val="008509FB"/>
    <w:rsid w:val="00850C0C"/>
    <w:rsid w:val="00850FB7"/>
    <w:rsid w:val="00850FE0"/>
    <w:rsid w:val="00851197"/>
    <w:rsid w:val="008511B4"/>
    <w:rsid w:val="0085122F"/>
    <w:rsid w:val="0085131E"/>
    <w:rsid w:val="008513ED"/>
    <w:rsid w:val="008513FE"/>
    <w:rsid w:val="00851477"/>
    <w:rsid w:val="00851515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989"/>
    <w:rsid w:val="00854AD5"/>
    <w:rsid w:val="00854BD2"/>
    <w:rsid w:val="00854E18"/>
    <w:rsid w:val="00855092"/>
    <w:rsid w:val="008551B2"/>
    <w:rsid w:val="0085530F"/>
    <w:rsid w:val="00855648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D51"/>
    <w:rsid w:val="00860E24"/>
    <w:rsid w:val="00860F7A"/>
    <w:rsid w:val="008610D0"/>
    <w:rsid w:val="0086118B"/>
    <w:rsid w:val="008611BF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D6F"/>
    <w:rsid w:val="00862DB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3AB"/>
    <w:rsid w:val="008646A7"/>
    <w:rsid w:val="0086477A"/>
    <w:rsid w:val="0086490C"/>
    <w:rsid w:val="00864997"/>
    <w:rsid w:val="00864E55"/>
    <w:rsid w:val="00864E6F"/>
    <w:rsid w:val="0086508E"/>
    <w:rsid w:val="00865140"/>
    <w:rsid w:val="0086537B"/>
    <w:rsid w:val="008653C3"/>
    <w:rsid w:val="0086553E"/>
    <w:rsid w:val="0086557D"/>
    <w:rsid w:val="00865DA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9D"/>
    <w:rsid w:val="00867ABF"/>
    <w:rsid w:val="00867C84"/>
    <w:rsid w:val="00867EF6"/>
    <w:rsid w:val="00870130"/>
    <w:rsid w:val="00870192"/>
    <w:rsid w:val="0087019A"/>
    <w:rsid w:val="00870605"/>
    <w:rsid w:val="00870D91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7B3"/>
    <w:rsid w:val="008727E0"/>
    <w:rsid w:val="008728DA"/>
    <w:rsid w:val="00872989"/>
    <w:rsid w:val="00872ABC"/>
    <w:rsid w:val="00872B0A"/>
    <w:rsid w:val="00872B9B"/>
    <w:rsid w:val="00872D62"/>
    <w:rsid w:val="00872F26"/>
    <w:rsid w:val="008730A9"/>
    <w:rsid w:val="008732D1"/>
    <w:rsid w:val="008735EB"/>
    <w:rsid w:val="00873650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652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9D"/>
    <w:rsid w:val="00883944"/>
    <w:rsid w:val="008839E6"/>
    <w:rsid w:val="00883BEC"/>
    <w:rsid w:val="00883C0C"/>
    <w:rsid w:val="00883DE6"/>
    <w:rsid w:val="00883F81"/>
    <w:rsid w:val="0088407C"/>
    <w:rsid w:val="00884102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F36"/>
    <w:rsid w:val="00886021"/>
    <w:rsid w:val="008867E9"/>
    <w:rsid w:val="00886BED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E16"/>
    <w:rsid w:val="008940A0"/>
    <w:rsid w:val="008940F5"/>
    <w:rsid w:val="008941AB"/>
    <w:rsid w:val="00894340"/>
    <w:rsid w:val="00894556"/>
    <w:rsid w:val="00894684"/>
    <w:rsid w:val="00894696"/>
    <w:rsid w:val="008946C9"/>
    <w:rsid w:val="00894740"/>
    <w:rsid w:val="00894811"/>
    <w:rsid w:val="00894876"/>
    <w:rsid w:val="00894B4A"/>
    <w:rsid w:val="00895001"/>
    <w:rsid w:val="00895165"/>
    <w:rsid w:val="008951FC"/>
    <w:rsid w:val="008952F1"/>
    <w:rsid w:val="0089535E"/>
    <w:rsid w:val="008953FD"/>
    <w:rsid w:val="008955FC"/>
    <w:rsid w:val="00895919"/>
    <w:rsid w:val="00895F71"/>
    <w:rsid w:val="0089625C"/>
    <w:rsid w:val="00896309"/>
    <w:rsid w:val="00896385"/>
    <w:rsid w:val="008963A9"/>
    <w:rsid w:val="00896708"/>
    <w:rsid w:val="00896750"/>
    <w:rsid w:val="0089678A"/>
    <w:rsid w:val="00896BD0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1B4"/>
    <w:rsid w:val="008A11C2"/>
    <w:rsid w:val="008A14AC"/>
    <w:rsid w:val="008A17B3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C9F"/>
    <w:rsid w:val="008A2CCE"/>
    <w:rsid w:val="008A2DE6"/>
    <w:rsid w:val="008A327B"/>
    <w:rsid w:val="008A33CF"/>
    <w:rsid w:val="008A368D"/>
    <w:rsid w:val="008A3845"/>
    <w:rsid w:val="008A3926"/>
    <w:rsid w:val="008A3BA7"/>
    <w:rsid w:val="008A3DC1"/>
    <w:rsid w:val="008A3DD4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45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E94"/>
    <w:rsid w:val="008A7F1A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4EDA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649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1E36"/>
    <w:rsid w:val="008C23AD"/>
    <w:rsid w:val="008C2454"/>
    <w:rsid w:val="008C27BC"/>
    <w:rsid w:val="008C2B6A"/>
    <w:rsid w:val="008C2C4E"/>
    <w:rsid w:val="008C30AB"/>
    <w:rsid w:val="008C3257"/>
    <w:rsid w:val="008C33CD"/>
    <w:rsid w:val="008C33D9"/>
    <w:rsid w:val="008C3629"/>
    <w:rsid w:val="008C3AC7"/>
    <w:rsid w:val="008C3C1A"/>
    <w:rsid w:val="008C3D75"/>
    <w:rsid w:val="008C4714"/>
    <w:rsid w:val="008C471F"/>
    <w:rsid w:val="008C48F9"/>
    <w:rsid w:val="008C4B1C"/>
    <w:rsid w:val="008C4B53"/>
    <w:rsid w:val="008C4B5E"/>
    <w:rsid w:val="008C4BF6"/>
    <w:rsid w:val="008C4E31"/>
    <w:rsid w:val="008C4E8E"/>
    <w:rsid w:val="008C5171"/>
    <w:rsid w:val="008C5579"/>
    <w:rsid w:val="008C5871"/>
    <w:rsid w:val="008C5A2B"/>
    <w:rsid w:val="008C5A67"/>
    <w:rsid w:val="008C5C45"/>
    <w:rsid w:val="008C5F10"/>
    <w:rsid w:val="008C6104"/>
    <w:rsid w:val="008C64EB"/>
    <w:rsid w:val="008C6584"/>
    <w:rsid w:val="008C6698"/>
    <w:rsid w:val="008C6B44"/>
    <w:rsid w:val="008C6BCE"/>
    <w:rsid w:val="008C7013"/>
    <w:rsid w:val="008C7022"/>
    <w:rsid w:val="008C7418"/>
    <w:rsid w:val="008C75C4"/>
    <w:rsid w:val="008C7688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6DC2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65"/>
    <w:rsid w:val="008E088A"/>
    <w:rsid w:val="008E0963"/>
    <w:rsid w:val="008E0AF3"/>
    <w:rsid w:val="008E0B47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1EA0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86"/>
    <w:rsid w:val="008E4487"/>
    <w:rsid w:val="008E451B"/>
    <w:rsid w:val="008E4551"/>
    <w:rsid w:val="008E47C3"/>
    <w:rsid w:val="008E4D9B"/>
    <w:rsid w:val="008E4DF6"/>
    <w:rsid w:val="008E4EA8"/>
    <w:rsid w:val="008E4EE4"/>
    <w:rsid w:val="008E4FA6"/>
    <w:rsid w:val="008E5099"/>
    <w:rsid w:val="008E509E"/>
    <w:rsid w:val="008E531E"/>
    <w:rsid w:val="008E53DC"/>
    <w:rsid w:val="008E5884"/>
    <w:rsid w:val="008E5D92"/>
    <w:rsid w:val="008E62F9"/>
    <w:rsid w:val="008E64D7"/>
    <w:rsid w:val="008E6A99"/>
    <w:rsid w:val="008E6AAA"/>
    <w:rsid w:val="008E6CB2"/>
    <w:rsid w:val="008E6D2D"/>
    <w:rsid w:val="008E7398"/>
    <w:rsid w:val="008E7644"/>
    <w:rsid w:val="008E766D"/>
    <w:rsid w:val="008E7F56"/>
    <w:rsid w:val="008E7FED"/>
    <w:rsid w:val="008F00E5"/>
    <w:rsid w:val="008F05AD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8C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7DD"/>
    <w:rsid w:val="008F282B"/>
    <w:rsid w:val="008F2AC4"/>
    <w:rsid w:val="008F376B"/>
    <w:rsid w:val="008F3900"/>
    <w:rsid w:val="008F3CA8"/>
    <w:rsid w:val="008F3EA7"/>
    <w:rsid w:val="008F3F58"/>
    <w:rsid w:val="008F41AB"/>
    <w:rsid w:val="008F445A"/>
    <w:rsid w:val="008F449D"/>
    <w:rsid w:val="008F4516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42"/>
    <w:rsid w:val="008F7FB8"/>
    <w:rsid w:val="009003DB"/>
    <w:rsid w:val="00900405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D40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AA8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D40"/>
    <w:rsid w:val="009100A5"/>
    <w:rsid w:val="009100E4"/>
    <w:rsid w:val="00910248"/>
    <w:rsid w:val="00910433"/>
    <w:rsid w:val="0091056C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8A"/>
    <w:rsid w:val="0091493B"/>
    <w:rsid w:val="00914A4A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624"/>
    <w:rsid w:val="00920683"/>
    <w:rsid w:val="009206F0"/>
    <w:rsid w:val="0092086E"/>
    <w:rsid w:val="00920C30"/>
    <w:rsid w:val="00920C72"/>
    <w:rsid w:val="00920C73"/>
    <w:rsid w:val="00920D03"/>
    <w:rsid w:val="00920D5E"/>
    <w:rsid w:val="00920DC1"/>
    <w:rsid w:val="0092117B"/>
    <w:rsid w:val="00921254"/>
    <w:rsid w:val="009212EE"/>
    <w:rsid w:val="00921434"/>
    <w:rsid w:val="00921623"/>
    <w:rsid w:val="00921816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0F"/>
    <w:rsid w:val="00922A79"/>
    <w:rsid w:val="00922F3E"/>
    <w:rsid w:val="00923140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78"/>
    <w:rsid w:val="00926FD6"/>
    <w:rsid w:val="0092753E"/>
    <w:rsid w:val="009276DC"/>
    <w:rsid w:val="009278E1"/>
    <w:rsid w:val="00927A33"/>
    <w:rsid w:val="00927CE5"/>
    <w:rsid w:val="00927D01"/>
    <w:rsid w:val="00927F84"/>
    <w:rsid w:val="00927FF1"/>
    <w:rsid w:val="00930505"/>
    <w:rsid w:val="009306BE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89B"/>
    <w:rsid w:val="009329DF"/>
    <w:rsid w:val="00932AC4"/>
    <w:rsid w:val="00932D34"/>
    <w:rsid w:val="00933282"/>
    <w:rsid w:val="00933407"/>
    <w:rsid w:val="009337F1"/>
    <w:rsid w:val="00933839"/>
    <w:rsid w:val="0093386E"/>
    <w:rsid w:val="00933871"/>
    <w:rsid w:val="00933A84"/>
    <w:rsid w:val="00933E55"/>
    <w:rsid w:val="009343DB"/>
    <w:rsid w:val="009343F6"/>
    <w:rsid w:val="009346EE"/>
    <w:rsid w:val="00934765"/>
    <w:rsid w:val="009347F2"/>
    <w:rsid w:val="00934AD6"/>
    <w:rsid w:val="00934C98"/>
    <w:rsid w:val="00934F78"/>
    <w:rsid w:val="009350AD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DEF"/>
    <w:rsid w:val="00936F43"/>
    <w:rsid w:val="00937059"/>
    <w:rsid w:val="0093705F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9A2"/>
    <w:rsid w:val="00940ABC"/>
    <w:rsid w:val="00940B62"/>
    <w:rsid w:val="00940DDE"/>
    <w:rsid w:val="00940EBF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F36"/>
    <w:rsid w:val="00942FF5"/>
    <w:rsid w:val="00943065"/>
    <w:rsid w:val="00943997"/>
    <w:rsid w:val="00943DBE"/>
    <w:rsid w:val="00943FF6"/>
    <w:rsid w:val="0094412D"/>
    <w:rsid w:val="00944384"/>
    <w:rsid w:val="00944427"/>
    <w:rsid w:val="009446C7"/>
    <w:rsid w:val="009446F2"/>
    <w:rsid w:val="009447DC"/>
    <w:rsid w:val="009447E8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C84"/>
    <w:rsid w:val="0094620A"/>
    <w:rsid w:val="00946B31"/>
    <w:rsid w:val="00946B72"/>
    <w:rsid w:val="00946DED"/>
    <w:rsid w:val="00947038"/>
    <w:rsid w:val="00947155"/>
    <w:rsid w:val="009472A8"/>
    <w:rsid w:val="009472F3"/>
    <w:rsid w:val="0094732C"/>
    <w:rsid w:val="009473BA"/>
    <w:rsid w:val="009479FF"/>
    <w:rsid w:val="00947AC1"/>
    <w:rsid w:val="00947C67"/>
    <w:rsid w:val="00947D1F"/>
    <w:rsid w:val="0095017F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6F8"/>
    <w:rsid w:val="009517DE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2D2"/>
    <w:rsid w:val="009533D5"/>
    <w:rsid w:val="009536C1"/>
    <w:rsid w:val="009536CC"/>
    <w:rsid w:val="0095375A"/>
    <w:rsid w:val="00953823"/>
    <w:rsid w:val="00953846"/>
    <w:rsid w:val="00953887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8B8"/>
    <w:rsid w:val="00956944"/>
    <w:rsid w:val="00956BCE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62A"/>
    <w:rsid w:val="00960810"/>
    <w:rsid w:val="00960826"/>
    <w:rsid w:val="00960ADB"/>
    <w:rsid w:val="00960D3B"/>
    <w:rsid w:val="00960F91"/>
    <w:rsid w:val="0096129D"/>
    <w:rsid w:val="009614BC"/>
    <w:rsid w:val="009619A5"/>
    <w:rsid w:val="00961ABF"/>
    <w:rsid w:val="00962259"/>
    <w:rsid w:val="0096227A"/>
    <w:rsid w:val="00962314"/>
    <w:rsid w:val="00962351"/>
    <w:rsid w:val="009623D8"/>
    <w:rsid w:val="009624D5"/>
    <w:rsid w:val="009627CD"/>
    <w:rsid w:val="009629BB"/>
    <w:rsid w:val="00962D9E"/>
    <w:rsid w:val="00962DAC"/>
    <w:rsid w:val="00963111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AB6"/>
    <w:rsid w:val="00965D88"/>
    <w:rsid w:val="00965E35"/>
    <w:rsid w:val="00965F6D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DA"/>
    <w:rsid w:val="009675C2"/>
    <w:rsid w:val="00967667"/>
    <w:rsid w:val="00967731"/>
    <w:rsid w:val="0096799B"/>
    <w:rsid w:val="00967C1D"/>
    <w:rsid w:val="00967E50"/>
    <w:rsid w:val="009703C7"/>
    <w:rsid w:val="009704C4"/>
    <w:rsid w:val="00970599"/>
    <w:rsid w:val="009705B8"/>
    <w:rsid w:val="00970620"/>
    <w:rsid w:val="00970720"/>
    <w:rsid w:val="009707A2"/>
    <w:rsid w:val="009709D9"/>
    <w:rsid w:val="009709ED"/>
    <w:rsid w:val="00970A33"/>
    <w:rsid w:val="00970A50"/>
    <w:rsid w:val="00970AD4"/>
    <w:rsid w:val="00970BF6"/>
    <w:rsid w:val="00970EA2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873"/>
    <w:rsid w:val="00972AE2"/>
    <w:rsid w:val="00972B06"/>
    <w:rsid w:val="00972B44"/>
    <w:rsid w:val="00972E12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D0"/>
    <w:rsid w:val="00975943"/>
    <w:rsid w:val="00975F0E"/>
    <w:rsid w:val="00975F21"/>
    <w:rsid w:val="00975F5A"/>
    <w:rsid w:val="00976468"/>
    <w:rsid w:val="009764B1"/>
    <w:rsid w:val="009766BF"/>
    <w:rsid w:val="00976896"/>
    <w:rsid w:val="00976B96"/>
    <w:rsid w:val="00976D91"/>
    <w:rsid w:val="00976F3D"/>
    <w:rsid w:val="00977020"/>
    <w:rsid w:val="0097737A"/>
    <w:rsid w:val="0097798D"/>
    <w:rsid w:val="00977BF7"/>
    <w:rsid w:val="00977EFA"/>
    <w:rsid w:val="00977FE7"/>
    <w:rsid w:val="009801A9"/>
    <w:rsid w:val="009801B4"/>
    <w:rsid w:val="00980476"/>
    <w:rsid w:val="009805CF"/>
    <w:rsid w:val="00980708"/>
    <w:rsid w:val="00980A5A"/>
    <w:rsid w:val="00980C4A"/>
    <w:rsid w:val="00980D35"/>
    <w:rsid w:val="00980D9B"/>
    <w:rsid w:val="00980EB9"/>
    <w:rsid w:val="00980F02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7A"/>
    <w:rsid w:val="00982FC5"/>
    <w:rsid w:val="00982FF8"/>
    <w:rsid w:val="00983025"/>
    <w:rsid w:val="0098307F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B6E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5EDC"/>
    <w:rsid w:val="009860FA"/>
    <w:rsid w:val="009862F1"/>
    <w:rsid w:val="00986712"/>
    <w:rsid w:val="009869AA"/>
    <w:rsid w:val="00986A78"/>
    <w:rsid w:val="00986CC0"/>
    <w:rsid w:val="00986D83"/>
    <w:rsid w:val="00986E9A"/>
    <w:rsid w:val="00987002"/>
    <w:rsid w:val="00987249"/>
    <w:rsid w:val="00987693"/>
    <w:rsid w:val="009878C5"/>
    <w:rsid w:val="00987AC0"/>
    <w:rsid w:val="00990517"/>
    <w:rsid w:val="0099062A"/>
    <w:rsid w:val="0099069C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2284"/>
    <w:rsid w:val="009925B4"/>
    <w:rsid w:val="009927E6"/>
    <w:rsid w:val="0099293E"/>
    <w:rsid w:val="00992A47"/>
    <w:rsid w:val="00992A7C"/>
    <w:rsid w:val="00992A7D"/>
    <w:rsid w:val="00992D56"/>
    <w:rsid w:val="00992E9F"/>
    <w:rsid w:val="00992EA5"/>
    <w:rsid w:val="00992FCE"/>
    <w:rsid w:val="009931B5"/>
    <w:rsid w:val="009931FA"/>
    <w:rsid w:val="009932CA"/>
    <w:rsid w:val="00993451"/>
    <w:rsid w:val="00993A11"/>
    <w:rsid w:val="00993A39"/>
    <w:rsid w:val="00993CFC"/>
    <w:rsid w:val="00993DA2"/>
    <w:rsid w:val="00993DD6"/>
    <w:rsid w:val="00994090"/>
    <w:rsid w:val="0099422C"/>
    <w:rsid w:val="009945B7"/>
    <w:rsid w:val="00994796"/>
    <w:rsid w:val="00994869"/>
    <w:rsid w:val="0099488C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51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6D81"/>
    <w:rsid w:val="009971CB"/>
    <w:rsid w:val="0099756C"/>
    <w:rsid w:val="00997631"/>
    <w:rsid w:val="00997992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3F2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40D1"/>
    <w:rsid w:val="009A41B8"/>
    <w:rsid w:val="009A5098"/>
    <w:rsid w:val="009A5423"/>
    <w:rsid w:val="009A56CB"/>
    <w:rsid w:val="009A5C62"/>
    <w:rsid w:val="009A5D00"/>
    <w:rsid w:val="009A5EA1"/>
    <w:rsid w:val="009A5F91"/>
    <w:rsid w:val="009A63DA"/>
    <w:rsid w:val="009A65D0"/>
    <w:rsid w:val="009A68F0"/>
    <w:rsid w:val="009A691B"/>
    <w:rsid w:val="009A6C95"/>
    <w:rsid w:val="009A6E5C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456"/>
    <w:rsid w:val="009B6494"/>
    <w:rsid w:val="009B6676"/>
    <w:rsid w:val="009B6890"/>
    <w:rsid w:val="009B6B9B"/>
    <w:rsid w:val="009B6CE9"/>
    <w:rsid w:val="009B6F36"/>
    <w:rsid w:val="009B7042"/>
    <w:rsid w:val="009B71EE"/>
    <w:rsid w:val="009B72DA"/>
    <w:rsid w:val="009B7324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476"/>
    <w:rsid w:val="009C0508"/>
    <w:rsid w:val="009C05F6"/>
    <w:rsid w:val="009C064B"/>
    <w:rsid w:val="009C0798"/>
    <w:rsid w:val="009C08F9"/>
    <w:rsid w:val="009C0A63"/>
    <w:rsid w:val="009C0BAE"/>
    <w:rsid w:val="009C0BAF"/>
    <w:rsid w:val="009C0C93"/>
    <w:rsid w:val="009C0E6A"/>
    <w:rsid w:val="009C0F19"/>
    <w:rsid w:val="009C10A9"/>
    <w:rsid w:val="009C121D"/>
    <w:rsid w:val="009C1350"/>
    <w:rsid w:val="009C1454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C32"/>
    <w:rsid w:val="009C4D44"/>
    <w:rsid w:val="009C4E51"/>
    <w:rsid w:val="009C50DE"/>
    <w:rsid w:val="009C5A96"/>
    <w:rsid w:val="009C5AFF"/>
    <w:rsid w:val="009C628D"/>
    <w:rsid w:val="009C62EE"/>
    <w:rsid w:val="009C6539"/>
    <w:rsid w:val="009C66A7"/>
    <w:rsid w:val="009C671E"/>
    <w:rsid w:val="009C6845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4E43"/>
    <w:rsid w:val="009D55A3"/>
    <w:rsid w:val="009D57BC"/>
    <w:rsid w:val="009D58BD"/>
    <w:rsid w:val="009D5AC6"/>
    <w:rsid w:val="009D5C5C"/>
    <w:rsid w:val="009D6252"/>
    <w:rsid w:val="009D64A7"/>
    <w:rsid w:val="009D662B"/>
    <w:rsid w:val="009D6810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576"/>
    <w:rsid w:val="009E25D4"/>
    <w:rsid w:val="009E269A"/>
    <w:rsid w:val="009E2E2E"/>
    <w:rsid w:val="009E2EFD"/>
    <w:rsid w:val="009E3021"/>
    <w:rsid w:val="009E334C"/>
    <w:rsid w:val="009E33AF"/>
    <w:rsid w:val="009E33CA"/>
    <w:rsid w:val="009E345B"/>
    <w:rsid w:val="009E381B"/>
    <w:rsid w:val="009E394B"/>
    <w:rsid w:val="009E399C"/>
    <w:rsid w:val="009E3AC6"/>
    <w:rsid w:val="009E3B20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5EC4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9C1"/>
    <w:rsid w:val="009E7AA1"/>
    <w:rsid w:val="009E7B81"/>
    <w:rsid w:val="009E7CBE"/>
    <w:rsid w:val="009E7CCB"/>
    <w:rsid w:val="009F00A7"/>
    <w:rsid w:val="009F00FD"/>
    <w:rsid w:val="009F03D8"/>
    <w:rsid w:val="009F09A9"/>
    <w:rsid w:val="009F0A48"/>
    <w:rsid w:val="009F108C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94"/>
    <w:rsid w:val="009F29B7"/>
    <w:rsid w:val="009F2DD0"/>
    <w:rsid w:val="009F3008"/>
    <w:rsid w:val="009F30E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D7F"/>
    <w:rsid w:val="009F5ECB"/>
    <w:rsid w:val="009F5EEA"/>
    <w:rsid w:val="009F5FB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99"/>
    <w:rsid w:val="009F7866"/>
    <w:rsid w:val="009F793F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109C"/>
    <w:rsid w:val="00A010E8"/>
    <w:rsid w:val="00A01103"/>
    <w:rsid w:val="00A013F3"/>
    <w:rsid w:val="00A01714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2C3"/>
    <w:rsid w:val="00A03377"/>
    <w:rsid w:val="00A03534"/>
    <w:rsid w:val="00A03702"/>
    <w:rsid w:val="00A038AB"/>
    <w:rsid w:val="00A03A7F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4F"/>
    <w:rsid w:val="00A05871"/>
    <w:rsid w:val="00A05A96"/>
    <w:rsid w:val="00A05B1B"/>
    <w:rsid w:val="00A05F45"/>
    <w:rsid w:val="00A060E2"/>
    <w:rsid w:val="00A06787"/>
    <w:rsid w:val="00A067C3"/>
    <w:rsid w:val="00A06B98"/>
    <w:rsid w:val="00A06BF8"/>
    <w:rsid w:val="00A06C5A"/>
    <w:rsid w:val="00A06D2B"/>
    <w:rsid w:val="00A06DF8"/>
    <w:rsid w:val="00A070B5"/>
    <w:rsid w:val="00A07332"/>
    <w:rsid w:val="00A07350"/>
    <w:rsid w:val="00A073CD"/>
    <w:rsid w:val="00A0741C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8BB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9FE"/>
    <w:rsid w:val="00A17A1C"/>
    <w:rsid w:val="00A17D24"/>
    <w:rsid w:val="00A17D92"/>
    <w:rsid w:val="00A20020"/>
    <w:rsid w:val="00A20131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2E4"/>
    <w:rsid w:val="00A244BE"/>
    <w:rsid w:val="00A24581"/>
    <w:rsid w:val="00A248D8"/>
    <w:rsid w:val="00A24BEC"/>
    <w:rsid w:val="00A24DD0"/>
    <w:rsid w:val="00A253B6"/>
    <w:rsid w:val="00A25804"/>
    <w:rsid w:val="00A2596B"/>
    <w:rsid w:val="00A25A6B"/>
    <w:rsid w:val="00A25B8B"/>
    <w:rsid w:val="00A26248"/>
    <w:rsid w:val="00A264C5"/>
    <w:rsid w:val="00A26E37"/>
    <w:rsid w:val="00A27117"/>
    <w:rsid w:val="00A271EF"/>
    <w:rsid w:val="00A271FD"/>
    <w:rsid w:val="00A274A2"/>
    <w:rsid w:val="00A27659"/>
    <w:rsid w:val="00A276DE"/>
    <w:rsid w:val="00A27ADF"/>
    <w:rsid w:val="00A27B00"/>
    <w:rsid w:val="00A27D85"/>
    <w:rsid w:val="00A3040C"/>
    <w:rsid w:val="00A30411"/>
    <w:rsid w:val="00A3041D"/>
    <w:rsid w:val="00A3054F"/>
    <w:rsid w:val="00A30703"/>
    <w:rsid w:val="00A3079E"/>
    <w:rsid w:val="00A3095D"/>
    <w:rsid w:val="00A30A57"/>
    <w:rsid w:val="00A30A89"/>
    <w:rsid w:val="00A30CE2"/>
    <w:rsid w:val="00A31341"/>
    <w:rsid w:val="00A3148C"/>
    <w:rsid w:val="00A3149C"/>
    <w:rsid w:val="00A314D2"/>
    <w:rsid w:val="00A3154E"/>
    <w:rsid w:val="00A315B2"/>
    <w:rsid w:val="00A31848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6DF"/>
    <w:rsid w:val="00A3371B"/>
    <w:rsid w:val="00A3375F"/>
    <w:rsid w:val="00A3385B"/>
    <w:rsid w:val="00A339BD"/>
    <w:rsid w:val="00A33A0B"/>
    <w:rsid w:val="00A33B0F"/>
    <w:rsid w:val="00A33E81"/>
    <w:rsid w:val="00A33FEC"/>
    <w:rsid w:val="00A341F3"/>
    <w:rsid w:val="00A3482A"/>
    <w:rsid w:val="00A34864"/>
    <w:rsid w:val="00A34995"/>
    <w:rsid w:val="00A34C8E"/>
    <w:rsid w:val="00A3516C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674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362"/>
    <w:rsid w:val="00A444AD"/>
    <w:rsid w:val="00A446C0"/>
    <w:rsid w:val="00A44A3A"/>
    <w:rsid w:val="00A44A46"/>
    <w:rsid w:val="00A44AAD"/>
    <w:rsid w:val="00A450DC"/>
    <w:rsid w:val="00A45471"/>
    <w:rsid w:val="00A45640"/>
    <w:rsid w:val="00A45AED"/>
    <w:rsid w:val="00A45B27"/>
    <w:rsid w:val="00A45B63"/>
    <w:rsid w:val="00A45DB4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7014"/>
    <w:rsid w:val="00A47641"/>
    <w:rsid w:val="00A4764B"/>
    <w:rsid w:val="00A47654"/>
    <w:rsid w:val="00A4766E"/>
    <w:rsid w:val="00A47704"/>
    <w:rsid w:val="00A47977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E27"/>
    <w:rsid w:val="00A50EC5"/>
    <w:rsid w:val="00A51002"/>
    <w:rsid w:val="00A5108E"/>
    <w:rsid w:val="00A51278"/>
    <w:rsid w:val="00A5131B"/>
    <w:rsid w:val="00A516AB"/>
    <w:rsid w:val="00A51836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D4"/>
    <w:rsid w:val="00A56AA5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4BF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3E6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A5F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91"/>
    <w:rsid w:val="00A701D3"/>
    <w:rsid w:val="00A704D2"/>
    <w:rsid w:val="00A704ED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0D67"/>
    <w:rsid w:val="00A812DA"/>
    <w:rsid w:val="00A81510"/>
    <w:rsid w:val="00A81608"/>
    <w:rsid w:val="00A8164F"/>
    <w:rsid w:val="00A8176F"/>
    <w:rsid w:val="00A8185F"/>
    <w:rsid w:val="00A818A4"/>
    <w:rsid w:val="00A8196A"/>
    <w:rsid w:val="00A819F0"/>
    <w:rsid w:val="00A81CB8"/>
    <w:rsid w:val="00A8203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ACC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5D4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8BD"/>
    <w:rsid w:val="00A8590E"/>
    <w:rsid w:val="00A85B31"/>
    <w:rsid w:val="00A85B53"/>
    <w:rsid w:val="00A85BA5"/>
    <w:rsid w:val="00A85BB8"/>
    <w:rsid w:val="00A85DF0"/>
    <w:rsid w:val="00A85E64"/>
    <w:rsid w:val="00A85EFA"/>
    <w:rsid w:val="00A860DC"/>
    <w:rsid w:val="00A861C0"/>
    <w:rsid w:val="00A86214"/>
    <w:rsid w:val="00A86221"/>
    <w:rsid w:val="00A8630E"/>
    <w:rsid w:val="00A8648A"/>
    <w:rsid w:val="00A865FC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26"/>
    <w:rsid w:val="00A9235E"/>
    <w:rsid w:val="00A923D5"/>
    <w:rsid w:val="00A923E3"/>
    <w:rsid w:val="00A92436"/>
    <w:rsid w:val="00A92456"/>
    <w:rsid w:val="00A92561"/>
    <w:rsid w:val="00A9272C"/>
    <w:rsid w:val="00A9283C"/>
    <w:rsid w:val="00A92C8F"/>
    <w:rsid w:val="00A92D97"/>
    <w:rsid w:val="00A92F51"/>
    <w:rsid w:val="00A9303E"/>
    <w:rsid w:val="00A9381A"/>
    <w:rsid w:val="00A938C7"/>
    <w:rsid w:val="00A93908"/>
    <w:rsid w:val="00A93BCB"/>
    <w:rsid w:val="00A93C0C"/>
    <w:rsid w:val="00A93C18"/>
    <w:rsid w:val="00A93CCC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A21"/>
    <w:rsid w:val="00A94BD2"/>
    <w:rsid w:val="00A94E72"/>
    <w:rsid w:val="00A94EB2"/>
    <w:rsid w:val="00A94F6E"/>
    <w:rsid w:val="00A9515F"/>
    <w:rsid w:val="00A95283"/>
    <w:rsid w:val="00A953E4"/>
    <w:rsid w:val="00A956A6"/>
    <w:rsid w:val="00A958F7"/>
    <w:rsid w:val="00A95992"/>
    <w:rsid w:val="00A95A3D"/>
    <w:rsid w:val="00A95BB1"/>
    <w:rsid w:val="00A95CA6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E7"/>
    <w:rsid w:val="00A97217"/>
    <w:rsid w:val="00A972D1"/>
    <w:rsid w:val="00A97803"/>
    <w:rsid w:val="00A97902"/>
    <w:rsid w:val="00A97B44"/>
    <w:rsid w:val="00AA01A6"/>
    <w:rsid w:val="00AA0260"/>
    <w:rsid w:val="00AA02F8"/>
    <w:rsid w:val="00AA0718"/>
    <w:rsid w:val="00AA0799"/>
    <w:rsid w:val="00AA08B7"/>
    <w:rsid w:val="00AA0A9A"/>
    <w:rsid w:val="00AA0BF4"/>
    <w:rsid w:val="00AA0C63"/>
    <w:rsid w:val="00AA11E1"/>
    <w:rsid w:val="00AA11E9"/>
    <w:rsid w:val="00AA1254"/>
    <w:rsid w:val="00AA12E4"/>
    <w:rsid w:val="00AA14D7"/>
    <w:rsid w:val="00AA1576"/>
    <w:rsid w:val="00AA159C"/>
    <w:rsid w:val="00AA1615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DC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1A3"/>
    <w:rsid w:val="00AA735A"/>
    <w:rsid w:val="00AA7685"/>
    <w:rsid w:val="00AA76F8"/>
    <w:rsid w:val="00AA7D80"/>
    <w:rsid w:val="00AB016B"/>
    <w:rsid w:val="00AB01BF"/>
    <w:rsid w:val="00AB0668"/>
    <w:rsid w:val="00AB06AE"/>
    <w:rsid w:val="00AB0B7F"/>
    <w:rsid w:val="00AB0B8F"/>
    <w:rsid w:val="00AB0D6A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D3A"/>
    <w:rsid w:val="00AB1FBA"/>
    <w:rsid w:val="00AB23E6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C3D"/>
    <w:rsid w:val="00AC4EEA"/>
    <w:rsid w:val="00AC5028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8E4"/>
    <w:rsid w:val="00AC7A21"/>
    <w:rsid w:val="00AC7A2A"/>
    <w:rsid w:val="00AC7A3E"/>
    <w:rsid w:val="00AC7C2F"/>
    <w:rsid w:val="00AC7D5A"/>
    <w:rsid w:val="00AC7E3E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6FF"/>
    <w:rsid w:val="00AD271C"/>
    <w:rsid w:val="00AD283E"/>
    <w:rsid w:val="00AD2D85"/>
    <w:rsid w:val="00AD2DCF"/>
    <w:rsid w:val="00AD376D"/>
    <w:rsid w:val="00AD37A9"/>
    <w:rsid w:val="00AD37D4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4CC"/>
    <w:rsid w:val="00AD7531"/>
    <w:rsid w:val="00AD77E0"/>
    <w:rsid w:val="00AD79A1"/>
    <w:rsid w:val="00AD7AB6"/>
    <w:rsid w:val="00AD7B76"/>
    <w:rsid w:val="00AD7D57"/>
    <w:rsid w:val="00AD7E8F"/>
    <w:rsid w:val="00AE0294"/>
    <w:rsid w:val="00AE0331"/>
    <w:rsid w:val="00AE0426"/>
    <w:rsid w:val="00AE04C1"/>
    <w:rsid w:val="00AE065E"/>
    <w:rsid w:val="00AE077C"/>
    <w:rsid w:val="00AE080B"/>
    <w:rsid w:val="00AE095D"/>
    <w:rsid w:val="00AE0B0E"/>
    <w:rsid w:val="00AE0D60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3B2"/>
    <w:rsid w:val="00AE571C"/>
    <w:rsid w:val="00AE59C4"/>
    <w:rsid w:val="00AE5A64"/>
    <w:rsid w:val="00AE5A6E"/>
    <w:rsid w:val="00AE5B39"/>
    <w:rsid w:val="00AE5E28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670"/>
    <w:rsid w:val="00AF4A0F"/>
    <w:rsid w:val="00AF4AFE"/>
    <w:rsid w:val="00AF4E4D"/>
    <w:rsid w:val="00AF5395"/>
    <w:rsid w:val="00AF55E7"/>
    <w:rsid w:val="00AF5877"/>
    <w:rsid w:val="00AF5B7E"/>
    <w:rsid w:val="00AF5BDC"/>
    <w:rsid w:val="00AF5FC8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428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53A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BB5"/>
    <w:rsid w:val="00B07C2D"/>
    <w:rsid w:val="00B07D55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45"/>
    <w:rsid w:val="00B10A7D"/>
    <w:rsid w:val="00B10ADF"/>
    <w:rsid w:val="00B10C7C"/>
    <w:rsid w:val="00B10C8C"/>
    <w:rsid w:val="00B10CB6"/>
    <w:rsid w:val="00B10DCE"/>
    <w:rsid w:val="00B10EA8"/>
    <w:rsid w:val="00B11079"/>
    <w:rsid w:val="00B1114F"/>
    <w:rsid w:val="00B11368"/>
    <w:rsid w:val="00B11385"/>
    <w:rsid w:val="00B113FE"/>
    <w:rsid w:val="00B11457"/>
    <w:rsid w:val="00B115F8"/>
    <w:rsid w:val="00B11881"/>
    <w:rsid w:val="00B11A18"/>
    <w:rsid w:val="00B11E17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4D7C"/>
    <w:rsid w:val="00B15348"/>
    <w:rsid w:val="00B15855"/>
    <w:rsid w:val="00B158E3"/>
    <w:rsid w:val="00B15B64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79A"/>
    <w:rsid w:val="00B178C9"/>
    <w:rsid w:val="00B17971"/>
    <w:rsid w:val="00B17B5D"/>
    <w:rsid w:val="00B17C12"/>
    <w:rsid w:val="00B17D10"/>
    <w:rsid w:val="00B20108"/>
    <w:rsid w:val="00B2010D"/>
    <w:rsid w:val="00B20255"/>
    <w:rsid w:val="00B20514"/>
    <w:rsid w:val="00B20635"/>
    <w:rsid w:val="00B20829"/>
    <w:rsid w:val="00B2098B"/>
    <w:rsid w:val="00B2099B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1D6C"/>
    <w:rsid w:val="00B22092"/>
    <w:rsid w:val="00B22162"/>
    <w:rsid w:val="00B223AB"/>
    <w:rsid w:val="00B223F8"/>
    <w:rsid w:val="00B22597"/>
    <w:rsid w:val="00B22A4E"/>
    <w:rsid w:val="00B22BD7"/>
    <w:rsid w:val="00B22D43"/>
    <w:rsid w:val="00B22F1A"/>
    <w:rsid w:val="00B22F66"/>
    <w:rsid w:val="00B23292"/>
    <w:rsid w:val="00B232CD"/>
    <w:rsid w:val="00B23390"/>
    <w:rsid w:val="00B23543"/>
    <w:rsid w:val="00B23546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D5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32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542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0B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64D"/>
    <w:rsid w:val="00B368F5"/>
    <w:rsid w:val="00B3698C"/>
    <w:rsid w:val="00B36BC4"/>
    <w:rsid w:val="00B36C35"/>
    <w:rsid w:val="00B36EF5"/>
    <w:rsid w:val="00B37183"/>
    <w:rsid w:val="00B37395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05B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669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557"/>
    <w:rsid w:val="00B456C6"/>
    <w:rsid w:val="00B45C8F"/>
    <w:rsid w:val="00B45E4E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82"/>
    <w:rsid w:val="00B50B7C"/>
    <w:rsid w:val="00B50BBF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1DED"/>
    <w:rsid w:val="00B51E64"/>
    <w:rsid w:val="00B51F2C"/>
    <w:rsid w:val="00B52382"/>
    <w:rsid w:val="00B5238D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BEE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93D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7A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2C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1B"/>
    <w:rsid w:val="00B60881"/>
    <w:rsid w:val="00B60883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BBA"/>
    <w:rsid w:val="00B62DB5"/>
    <w:rsid w:val="00B63094"/>
    <w:rsid w:val="00B63420"/>
    <w:rsid w:val="00B63837"/>
    <w:rsid w:val="00B639F7"/>
    <w:rsid w:val="00B63A1D"/>
    <w:rsid w:val="00B63BC3"/>
    <w:rsid w:val="00B63BCC"/>
    <w:rsid w:val="00B63C5C"/>
    <w:rsid w:val="00B63EA7"/>
    <w:rsid w:val="00B63EC0"/>
    <w:rsid w:val="00B63F2B"/>
    <w:rsid w:val="00B64238"/>
    <w:rsid w:val="00B64585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997"/>
    <w:rsid w:val="00B65A1D"/>
    <w:rsid w:val="00B65A90"/>
    <w:rsid w:val="00B65AC3"/>
    <w:rsid w:val="00B65ECC"/>
    <w:rsid w:val="00B65F5A"/>
    <w:rsid w:val="00B660A6"/>
    <w:rsid w:val="00B661B0"/>
    <w:rsid w:val="00B6657D"/>
    <w:rsid w:val="00B66659"/>
    <w:rsid w:val="00B66701"/>
    <w:rsid w:val="00B669B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C2D"/>
    <w:rsid w:val="00B71D14"/>
    <w:rsid w:val="00B71EFE"/>
    <w:rsid w:val="00B723AB"/>
    <w:rsid w:val="00B723AD"/>
    <w:rsid w:val="00B724B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74C"/>
    <w:rsid w:val="00B74809"/>
    <w:rsid w:val="00B74A3A"/>
    <w:rsid w:val="00B74B7A"/>
    <w:rsid w:val="00B7515C"/>
    <w:rsid w:val="00B75306"/>
    <w:rsid w:val="00B753D2"/>
    <w:rsid w:val="00B757E5"/>
    <w:rsid w:val="00B75B5B"/>
    <w:rsid w:val="00B760BA"/>
    <w:rsid w:val="00B761CA"/>
    <w:rsid w:val="00B7646A"/>
    <w:rsid w:val="00B764F7"/>
    <w:rsid w:val="00B767ED"/>
    <w:rsid w:val="00B7682A"/>
    <w:rsid w:val="00B76941"/>
    <w:rsid w:val="00B7716F"/>
    <w:rsid w:val="00B77499"/>
    <w:rsid w:val="00B774CF"/>
    <w:rsid w:val="00B7774D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B08"/>
    <w:rsid w:val="00B84C2E"/>
    <w:rsid w:val="00B84C33"/>
    <w:rsid w:val="00B84CBC"/>
    <w:rsid w:val="00B84E62"/>
    <w:rsid w:val="00B851C4"/>
    <w:rsid w:val="00B8522F"/>
    <w:rsid w:val="00B852A0"/>
    <w:rsid w:val="00B852C6"/>
    <w:rsid w:val="00B8540F"/>
    <w:rsid w:val="00B854E3"/>
    <w:rsid w:val="00B85565"/>
    <w:rsid w:val="00B856C7"/>
    <w:rsid w:val="00B8570C"/>
    <w:rsid w:val="00B8580B"/>
    <w:rsid w:val="00B85879"/>
    <w:rsid w:val="00B85C65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5F1D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4E2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BC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06D"/>
    <w:rsid w:val="00BA32A2"/>
    <w:rsid w:val="00BA3304"/>
    <w:rsid w:val="00BA339D"/>
    <w:rsid w:val="00BA37EA"/>
    <w:rsid w:val="00BA3D46"/>
    <w:rsid w:val="00BA3EDF"/>
    <w:rsid w:val="00BA41F3"/>
    <w:rsid w:val="00BA4226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D90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272"/>
    <w:rsid w:val="00BB34B4"/>
    <w:rsid w:val="00BB3516"/>
    <w:rsid w:val="00BB354D"/>
    <w:rsid w:val="00BB3934"/>
    <w:rsid w:val="00BB3944"/>
    <w:rsid w:val="00BB3979"/>
    <w:rsid w:val="00BB3A41"/>
    <w:rsid w:val="00BB3A7F"/>
    <w:rsid w:val="00BB3DB7"/>
    <w:rsid w:val="00BB3E3D"/>
    <w:rsid w:val="00BB4080"/>
    <w:rsid w:val="00BB49BF"/>
    <w:rsid w:val="00BB4B0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FD"/>
    <w:rsid w:val="00BC17C5"/>
    <w:rsid w:val="00BC181D"/>
    <w:rsid w:val="00BC18FA"/>
    <w:rsid w:val="00BC1CF5"/>
    <w:rsid w:val="00BC2081"/>
    <w:rsid w:val="00BC239C"/>
    <w:rsid w:val="00BC262B"/>
    <w:rsid w:val="00BC27BA"/>
    <w:rsid w:val="00BC29F2"/>
    <w:rsid w:val="00BC2C3A"/>
    <w:rsid w:val="00BC2DFC"/>
    <w:rsid w:val="00BC2EED"/>
    <w:rsid w:val="00BC2F8C"/>
    <w:rsid w:val="00BC332A"/>
    <w:rsid w:val="00BC338A"/>
    <w:rsid w:val="00BC355B"/>
    <w:rsid w:val="00BC3710"/>
    <w:rsid w:val="00BC3AD5"/>
    <w:rsid w:val="00BC3FA5"/>
    <w:rsid w:val="00BC408E"/>
    <w:rsid w:val="00BC40DF"/>
    <w:rsid w:val="00BC41FD"/>
    <w:rsid w:val="00BC43F3"/>
    <w:rsid w:val="00BC4462"/>
    <w:rsid w:val="00BC4A07"/>
    <w:rsid w:val="00BC4A86"/>
    <w:rsid w:val="00BC4AEB"/>
    <w:rsid w:val="00BC4CB2"/>
    <w:rsid w:val="00BC54C1"/>
    <w:rsid w:val="00BC5826"/>
    <w:rsid w:val="00BC5CA7"/>
    <w:rsid w:val="00BC5DCB"/>
    <w:rsid w:val="00BC5DDB"/>
    <w:rsid w:val="00BC5E71"/>
    <w:rsid w:val="00BC61B7"/>
    <w:rsid w:val="00BC62D8"/>
    <w:rsid w:val="00BC65D5"/>
    <w:rsid w:val="00BC65F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750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43F"/>
    <w:rsid w:val="00BD0CFF"/>
    <w:rsid w:val="00BD0F5D"/>
    <w:rsid w:val="00BD10E7"/>
    <w:rsid w:val="00BD11D4"/>
    <w:rsid w:val="00BD1298"/>
    <w:rsid w:val="00BD12D5"/>
    <w:rsid w:val="00BD137F"/>
    <w:rsid w:val="00BD14A9"/>
    <w:rsid w:val="00BD16C2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2F73"/>
    <w:rsid w:val="00BD31D4"/>
    <w:rsid w:val="00BD354D"/>
    <w:rsid w:val="00BD3771"/>
    <w:rsid w:val="00BD3C60"/>
    <w:rsid w:val="00BD3DE5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B4A"/>
    <w:rsid w:val="00BD5BC6"/>
    <w:rsid w:val="00BD61C1"/>
    <w:rsid w:val="00BD65BA"/>
    <w:rsid w:val="00BD6845"/>
    <w:rsid w:val="00BD68C6"/>
    <w:rsid w:val="00BD6A03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2C0"/>
    <w:rsid w:val="00BE0496"/>
    <w:rsid w:val="00BE05AC"/>
    <w:rsid w:val="00BE05F4"/>
    <w:rsid w:val="00BE07A9"/>
    <w:rsid w:val="00BE08D0"/>
    <w:rsid w:val="00BE093D"/>
    <w:rsid w:val="00BE095C"/>
    <w:rsid w:val="00BE0CA7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AD5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F25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307E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287"/>
    <w:rsid w:val="00BF62D9"/>
    <w:rsid w:val="00BF6702"/>
    <w:rsid w:val="00BF6843"/>
    <w:rsid w:val="00BF7022"/>
    <w:rsid w:val="00BF705A"/>
    <w:rsid w:val="00BF7289"/>
    <w:rsid w:val="00BF749D"/>
    <w:rsid w:val="00BF76BD"/>
    <w:rsid w:val="00BF7843"/>
    <w:rsid w:val="00BF7945"/>
    <w:rsid w:val="00BF79CB"/>
    <w:rsid w:val="00BF79E1"/>
    <w:rsid w:val="00BF7C5C"/>
    <w:rsid w:val="00BF7CCA"/>
    <w:rsid w:val="00BF7EA4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46C"/>
    <w:rsid w:val="00C0154A"/>
    <w:rsid w:val="00C016B7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47D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2"/>
    <w:rsid w:val="00C07E56"/>
    <w:rsid w:val="00C07FBD"/>
    <w:rsid w:val="00C07FFE"/>
    <w:rsid w:val="00C101FC"/>
    <w:rsid w:val="00C104BB"/>
    <w:rsid w:val="00C105F8"/>
    <w:rsid w:val="00C109B0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D4"/>
    <w:rsid w:val="00C2044D"/>
    <w:rsid w:val="00C2055A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5E0"/>
    <w:rsid w:val="00C22B67"/>
    <w:rsid w:val="00C22CC1"/>
    <w:rsid w:val="00C22E86"/>
    <w:rsid w:val="00C22EAA"/>
    <w:rsid w:val="00C22ED2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7A"/>
    <w:rsid w:val="00C249FC"/>
    <w:rsid w:val="00C24A08"/>
    <w:rsid w:val="00C24A5F"/>
    <w:rsid w:val="00C24AC6"/>
    <w:rsid w:val="00C24B02"/>
    <w:rsid w:val="00C24BDE"/>
    <w:rsid w:val="00C24C24"/>
    <w:rsid w:val="00C24C50"/>
    <w:rsid w:val="00C24D19"/>
    <w:rsid w:val="00C24E84"/>
    <w:rsid w:val="00C24F40"/>
    <w:rsid w:val="00C25117"/>
    <w:rsid w:val="00C25299"/>
    <w:rsid w:val="00C25376"/>
    <w:rsid w:val="00C25526"/>
    <w:rsid w:val="00C25632"/>
    <w:rsid w:val="00C2573D"/>
    <w:rsid w:val="00C257EB"/>
    <w:rsid w:val="00C25A33"/>
    <w:rsid w:val="00C25A47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0BE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7E4"/>
    <w:rsid w:val="00C32A3E"/>
    <w:rsid w:val="00C32C38"/>
    <w:rsid w:val="00C32F54"/>
    <w:rsid w:val="00C32F63"/>
    <w:rsid w:val="00C330AB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B5A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80"/>
    <w:rsid w:val="00C363DD"/>
    <w:rsid w:val="00C364BF"/>
    <w:rsid w:val="00C3669E"/>
    <w:rsid w:val="00C367CD"/>
    <w:rsid w:val="00C36D55"/>
    <w:rsid w:val="00C36D77"/>
    <w:rsid w:val="00C36EA7"/>
    <w:rsid w:val="00C370A4"/>
    <w:rsid w:val="00C370B1"/>
    <w:rsid w:val="00C37363"/>
    <w:rsid w:val="00C37582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CF3"/>
    <w:rsid w:val="00C410E5"/>
    <w:rsid w:val="00C411B4"/>
    <w:rsid w:val="00C411DC"/>
    <w:rsid w:val="00C417B0"/>
    <w:rsid w:val="00C41829"/>
    <w:rsid w:val="00C41877"/>
    <w:rsid w:val="00C41CBF"/>
    <w:rsid w:val="00C41DDA"/>
    <w:rsid w:val="00C41E87"/>
    <w:rsid w:val="00C41E9B"/>
    <w:rsid w:val="00C41F76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C2E"/>
    <w:rsid w:val="00C42E60"/>
    <w:rsid w:val="00C43339"/>
    <w:rsid w:val="00C43357"/>
    <w:rsid w:val="00C435E2"/>
    <w:rsid w:val="00C43D4C"/>
    <w:rsid w:val="00C44210"/>
    <w:rsid w:val="00C443F2"/>
    <w:rsid w:val="00C4442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4C"/>
    <w:rsid w:val="00C46653"/>
    <w:rsid w:val="00C46894"/>
    <w:rsid w:val="00C46952"/>
    <w:rsid w:val="00C469C0"/>
    <w:rsid w:val="00C46D7A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287"/>
    <w:rsid w:val="00C514C4"/>
    <w:rsid w:val="00C51580"/>
    <w:rsid w:val="00C5175C"/>
    <w:rsid w:val="00C519E7"/>
    <w:rsid w:val="00C519E8"/>
    <w:rsid w:val="00C51A17"/>
    <w:rsid w:val="00C52478"/>
    <w:rsid w:val="00C526BD"/>
    <w:rsid w:val="00C52846"/>
    <w:rsid w:val="00C52BE8"/>
    <w:rsid w:val="00C52DD8"/>
    <w:rsid w:val="00C53276"/>
    <w:rsid w:val="00C53469"/>
    <w:rsid w:val="00C536DE"/>
    <w:rsid w:val="00C5378A"/>
    <w:rsid w:val="00C537A2"/>
    <w:rsid w:val="00C54040"/>
    <w:rsid w:val="00C545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977"/>
    <w:rsid w:val="00C57AC9"/>
    <w:rsid w:val="00C57B0B"/>
    <w:rsid w:val="00C57C9B"/>
    <w:rsid w:val="00C6002D"/>
    <w:rsid w:val="00C60183"/>
    <w:rsid w:val="00C602C3"/>
    <w:rsid w:val="00C6036F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60"/>
    <w:rsid w:val="00C641D3"/>
    <w:rsid w:val="00C641EA"/>
    <w:rsid w:val="00C64527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599"/>
    <w:rsid w:val="00C71650"/>
    <w:rsid w:val="00C71699"/>
    <w:rsid w:val="00C71822"/>
    <w:rsid w:val="00C718BB"/>
    <w:rsid w:val="00C71C5A"/>
    <w:rsid w:val="00C720F0"/>
    <w:rsid w:val="00C72100"/>
    <w:rsid w:val="00C7210F"/>
    <w:rsid w:val="00C7249F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397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5E56"/>
    <w:rsid w:val="00C761C9"/>
    <w:rsid w:val="00C7633A"/>
    <w:rsid w:val="00C7638B"/>
    <w:rsid w:val="00C7657C"/>
    <w:rsid w:val="00C767DB"/>
    <w:rsid w:val="00C767F3"/>
    <w:rsid w:val="00C7695D"/>
    <w:rsid w:val="00C76FE3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888"/>
    <w:rsid w:val="00C84A5D"/>
    <w:rsid w:val="00C84DE0"/>
    <w:rsid w:val="00C850FD"/>
    <w:rsid w:val="00C85260"/>
    <w:rsid w:val="00C8547E"/>
    <w:rsid w:val="00C85E51"/>
    <w:rsid w:val="00C85FE4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01A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20E8"/>
    <w:rsid w:val="00C9221E"/>
    <w:rsid w:val="00C92432"/>
    <w:rsid w:val="00C92496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997"/>
    <w:rsid w:val="00C94A8A"/>
    <w:rsid w:val="00C951BA"/>
    <w:rsid w:val="00C951FB"/>
    <w:rsid w:val="00C95225"/>
    <w:rsid w:val="00C953BB"/>
    <w:rsid w:val="00C9541F"/>
    <w:rsid w:val="00C9575D"/>
    <w:rsid w:val="00C95925"/>
    <w:rsid w:val="00C95B13"/>
    <w:rsid w:val="00C95DF1"/>
    <w:rsid w:val="00C95EF1"/>
    <w:rsid w:val="00C9636E"/>
    <w:rsid w:val="00C96716"/>
    <w:rsid w:val="00C968E7"/>
    <w:rsid w:val="00C96FCA"/>
    <w:rsid w:val="00C971A5"/>
    <w:rsid w:val="00C97302"/>
    <w:rsid w:val="00C97494"/>
    <w:rsid w:val="00C9770A"/>
    <w:rsid w:val="00C97A55"/>
    <w:rsid w:val="00C97B8C"/>
    <w:rsid w:val="00C97BF8"/>
    <w:rsid w:val="00C97CA8"/>
    <w:rsid w:val="00C97DE0"/>
    <w:rsid w:val="00CA00D6"/>
    <w:rsid w:val="00CA0286"/>
    <w:rsid w:val="00CA0332"/>
    <w:rsid w:val="00CA0388"/>
    <w:rsid w:val="00CA03A6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993"/>
    <w:rsid w:val="00CA1AB5"/>
    <w:rsid w:val="00CA1D0B"/>
    <w:rsid w:val="00CA207C"/>
    <w:rsid w:val="00CA2214"/>
    <w:rsid w:val="00CA22AA"/>
    <w:rsid w:val="00CA22CE"/>
    <w:rsid w:val="00CA2352"/>
    <w:rsid w:val="00CA2854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8D"/>
    <w:rsid w:val="00CA3B1B"/>
    <w:rsid w:val="00CA3D86"/>
    <w:rsid w:val="00CA3F9E"/>
    <w:rsid w:val="00CA42CF"/>
    <w:rsid w:val="00CA4321"/>
    <w:rsid w:val="00CA47C1"/>
    <w:rsid w:val="00CA4853"/>
    <w:rsid w:val="00CA49C9"/>
    <w:rsid w:val="00CA49FF"/>
    <w:rsid w:val="00CA4B12"/>
    <w:rsid w:val="00CA5176"/>
    <w:rsid w:val="00CA522D"/>
    <w:rsid w:val="00CA54E5"/>
    <w:rsid w:val="00CA55C4"/>
    <w:rsid w:val="00CA5874"/>
    <w:rsid w:val="00CA59F7"/>
    <w:rsid w:val="00CA5F77"/>
    <w:rsid w:val="00CA604C"/>
    <w:rsid w:val="00CA617B"/>
    <w:rsid w:val="00CA62A1"/>
    <w:rsid w:val="00CA6382"/>
    <w:rsid w:val="00CA6439"/>
    <w:rsid w:val="00CA659D"/>
    <w:rsid w:val="00CA6BC8"/>
    <w:rsid w:val="00CA6C2A"/>
    <w:rsid w:val="00CA6F27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97C"/>
    <w:rsid w:val="00CB2A11"/>
    <w:rsid w:val="00CB2AF6"/>
    <w:rsid w:val="00CB2B11"/>
    <w:rsid w:val="00CB2B88"/>
    <w:rsid w:val="00CB2DBB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60E"/>
    <w:rsid w:val="00CB4EE4"/>
    <w:rsid w:val="00CB4F15"/>
    <w:rsid w:val="00CB50CA"/>
    <w:rsid w:val="00CB5977"/>
    <w:rsid w:val="00CB5DAD"/>
    <w:rsid w:val="00CB5E3C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5E4"/>
    <w:rsid w:val="00CB7910"/>
    <w:rsid w:val="00CB7A65"/>
    <w:rsid w:val="00CB7ABA"/>
    <w:rsid w:val="00CB7ADA"/>
    <w:rsid w:val="00CB7B02"/>
    <w:rsid w:val="00CC0103"/>
    <w:rsid w:val="00CC0105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C5"/>
    <w:rsid w:val="00CC14D7"/>
    <w:rsid w:val="00CC152F"/>
    <w:rsid w:val="00CC1601"/>
    <w:rsid w:val="00CC1660"/>
    <w:rsid w:val="00CC1794"/>
    <w:rsid w:val="00CC17FB"/>
    <w:rsid w:val="00CC2177"/>
    <w:rsid w:val="00CC244D"/>
    <w:rsid w:val="00CC2A28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451A"/>
    <w:rsid w:val="00CC4583"/>
    <w:rsid w:val="00CC4770"/>
    <w:rsid w:val="00CC480B"/>
    <w:rsid w:val="00CC4D1C"/>
    <w:rsid w:val="00CC4FF8"/>
    <w:rsid w:val="00CC501F"/>
    <w:rsid w:val="00CC5040"/>
    <w:rsid w:val="00CC50C9"/>
    <w:rsid w:val="00CC524B"/>
    <w:rsid w:val="00CC5258"/>
    <w:rsid w:val="00CC52F1"/>
    <w:rsid w:val="00CC5587"/>
    <w:rsid w:val="00CC56DD"/>
    <w:rsid w:val="00CC579F"/>
    <w:rsid w:val="00CC59D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A64"/>
    <w:rsid w:val="00CC7BAD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3D46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613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BB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0C5"/>
    <w:rsid w:val="00CE621A"/>
    <w:rsid w:val="00CE6590"/>
    <w:rsid w:val="00CE6B9E"/>
    <w:rsid w:val="00CE6C77"/>
    <w:rsid w:val="00CE7967"/>
    <w:rsid w:val="00CE7BC6"/>
    <w:rsid w:val="00CE7D5E"/>
    <w:rsid w:val="00CE7E01"/>
    <w:rsid w:val="00CE7FDE"/>
    <w:rsid w:val="00CF0145"/>
    <w:rsid w:val="00CF0381"/>
    <w:rsid w:val="00CF0651"/>
    <w:rsid w:val="00CF08DC"/>
    <w:rsid w:val="00CF0C6E"/>
    <w:rsid w:val="00CF0D69"/>
    <w:rsid w:val="00CF0D6C"/>
    <w:rsid w:val="00CF0FB8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09"/>
    <w:rsid w:val="00CF6F99"/>
    <w:rsid w:val="00CF6FD5"/>
    <w:rsid w:val="00CF6FF1"/>
    <w:rsid w:val="00CF789A"/>
    <w:rsid w:val="00CF78B3"/>
    <w:rsid w:val="00CF79C5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658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7C"/>
    <w:rsid w:val="00D05EA4"/>
    <w:rsid w:val="00D05F3F"/>
    <w:rsid w:val="00D06489"/>
    <w:rsid w:val="00D06601"/>
    <w:rsid w:val="00D0668E"/>
    <w:rsid w:val="00D06827"/>
    <w:rsid w:val="00D06A07"/>
    <w:rsid w:val="00D06A35"/>
    <w:rsid w:val="00D06AF7"/>
    <w:rsid w:val="00D06FA2"/>
    <w:rsid w:val="00D071D5"/>
    <w:rsid w:val="00D07369"/>
    <w:rsid w:val="00D075D3"/>
    <w:rsid w:val="00D07629"/>
    <w:rsid w:val="00D0769C"/>
    <w:rsid w:val="00D078CC"/>
    <w:rsid w:val="00D07BC2"/>
    <w:rsid w:val="00D07EB0"/>
    <w:rsid w:val="00D102F9"/>
    <w:rsid w:val="00D10480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5C08"/>
    <w:rsid w:val="00D1620A"/>
    <w:rsid w:val="00D1634A"/>
    <w:rsid w:val="00D16779"/>
    <w:rsid w:val="00D16AEB"/>
    <w:rsid w:val="00D16C4A"/>
    <w:rsid w:val="00D171B0"/>
    <w:rsid w:val="00D1726C"/>
    <w:rsid w:val="00D17BCB"/>
    <w:rsid w:val="00D17C49"/>
    <w:rsid w:val="00D17C85"/>
    <w:rsid w:val="00D17EFD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C"/>
    <w:rsid w:val="00D2209D"/>
    <w:rsid w:val="00D2212F"/>
    <w:rsid w:val="00D2254A"/>
    <w:rsid w:val="00D22840"/>
    <w:rsid w:val="00D22B3D"/>
    <w:rsid w:val="00D22F30"/>
    <w:rsid w:val="00D23240"/>
    <w:rsid w:val="00D2359B"/>
    <w:rsid w:val="00D23610"/>
    <w:rsid w:val="00D23842"/>
    <w:rsid w:val="00D23905"/>
    <w:rsid w:val="00D23AC8"/>
    <w:rsid w:val="00D23D10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FF"/>
    <w:rsid w:val="00D3071B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4BD"/>
    <w:rsid w:val="00D326C5"/>
    <w:rsid w:val="00D32DF6"/>
    <w:rsid w:val="00D32F21"/>
    <w:rsid w:val="00D32FE3"/>
    <w:rsid w:val="00D3307B"/>
    <w:rsid w:val="00D3323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51A"/>
    <w:rsid w:val="00D3474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CD9"/>
    <w:rsid w:val="00D37616"/>
    <w:rsid w:val="00D376DE"/>
    <w:rsid w:val="00D37B78"/>
    <w:rsid w:val="00D37CE3"/>
    <w:rsid w:val="00D4001E"/>
    <w:rsid w:val="00D40376"/>
    <w:rsid w:val="00D404A1"/>
    <w:rsid w:val="00D40539"/>
    <w:rsid w:val="00D406E2"/>
    <w:rsid w:val="00D4098B"/>
    <w:rsid w:val="00D40D9E"/>
    <w:rsid w:val="00D414AB"/>
    <w:rsid w:val="00D416CB"/>
    <w:rsid w:val="00D4170D"/>
    <w:rsid w:val="00D41767"/>
    <w:rsid w:val="00D417A5"/>
    <w:rsid w:val="00D419DA"/>
    <w:rsid w:val="00D41A61"/>
    <w:rsid w:val="00D41CF1"/>
    <w:rsid w:val="00D41D2B"/>
    <w:rsid w:val="00D41EF4"/>
    <w:rsid w:val="00D41F86"/>
    <w:rsid w:val="00D42032"/>
    <w:rsid w:val="00D42088"/>
    <w:rsid w:val="00D422C0"/>
    <w:rsid w:val="00D4258B"/>
    <w:rsid w:val="00D42CC1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42"/>
    <w:rsid w:val="00D44050"/>
    <w:rsid w:val="00D44386"/>
    <w:rsid w:val="00D446B7"/>
    <w:rsid w:val="00D44712"/>
    <w:rsid w:val="00D44805"/>
    <w:rsid w:val="00D448C1"/>
    <w:rsid w:val="00D4491B"/>
    <w:rsid w:val="00D44B41"/>
    <w:rsid w:val="00D44DE0"/>
    <w:rsid w:val="00D44EC3"/>
    <w:rsid w:val="00D44FAE"/>
    <w:rsid w:val="00D457F4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3D8"/>
    <w:rsid w:val="00D4764F"/>
    <w:rsid w:val="00D47678"/>
    <w:rsid w:val="00D47BC4"/>
    <w:rsid w:val="00D47DDB"/>
    <w:rsid w:val="00D47E06"/>
    <w:rsid w:val="00D501A6"/>
    <w:rsid w:val="00D501C0"/>
    <w:rsid w:val="00D506DA"/>
    <w:rsid w:val="00D50B1B"/>
    <w:rsid w:val="00D50B97"/>
    <w:rsid w:val="00D50DC8"/>
    <w:rsid w:val="00D50E30"/>
    <w:rsid w:val="00D513D2"/>
    <w:rsid w:val="00D515F1"/>
    <w:rsid w:val="00D51869"/>
    <w:rsid w:val="00D51CE4"/>
    <w:rsid w:val="00D51D82"/>
    <w:rsid w:val="00D51ECF"/>
    <w:rsid w:val="00D51FA4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1AC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C56"/>
    <w:rsid w:val="00D55E1E"/>
    <w:rsid w:val="00D56160"/>
    <w:rsid w:val="00D5618B"/>
    <w:rsid w:val="00D561F4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2C1"/>
    <w:rsid w:val="00D66818"/>
    <w:rsid w:val="00D66859"/>
    <w:rsid w:val="00D6686B"/>
    <w:rsid w:val="00D66A01"/>
    <w:rsid w:val="00D66BD2"/>
    <w:rsid w:val="00D66C46"/>
    <w:rsid w:val="00D672E4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97B"/>
    <w:rsid w:val="00D70A09"/>
    <w:rsid w:val="00D70C01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27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5E11"/>
    <w:rsid w:val="00D7625D"/>
    <w:rsid w:val="00D768FE"/>
    <w:rsid w:val="00D76B59"/>
    <w:rsid w:val="00D76D5C"/>
    <w:rsid w:val="00D76E04"/>
    <w:rsid w:val="00D77210"/>
    <w:rsid w:val="00D7750F"/>
    <w:rsid w:val="00D7754D"/>
    <w:rsid w:val="00D7754E"/>
    <w:rsid w:val="00D775F4"/>
    <w:rsid w:val="00D776B6"/>
    <w:rsid w:val="00D7787E"/>
    <w:rsid w:val="00D778CB"/>
    <w:rsid w:val="00D77A57"/>
    <w:rsid w:val="00D77E7B"/>
    <w:rsid w:val="00D77E80"/>
    <w:rsid w:val="00D77ECC"/>
    <w:rsid w:val="00D802D3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379"/>
    <w:rsid w:val="00D83516"/>
    <w:rsid w:val="00D835F5"/>
    <w:rsid w:val="00D83649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C0"/>
    <w:rsid w:val="00D8726C"/>
    <w:rsid w:val="00D8729B"/>
    <w:rsid w:val="00D87427"/>
    <w:rsid w:val="00D87638"/>
    <w:rsid w:val="00D87692"/>
    <w:rsid w:val="00D87DD2"/>
    <w:rsid w:val="00D900D9"/>
    <w:rsid w:val="00D90603"/>
    <w:rsid w:val="00D907CD"/>
    <w:rsid w:val="00D90E25"/>
    <w:rsid w:val="00D90F7F"/>
    <w:rsid w:val="00D91370"/>
    <w:rsid w:val="00D91676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BF"/>
    <w:rsid w:val="00D931F2"/>
    <w:rsid w:val="00D933F8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DF2"/>
    <w:rsid w:val="00D97EA3"/>
    <w:rsid w:val="00D97EF0"/>
    <w:rsid w:val="00DA00E8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222"/>
    <w:rsid w:val="00DA23FB"/>
    <w:rsid w:val="00DA240A"/>
    <w:rsid w:val="00DA257F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9A"/>
    <w:rsid w:val="00DA47B8"/>
    <w:rsid w:val="00DA4836"/>
    <w:rsid w:val="00DA4857"/>
    <w:rsid w:val="00DA4CB2"/>
    <w:rsid w:val="00DA5007"/>
    <w:rsid w:val="00DA5357"/>
    <w:rsid w:val="00DA53B1"/>
    <w:rsid w:val="00DA557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2CA"/>
    <w:rsid w:val="00DA7321"/>
    <w:rsid w:val="00DA75F7"/>
    <w:rsid w:val="00DA7C8F"/>
    <w:rsid w:val="00DA7DB2"/>
    <w:rsid w:val="00DB0035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507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37D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7AC"/>
    <w:rsid w:val="00DB481D"/>
    <w:rsid w:val="00DB48DC"/>
    <w:rsid w:val="00DB4B23"/>
    <w:rsid w:val="00DB4EE5"/>
    <w:rsid w:val="00DB4FF7"/>
    <w:rsid w:val="00DB5018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2E5"/>
    <w:rsid w:val="00DC26FF"/>
    <w:rsid w:val="00DC2708"/>
    <w:rsid w:val="00DC29C7"/>
    <w:rsid w:val="00DC2CD2"/>
    <w:rsid w:val="00DC2F74"/>
    <w:rsid w:val="00DC3243"/>
    <w:rsid w:val="00DC3289"/>
    <w:rsid w:val="00DC328C"/>
    <w:rsid w:val="00DC334C"/>
    <w:rsid w:val="00DC3501"/>
    <w:rsid w:val="00DC355F"/>
    <w:rsid w:val="00DC3B8A"/>
    <w:rsid w:val="00DC3D41"/>
    <w:rsid w:val="00DC4123"/>
    <w:rsid w:val="00DC4149"/>
    <w:rsid w:val="00DC43D5"/>
    <w:rsid w:val="00DC440A"/>
    <w:rsid w:val="00DC44B3"/>
    <w:rsid w:val="00DC470A"/>
    <w:rsid w:val="00DC475E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362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6AC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8A7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D83"/>
    <w:rsid w:val="00DE1DB1"/>
    <w:rsid w:val="00DE207E"/>
    <w:rsid w:val="00DE24AD"/>
    <w:rsid w:val="00DE28AA"/>
    <w:rsid w:val="00DE2901"/>
    <w:rsid w:val="00DE298C"/>
    <w:rsid w:val="00DE2D74"/>
    <w:rsid w:val="00DE2DED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2A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08C"/>
    <w:rsid w:val="00DE534F"/>
    <w:rsid w:val="00DE553D"/>
    <w:rsid w:val="00DE55A7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1FC9"/>
    <w:rsid w:val="00DF237E"/>
    <w:rsid w:val="00DF2398"/>
    <w:rsid w:val="00DF24CD"/>
    <w:rsid w:val="00DF24DE"/>
    <w:rsid w:val="00DF29E8"/>
    <w:rsid w:val="00DF2BCA"/>
    <w:rsid w:val="00DF2C0D"/>
    <w:rsid w:val="00DF2CA2"/>
    <w:rsid w:val="00DF2D0F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35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5E6"/>
    <w:rsid w:val="00E019C2"/>
    <w:rsid w:val="00E01D73"/>
    <w:rsid w:val="00E020FD"/>
    <w:rsid w:val="00E0213F"/>
    <w:rsid w:val="00E0239E"/>
    <w:rsid w:val="00E0243C"/>
    <w:rsid w:val="00E02591"/>
    <w:rsid w:val="00E02666"/>
    <w:rsid w:val="00E027F8"/>
    <w:rsid w:val="00E02AA4"/>
    <w:rsid w:val="00E02F58"/>
    <w:rsid w:val="00E031C1"/>
    <w:rsid w:val="00E03276"/>
    <w:rsid w:val="00E032B7"/>
    <w:rsid w:val="00E0332E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60E"/>
    <w:rsid w:val="00E059D6"/>
    <w:rsid w:val="00E05BB4"/>
    <w:rsid w:val="00E05CD3"/>
    <w:rsid w:val="00E05D24"/>
    <w:rsid w:val="00E05DB7"/>
    <w:rsid w:val="00E06092"/>
    <w:rsid w:val="00E0617C"/>
    <w:rsid w:val="00E06313"/>
    <w:rsid w:val="00E06648"/>
    <w:rsid w:val="00E067A5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5F"/>
    <w:rsid w:val="00E07B8A"/>
    <w:rsid w:val="00E07EA6"/>
    <w:rsid w:val="00E07EC8"/>
    <w:rsid w:val="00E10653"/>
    <w:rsid w:val="00E10A2B"/>
    <w:rsid w:val="00E10EFF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6D6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E0C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F16"/>
    <w:rsid w:val="00E2011E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4E4"/>
    <w:rsid w:val="00E215B5"/>
    <w:rsid w:val="00E218C7"/>
    <w:rsid w:val="00E218FA"/>
    <w:rsid w:val="00E21B22"/>
    <w:rsid w:val="00E21C30"/>
    <w:rsid w:val="00E21F02"/>
    <w:rsid w:val="00E22026"/>
    <w:rsid w:val="00E221F7"/>
    <w:rsid w:val="00E22458"/>
    <w:rsid w:val="00E22715"/>
    <w:rsid w:val="00E22837"/>
    <w:rsid w:val="00E22908"/>
    <w:rsid w:val="00E22977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176"/>
    <w:rsid w:val="00E233E0"/>
    <w:rsid w:val="00E23652"/>
    <w:rsid w:val="00E23669"/>
    <w:rsid w:val="00E23772"/>
    <w:rsid w:val="00E23A1B"/>
    <w:rsid w:val="00E23A3D"/>
    <w:rsid w:val="00E23BD8"/>
    <w:rsid w:val="00E23C1C"/>
    <w:rsid w:val="00E23CE8"/>
    <w:rsid w:val="00E23DA0"/>
    <w:rsid w:val="00E23E0A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4F02"/>
    <w:rsid w:val="00E25194"/>
    <w:rsid w:val="00E25210"/>
    <w:rsid w:val="00E252A4"/>
    <w:rsid w:val="00E25462"/>
    <w:rsid w:val="00E25645"/>
    <w:rsid w:val="00E2567D"/>
    <w:rsid w:val="00E25919"/>
    <w:rsid w:val="00E25A57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A09"/>
    <w:rsid w:val="00E26B72"/>
    <w:rsid w:val="00E26C00"/>
    <w:rsid w:val="00E275B3"/>
    <w:rsid w:val="00E27847"/>
    <w:rsid w:val="00E27933"/>
    <w:rsid w:val="00E27ACA"/>
    <w:rsid w:val="00E27B40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E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633"/>
    <w:rsid w:val="00E32743"/>
    <w:rsid w:val="00E32796"/>
    <w:rsid w:val="00E327DC"/>
    <w:rsid w:val="00E328F5"/>
    <w:rsid w:val="00E32B45"/>
    <w:rsid w:val="00E32B9E"/>
    <w:rsid w:val="00E32C56"/>
    <w:rsid w:val="00E32CA5"/>
    <w:rsid w:val="00E32CD8"/>
    <w:rsid w:val="00E32D11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4F99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2BD"/>
    <w:rsid w:val="00E36302"/>
    <w:rsid w:val="00E364F3"/>
    <w:rsid w:val="00E36814"/>
    <w:rsid w:val="00E3681B"/>
    <w:rsid w:val="00E36A01"/>
    <w:rsid w:val="00E36A2E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CD"/>
    <w:rsid w:val="00E37BE1"/>
    <w:rsid w:val="00E37C0E"/>
    <w:rsid w:val="00E37D4B"/>
    <w:rsid w:val="00E37ECE"/>
    <w:rsid w:val="00E37ED5"/>
    <w:rsid w:val="00E37FAA"/>
    <w:rsid w:val="00E37FFA"/>
    <w:rsid w:val="00E40132"/>
    <w:rsid w:val="00E40293"/>
    <w:rsid w:val="00E403F9"/>
    <w:rsid w:val="00E4076B"/>
    <w:rsid w:val="00E408FC"/>
    <w:rsid w:val="00E40A49"/>
    <w:rsid w:val="00E40B55"/>
    <w:rsid w:val="00E40C56"/>
    <w:rsid w:val="00E40D3B"/>
    <w:rsid w:val="00E40FDB"/>
    <w:rsid w:val="00E41084"/>
    <w:rsid w:val="00E4123F"/>
    <w:rsid w:val="00E41251"/>
    <w:rsid w:val="00E41875"/>
    <w:rsid w:val="00E418FA"/>
    <w:rsid w:val="00E41C38"/>
    <w:rsid w:val="00E41E77"/>
    <w:rsid w:val="00E41E7B"/>
    <w:rsid w:val="00E4206E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DFA"/>
    <w:rsid w:val="00E450F0"/>
    <w:rsid w:val="00E45155"/>
    <w:rsid w:val="00E4517D"/>
    <w:rsid w:val="00E453DE"/>
    <w:rsid w:val="00E4540D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B28"/>
    <w:rsid w:val="00E53D33"/>
    <w:rsid w:val="00E547B6"/>
    <w:rsid w:val="00E54AFE"/>
    <w:rsid w:val="00E54B37"/>
    <w:rsid w:val="00E54F6D"/>
    <w:rsid w:val="00E5503D"/>
    <w:rsid w:val="00E55097"/>
    <w:rsid w:val="00E55151"/>
    <w:rsid w:val="00E5523F"/>
    <w:rsid w:val="00E553E6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4E9"/>
    <w:rsid w:val="00E57531"/>
    <w:rsid w:val="00E579F0"/>
    <w:rsid w:val="00E57E77"/>
    <w:rsid w:val="00E6007A"/>
    <w:rsid w:val="00E60389"/>
    <w:rsid w:val="00E603C5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EC9"/>
    <w:rsid w:val="00E62F98"/>
    <w:rsid w:val="00E63430"/>
    <w:rsid w:val="00E634DD"/>
    <w:rsid w:val="00E634E5"/>
    <w:rsid w:val="00E636F8"/>
    <w:rsid w:val="00E6390F"/>
    <w:rsid w:val="00E63948"/>
    <w:rsid w:val="00E63A17"/>
    <w:rsid w:val="00E63CCD"/>
    <w:rsid w:val="00E64047"/>
    <w:rsid w:val="00E640BC"/>
    <w:rsid w:val="00E641B1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054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8E"/>
    <w:rsid w:val="00E673AE"/>
    <w:rsid w:val="00E67479"/>
    <w:rsid w:val="00E6757D"/>
    <w:rsid w:val="00E676ED"/>
    <w:rsid w:val="00E67710"/>
    <w:rsid w:val="00E6798E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695"/>
    <w:rsid w:val="00E75A0F"/>
    <w:rsid w:val="00E75A6A"/>
    <w:rsid w:val="00E75AD8"/>
    <w:rsid w:val="00E75B16"/>
    <w:rsid w:val="00E75BEE"/>
    <w:rsid w:val="00E75C37"/>
    <w:rsid w:val="00E75F99"/>
    <w:rsid w:val="00E75FF5"/>
    <w:rsid w:val="00E76231"/>
    <w:rsid w:val="00E76243"/>
    <w:rsid w:val="00E762BB"/>
    <w:rsid w:val="00E763CE"/>
    <w:rsid w:val="00E76518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9DE"/>
    <w:rsid w:val="00E81B8A"/>
    <w:rsid w:val="00E81B90"/>
    <w:rsid w:val="00E81C49"/>
    <w:rsid w:val="00E81DC7"/>
    <w:rsid w:val="00E81E02"/>
    <w:rsid w:val="00E8205D"/>
    <w:rsid w:val="00E82312"/>
    <w:rsid w:val="00E82623"/>
    <w:rsid w:val="00E82C19"/>
    <w:rsid w:val="00E82DBC"/>
    <w:rsid w:val="00E83308"/>
    <w:rsid w:val="00E83700"/>
    <w:rsid w:val="00E8386D"/>
    <w:rsid w:val="00E8399B"/>
    <w:rsid w:val="00E83B29"/>
    <w:rsid w:val="00E83B2B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80B"/>
    <w:rsid w:val="00E869F3"/>
    <w:rsid w:val="00E86A88"/>
    <w:rsid w:val="00E86E3B"/>
    <w:rsid w:val="00E8707E"/>
    <w:rsid w:val="00E8718E"/>
    <w:rsid w:val="00E877E0"/>
    <w:rsid w:val="00E87A68"/>
    <w:rsid w:val="00E87AE9"/>
    <w:rsid w:val="00E87F94"/>
    <w:rsid w:val="00E90089"/>
    <w:rsid w:val="00E900E4"/>
    <w:rsid w:val="00E906F3"/>
    <w:rsid w:val="00E9086F"/>
    <w:rsid w:val="00E90998"/>
    <w:rsid w:val="00E90A02"/>
    <w:rsid w:val="00E9115A"/>
    <w:rsid w:val="00E9173A"/>
    <w:rsid w:val="00E919B9"/>
    <w:rsid w:val="00E91C5F"/>
    <w:rsid w:val="00E91D94"/>
    <w:rsid w:val="00E91E5E"/>
    <w:rsid w:val="00E92433"/>
    <w:rsid w:val="00E92536"/>
    <w:rsid w:val="00E9266A"/>
    <w:rsid w:val="00E92A5B"/>
    <w:rsid w:val="00E92A98"/>
    <w:rsid w:val="00E92ADB"/>
    <w:rsid w:val="00E92F56"/>
    <w:rsid w:val="00E9309B"/>
    <w:rsid w:val="00E932DA"/>
    <w:rsid w:val="00E9332E"/>
    <w:rsid w:val="00E933B8"/>
    <w:rsid w:val="00E9352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67C4"/>
    <w:rsid w:val="00E96A0E"/>
    <w:rsid w:val="00E96A3F"/>
    <w:rsid w:val="00E96A56"/>
    <w:rsid w:val="00E96AEB"/>
    <w:rsid w:val="00E96D11"/>
    <w:rsid w:val="00E96FE2"/>
    <w:rsid w:val="00E972BB"/>
    <w:rsid w:val="00E97362"/>
    <w:rsid w:val="00E9762E"/>
    <w:rsid w:val="00E97AC6"/>
    <w:rsid w:val="00E97C1E"/>
    <w:rsid w:val="00E97C87"/>
    <w:rsid w:val="00E97FA9"/>
    <w:rsid w:val="00EA0046"/>
    <w:rsid w:val="00EA01A4"/>
    <w:rsid w:val="00EA03C9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5F3"/>
    <w:rsid w:val="00EA38A3"/>
    <w:rsid w:val="00EA3BFB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352"/>
    <w:rsid w:val="00EA53AE"/>
    <w:rsid w:val="00EA53FF"/>
    <w:rsid w:val="00EA54B6"/>
    <w:rsid w:val="00EA568F"/>
    <w:rsid w:val="00EA56D3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90B"/>
    <w:rsid w:val="00EB0A66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0A0"/>
    <w:rsid w:val="00EB21CD"/>
    <w:rsid w:val="00EB241A"/>
    <w:rsid w:val="00EB2505"/>
    <w:rsid w:val="00EB2675"/>
    <w:rsid w:val="00EB29EB"/>
    <w:rsid w:val="00EB2A15"/>
    <w:rsid w:val="00EB2A1E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029"/>
    <w:rsid w:val="00EB5258"/>
    <w:rsid w:val="00EB52B9"/>
    <w:rsid w:val="00EB535A"/>
    <w:rsid w:val="00EB5424"/>
    <w:rsid w:val="00EB5637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75D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7E1"/>
    <w:rsid w:val="00EC1A70"/>
    <w:rsid w:val="00EC1F5E"/>
    <w:rsid w:val="00EC2041"/>
    <w:rsid w:val="00EC2058"/>
    <w:rsid w:val="00EC222F"/>
    <w:rsid w:val="00EC2387"/>
    <w:rsid w:val="00EC2400"/>
    <w:rsid w:val="00EC247B"/>
    <w:rsid w:val="00EC2485"/>
    <w:rsid w:val="00EC24CC"/>
    <w:rsid w:val="00EC26BD"/>
    <w:rsid w:val="00EC2E62"/>
    <w:rsid w:val="00EC31B5"/>
    <w:rsid w:val="00EC328C"/>
    <w:rsid w:val="00EC32BC"/>
    <w:rsid w:val="00EC334F"/>
    <w:rsid w:val="00EC33DB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671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FF"/>
    <w:rsid w:val="00EC5E80"/>
    <w:rsid w:val="00EC60D9"/>
    <w:rsid w:val="00EC61B1"/>
    <w:rsid w:val="00EC6646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3F9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3CA"/>
    <w:rsid w:val="00ED47D0"/>
    <w:rsid w:val="00ED48FE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284"/>
    <w:rsid w:val="00ED6557"/>
    <w:rsid w:val="00ED65EB"/>
    <w:rsid w:val="00ED677F"/>
    <w:rsid w:val="00ED6785"/>
    <w:rsid w:val="00ED6C0A"/>
    <w:rsid w:val="00ED6F12"/>
    <w:rsid w:val="00ED74C8"/>
    <w:rsid w:val="00ED7667"/>
    <w:rsid w:val="00ED781C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39F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331"/>
    <w:rsid w:val="00EE45A3"/>
    <w:rsid w:val="00EE47FF"/>
    <w:rsid w:val="00EE49E7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8B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BB4"/>
    <w:rsid w:val="00EF2FA1"/>
    <w:rsid w:val="00EF3367"/>
    <w:rsid w:val="00EF3739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200"/>
    <w:rsid w:val="00EF6263"/>
    <w:rsid w:val="00EF65E6"/>
    <w:rsid w:val="00EF6740"/>
    <w:rsid w:val="00EF6A6A"/>
    <w:rsid w:val="00EF6A7E"/>
    <w:rsid w:val="00EF6BA4"/>
    <w:rsid w:val="00EF6D4F"/>
    <w:rsid w:val="00EF6DDB"/>
    <w:rsid w:val="00EF6F64"/>
    <w:rsid w:val="00EF70C8"/>
    <w:rsid w:val="00EF716D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E2A"/>
    <w:rsid w:val="00F00E47"/>
    <w:rsid w:val="00F011C4"/>
    <w:rsid w:val="00F01581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8BF"/>
    <w:rsid w:val="00F05B4A"/>
    <w:rsid w:val="00F05C49"/>
    <w:rsid w:val="00F05FC7"/>
    <w:rsid w:val="00F06186"/>
    <w:rsid w:val="00F06246"/>
    <w:rsid w:val="00F06389"/>
    <w:rsid w:val="00F063B3"/>
    <w:rsid w:val="00F066D6"/>
    <w:rsid w:val="00F06730"/>
    <w:rsid w:val="00F0674B"/>
    <w:rsid w:val="00F06BB4"/>
    <w:rsid w:val="00F06CEB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3FE"/>
    <w:rsid w:val="00F10420"/>
    <w:rsid w:val="00F105A0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21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7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9"/>
    <w:rsid w:val="00F248CD"/>
    <w:rsid w:val="00F24D29"/>
    <w:rsid w:val="00F24F1E"/>
    <w:rsid w:val="00F24FBE"/>
    <w:rsid w:val="00F25022"/>
    <w:rsid w:val="00F250F7"/>
    <w:rsid w:val="00F2521D"/>
    <w:rsid w:val="00F25BFB"/>
    <w:rsid w:val="00F25C7B"/>
    <w:rsid w:val="00F25F61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6B"/>
    <w:rsid w:val="00F275AE"/>
    <w:rsid w:val="00F277AD"/>
    <w:rsid w:val="00F27B69"/>
    <w:rsid w:val="00F27F6C"/>
    <w:rsid w:val="00F305D1"/>
    <w:rsid w:val="00F30878"/>
    <w:rsid w:val="00F30962"/>
    <w:rsid w:val="00F30D31"/>
    <w:rsid w:val="00F31245"/>
    <w:rsid w:val="00F31428"/>
    <w:rsid w:val="00F3198E"/>
    <w:rsid w:val="00F31AEF"/>
    <w:rsid w:val="00F31AF4"/>
    <w:rsid w:val="00F31CEB"/>
    <w:rsid w:val="00F31D50"/>
    <w:rsid w:val="00F31D82"/>
    <w:rsid w:val="00F31E75"/>
    <w:rsid w:val="00F31E8F"/>
    <w:rsid w:val="00F31EE4"/>
    <w:rsid w:val="00F3207A"/>
    <w:rsid w:val="00F32195"/>
    <w:rsid w:val="00F32676"/>
    <w:rsid w:val="00F32913"/>
    <w:rsid w:val="00F33087"/>
    <w:rsid w:val="00F3308F"/>
    <w:rsid w:val="00F331A6"/>
    <w:rsid w:val="00F33299"/>
    <w:rsid w:val="00F335B5"/>
    <w:rsid w:val="00F33621"/>
    <w:rsid w:val="00F3369E"/>
    <w:rsid w:val="00F336A0"/>
    <w:rsid w:val="00F3380A"/>
    <w:rsid w:val="00F33BAB"/>
    <w:rsid w:val="00F33DBC"/>
    <w:rsid w:val="00F33FE9"/>
    <w:rsid w:val="00F3400D"/>
    <w:rsid w:val="00F34059"/>
    <w:rsid w:val="00F3450E"/>
    <w:rsid w:val="00F347BA"/>
    <w:rsid w:val="00F3480B"/>
    <w:rsid w:val="00F3485C"/>
    <w:rsid w:val="00F348C7"/>
    <w:rsid w:val="00F34981"/>
    <w:rsid w:val="00F34FE2"/>
    <w:rsid w:val="00F356A6"/>
    <w:rsid w:val="00F3586D"/>
    <w:rsid w:val="00F35C6C"/>
    <w:rsid w:val="00F35DE1"/>
    <w:rsid w:val="00F35DF2"/>
    <w:rsid w:val="00F35E81"/>
    <w:rsid w:val="00F35EB2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6E4D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597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935"/>
    <w:rsid w:val="00F43B63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4F18"/>
    <w:rsid w:val="00F45161"/>
    <w:rsid w:val="00F45570"/>
    <w:rsid w:val="00F457C1"/>
    <w:rsid w:val="00F458AF"/>
    <w:rsid w:val="00F458F5"/>
    <w:rsid w:val="00F458FB"/>
    <w:rsid w:val="00F459EA"/>
    <w:rsid w:val="00F46058"/>
    <w:rsid w:val="00F466B3"/>
    <w:rsid w:val="00F46709"/>
    <w:rsid w:val="00F467A0"/>
    <w:rsid w:val="00F46990"/>
    <w:rsid w:val="00F46C54"/>
    <w:rsid w:val="00F46C56"/>
    <w:rsid w:val="00F46F4D"/>
    <w:rsid w:val="00F471B3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4DA"/>
    <w:rsid w:val="00F525C8"/>
    <w:rsid w:val="00F52911"/>
    <w:rsid w:val="00F52914"/>
    <w:rsid w:val="00F52A61"/>
    <w:rsid w:val="00F52BEF"/>
    <w:rsid w:val="00F52CCB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4C"/>
    <w:rsid w:val="00F5508D"/>
    <w:rsid w:val="00F550DC"/>
    <w:rsid w:val="00F55352"/>
    <w:rsid w:val="00F553B0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622"/>
    <w:rsid w:val="00F629B9"/>
    <w:rsid w:val="00F62A30"/>
    <w:rsid w:val="00F62B86"/>
    <w:rsid w:val="00F62C26"/>
    <w:rsid w:val="00F62C47"/>
    <w:rsid w:val="00F62C52"/>
    <w:rsid w:val="00F62F21"/>
    <w:rsid w:val="00F62F89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289"/>
    <w:rsid w:val="00F646BC"/>
    <w:rsid w:val="00F646DD"/>
    <w:rsid w:val="00F64CA8"/>
    <w:rsid w:val="00F64E64"/>
    <w:rsid w:val="00F65040"/>
    <w:rsid w:val="00F650BF"/>
    <w:rsid w:val="00F6513C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F0"/>
    <w:rsid w:val="00F6785B"/>
    <w:rsid w:val="00F678E7"/>
    <w:rsid w:val="00F6790B"/>
    <w:rsid w:val="00F7010E"/>
    <w:rsid w:val="00F7031F"/>
    <w:rsid w:val="00F704FC"/>
    <w:rsid w:val="00F705A9"/>
    <w:rsid w:val="00F705FD"/>
    <w:rsid w:val="00F7068F"/>
    <w:rsid w:val="00F70861"/>
    <w:rsid w:val="00F70B0A"/>
    <w:rsid w:val="00F70BB3"/>
    <w:rsid w:val="00F70D00"/>
    <w:rsid w:val="00F7129B"/>
    <w:rsid w:val="00F71678"/>
    <w:rsid w:val="00F716AE"/>
    <w:rsid w:val="00F71A67"/>
    <w:rsid w:val="00F71ABE"/>
    <w:rsid w:val="00F71AE9"/>
    <w:rsid w:val="00F71FF7"/>
    <w:rsid w:val="00F720D9"/>
    <w:rsid w:val="00F7214D"/>
    <w:rsid w:val="00F723C6"/>
    <w:rsid w:val="00F72665"/>
    <w:rsid w:val="00F72FA0"/>
    <w:rsid w:val="00F73220"/>
    <w:rsid w:val="00F73385"/>
    <w:rsid w:val="00F73515"/>
    <w:rsid w:val="00F738F0"/>
    <w:rsid w:val="00F73988"/>
    <w:rsid w:val="00F739E8"/>
    <w:rsid w:val="00F73BB1"/>
    <w:rsid w:val="00F73F2D"/>
    <w:rsid w:val="00F73F5E"/>
    <w:rsid w:val="00F741B7"/>
    <w:rsid w:val="00F74356"/>
    <w:rsid w:val="00F74477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B41"/>
    <w:rsid w:val="00F85BC5"/>
    <w:rsid w:val="00F85EC4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5EA"/>
    <w:rsid w:val="00F91743"/>
    <w:rsid w:val="00F917ED"/>
    <w:rsid w:val="00F91832"/>
    <w:rsid w:val="00F91BC2"/>
    <w:rsid w:val="00F91BE8"/>
    <w:rsid w:val="00F9200B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4000"/>
    <w:rsid w:val="00F940B5"/>
    <w:rsid w:val="00F94160"/>
    <w:rsid w:val="00F9418A"/>
    <w:rsid w:val="00F941F9"/>
    <w:rsid w:val="00F94284"/>
    <w:rsid w:val="00F94605"/>
    <w:rsid w:val="00F94AF7"/>
    <w:rsid w:val="00F94B32"/>
    <w:rsid w:val="00F94DC3"/>
    <w:rsid w:val="00F94DD5"/>
    <w:rsid w:val="00F950F3"/>
    <w:rsid w:val="00F955BD"/>
    <w:rsid w:val="00F9591A"/>
    <w:rsid w:val="00F95BE6"/>
    <w:rsid w:val="00F95C1A"/>
    <w:rsid w:val="00F95C7A"/>
    <w:rsid w:val="00F95DDA"/>
    <w:rsid w:val="00F95F85"/>
    <w:rsid w:val="00F96156"/>
    <w:rsid w:val="00F9641A"/>
    <w:rsid w:val="00F9654F"/>
    <w:rsid w:val="00F96688"/>
    <w:rsid w:val="00F967ED"/>
    <w:rsid w:val="00F968E6"/>
    <w:rsid w:val="00F969B9"/>
    <w:rsid w:val="00F96EB1"/>
    <w:rsid w:val="00F9751D"/>
    <w:rsid w:val="00F975A0"/>
    <w:rsid w:val="00F97983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0F2D"/>
    <w:rsid w:val="00FA1049"/>
    <w:rsid w:val="00FA1087"/>
    <w:rsid w:val="00FA1598"/>
    <w:rsid w:val="00FA1623"/>
    <w:rsid w:val="00FA19DD"/>
    <w:rsid w:val="00FA1CD9"/>
    <w:rsid w:val="00FA1FA2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E0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9C0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F25"/>
    <w:rsid w:val="00FA7F57"/>
    <w:rsid w:val="00FA7F99"/>
    <w:rsid w:val="00FB0009"/>
    <w:rsid w:val="00FB05C7"/>
    <w:rsid w:val="00FB07C6"/>
    <w:rsid w:val="00FB0B7C"/>
    <w:rsid w:val="00FB0D21"/>
    <w:rsid w:val="00FB0DE8"/>
    <w:rsid w:val="00FB10F3"/>
    <w:rsid w:val="00FB123A"/>
    <w:rsid w:val="00FB12AE"/>
    <w:rsid w:val="00FB14BA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E6C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C5B"/>
    <w:rsid w:val="00FC0C87"/>
    <w:rsid w:val="00FC0FF0"/>
    <w:rsid w:val="00FC113F"/>
    <w:rsid w:val="00FC1590"/>
    <w:rsid w:val="00FC16EC"/>
    <w:rsid w:val="00FC17F8"/>
    <w:rsid w:val="00FC18AF"/>
    <w:rsid w:val="00FC1E79"/>
    <w:rsid w:val="00FC23B1"/>
    <w:rsid w:val="00FC27CC"/>
    <w:rsid w:val="00FC28B1"/>
    <w:rsid w:val="00FC2A3A"/>
    <w:rsid w:val="00FC2BA9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7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7DD"/>
    <w:rsid w:val="00FD2807"/>
    <w:rsid w:val="00FD2854"/>
    <w:rsid w:val="00FD2897"/>
    <w:rsid w:val="00FD2B00"/>
    <w:rsid w:val="00FD2B5B"/>
    <w:rsid w:val="00FD2DF4"/>
    <w:rsid w:val="00FD3410"/>
    <w:rsid w:val="00FD36C7"/>
    <w:rsid w:val="00FD3840"/>
    <w:rsid w:val="00FD3EA3"/>
    <w:rsid w:val="00FD404A"/>
    <w:rsid w:val="00FD4136"/>
    <w:rsid w:val="00FD4145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A07"/>
    <w:rsid w:val="00FE2AEF"/>
    <w:rsid w:val="00FE2BA7"/>
    <w:rsid w:val="00FE2DE6"/>
    <w:rsid w:val="00FE2FB2"/>
    <w:rsid w:val="00FE3261"/>
    <w:rsid w:val="00FE33E6"/>
    <w:rsid w:val="00FE34FB"/>
    <w:rsid w:val="00FE3577"/>
    <w:rsid w:val="00FE35BE"/>
    <w:rsid w:val="00FE36D8"/>
    <w:rsid w:val="00FE3768"/>
    <w:rsid w:val="00FE3D6C"/>
    <w:rsid w:val="00FE3DD4"/>
    <w:rsid w:val="00FE403D"/>
    <w:rsid w:val="00FE44C0"/>
    <w:rsid w:val="00FE461C"/>
    <w:rsid w:val="00FE4906"/>
    <w:rsid w:val="00FE4991"/>
    <w:rsid w:val="00FE4CC8"/>
    <w:rsid w:val="00FE4E4E"/>
    <w:rsid w:val="00FE50F9"/>
    <w:rsid w:val="00FE5318"/>
    <w:rsid w:val="00FE53EA"/>
    <w:rsid w:val="00FE57C3"/>
    <w:rsid w:val="00FE5854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3A805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5021E3C7-14C2-47D2-97FB-60138C158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7226</Words>
  <Characters>28810</Characters>
  <Application>Microsoft Office Word</Application>
  <DocSecurity>0</DocSecurity>
  <Lines>240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Saisamorn, Chimyoo</cp:lastModifiedBy>
  <cp:revision>2</cp:revision>
  <cp:lastPrinted>2022-08-09T10:57:00Z</cp:lastPrinted>
  <dcterms:created xsi:type="dcterms:W3CDTF">2022-08-15T07:04:00Z</dcterms:created>
  <dcterms:modified xsi:type="dcterms:W3CDTF">2022-08-15T07:04:00Z</dcterms:modified>
</cp:coreProperties>
</file>