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0D556C05" w:rsidR="005753E0" w:rsidRPr="004D4C3A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</w:t>
      </w:r>
      <w:r w:rsidR="00AF76E1"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>ม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>(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4D4C3A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BD1440F" w14:textId="246F984B" w:rsidR="00C61F2B" w:rsidRPr="004D4C3A" w:rsidRDefault="005D0C3A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สำหรับงวดสามเดือน</w:t>
      </w:r>
      <w:r w:rsidR="00A82DB3"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>และหกเดือน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สิ้นสุดวันที่ </w:t>
      </w:r>
      <w:r w:rsidRPr="004D4C3A">
        <w:rPr>
          <w:rFonts w:ascii="BrowalliaUPC" w:hAnsi="BrowalliaUPC" w:cs="BrowalliaUPC"/>
          <w:b/>
          <w:bCs/>
          <w:sz w:val="28"/>
          <w:szCs w:val="28"/>
          <w:lang w:val="en-GB"/>
        </w:rPr>
        <w:t>3</w:t>
      </w:r>
      <w:r w:rsidR="00A82DB3" w:rsidRPr="004D4C3A">
        <w:rPr>
          <w:rFonts w:ascii="BrowalliaUPC" w:hAnsi="BrowalliaUPC" w:cs="BrowalliaUPC"/>
          <w:b/>
          <w:bCs/>
          <w:sz w:val="28"/>
          <w:szCs w:val="28"/>
        </w:rPr>
        <w:t>0</w:t>
      </w:r>
      <w:r w:rsidR="00BE26BA" w:rsidRPr="004D4C3A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 </w:t>
      </w:r>
      <w:r w:rsidR="00A82DB3" w:rsidRPr="004D4C3A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มิถุนายน</w:t>
      </w:r>
      <w:r w:rsidR="00BE26BA" w:rsidRPr="004D4C3A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 xml:space="preserve"> </w:t>
      </w:r>
      <w:r w:rsidR="00BE26BA" w:rsidRPr="004D4C3A">
        <w:rPr>
          <w:rFonts w:ascii="BrowalliaUPC" w:hAnsi="BrowalliaUPC" w:cs="BrowalliaUPC"/>
          <w:b/>
          <w:bCs/>
          <w:sz w:val="28"/>
          <w:szCs w:val="28"/>
        </w:rPr>
        <w:t>2565</w:t>
      </w:r>
      <w:r w:rsidR="003917AE" w:rsidRPr="004D4C3A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4D4C3A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5C6BE05" w14:textId="77777777" w:rsidR="00C61F2B" w:rsidRPr="004D4C3A" w:rsidRDefault="00C61F2B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(เปรียบเทียบข้อมูลปี 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>2564)</w:t>
      </w:r>
    </w:p>
    <w:p w14:paraId="7D85B624" w14:textId="77777777" w:rsidR="00E5182D" w:rsidRPr="004D4C3A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7346DB45" w14:textId="4E103365" w:rsidR="00002897" w:rsidRPr="004D4C3A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4D4C3A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06444207" w14:textId="77777777" w:rsidR="00DB3387" w:rsidRPr="004D4C3A" w:rsidRDefault="00DB3387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4D4C3A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58508061" w14:textId="77777777" w:rsidR="005246BF" w:rsidRPr="004D4C3A" w:rsidRDefault="005246BF" w:rsidP="005246BF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Pr="004D4C3A">
        <w:rPr>
          <w:rFonts w:ascii="BrowalliaUPC" w:hAnsi="BrowalliaUPC" w:cs="BrowalliaUPC" w:hint="cs"/>
          <w:sz w:val="28"/>
          <w:szCs w:val="28"/>
        </w:rPr>
        <w:t> </w:t>
      </w:r>
      <w:r w:rsidRPr="004D4C3A">
        <w:rPr>
          <w:rFonts w:ascii="BrowalliaUPC" w:hAnsi="BrowalliaUPC" w:cs="BrowalliaUPC" w:hint="cs"/>
          <w:sz w:val="28"/>
          <w:szCs w:val="28"/>
          <w:cs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Pr="004D4C3A">
        <w:rPr>
          <w:rFonts w:ascii="BrowalliaUPC" w:hAnsi="BrowalliaUPC" w:cs="BrowalliaUPC" w:hint="cs"/>
          <w:sz w:val="28"/>
          <w:szCs w:val="28"/>
        </w:rPr>
        <w:t> </w:t>
      </w:r>
      <w:r w:rsidRPr="004D4C3A">
        <w:rPr>
          <w:rFonts w:ascii="BrowalliaUPC" w:hAnsi="BrowalliaUPC" w:cs="BrowalliaUPC"/>
          <w:sz w:val="28"/>
          <w:szCs w:val="28"/>
        </w:rPr>
        <w:t>432</w:t>
      </w:r>
      <w:r w:rsidRPr="004D4C3A">
        <w:rPr>
          <w:rFonts w:ascii="BrowalliaUPC" w:hAnsi="BrowalliaUPC" w:cs="BrowalliaUPC" w:hint="cs"/>
          <w:sz w:val="28"/>
          <w:szCs w:val="28"/>
        </w:rPr>
        <w:t> 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ถนนราชวิถี แขวงบางยี่ขัน </w:t>
      </w:r>
      <w:r w:rsidRPr="004D4C3A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 w:hint="cs"/>
          <w:sz w:val="28"/>
          <w:szCs w:val="28"/>
          <w:cs/>
        </w:rPr>
        <w:t>เขตบางพลัด กรุงเทพมหานคร</w:t>
      </w:r>
      <w:r w:rsidRPr="004D4C3A">
        <w:rPr>
          <w:rFonts w:ascii="BrowalliaUPC" w:hAnsi="BrowalliaUPC" w:cs="BrowalliaUPC"/>
          <w:sz w:val="28"/>
          <w:szCs w:val="28"/>
        </w:rPr>
        <w:t> </w:t>
      </w:r>
      <w:r w:rsidRPr="004D4C3A">
        <w:rPr>
          <w:rFonts w:ascii="BrowalliaUPC" w:hAnsi="BrowalliaUPC" w:cs="BrowalliaUPC" w:hint="cs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202AA2B8" w14:textId="77777777" w:rsidR="006026F4" w:rsidRPr="004D4C3A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A36B58C" w14:textId="291721C1" w:rsidR="00DB3387" w:rsidRPr="004D4C3A" w:rsidRDefault="00A12034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ผลกระทบจากการแพร่ระบาดของเชื้อไวรัสโคโรนา </w:t>
      </w:r>
      <w:r w:rsidR="00521524" w:rsidRPr="004D4C3A">
        <w:rPr>
          <w:rFonts w:ascii="BrowalliaUPC" w:hAnsi="BrowalliaUPC" w:cs="BrowalliaUPC"/>
          <w:color w:val="auto"/>
          <w:spacing w:val="-2"/>
          <w:sz w:val="28"/>
          <w:szCs w:val="28"/>
        </w:rPr>
        <w:t>2019</w:t>
      </w:r>
    </w:p>
    <w:p w14:paraId="1FDFBADD" w14:textId="77777777" w:rsidR="00DB3387" w:rsidRPr="004D4C3A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49AADA89" w14:textId="3273C062" w:rsidR="002A2F04" w:rsidRPr="004D4C3A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4D4C3A">
        <w:rPr>
          <w:rFonts w:ascii="BrowalliaUPC" w:hAnsi="BrowalliaUPC" w:cs="BrowalliaUPC"/>
          <w:sz w:val="28"/>
          <w:szCs w:val="28"/>
        </w:rPr>
        <w:t>2019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4D4C3A">
        <w:rPr>
          <w:rFonts w:ascii="BrowalliaUPC" w:hAnsi="BrowalliaUPC" w:cs="BrowalliaUPC"/>
          <w:sz w:val="28"/>
          <w:szCs w:val="28"/>
        </w:rPr>
        <w:t>COVID-19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”) ที่เริ่มตั้งแต่ปี </w:t>
      </w:r>
      <w:r w:rsidRPr="004D4C3A">
        <w:rPr>
          <w:rFonts w:ascii="BrowalliaUPC" w:hAnsi="BrowalliaUPC" w:cs="BrowalliaUPC"/>
          <w:sz w:val="28"/>
          <w:szCs w:val="28"/>
        </w:rPr>
        <w:t xml:space="preserve">2562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</w:t>
      </w:r>
      <w:r w:rsidR="00D02774" w:rsidRPr="004D4C3A">
        <w:rPr>
          <w:rFonts w:ascii="BrowalliaUPC" w:hAnsi="BrowalliaUPC" w:cs="BrowalliaUPC"/>
          <w:sz w:val="28"/>
          <w:szCs w:val="28"/>
        </w:rPr>
        <w:br/>
      </w:r>
      <w:r w:rsidR="000964DB" w:rsidRPr="004D4C3A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="000F4FE5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0964DB" w:rsidRPr="004D4C3A">
        <w:rPr>
          <w:rFonts w:ascii="BrowalliaUPC" w:hAnsi="BrowalliaUPC" w:cs="BrowalliaUPC"/>
          <w:sz w:val="28"/>
          <w:szCs w:val="28"/>
          <w:cs/>
        </w:rPr>
        <w:t>สถานการณ์ดังกล่าว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ไม่ได้มีผลกระทบทางลบต่อธุรกิจของบริษัท </w:t>
      </w:r>
    </w:p>
    <w:p w14:paraId="1DA23433" w14:textId="77777777" w:rsidR="002A2F04" w:rsidRPr="004D4C3A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282A101A" w14:textId="26A4CD61" w:rsidR="00DB3387" w:rsidRPr="004D4C3A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02B1C5B4" w14:textId="77777777" w:rsidR="00D83661" w:rsidRPr="004D4C3A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CCA7833" w14:textId="28092A8A" w:rsidR="00D2198D" w:rsidRPr="004D4C3A" w:rsidRDefault="00D2198D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4D4C3A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p w14:paraId="23CBC012" w14:textId="0D901A59" w:rsidR="00C8288C" w:rsidRPr="004D4C3A" w:rsidRDefault="004A3BC2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บริษัทจัดทำ</w:t>
      </w:r>
      <w:r w:rsidR="00C8288C"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งบการเงินระหว่างกาลสำหรับงวดสามเดือน</w:t>
      </w:r>
      <w:r w:rsidR="001E57EB" w:rsidRPr="004D4C3A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และหกเดือน</w:t>
      </w:r>
      <w:r w:rsidR="00C8288C"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สิ้นสุดวันที่</w:t>
      </w:r>
      <w:r w:rsidR="00421E10"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="00A16BA4" w:rsidRPr="004D4C3A">
        <w:rPr>
          <w:rFonts w:ascii="BrowalliaUPC" w:hAnsi="BrowalliaUPC" w:cs="BrowalliaUPC"/>
          <w:color w:val="auto"/>
          <w:spacing w:val="-2"/>
          <w:sz w:val="28"/>
          <w:szCs w:val="28"/>
        </w:rPr>
        <w:t>30</w:t>
      </w:r>
      <w:r w:rsidR="00A16BA4"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 มิถุนายน</w:t>
      </w:r>
      <w:r w:rsidR="00CA24BB" w:rsidRPr="004D4C3A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 </w:t>
      </w:r>
      <w:r w:rsidR="00CA24BB" w:rsidRPr="004D4C3A">
        <w:rPr>
          <w:rFonts w:ascii="BrowalliaUPC" w:hAnsi="BrowalliaUPC" w:cs="BrowalliaUPC"/>
          <w:color w:val="auto"/>
          <w:sz w:val="28"/>
          <w:szCs w:val="28"/>
        </w:rPr>
        <w:t>2565</w:t>
      </w:r>
      <w:r w:rsidR="00421E10"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="00C8288C"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ตามมาตรฐานการบัญชีฉบับที่</w:t>
      </w:r>
      <w:r w:rsidR="00421E10" w:rsidRPr="004D4C3A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34</w:t>
      </w:r>
      <w:r w:rsidR="00421E10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เรื่อง “การรายงานทางการเงินระหว่างกาล” </w:t>
      </w:r>
      <w:r w:rsidR="00B005C0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และได้ปฏ</w:t>
      </w:r>
      <w:r w:rsidR="003B53FD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ิบัติตาม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แนวปฏิบัติทางการบัญชีที่ประกาศใช้โดยสภาวิชาชีพบัญชี </w:t>
      </w:r>
      <w:r w:rsidR="00B05B7B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รวมทั้ง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กฎระเบียบและประกาศคณะกรรมการกำกับหลักทรัพย์และ</w:t>
      </w:r>
      <w:r w:rsidR="00A16BA4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ตลาดหลักทรัพย์ที่เกี่ยวข้อง </w:t>
      </w:r>
      <w:r w:rsidR="00B05B7B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ได้นำเสนอ</w:t>
      </w:r>
      <w:r w:rsidR="00072D16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งบการเงินเหล่านี้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ในสกุลเงินบาทโดยไม่ได้รวมข้อมูลทั้งหมดใน</w:t>
      </w:r>
      <w:r w:rsidR="00A16BA4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งบการเงินตามมาตรฐานการรายงานทางการเงินของไทย ผู้ใช้งบการเงิน</w:t>
      </w:r>
      <w:r w:rsidR="00BA3A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ควรใช้งบการเงินระหว่างกาลนี้ควบคู่กับงบการเงิน</w:t>
      </w:r>
      <w:r w:rsidR="00C76941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ฉบับเต็ม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สำหรับปีสิ้นสุดวันที</w:t>
      </w:r>
      <w:r w:rsidR="00421E10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่ </w:t>
      </w:r>
      <w:r w:rsidR="00421E10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8288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ธันวาคม</w:t>
      </w:r>
      <w:r w:rsidR="00421E10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</w:t>
      </w:r>
      <w:r w:rsidR="00CA24BB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</w:p>
    <w:p w14:paraId="5338753C" w14:textId="77777777" w:rsidR="003660B0" w:rsidRPr="004D4C3A" w:rsidRDefault="003660B0" w:rsidP="006E132E">
      <w:pPr>
        <w:pStyle w:val="CordiaNew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5A943287" w14:textId="38350FBE" w:rsidR="00C8288C" w:rsidRPr="004D4C3A" w:rsidRDefault="00C8288C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งบการเงินระหว่างกาลฉบับนี้</w:t>
      </w:r>
      <w:r w:rsidR="00EB1DCC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="00C85455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เป็นทางการ</w:t>
      </w:r>
      <w:r w:rsidR="00C85455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ด้วย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ภาษาไทย การแปลงบการเงินฉบับนี้เป็นภาษาอื่น</w:t>
      </w:r>
      <w:r w:rsidR="00484DF7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ต้องให้สอดคล้องกับ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งบการเงินที่จัดทำขึ้นเป็นภาษาไทย</w:t>
      </w:r>
    </w:p>
    <w:p w14:paraId="2AB92352" w14:textId="77777777" w:rsidR="0029437F" w:rsidRPr="004D4C3A" w:rsidRDefault="0029437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086D273F" w:rsidR="006C1F99" w:rsidRPr="004D4C3A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คณะ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กรรมการ</w:t>
      </w:r>
      <w:r w:rsidR="00E90A5E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725A8A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="00074F68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="00A16BA4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สิงหาคม</w:t>
      </w:r>
      <w:r w:rsidR="00CA24BB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CA24BB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</w:p>
    <w:p w14:paraId="680253D5" w14:textId="77777777" w:rsidR="00C8288C" w:rsidRPr="004D4C3A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5DAF769" w14:textId="4793CB0B" w:rsidR="00A4477D" w:rsidRPr="004D4C3A" w:rsidRDefault="00515E47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ab/>
      </w:r>
      <w:r w:rsidR="00A4477D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4D4C3A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A477B91" w14:textId="16A0FEF1" w:rsidR="003A04E7" w:rsidRPr="004D4C3A" w:rsidRDefault="00076A9C" w:rsidP="006724EA">
      <w:pPr>
        <w:pStyle w:val="CordiaNew"/>
        <w:ind w:left="85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</w:t>
      </w:r>
      <w:r w:rsidR="00B730B7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รวม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ระหว่างกาล</w:t>
      </w:r>
      <w:r w:rsidR="00DB76C2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นี้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</w:t>
      </w:r>
      <w:r w:rsidR="00437652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จัดทำขึ้นโดยรวมงบการเงินของ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6B798F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โดยใช้หลักเกณฑ์เดียวกับงบการเงินรวมสำหรับสำหรับปีสิ้นสุดวันที่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CA24BB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212DC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โดยไม่มีการเปลี่ยนแปลง</w:t>
      </w:r>
      <w:r w:rsidR="003559C4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โครงสร้าง</w:t>
      </w:r>
      <w:r w:rsidR="00A33027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ของ</w:t>
      </w:r>
      <w:r w:rsidR="001212DC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ในบริษัท</w:t>
      </w:r>
      <w:r w:rsidR="00D574A4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ย่อยในระหว่างงวด</w:t>
      </w:r>
    </w:p>
    <w:p w14:paraId="285A4997" w14:textId="77777777" w:rsidR="006C2C87" w:rsidRPr="004D4C3A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3C6FD904" w14:textId="70FE8422" w:rsidR="006C2C87" w:rsidRPr="004D4C3A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u w:val="single"/>
          <w:lang w:val="th-TH"/>
        </w:rPr>
      </w:pPr>
    </w:p>
    <w:p w14:paraId="1380851B" w14:textId="56F31FEB" w:rsidR="00AC05C2" w:rsidRPr="004D4C3A" w:rsidRDefault="001103A2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</w:t>
      </w:r>
      <w:r w:rsidR="00E0106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ถูก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จัดทำขึ้นโดยใช้นโยบายการบัญชีเช่นเดียวกับที่ใช้สำหรับการจัดทำงบการเงินของ</w:t>
      </w:r>
      <w:r w:rsidR="00A16BA4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กลุ่มบริษัทสำหรับปีสิ้นสุดวันที่</w:t>
      </w:r>
      <w:r w:rsidR="00B614F7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="00B614F7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="00B614F7" w:rsidRPr="004D4C3A">
        <w:rPr>
          <w:rFonts w:ascii="Browallia New" w:hAnsi="Browallia New" w:cs="Browallia New"/>
          <w:color w:val="auto"/>
          <w:sz w:val="28"/>
          <w:szCs w:val="28"/>
          <w:lang w:val="th-TH"/>
        </w:rPr>
        <w:t>256</w:t>
      </w:r>
      <w:r w:rsidR="00541C7B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4</w:t>
      </w:r>
      <w:r w:rsidR="00B614F7" w:rsidRPr="004D4C3A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="00A33027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และ</w:t>
      </w:r>
      <w:r w:rsidR="00004D19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ตาม</w:t>
      </w:r>
      <w:r w:rsidR="00743786"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</w:t>
      </w:r>
      <w:r w:rsidR="00F65EE1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แล้วมาถือปฏิบัติ</w:t>
      </w:r>
      <w:r w:rsidR="00AC05C2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ตั้งแต่งวดบัญชีเริ่มวันที่ </w:t>
      </w:r>
      <w:r w:rsidR="00A16BA4"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="00AC05C2" w:rsidRPr="004D4C3A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="00AC05C2" w:rsidRPr="004D4C3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="00AC05C2" w:rsidRPr="004D4C3A">
        <w:rPr>
          <w:rFonts w:ascii="Browallia New" w:hAnsi="Browallia New" w:cs="Browallia New"/>
          <w:color w:val="auto"/>
          <w:sz w:val="28"/>
          <w:szCs w:val="28"/>
        </w:rPr>
        <w:t xml:space="preserve">2565 </w:t>
      </w:r>
      <w:r w:rsidR="00AC05C2" w:rsidRPr="004D4C3A">
        <w:rPr>
          <w:rFonts w:ascii="Browallia New" w:hAnsi="Browallia New" w:cs="Browallia New" w:hint="cs"/>
          <w:color w:val="auto"/>
          <w:sz w:val="28"/>
          <w:szCs w:val="28"/>
          <w:cs/>
        </w:rPr>
        <w:t>ดังนี้</w:t>
      </w:r>
    </w:p>
    <w:p w14:paraId="75FDE2C9" w14:textId="6D656818" w:rsidR="0032388E" w:rsidRPr="004D4C3A" w:rsidRDefault="0032388E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1065548" w14:textId="44318A21" w:rsidR="0032388E" w:rsidRPr="004D4C3A" w:rsidRDefault="0032388E" w:rsidP="0032388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มาตรฐานการรายงานทางการเงินที่เกี่ยวข้องกับการปฏิรูปอัตราดอกเบี้ยอ้างอิง-ระยะที่ </w:t>
      </w:r>
      <w:r w:rsidR="00FD3C3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(การปรับปรุงระยะที่ </w:t>
      </w:r>
      <w:r w:rsidR="00FD3C3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) </w:t>
      </w:r>
      <w:r w:rsidR="00FD34B0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โดยการปรับปรุงระยะที่ </w:t>
      </w:r>
      <w:r w:rsidR="00FD3C3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นี้จัดการปัญหาที่อาจกระทบกับรายงานทางการเงินระหว่างการปฏิรูปอัตราดอกเบี้ยอ้างอิง </w:t>
      </w:r>
      <w:r w:rsidR="00FD34B0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 ซึ่งมาตรฐานการรายงานทางการเงินที่เกี่ยวข้องกับการดำเนินงานของบริษัท มีดังนี้</w:t>
      </w:r>
    </w:p>
    <w:p w14:paraId="6B026899" w14:textId="77777777" w:rsidR="0032388E" w:rsidRPr="004D4C3A" w:rsidRDefault="0032388E" w:rsidP="0032388E">
      <w:pPr>
        <w:pStyle w:val="CordiaNew"/>
        <w:tabs>
          <w:tab w:val="clear" w:pos="4153"/>
          <w:tab w:val="left" w:pos="42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tbl>
      <w:tblPr>
        <w:tblStyle w:val="TableGrid"/>
        <w:tblW w:w="9108" w:type="dxa"/>
        <w:tblInd w:w="355" w:type="dxa"/>
        <w:tblLook w:val="04A0" w:firstRow="1" w:lastRow="0" w:firstColumn="1" w:lastColumn="0" w:noHBand="0" w:noVBand="1"/>
      </w:tblPr>
      <w:tblGrid>
        <w:gridCol w:w="4710"/>
        <w:gridCol w:w="4398"/>
      </w:tblGrid>
      <w:tr w:rsidR="004D4C3A" w:rsidRPr="004D4C3A" w14:paraId="4B2A6F3B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A452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B66E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>ชื่อมาตรฐาน</w:t>
            </w:r>
          </w:p>
        </w:tc>
      </w:tr>
      <w:tr w:rsidR="004D4C3A" w:rsidRPr="004D4C3A" w14:paraId="3D418A3C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F909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9680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การเปิดเผยข้อมูลเครื่องมือทางการเงิน</w:t>
            </w:r>
          </w:p>
        </w:tc>
      </w:tr>
      <w:tr w:rsidR="004D4C3A" w:rsidRPr="004D4C3A" w14:paraId="329E1DD8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028E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480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เครื่องมือทางการเงิน</w:t>
            </w:r>
          </w:p>
        </w:tc>
      </w:tr>
      <w:tr w:rsidR="004D4C3A" w:rsidRPr="004D4C3A" w14:paraId="03C9DEED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BBE9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มาตรฐานการรายงานทางการเงิน ฉบับที่</w:t>
            </w:r>
            <w:r w:rsidRPr="004D4C3A">
              <w:rPr>
                <w:rFonts w:ascii="BrowalliaUPC" w:hAnsi="BrowalliaUPC" w:cs="BrowalliaUPC"/>
                <w:sz w:val="28"/>
                <w:szCs w:val="28"/>
                <w:lang w:eastAsia="th-TH"/>
              </w:rPr>
              <w:t xml:space="preserve"> 16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CEAF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สัญญาเช่า</w:t>
            </w:r>
          </w:p>
        </w:tc>
      </w:tr>
    </w:tbl>
    <w:p w14:paraId="14B2BA71" w14:textId="77777777" w:rsidR="007B2FE5" w:rsidRPr="004D4C3A" w:rsidRDefault="007B2FE5" w:rsidP="000E27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20DBC9" w14:textId="640A32EA" w:rsidR="00743786" w:rsidRPr="004D4C3A" w:rsidRDefault="00743786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การถือปฏิบัติ</w:t>
      </w:r>
      <w:r w:rsidR="007B1F1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ตามมาตรฐานการบัญชีที่ออกและปรับปรุงใหม่</w:t>
      </w:r>
      <w:r w:rsidR="00506905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ดังกล่าวไม่มีผลกระทบ</w:t>
      </w:r>
      <w:r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อย่างมีสาระสำคัญต่องบการเงิน</w:t>
      </w:r>
      <w:r w:rsidR="009A547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="009D3F19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ของบริษัท</w:t>
      </w:r>
    </w:p>
    <w:p w14:paraId="6B34DDD1" w14:textId="77777777" w:rsidR="002B253D" w:rsidRPr="004D4C3A" w:rsidRDefault="002B253D" w:rsidP="009E2C5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cs/>
          <w:lang w:val="th-TH"/>
        </w:rPr>
      </w:pPr>
    </w:p>
    <w:p w14:paraId="31C74C04" w14:textId="77777777" w:rsidR="0057343A" w:rsidRPr="004D4C3A" w:rsidRDefault="0024493A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4D4C3A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5C2092A3" w14:textId="567929AD" w:rsidR="0057343A" w:rsidRPr="004D4C3A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4D4C3A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BB055C4" w14:textId="20B5958F" w:rsidR="0024493A" w:rsidRPr="004D4C3A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25</w:t>
      </w:r>
      <w:r w:rsidR="00D80C19" w:rsidRPr="004D4C3A">
        <w:rPr>
          <w:rFonts w:ascii="BrowalliaUPC" w:hAnsi="BrowalliaUPC" w:cs="BrowalliaUPC"/>
          <w:color w:val="auto"/>
          <w:sz w:val="28"/>
          <w:szCs w:val="28"/>
        </w:rPr>
        <w:t>64</w:t>
      </w:r>
    </w:p>
    <w:p w14:paraId="71374C3D" w14:textId="77777777" w:rsidR="00D80C19" w:rsidRPr="004D4C3A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FA24356" w14:textId="71D45377" w:rsidR="005753E0" w:rsidRPr="004D4C3A" w:rsidRDefault="005753E0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4D4C3A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2"/>
          <w:szCs w:val="22"/>
          <w:cs/>
        </w:rPr>
      </w:pPr>
    </w:p>
    <w:p w14:paraId="495D0170" w14:textId="6E5B1238" w:rsidR="00ED0B2B" w:rsidRPr="004D4C3A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="00BD2AE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โดยการมี</w:t>
      </w:r>
      <w:r w:rsidR="00813CB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รที่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0E80D00E" w14:textId="13A598E8" w:rsidR="006011C4" w:rsidRPr="004D4C3A" w:rsidRDefault="006011C4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52E7B54D" w14:textId="1E232D95" w:rsidR="0037760F" w:rsidRPr="004D4C3A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4698621A" w14:textId="5EF86964" w:rsidR="0037760F" w:rsidRPr="004D4C3A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7AF01B62" w14:textId="77777777" w:rsidR="0037760F" w:rsidRPr="004D4C3A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cs/>
          <w:lang w:val="th-TH"/>
        </w:rPr>
      </w:pPr>
    </w:p>
    <w:p w14:paraId="292243D5" w14:textId="4C262BCA" w:rsidR="00641C2A" w:rsidRPr="004D4C3A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lastRenderedPageBreak/>
        <w:t>รายการบัญชีที่</w:t>
      </w:r>
      <w:r w:rsidR="00864008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มีสาระ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สำหรับ</w:t>
      </w:r>
      <w:r w:rsidR="006C7D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งวดสามเดือน</w:t>
      </w:r>
      <w:r w:rsidR="00A16BA4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และหกเดือน</w:t>
      </w:r>
      <w:r w:rsidR="00A378F5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สิ้น</w:t>
      </w:r>
      <w:r w:rsidR="006C7D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สุดวันที่</w:t>
      </w:r>
      <w:r w:rsidR="002A050B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</w:t>
      </w:r>
      <w:r w:rsidR="00A16BA4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="00A16BA4" w:rsidRPr="004D4C3A">
        <w:rPr>
          <w:rFonts w:ascii="BrowalliaUPC" w:hAnsi="BrowalliaUPC" w:cs="BrowalliaUPC"/>
          <w:color w:val="auto"/>
          <w:spacing w:val="-2"/>
          <w:sz w:val="28"/>
          <w:szCs w:val="28"/>
        </w:rPr>
        <w:t>30</w:t>
      </w:r>
      <w:r w:rsidR="00A16BA4"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 มิถุนายน</w:t>
      </w:r>
      <w:r w:rsidR="002A050B" w:rsidRPr="004D4C3A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color w:val="auto"/>
          <w:sz w:val="28"/>
          <w:szCs w:val="28"/>
        </w:rPr>
        <w:t>2565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D57D8F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B9217A" w:rsidRPr="004D4C3A">
        <w:rPr>
          <w:rFonts w:ascii="BrowalliaUPC" w:hAnsi="BrowalliaUPC" w:cs="BrowalliaUPC"/>
          <w:color w:val="auto"/>
          <w:sz w:val="28"/>
          <w:szCs w:val="28"/>
        </w:rPr>
        <w:t>4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4D4C3A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7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76"/>
        <w:gridCol w:w="1197"/>
      </w:tblGrid>
      <w:tr w:rsidR="004D4C3A" w:rsidRPr="004D4C3A" w14:paraId="6DB92F3B" w14:textId="77777777" w:rsidTr="00274492">
        <w:trPr>
          <w:tblHeader/>
        </w:trPr>
        <w:tc>
          <w:tcPr>
            <w:tcW w:w="2294" w:type="dxa"/>
          </w:tcPr>
          <w:p w14:paraId="74F2380B" w14:textId="273BE25D" w:rsidR="009B5201" w:rsidRPr="004D4C3A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4D4C3A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4D4C3A" w14:paraId="7C4E5084" w14:textId="77777777" w:rsidTr="00274492">
        <w:trPr>
          <w:tblHeader/>
        </w:trPr>
        <w:tc>
          <w:tcPr>
            <w:tcW w:w="2294" w:type="dxa"/>
          </w:tcPr>
          <w:p w14:paraId="7455D91A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4D4C3A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4D4C3A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4D4C3A" w14:paraId="437F1141" w14:textId="77777777" w:rsidTr="00274492">
        <w:trPr>
          <w:tblHeader/>
        </w:trPr>
        <w:tc>
          <w:tcPr>
            <w:tcW w:w="2294" w:type="dxa"/>
          </w:tcPr>
          <w:p w14:paraId="6373E15F" w14:textId="77777777" w:rsidR="009F165C" w:rsidRPr="004D4C3A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4D4C3A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0EFCA191" w:rsidR="009F165C" w:rsidRPr="004D4C3A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F3224" w:rsidRPr="004D4C3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0F3224"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</w:tc>
      </w:tr>
      <w:tr w:rsidR="004D4C3A" w:rsidRPr="004D4C3A" w14:paraId="48EE10B0" w14:textId="77777777" w:rsidTr="00274492">
        <w:trPr>
          <w:tblHeader/>
        </w:trPr>
        <w:tc>
          <w:tcPr>
            <w:tcW w:w="2294" w:type="dxa"/>
          </w:tcPr>
          <w:p w14:paraId="7CC5B9F5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20B3E5E4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</w:tcPr>
          <w:p w14:paraId="556A9538" w14:textId="49A7C665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6" w:type="dxa"/>
          </w:tcPr>
          <w:p w14:paraId="74EB6985" w14:textId="4E39F858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97" w:type="dxa"/>
          </w:tcPr>
          <w:p w14:paraId="063C0DE7" w14:textId="140DEBC8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D4C3A" w:rsidRPr="004D4C3A" w14:paraId="00E96AF6" w14:textId="77777777" w:rsidTr="00274492">
        <w:tc>
          <w:tcPr>
            <w:tcW w:w="2294" w:type="dxa"/>
          </w:tcPr>
          <w:p w14:paraId="4AD1EEF9" w14:textId="08E6B74A" w:rsidR="00ED0348" w:rsidRPr="004D4C3A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4D4C3A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205381F2" w14:textId="77777777" w:rsidTr="00274492">
        <w:tc>
          <w:tcPr>
            <w:tcW w:w="2294" w:type="dxa"/>
          </w:tcPr>
          <w:p w14:paraId="177B8D91" w14:textId="161246B6" w:rsidR="00B838DB" w:rsidRPr="004D4C3A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4D4C3A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0F391F92" w14:textId="77777777" w:rsidTr="00274492">
        <w:tc>
          <w:tcPr>
            <w:tcW w:w="2294" w:type="dxa"/>
          </w:tcPr>
          <w:p w14:paraId="4E201784" w14:textId="77777777" w:rsidR="00D10D58" w:rsidRPr="004D4C3A" w:rsidRDefault="00D10D58" w:rsidP="00D10D58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D10D58" w:rsidRPr="004D4C3A" w:rsidRDefault="00D10D58" w:rsidP="00D10D5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7FC1FEA9" w:rsidR="00D10D58" w:rsidRPr="004D4C3A" w:rsidRDefault="009A5927" w:rsidP="00D10D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0229ACE0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4E7DD33F" w:rsidR="00D10D58" w:rsidRPr="004D4C3A" w:rsidRDefault="009A5927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 w:hint="cs"/>
                <w:sz w:val="24"/>
                <w:szCs w:val="24"/>
                <w:cs/>
              </w:rPr>
              <w:t>21</w:t>
            </w:r>
            <w:r w:rsidR="00836C55" w:rsidRPr="004D4C3A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14:paraId="60D61038" w14:textId="74B7769C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84</w:t>
            </w:r>
          </w:p>
        </w:tc>
      </w:tr>
      <w:tr w:rsidR="004D4C3A" w:rsidRPr="004D4C3A" w14:paraId="52A351A6" w14:textId="77777777" w:rsidTr="00D16B9A">
        <w:tc>
          <w:tcPr>
            <w:tcW w:w="2294" w:type="dxa"/>
          </w:tcPr>
          <w:p w14:paraId="43832FF1" w14:textId="5FDE879C" w:rsidR="00D10D58" w:rsidRPr="004D4C3A" w:rsidRDefault="00D10D58" w:rsidP="00D10D58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1AD317F4" w14:textId="77777777" w:rsidR="00D10D58" w:rsidRPr="004D4C3A" w:rsidRDefault="00D10D58" w:rsidP="00D10D5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17A5B8D5" w:rsidR="00D10D58" w:rsidRPr="004D4C3A" w:rsidRDefault="009A5927" w:rsidP="00D10D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B3097A" w:rsidRPr="004D4C3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0986799" w14:textId="13D9B2C4" w:rsidR="00D10D58" w:rsidRPr="004D4C3A" w:rsidRDefault="00D10D58" w:rsidP="00D10D5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CB4441" w14:textId="34462BAB" w:rsidR="00D10D58" w:rsidRPr="004D4C3A" w:rsidRDefault="009A5927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 w:hint="cs"/>
                <w:sz w:val="24"/>
                <w:szCs w:val="24"/>
                <w:cs/>
              </w:rPr>
              <w:t>14</w:t>
            </w:r>
            <w:r w:rsidR="00B3097A" w:rsidRPr="004D4C3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7" w:type="dxa"/>
            <w:vAlign w:val="bottom"/>
          </w:tcPr>
          <w:p w14:paraId="7E064C20" w14:textId="3D4E3E20" w:rsidR="00D10D58" w:rsidRPr="004D4C3A" w:rsidRDefault="00D10D58" w:rsidP="00D10D5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151</w:t>
            </w:r>
          </w:p>
        </w:tc>
      </w:tr>
      <w:tr w:rsidR="004D4C3A" w:rsidRPr="004D4C3A" w14:paraId="12E81169" w14:textId="77777777" w:rsidTr="00274492">
        <w:tc>
          <w:tcPr>
            <w:tcW w:w="2294" w:type="dxa"/>
          </w:tcPr>
          <w:p w14:paraId="3164C0E3" w14:textId="44DB165C" w:rsidR="00D10D58" w:rsidRPr="004D4C3A" w:rsidRDefault="00D10D58" w:rsidP="00D10D58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D10D58" w:rsidRPr="004D4C3A" w:rsidRDefault="00D10D58" w:rsidP="00D10D5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774C3722" w:rsidR="00D10D58" w:rsidRPr="004D4C3A" w:rsidRDefault="009A5927" w:rsidP="00D10D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21ABD52F" w:rsidR="00D10D58" w:rsidRPr="004D4C3A" w:rsidRDefault="00D10D58" w:rsidP="00D10D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51E6CB9D" w:rsidR="00D10D58" w:rsidRPr="004D4C3A" w:rsidRDefault="009A5927" w:rsidP="00D10D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7DB22A69" w:rsidR="00D10D58" w:rsidRPr="004D4C3A" w:rsidRDefault="00D10D58" w:rsidP="00D10D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D4C3A" w:rsidRPr="004D4C3A" w14:paraId="27D6DA6D" w14:textId="77777777" w:rsidTr="00274492">
        <w:tc>
          <w:tcPr>
            <w:tcW w:w="2294" w:type="dxa"/>
          </w:tcPr>
          <w:p w14:paraId="6BF096EC" w14:textId="77777777" w:rsidR="00D10D58" w:rsidRPr="004D4C3A" w:rsidRDefault="00D10D58" w:rsidP="00D10D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D10D58" w:rsidRPr="004D4C3A" w:rsidRDefault="00D10D58" w:rsidP="00D10D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3723C4E5" w:rsidR="00D10D58" w:rsidRPr="004D4C3A" w:rsidRDefault="009A5927" w:rsidP="00D10D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B7951" w:rsidRPr="004D4C3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bottom"/>
          </w:tcPr>
          <w:p w14:paraId="7CA77309" w14:textId="581E3D98" w:rsidR="00D10D58" w:rsidRPr="004D4C3A" w:rsidRDefault="00D10D58" w:rsidP="00D10D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67F75A20" w:rsidR="00D10D58" w:rsidRPr="004D4C3A" w:rsidRDefault="009A5927" w:rsidP="00D10D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2B7951" w:rsidRPr="004D4C3A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bottom"/>
          </w:tcPr>
          <w:p w14:paraId="59763B89" w14:textId="371207B7" w:rsidR="00D10D58" w:rsidRPr="004D4C3A" w:rsidRDefault="00D10D58" w:rsidP="00D10D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235</w:t>
            </w:r>
          </w:p>
        </w:tc>
      </w:tr>
      <w:tr w:rsidR="004D4C3A" w:rsidRPr="004D4C3A" w14:paraId="1BF7CB14" w14:textId="77777777" w:rsidTr="00274492">
        <w:trPr>
          <w:trHeight w:val="167"/>
        </w:trPr>
        <w:tc>
          <w:tcPr>
            <w:tcW w:w="2294" w:type="dxa"/>
          </w:tcPr>
          <w:p w14:paraId="78865166" w14:textId="77777777" w:rsidR="00D10D58" w:rsidRPr="004D4C3A" w:rsidRDefault="00D10D58" w:rsidP="00D10D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D10D58" w:rsidRPr="004D4C3A" w:rsidRDefault="00D10D58" w:rsidP="00D10D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5F67BCA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7BF981CF" w14:textId="77777777" w:rsidTr="00274492">
        <w:tc>
          <w:tcPr>
            <w:tcW w:w="2294" w:type="dxa"/>
          </w:tcPr>
          <w:p w14:paraId="1CCB3209" w14:textId="25417A2D" w:rsidR="00D10D58" w:rsidRPr="004D4C3A" w:rsidRDefault="00D10D58" w:rsidP="00D10D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D10D58" w:rsidRPr="004D4C3A" w:rsidRDefault="00D10D58" w:rsidP="00D10D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D10D58" w:rsidRPr="004D4C3A" w:rsidRDefault="00D10D58" w:rsidP="00D1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B2E3F03" w14:textId="77777777" w:rsidTr="00E20294">
        <w:tc>
          <w:tcPr>
            <w:tcW w:w="2294" w:type="dxa"/>
          </w:tcPr>
          <w:p w14:paraId="4C06DC93" w14:textId="7B6D69C9" w:rsidR="004018BD" w:rsidRPr="004D4C3A" w:rsidRDefault="004018BD" w:rsidP="00CC5089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CC5089"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2344" w:type="dxa"/>
          </w:tcPr>
          <w:p w14:paraId="3E48D4A9" w14:textId="2E9000C9" w:rsidR="004018BD" w:rsidRPr="004D4C3A" w:rsidRDefault="004018BD" w:rsidP="004018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B132865" w14:textId="0BF6A454" w:rsidR="004018BD" w:rsidRPr="004D4C3A" w:rsidRDefault="009A5927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9016BBA" w14:textId="393C78F4" w:rsidR="004018BD" w:rsidRPr="004D4C3A" w:rsidRDefault="004018BD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8EB1E3" w14:textId="47FE0998" w:rsidR="004018BD" w:rsidRPr="004D4C3A" w:rsidRDefault="009A5927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197" w:type="dxa"/>
            <w:vAlign w:val="bottom"/>
          </w:tcPr>
          <w:p w14:paraId="6B4B19EB" w14:textId="429A8809" w:rsidR="004018BD" w:rsidRPr="004D4C3A" w:rsidRDefault="004018BD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17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4D4C3A" w:rsidRPr="004D4C3A" w14:paraId="2FFB5BC4" w14:textId="77777777" w:rsidTr="00E20294">
        <w:tc>
          <w:tcPr>
            <w:tcW w:w="2294" w:type="dxa"/>
          </w:tcPr>
          <w:p w14:paraId="1748AB0D" w14:textId="7A4CD40C" w:rsidR="004018BD" w:rsidRPr="004D4C3A" w:rsidRDefault="004018BD" w:rsidP="004018BD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9D6D1A3" w14:textId="21A47DC6" w:rsidR="004018BD" w:rsidRPr="004D4C3A" w:rsidRDefault="004018BD" w:rsidP="004018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0F62C360" w:rsidR="004018BD" w:rsidRPr="004D4C3A" w:rsidRDefault="009A5927" w:rsidP="00401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bottom"/>
          </w:tcPr>
          <w:p w14:paraId="10C1B2C5" w14:textId="79166398" w:rsidR="004018BD" w:rsidRPr="004D4C3A" w:rsidRDefault="004018BD" w:rsidP="00401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333790C1" w:rsidR="004018BD" w:rsidRPr="004D4C3A" w:rsidRDefault="009A5927" w:rsidP="00401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97" w:type="dxa"/>
            <w:vAlign w:val="bottom"/>
          </w:tcPr>
          <w:p w14:paraId="362E7997" w14:textId="3A09ACBF" w:rsidR="004018BD" w:rsidRPr="004D4C3A" w:rsidRDefault="004018BD" w:rsidP="00401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D4C3A" w:rsidRPr="004D4C3A" w14:paraId="3EB223A2" w14:textId="77777777" w:rsidTr="00E20294">
        <w:tc>
          <w:tcPr>
            <w:tcW w:w="2294" w:type="dxa"/>
          </w:tcPr>
          <w:p w14:paraId="4433BE6E" w14:textId="6F2426E9" w:rsidR="004018BD" w:rsidRPr="004D4C3A" w:rsidRDefault="004018BD" w:rsidP="004018B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101D5B21" w14:textId="77777777" w:rsidR="004018BD" w:rsidRPr="004D4C3A" w:rsidRDefault="004018BD" w:rsidP="004018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3DBA4F" w14:textId="7563DF9B" w:rsidR="004018BD" w:rsidRPr="004D4C3A" w:rsidRDefault="009A5927" w:rsidP="004018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bottom"/>
          </w:tcPr>
          <w:p w14:paraId="482140D1" w14:textId="6AF7A88A" w:rsidR="004018BD" w:rsidRPr="004D4C3A" w:rsidRDefault="004018BD" w:rsidP="004018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C05CC8" w14:textId="46023054" w:rsidR="004018BD" w:rsidRPr="004D4C3A" w:rsidRDefault="009A5927" w:rsidP="004018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197" w:type="dxa"/>
            <w:vAlign w:val="bottom"/>
          </w:tcPr>
          <w:p w14:paraId="74B429BD" w14:textId="3430AF7D" w:rsidR="004018BD" w:rsidRPr="004D4C3A" w:rsidRDefault="004018BD" w:rsidP="004018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17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4D4C3A" w:rsidRPr="004D4C3A" w14:paraId="726096C8" w14:textId="77777777" w:rsidTr="00274492">
        <w:tc>
          <w:tcPr>
            <w:tcW w:w="2294" w:type="dxa"/>
          </w:tcPr>
          <w:p w14:paraId="00D5749A" w14:textId="77777777" w:rsidR="004018BD" w:rsidRPr="004D4C3A" w:rsidRDefault="004018BD" w:rsidP="004018BD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4018BD" w:rsidRPr="004D4C3A" w:rsidRDefault="004018BD" w:rsidP="004018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4018BD" w:rsidRPr="004D4C3A" w:rsidRDefault="004018BD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4018BD" w:rsidRPr="004D4C3A" w:rsidRDefault="004018BD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4018BD" w:rsidRPr="004D4C3A" w:rsidRDefault="004018BD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4018BD" w:rsidRPr="004D4C3A" w:rsidRDefault="004018BD" w:rsidP="004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5BD9888D" w14:textId="77777777" w:rsidTr="00274492">
        <w:tc>
          <w:tcPr>
            <w:tcW w:w="2294" w:type="dxa"/>
          </w:tcPr>
          <w:p w14:paraId="429F8B08" w14:textId="433DEAB2" w:rsidR="00CC5089" w:rsidRPr="004D4C3A" w:rsidRDefault="00CC5089" w:rsidP="00CC5089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7DA59B67" w14:textId="77777777" w:rsidR="00CC5089" w:rsidRPr="004D4C3A" w:rsidRDefault="00CC5089" w:rsidP="00CC508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547B507" w14:textId="77777777" w:rsidR="00CC5089" w:rsidRPr="004D4C3A" w:rsidRDefault="00CC5089" w:rsidP="00CC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F8BC10" w14:textId="77777777" w:rsidR="00CC5089" w:rsidRPr="004D4C3A" w:rsidRDefault="00CC5089" w:rsidP="00CC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3538894" w14:textId="77777777" w:rsidR="00CC5089" w:rsidRPr="004D4C3A" w:rsidRDefault="00CC5089" w:rsidP="00CC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6AB7CA4" w14:textId="77777777" w:rsidR="00CC5089" w:rsidRPr="004D4C3A" w:rsidRDefault="00CC5089" w:rsidP="00CC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F56425F" w14:textId="77777777" w:rsidTr="00274492">
        <w:tc>
          <w:tcPr>
            <w:tcW w:w="2294" w:type="dxa"/>
          </w:tcPr>
          <w:p w14:paraId="51FC4A7E" w14:textId="396198FD" w:rsidR="00A857FC" w:rsidRPr="004D4C3A" w:rsidRDefault="00A857FC" w:rsidP="00A857FC">
            <w:pPr>
              <w:ind w:left="25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6C2A4CE" w14:textId="36D5EFAC" w:rsidR="00A857FC" w:rsidRPr="004D4C3A" w:rsidRDefault="00A857FC" w:rsidP="00A857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0439554C" w14:textId="41D3AF94" w:rsidR="00A857FC" w:rsidRPr="004D4C3A" w:rsidRDefault="009A5927" w:rsidP="00A857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689EBA6" w14:textId="551B3A55" w:rsidR="00A857FC" w:rsidRPr="004D4C3A" w:rsidRDefault="00A857FC" w:rsidP="00A857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220B23" w14:textId="18B4C0EC" w:rsidR="00A857FC" w:rsidRPr="004D4C3A" w:rsidRDefault="009A5927" w:rsidP="00A857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36D18"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7" w:type="dxa"/>
            <w:vAlign w:val="bottom"/>
          </w:tcPr>
          <w:p w14:paraId="7911EA4B" w14:textId="75C69786" w:rsidR="00A857FC" w:rsidRPr="004D4C3A" w:rsidRDefault="00A857FC" w:rsidP="00A857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</w:tr>
      <w:tr w:rsidR="004D4C3A" w:rsidRPr="004D4C3A" w14:paraId="5330BD6C" w14:textId="77777777" w:rsidTr="00274492">
        <w:tc>
          <w:tcPr>
            <w:tcW w:w="2294" w:type="dxa"/>
          </w:tcPr>
          <w:p w14:paraId="72BD3BD7" w14:textId="77777777" w:rsidR="00A857FC" w:rsidRPr="004D4C3A" w:rsidRDefault="00A857FC" w:rsidP="00A857F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0AD9E77" w14:textId="77777777" w:rsidR="00A857FC" w:rsidRPr="004D4C3A" w:rsidRDefault="00A857FC" w:rsidP="00A857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FA522B4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D314DAC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7DAA1B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AF3B9EE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6A15B9DF" w14:textId="77777777" w:rsidTr="00274492">
        <w:tc>
          <w:tcPr>
            <w:tcW w:w="2294" w:type="dxa"/>
            <w:shd w:val="clear" w:color="auto" w:fill="auto"/>
          </w:tcPr>
          <w:p w14:paraId="34416F3C" w14:textId="5C4097AC" w:rsidR="00A857FC" w:rsidRPr="004D4C3A" w:rsidRDefault="00A857FC" w:rsidP="00A857F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A857FC" w:rsidRPr="004D4C3A" w:rsidRDefault="00A857FC" w:rsidP="00A857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C9F9BA" w14:textId="77777777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7E0F16" w14:textId="75235E38" w:rsidR="00A857FC" w:rsidRPr="004D4C3A" w:rsidRDefault="00A857FC" w:rsidP="00A8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0D6054F8" w14:textId="77777777" w:rsidTr="003D1DD2">
        <w:tc>
          <w:tcPr>
            <w:tcW w:w="2294" w:type="dxa"/>
            <w:shd w:val="clear" w:color="auto" w:fill="auto"/>
          </w:tcPr>
          <w:p w14:paraId="5E889C04" w14:textId="448DB774" w:rsidR="00624F77" w:rsidRPr="004D4C3A" w:rsidRDefault="00624F77" w:rsidP="00624F77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66C66B15" w:rsidR="00624F77" w:rsidRPr="004D4C3A" w:rsidRDefault="009A592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45580A91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6AE7E54E" w:rsidR="00624F77" w:rsidRPr="004D4C3A" w:rsidRDefault="009A592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1,16</w:t>
            </w:r>
            <w:r w:rsidR="006D1CE2"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14:paraId="3D84092A" w14:textId="55F2E5D8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2,939</w:t>
            </w:r>
          </w:p>
        </w:tc>
      </w:tr>
      <w:tr w:rsidR="004D4C3A" w:rsidRPr="004D4C3A" w14:paraId="11D21C25" w14:textId="77777777" w:rsidTr="00274492">
        <w:tc>
          <w:tcPr>
            <w:tcW w:w="2294" w:type="dxa"/>
            <w:shd w:val="clear" w:color="auto" w:fill="auto"/>
          </w:tcPr>
          <w:p w14:paraId="43A87739" w14:textId="045007E8" w:rsidR="00624F77" w:rsidRPr="004D4C3A" w:rsidRDefault="00624F77" w:rsidP="00624F77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7E2B1104" w:rsidR="00624F77" w:rsidRPr="004D4C3A" w:rsidRDefault="009A5927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6D1CE2" w:rsidRPr="004D4C3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5D9A237B" w:rsidR="00624F77" w:rsidRPr="004D4C3A" w:rsidRDefault="00624F77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1,998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1BB0C4A4" w:rsidR="00624F77" w:rsidRPr="004D4C3A" w:rsidRDefault="009A5927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6D1CE2" w:rsidRPr="004D4C3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62688148" w:rsidR="00624F77" w:rsidRPr="004D4C3A" w:rsidRDefault="00624F77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1,951</w:t>
            </w:r>
          </w:p>
        </w:tc>
      </w:tr>
      <w:tr w:rsidR="004D4C3A" w:rsidRPr="004D4C3A" w14:paraId="479EDA0E" w14:textId="77777777" w:rsidTr="00274492">
        <w:tc>
          <w:tcPr>
            <w:tcW w:w="2294" w:type="dxa"/>
            <w:shd w:val="clear" w:color="auto" w:fill="auto"/>
          </w:tcPr>
          <w:p w14:paraId="448E7329" w14:textId="77777777" w:rsidR="00624F77" w:rsidRPr="004D4C3A" w:rsidRDefault="00624F77" w:rsidP="00624F7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7F0742BE" w:rsidR="00624F77" w:rsidRPr="004D4C3A" w:rsidRDefault="002D731A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 w:hint="cs"/>
                <w:sz w:val="24"/>
                <w:szCs w:val="24"/>
                <w:cs/>
              </w:rPr>
              <w:t>44</w:t>
            </w:r>
            <w:r w:rsidR="006D1CE2" w:rsidRPr="004D4C3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7D501878" w:rsidR="00624F77" w:rsidRPr="004D4C3A" w:rsidRDefault="00624F7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1,998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7412743A" w:rsidR="00624F77" w:rsidRPr="004D4C3A" w:rsidRDefault="009A592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1,60</w:t>
            </w:r>
            <w:r w:rsidR="00836C55" w:rsidRPr="004D4C3A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5E34A3FC" w:rsidR="00624F77" w:rsidRPr="004D4C3A" w:rsidRDefault="00624F7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4,890</w:t>
            </w:r>
          </w:p>
        </w:tc>
      </w:tr>
      <w:tr w:rsidR="004D4C3A" w:rsidRPr="004D4C3A" w14:paraId="4F1E488C" w14:textId="77777777" w:rsidTr="00274492">
        <w:tc>
          <w:tcPr>
            <w:tcW w:w="2294" w:type="dxa"/>
            <w:shd w:val="clear" w:color="auto" w:fill="auto"/>
          </w:tcPr>
          <w:p w14:paraId="34202F1E" w14:textId="217670E7" w:rsidR="00624F77" w:rsidRPr="004D4C3A" w:rsidRDefault="00624F77" w:rsidP="00624F7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012C5082" w14:textId="77777777" w:rsidTr="00274492">
        <w:tc>
          <w:tcPr>
            <w:tcW w:w="2294" w:type="dxa"/>
          </w:tcPr>
          <w:p w14:paraId="34145E33" w14:textId="0C79F463" w:rsidR="00624F77" w:rsidRPr="004D4C3A" w:rsidRDefault="00624F77" w:rsidP="00624F77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0C6EA7E4" w14:textId="77777777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B95BF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F1C7189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13C9AF8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11DBDC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981998A" w14:textId="77777777" w:rsidTr="00274492">
        <w:tc>
          <w:tcPr>
            <w:tcW w:w="2294" w:type="dxa"/>
          </w:tcPr>
          <w:p w14:paraId="7BCEE289" w14:textId="2F9C5D6D" w:rsidR="00624F77" w:rsidRPr="004D4C3A" w:rsidRDefault="00624F77" w:rsidP="00624F77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AD5AF4F" w14:textId="77777777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69CBAE67" w:rsidR="00624F77" w:rsidRPr="004D4C3A" w:rsidRDefault="009A592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1,189</w:t>
            </w:r>
          </w:p>
        </w:tc>
        <w:tc>
          <w:tcPr>
            <w:tcW w:w="1134" w:type="dxa"/>
          </w:tcPr>
          <w:p w14:paraId="32E50ECA" w14:textId="04C7BE4A" w:rsidR="00624F77" w:rsidRPr="004D4C3A" w:rsidRDefault="00624F7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1,922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466266FA" w:rsidR="00624F77" w:rsidRPr="004D4C3A" w:rsidRDefault="009A592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1,149</w:t>
            </w:r>
          </w:p>
        </w:tc>
        <w:tc>
          <w:tcPr>
            <w:tcW w:w="1197" w:type="dxa"/>
            <w:vAlign w:val="bottom"/>
          </w:tcPr>
          <w:p w14:paraId="5FAAE0DE" w14:textId="2483EBEA" w:rsidR="00624F77" w:rsidRPr="004D4C3A" w:rsidRDefault="00624F7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1,827</w:t>
            </w:r>
          </w:p>
        </w:tc>
      </w:tr>
      <w:tr w:rsidR="004D4C3A" w:rsidRPr="004D4C3A" w14:paraId="59F2185B" w14:textId="77777777" w:rsidTr="00D16B9A">
        <w:tc>
          <w:tcPr>
            <w:tcW w:w="2294" w:type="dxa"/>
          </w:tcPr>
          <w:p w14:paraId="4D7FFEEE" w14:textId="7C28EB00" w:rsidR="00624F77" w:rsidRPr="004D4C3A" w:rsidRDefault="00624F77" w:rsidP="00624F77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624F77" w:rsidRPr="004D4C3A" w:rsidRDefault="00624F77" w:rsidP="00624F7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AC51A8B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7CA8ACCE" w14:textId="77777777" w:rsidTr="00274492">
        <w:tc>
          <w:tcPr>
            <w:tcW w:w="2294" w:type="dxa"/>
            <w:shd w:val="clear" w:color="auto" w:fill="auto"/>
          </w:tcPr>
          <w:p w14:paraId="3CCB6A68" w14:textId="3A7A69D3" w:rsidR="00624F77" w:rsidRPr="004D4C3A" w:rsidRDefault="00624F77" w:rsidP="00624F77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624F77" w:rsidRPr="004D4C3A" w:rsidRDefault="00624F77" w:rsidP="00624F7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7559E3DD" w14:textId="77777777" w:rsidTr="00274492">
        <w:tc>
          <w:tcPr>
            <w:tcW w:w="2294" w:type="dxa"/>
          </w:tcPr>
          <w:p w14:paraId="1CD1865B" w14:textId="77777777" w:rsidR="00624F77" w:rsidRPr="004D4C3A" w:rsidRDefault="00624F77" w:rsidP="00624F77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472B9396" w:rsidR="00624F77" w:rsidRPr="004D4C3A" w:rsidRDefault="00845CBB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B4A5" w14:textId="037D03ED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FE7E80C" w14:textId="6E79CA8D" w:rsidR="00624F77" w:rsidRPr="004D4C3A" w:rsidRDefault="00845CBB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BDE07D" w14:textId="21939256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47</w:t>
            </w:r>
          </w:p>
        </w:tc>
      </w:tr>
      <w:tr w:rsidR="004D4C3A" w:rsidRPr="004D4C3A" w14:paraId="25FB8733" w14:textId="77777777" w:rsidTr="00274492">
        <w:tc>
          <w:tcPr>
            <w:tcW w:w="2294" w:type="dxa"/>
          </w:tcPr>
          <w:p w14:paraId="4A8D0493" w14:textId="2AA3198F" w:rsidR="00624F77" w:rsidRPr="004D4C3A" w:rsidRDefault="00624F77" w:rsidP="00624F77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1EF55B03" w14:textId="416FC4C0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 xml:space="preserve">12.00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1533D" w14:textId="6DC9AFF1" w:rsidR="00624F77" w:rsidRPr="004D4C3A" w:rsidRDefault="00845CBB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31A23" w14:textId="6E0C5ADC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9E756D" w14:textId="515C7989" w:rsidR="00624F77" w:rsidRPr="004D4C3A" w:rsidRDefault="00845CBB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0B9FBB" w14:textId="3561A30B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D4C3A" w:rsidRPr="004D4C3A" w14:paraId="14854EC1" w14:textId="77777777" w:rsidTr="00274492">
        <w:tc>
          <w:tcPr>
            <w:tcW w:w="2294" w:type="dxa"/>
          </w:tcPr>
          <w:p w14:paraId="2F160774" w14:textId="314987BE" w:rsidR="00624F77" w:rsidRPr="004D4C3A" w:rsidRDefault="00624F77" w:rsidP="00624F77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1560BA6F" w:rsidR="00624F77" w:rsidRPr="004D4C3A" w:rsidRDefault="00624F77" w:rsidP="00624F7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033D6D43" w:rsidR="00624F77" w:rsidRPr="004D4C3A" w:rsidRDefault="00845CBB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6B0699DD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3A39B92F" w:rsidR="00624F77" w:rsidRPr="004D4C3A" w:rsidRDefault="00845CBB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7DB8A081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486</w:t>
            </w:r>
          </w:p>
        </w:tc>
      </w:tr>
      <w:tr w:rsidR="004D4C3A" w:rsidRPr="004D4C3A" w14:paraId="6F9A3E4A" w14:textId="77777777" w:rsidTr="00274492">
        <w:tc>
          <w:tcPr>
            <w:tcW w:w="2294" w:type="dxa"/>
          </w:tcPr>
          <w:p w14:paraId="2A9968EA" w14:textId="026921C1" w:rsidR="00624F77" w:rsidRPr="004D4C3A" w:rsidRDefault="00624F77" w:rsidP="00624F77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646038FB" w:rsidR="00624F77" w:rsidRPr="004D4C3A" w:rsidRDefault="00624F77" w:rsidP="00624F7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>6.25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669545BB" w:rsidR="00624F77" w:rsidRPr="004D4C3A" w:rsidRDefault="00845CBB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77499B82" w:rsidR="00624F77" w:rsidRPr="004D4C3A" w:rsidRDefault="00624F77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33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63AF4F6A" w:rsidR="00624F77" w:rsidRPr="004D4C3A" w:rsidRDefault="00845CBB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2EF267F4" w:rsidR="00624F77" w:rsidRPr="004D4C3A" w:rsidRDefault="00624F77" w:rsidP="00624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D4C3A" w:rsidRPr="004D4C3A" w14:paraId="0D33F652" w14:textId="77777777" w:rsidTr="00274492">
        <w:tc>
          <w:tcPr>
            <w:tcW w:w="2294" w:type="dxa"/>
          </w:tcPr>
          <w:p w14:paraId="07C820C3" w14:textId="77777777" w:rsidR="00624F77" w:rsidRPr="004D4C3A" w:rsidRDefault="00624F77" w:rsidP="00624F77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624F77" w:rsidRPr="004D4C3A" w:rsidRDefault="00624F77" w:rsidP="00624F7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70A93FBF" w:rsidR="00624F77" w:rsidRPr="004D4C3A" w:rsidRDefault="00845CBB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134" w:type="dxa"/>
            <w:vAlign w:val="bottom"/>
          </w:tcPr>
          <w:p w14:paraId="2F67C451" w14:textId="5DDFBD8A" w:rsidR="00624F77" w:rsidRPr="004D4C3A" w:rsidRDefault="00624F7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818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05952EA8" w:rsidR="00624F77" w:rsidRPr="004D4C3A" w:rsidRDefault="00845CBB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197" w:type="dxa"/>
            <w:vAlign w:val="bottom"/>
          </w:tcPr>
          <w:p w14:paraId="35B5741B" w14:textId="248AD57B" w:rsidR="00624F77" w:rsidRPr="004D4C3A" w:rsidRDefault="00624F77" w:rsidP="00624F7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533</w:t>
            </w:r>
          </w:p>
        </w:tc>
      </w:tr>
      <w:tr w:rsidR="004D4C3A" w:rsidRPr="004D4C3A" w14:paraId="1FAFA98B" w14:textId="77777777" w:rsidTr="00274492">
        <w:tc>
          <w:tcPr>
            <w:tcW w:w="2294" w:type="dxa"/>
          </w:tcPr>
          <w:p w14:paraId="1840FCB9" w14:textId="4446974A" w:rsidR="00624F77" w:rsidRPr="004D4C3A" w:rsidRDefault="00624F77" w:rsidP="00624F77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624F77" w:rsidRPr="004D4C3A" w:rsidRDefault="00624F77" w:rsidP="00624F7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29F7B7E2" w14:textId="77777777" w:rsidTr="00274492">
        <w:tc>
          <w:tcPr>
            <w:tcW w:w="2294" w:type="dxa"/>
          </w:tcPr>
          <w:p w14:paraId="63EFA55B" w14:textId="32E8272D" w:rsidR="00624F77" w:rsidRPr="004D4C3A" w:rsidRDefault="00624F77" w:rsidP="00624F77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7BA771F1" w14:textId="77777777" w:rsidR="00624F77" w:rsidRPr="004D4C3A" w:rsidRDefault="00624F77" w:rsidP="00624F7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B1B3E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E0FA8E" w14:textId="5FAEC99D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CF8FC0B" w14:textId="77777777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6E9FF66" w14:textId="036AEB5C" w:rsidR="00624F77" w:rsidRPr="004D4C3A" w:rsidRDefault="00624F77" w:rsidP="0062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4371D7FD" w14:textId="77777777" w:rsidTr="00274492">
        <w:tc>
          <w:tcPr>
            <w:tcW w:w="2294" w:type="dxa"/>
          </w:tcPr>
          <w:p w14:paraId="565AC930" w14:textId="68A73120" w:rsidR="00F209F8" w:rsidRPr="004D4C3A" w:rsidRDefault="00F209F8" w:rsidP="00F209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73E52D7F" w14:textId="52359680" w:rsidR="00F209F8" w:rsidRPr="004D4C3A" w:rsidRDefault="00F209F8" w:rsidP="00F209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F5307" w14:textId="20C5826C" w:rsidR="00F209F8" w:rsidRPr="004D4C3A" w:rsidRDefault="00845CBB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10FA" w14:textId="3B6BE0E0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3253411" w14:textId="10B3D925" w:rsidR="00F209F8" w:rsidRPr="004D4C3A" w:rsidRDefault="00845CBB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554B43B8" w14:textId="2658F5CF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21</w:t>
            </w:r>
          </w:p>
        </w:tc>
      </w:tr>
      <w:tr w:rsidR="004D4C3A" w:rsidRPr="004D4C3A" w14:paraId="0746A043" w14:textId="77777777" w:rsidTr="00274492">
        <w:tc>
          <w:tcPr>
            <w:tcW w:w="2294" w:type="dxa"/>
          </w:tcPr>
          <w:p w14:paraId="559F764A" w14:textId="0BE7C3BF" w:rsidR="00F209F8" w:rsidRPr="004D4C3A" w:rsidRDefault="00F209F8" w:rsidP="00F209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6189D71D" w14:textId="52E38D86" w:rsidR="00F209F8" w:rsidRPr="004D4C3A" w:rsidRDefault="00F209F8" w:rsidP="00F209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E5266" w14:textId="677E8865" w:rsidR="00F209F8" w:rsidRPr="004D4C3A" w:rsidRDefault="00845CBB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BC4E2" w14:textId="349EB82F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715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3CE3EC" w14:textId="01F43577" w:rsidR="00F209F8" w:rsidRPr="004D4C3A" w:rsidRDefault="00845CBB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97" w:type="dxa"/>
            <w:vAlign w:val="bottom"/>
          </w:tcPr>
          <w:p w14:paraId="2600C9B3" w14:textId="3DDAD3FA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715</w:t>
            </w:r>
          </w:p>
        </w:tc>
      </w:tr>
      <w:tr w:rsidR="004D4C3A" w:rsidRPr="004D4C3A" w14:paraId="300E6940" w14:textId="77777777" w:rsidTr="00274492">
        <w:tc>
          <w:tcPr>
            <w:tcW w:w="2294" w:type="dxa"/>
          </w:tcPr>
          <w:p w14:paraId="31B1DE41" w14:textId="391BE988" w:rsidR="00F209F8" w:rsidRPr="004D4C3A" w:rsidRDefault="00F209F8" w:rsidP="00F209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0FA84194" w14:textId="7EB9300F" w:rsidR="00F209F8" w:rsidRPr="004D4C3A" w:rsidRDefault="00F209F8" w:rsidP="00F209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75B3" w14:textId="7C437649" w:rsidR="00F209F8" w:rsidRPr="004D4C3A" w:rsidRDefault="00845CBB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830F1" w14:textId="480CAF80" w:rsidR="00F209F8" w:rsidRPr="004D4C3A" w:rsidRDefault="00F209F8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7A4A04" w14:textId="5E9E1BC9" w:rsidR="00F209F8" w:rsidRPr="004D4C3A" w:rsidRDefault="00845CBB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4E766BB2" w14:textId="0F02E621" w:rsidR="00F209F8" w:rsidRPr="004D4C3A" w:rsidRDefault="00F209F8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</w:p>
        </w:tc>
      </w:tr>
      <w:tr w:rsidR="004D4C3A" w:rsidRPr="004D4C3A" w14:paraId="03B9583F" w14:textId="77777777" w:rsidTr="00274492">
        <w:tc>
          <w:tcPr>
            <w:tcW w:w="2294" w:type="dxa"/>
          </w:tcPr>
          <w:p w14:paraId="4D56E2EB" w14:textId="7EDADB26" w:rsidR="00F209F8" w:rsidRPr="004D4C3A" w:rsidRDefault="00F209F8" w:rsidP="00F209F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194C296A" w14:textId="77777777" w:rsidR="00F209F8" w:rsidRPr="004D4C3A" w:rsidRDefault="00F209F8" w:rsidP="00F209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DD8B65" w14:textId="33C9922F" w:rsidR="00F209F8" w:rsidRPr="004D4C3A" w:rsidRDefault="00845CBB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396AE5" w14:textId="29B5A5D5" w:rsidR="00F209F8" w:rsidRPr="004D4C3A" w:rsidRDefault="00F209F8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715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C6BECA" w14:textId="364218FD" w:rsidR="00F209F8" w:rsidRPr="004D4C3A" w:rsidRDefault="00845CBB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97" w:type="dxa"/>
            <w:vAlign w:val="bottom"/>
          </w:tcPr>
          <w:p w14:paraId="5F921EED" w14:textId="7D433E53" w:rsidR="00F209F8" w:rsidRPr="004D4C3A" w:rsidRDefault="00F209F8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761</w:t>
            </w:r>
          </w:p>
        </w:tc>
      </w:tr>
      <w:tr w:rsidR="004D4C3A" w:rsidRPr="004D4C3A" w14:paraId="2DB5DB73" w14:textId="77777777" w:rsidTr="00274492">
        <w:tc>
          <w:tcPr>
            <w:tcW w:w="2294" w:type="dxa"/>
          </w:tcPr>
          <w:p w14:paraId="4B4B9FA7" w14:textId="77777777" w:rsidR="00F209F8" w:rsidRPr="004D4C3A" w:rsidRDefault="00F209F8" w:rsidP="00F209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F209F8" w:rsidRPr="004D4C3A" w:rsidRDefault="00F209F8" w:rsidP="00F209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5440BCAE" w14:textId="77777777" w:rsidTr="00274492">
        <w:tc>
          <w:tcPr>
            <w:tcW w:w="2294" w:type="dxa"/>
          </w:tcPr>
          <w:p w14:paraId="16BF54EC" w14:textId="77777777" w:rsidR="00E56D75" w:rsidRPr="004D4C3A" w:rsidRDefault="00E56D75" w:rsidP="00F209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529A0AD" w14:textId="77777777" w:rsidR="00E56D75" w:rsidRPr="004D4C3A" w:rsidRDefault="00E56D75" w:rsidP="00F209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05D680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002DB8C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AD44AE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A30913E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1D7CAAD4" w14:textId="77777777" w:rsidTr="00274492">
        <w:tc>
          <w:tcPr>
            <w:tcW w:w="2294" w:type="dxa"/>
          </w:tcPr>
          <w:p w14:paraId="09F38B81" w14:textId="77777777" w:rsidR="00E56D75" w:rsidRPr="004D4C3A" w:rsidRDefault="00E56D75" w:rsidP="00F209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F3B7A4D" w14:textId="77777777" w:rsidR="00E56D75" w:rsidRPr="004D4C3A" w:rsidRDefault="00E56D75" w:rsidP="00F209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CFBCC9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8A1235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6E95505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06F6B86" w14:textId="77777777" w:rsidR="00E56D75" w:rsidRPr="004D4C3A" w:rsidRDefault="00E56D75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7FC" w:rsidRPr="004D4C3A" w14:paraId="2B1B98CB" w14:textId="77777777" w:rsidTr="00274492">
        <w:tc>
          <w:tcPr>
            <w:tcW w:w="2294" w:type="dxa"/>
          </w:tcPr>
          <w:p w14:paraId="006BB03F" w14:textId="77777777" w:rsidR="000527FC" w:rsidRPr="004D4C3A" w:rsidRDefault="000527FC" w:rsidP="00F209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E551317" w14:textId="77777777" w:rsidR="000527FC" w:rsidRPr="004D4C3A" w:rsidRDefault="000527FC" w:rsidP="00F209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CA27A8" w14:textId="77777777" w:rsidR="000527FC" w:rsidRPr="004D4C3A" w:rsidRDefault="000527FC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6603637" w14:textId="77777777" w:rsidR="000527FC" w:rsidRPr="004D4C3A" w:rsidRDefault="000527FC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0CC22E" w14:textId="77777777" w:rsidR="000527FC" w:rsidRPr="004D4C3A" w:rsidRDefault="000527FC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88255A0" w14:textId="77777777" w:rsidR="000527FC" w:rsidRPr="004D4C3A" w:rsidRDefault="000527FC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13B18E87" w14:textId="77777777" w:rsidTr="00274492">
        <w:tc>
          <w:tcPr>
            <w:tcW w:w="2294" w:type="dxa"/>
          </w:tcPr>
          <w:p w14:paraId="0209224C" w14:textId="77777777" w:rsidR="00F209F8" w:rsidRPr="004D4C3A" w:rsidRDefault="00F209F8" w:rsidP="00F209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F209F8" w:rsidRPr="004D4C3A" w:rsidRDefault="00F209F8" w:rsidP="00F209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B8D6DC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917735C" w14:textId="77777777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788040D6" w14:textId="77777777" w:rsidTr="00274492">
        <w:tc>
          <w:tcPr>
            <w:tcW w:w="4638" w:type="dxa"/>
            <w:gridSpan w:val="2"/>
          </w:tcPr>
          <w:p w14:paraId="5BB4856E" w14:textId="4C76A6BE" w:rsidR="00F209F8" w:rsidRPr="004D4C3A" w:rsidRDefault="00F209F8" w:rsidP="00F209F8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2FBF1239" w:rsidR="00F209F8" w:rsidRPr="004D4C3A" w:rsidRDefault="001D41EF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3,7</w:t>
            </w:r>
            <w:r w:rsidR="0040147D" w:rsidRPr="004D4C3A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0FE944DF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3,773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6F3B2503" w:rsidR="00F209F8" w:rsidRPr="004D4C3A" w:rsidRDefault="001D41EF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2,193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2E731946" w:rsidR="00F209F8" w:rsidRPr="004D4C3A" w:rsidRDefault="00F209F8" w:rsidP="00F2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2,191</w:t>
            </w:r>
          </w:p>
        </w:tc>
      </w:tr>
      <w:tr w:rsidR="004D4C3A" w:rsidRPr="004D4C3A" w14:paraId="44F322BF" w14:textId="77777777" w:rsidTr="00274492">
        <w:tc>
          <w:tcPr>
            <w:tcW w:w="4638" w:type="dxa"/>
            <w:gridSpan w:val="2"/>
          </w:tcPr>
          <w:p w14:paraId="34E37B4A" w14:textId="726667A1" w:rsidR="00F209F8" w:rsidRPr="004D4C3A" w:rsidRDefault="00F209F8" w:rsidP="00F209F8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0F718C9C" w:rsidR="00F209F8" w:rsidRPr="004D4C3A" w:rsidRDefault="001D41EF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0303D0B1" w:rsidR="00F209F8" w:rsidRPr="004D4C3A" w:rsidRDefault="00F209F8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994DAF" w14:textId="6D5F9C8B" w:rsidR="00F209F8" w:rsidRPr="004D4C3A" w:rsidRDefault="001D41EF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45EF1D" w14:textId="109D69A6" w:rsidR="00F209F8" w:rsidRPr="004D4C3A" w:rsidRDefault="00F209F8" w:rsidP="00F20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267</w:t>
            </w:r>
          </w:p>
        </w:tc>
      </w:tr>
      <w:tr w:rsidR="00F209F8" w:rsidRPr="004D4C3A" w14:paraId="7B9DC84A" w14:textId="77777777" w:rsidTr="00274492">
        <w:trPr>
          <w:trHeight w:val="341"/>
        </w:trPr>
        <w:tc>
          <w:tcPr>
            <w:tcW w:w="2294" w:type="dxa"/>
          </w:tcPr>
          <w:p w14:paraId="3E88D2ED" w14:textId="05060681" w:rsidR="00F209F8" w:rsidRPr="004D4C3A" w:rsidRDefault="00F209F8" w:rsidP="00F209F8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F209F8" w:rsidRPr="004D4C3A" w:rsidRDefault="00F209F8" w:rsidP="00F209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552C0C21" w:rsidR="00F209F8" w:rsidRPr="004D4C3A" w:rsidRDefault="001D41EF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4,0</w:t>
            </w:r>
            <w:r w:rsidR="00523599" w:rsidRPr="004D4C3A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17B60076" w:rsidR="00F209F8" w:rsidRPr="004D4C3A" w:rsidRDefault="00F209F8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4,040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C1B994" w14:textId="39BADEFE" w:rsidR="00F209F8" w:rsidRPr="004D4C3A" w:rsidRDefault="001D41EF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2,468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6F90E12" w14:textId="20EEA0D1" w:rsidR="00F209F8" w:rsidRPr="004D4C3A" w:rsidRDefault="00F209F8" w:rsidP="00F209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2,458</w:t>
            </w:r>
          </w:p>
        </w:tc>
      </w:tr>
      <w:bookmarkEnd w:id="0"/>
    </w:tbl>
    <w:p w14:paraId="193707FE" w14:textId="18318D80" w:rsidR="003E76B5" w:rsidRPr="004D4C3A" w:rsidRDefault="003E76B5" w:rsidP="007C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32"/>
          <w:szCs w:val="32"/>
        </w:rPr>
      </w:pPr>
    </w:p>
    <w:tbl>
      <w:tblPr>
        <w:tblW w:w="927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76"/>
        <w:gridCol w:w="1197"/>
      </w:tblGrid>
      <w:tr w:rsidR="004D4C3A" w:rsidRPr="004D4C3A" w14:paraId="5E081CEB" w14:textId="77777777" w:rsidTr="00D16B9A">
        <w:trPr>
          <w:tblHeader/>
        </w:trPr>
        <w:tc>
          <w:tcPr>
            <w:tcW w:w="2294" w:type="dxa"/>
          </w:tcPr>
          <w:p w14:paraId="7AFC5A28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3E1BB5D4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481B6540" w14:textId="77777777" w:rsidR="00C4600F" w:rsidRPr="004D4C3A" w:rsidRDefault="00C4600F" w:rsidP="00D16B9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4D4C3A" w14:paraId="62FE5FC0" w14:textId="77777777" w:rsidTr="00D16B9A">
        <w:trPr>
          <w:tblHeader/>
        </w:trPr>
        <w:tc>
          <w:tcPr>
            <w:tcW w:w="2294" w:type="dxa"/>
          </w:tcPr>
          <w:p w14:paraId="784A46F3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490C17A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505B400F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57B55803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4D4C3A" w14:paraId="6953851A" w14:textId="77777777" w:rsidTr="00D16B9A">
        <w:trPr>
          <w:tblHeader/>
        </w:trPr>
        <w:tc>
          <w:tcPr>
            <w:tcW w:w="2294" w:type="dxa"/>
          </w:tcPr>
          <w:p w14:paraId="53AC41D5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266769A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FE0ACD6" w14:textId="38B976D6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4D4C3A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</w:tc>
      </w:tr>
      <w:tr w:rsidR="004D4C3A" w:rsidRPr="004D4C3A" w14:paraId="40005F44" w14:textId="77777777" w:rsidTr="00D16B9A">
        <w:trPr>
          <w:tblHeader/>
        </w:trPr>
        <w:tc>
          <w:tcPr>
            <w:tcW w:w="2294" w:type="dxa"/>
          </w:tcPr>
          <w:p w14:paraId="44261DEC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0556BAA8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6B43834A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</w:tcPr>
          <w:p w14:paraId="181099EF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6" w:type="dxa"/>
          </w:tcPr>
          <w:p w14:paraId="4FEE169A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97" w:type="dxa"/>
          </w:tcPr>
          <w:p w14:paraId="7BE5F54C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D4C3A" w:rsidRPr="004D4C3A" w14:paraId="39A16650" w14:textId="77777777" w:rsidTr="00D16B9A">
        <w:tc>
          <w:tcPr>
            <w:tcW w:w="2294" w:type="dxa"/>
          </w:tcPr>
          <w:p w14:paraId="69539AE1" w14:textId="77777777" w:rsidR="00C4600F" w:rsidRPr="004D4C3A" w:rsidRDefault="00C4600F" w:rsidP="00D16B9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7698826" w14:textId="77777777" w:rsidR="00C4600F" w:rsidRPr="004D4C3A" w:rsidRDefault="00C4600F" w:rsidP="00D16B9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698EE8D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4045B69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563389DC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123C980A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0F136FF" w14:textId="77777777" w:rsidTr="00D16B9A">
        <w:tc>
          <w:tcPr>
            <w:tcW w:w="2294" w:type="dxa"/>
          </w:tcPr>
          <w:p w14:paraId="7FDEEB1E" w14:textId="77777777" w:rsidR="00C4600F" w:rsidRPr="004D4C3A" w:rsidRDefault="00C4600F" w:rsidP="00D16B9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25EED8DC" w14:textId="77777777" w:rsidR="00C4600F" w:rsidRPr="004D4C3A" w:rsidRDefault="00C4600F" w:rsidP="00D16B9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02263E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8820CD1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00325DCF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2745844D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7293D2CE" w14:textId="77777777" w:rsidTr="00D16B9A">
        <w:tc>
          <w:tcPr>
            <w:tcW w:w="2294" w:type="dxa"/>
          </w:tcPr>
          <w:p w14:paraId="30D79F44" w14:textId="77777777" w:rsidR="00D83390" w:rsidRPr="004D4C3A" w:rsidRDefault="00D83390" w:rsidP="00D83390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B05CA3E" w14:textId="77777777" w:rsidR="00D83390" w:rsidRPr="004D4C3A" w:rsidRDefault="00D83390" w:rsidP="00D8339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CA4DD" w14:textId="74B74BE9" w:rsidR="00D83390" w:rsidRPr="004D4C3A" w:rsidRDefault="00D16B9A" w:rsidP="00D833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D5AD3" w14:textId="5674AEBF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02520E66" w14:textId="4EBBDA0A" w:rsidR="00D83390" w:rsidRPr="004D4C3A" w:rsidRDefault="00D16B9A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 w:hint="cs"/>
                <w:sz w:val="24"/>
                <w:szCs w:val="24"/>
                <w:cs/>
              </w:rPr>
              <w:t>31</w:t>
            </w:r>
            <w:r w:rsidR="00AA74FC" w:rsidRPr="004D4C3A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197" w:type="dxa"/>
          </w:tcPr>
          <w:p w14:paraId="20FF05F2" w14:textId="1FC8BF0F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180</w:t>
            </w:r>
          </w:p>
        </w:tc>
      </w:tr>
      <w:tr w:rsidR="004D4C3A" w:rsidRPr="004D4C3A" w14:paraId="5A92373A" w14:textId="77777777" w:rsidTr="00D16B9A">
        <w:tc>
          <w:tcPr>
            <w:tcW w:w="2294" w:type="dxa"/>
          </w:tcPr>
          <w:p w14:paraId="2C0B1B07" w14:textId="77777777" w:rsidR="00D83390" w:rsidRPr="004D4C3A" w:rsidRDefault="00D83390" w:rsidP="00D83390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118AE7D" w14:textId="77777777" w:rsidR="00D83390" w:rsidRPr="004D4C3A" w:rsidRDefault="00D83390" w:rsidP="00D8339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6AEACE2B" w14:textId="2BB78B1F" w:rsidR="00D83390" w:rsidRPr="004D4C3A" w:rsidRDefault="00D16B9A" w:rsidP="00D833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34" w:type="dxa"/>
          </w:tcPr>
          <w:p w14:paraId="4CF442E1" w14:textId="5560B5AB" w:rsidR="00D83390" w:rsidRPr="004D4C3A" w:rsidRDefault="00D83390" w:rsidP="00D8339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B683EF" w14:textId="3F8DCFA7" w:rsidR="00D83390" w:rsidRPr="004D4C3A" w:rsidRDefault="00D16B9A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 w:hint="cs"/>
                <w:sz w:val="24"/>
                <w:szCs w:val="24"/>
                <w:cs/>
              </w:rPr>
              <w:t>285</w:t>
            </w:r>
          </w:p>
        </w:tc>
        <w:tc>
          <w:tcPr>
            <w:tcW w:w="1197" w:type="dxa"/>
          </w:tcPr>
          <w:p w14:paraId="61F04BA1" w14:textId="7356577F" w:rsidR="00D83390" w:rsidRPr="004D4C3A" w:rsidRDefault="00D83390" w:rsidP="00D8339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292</w:t>
            </w:r>
          </w:p>
        </w:tc>
      </w:tr>
      <w:tr w:rsidR="004D4C3A" w:rsidRPr="004D4C3A" w14:paraId="4FE8E386" w14:textId="77777777" w:rsidTr="00D16B9A">
        <w:tc>
          <w:tcPr>
            <w:tcW w:w="2294" w:type="dxa"/>
          </w:tcPr>
          <w:p w14:paraId="365DA0CF" w14:textId="77777777" w:rsidR="00D83390" w:rsidRPr="004D4C3A" w:rsidRDefault="00D83390" w:rsidP="00D83390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40EEFEE3" w14:textId="77777777" w:rsidR="00D83390" w:rsidRPr="004D4C3A" w:rsidRDefault="00D83390" w:rsidP="00D8339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53491" w14:textId="3B60E4C7" w:rsidR="00D83390" w:rsidRPr="004D4C3A" w:rsidRDefault="00D16B9A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E59F1" w14:textId="7A264A9E" w:rsidR="00D83390" w:rsidRPr="004D4C3A" w:rsidRDefault="00D83390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BD6663" w14:textId="7A7D271F" w:rsidR="00D83390" w:rsidRPr="004D4C3A" w:rsidRDefault="00D16B9A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50DDD20" w14:textId="5267940E" w:rsidR="00D83390" w:rsidRPr="004D4C3A" w:rsidRDefault="00D83390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D4C3A" w:rsidRPr="004D4C3A" w14:paraId="4531E508" w14:textId="77777777" w:rsidTr="00D16B9A">
        <w:tc>
          <w:tcPr>
            <w:tcW w:w="2294" w:type="dxa"/>
          </w:tcPr>
          <w:p w14:paraId="346D6FC9" w14:textId="77777777" w:rsidR="00D83390" w:rsidRPr="004D4C3A" w:rsidRDefault="00D83390" w:rsidP="00D8339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65663F45" w14:textId="77777777" w:rsidR="00D83390" w:rsidRPr="004D4C3A" w:rsidRDefault="00D83390" w:rsidP="00D8339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61E53" w14:textId="50B39A01" w:rsidR="00D83390" w:rsidRPr="004D4C3A" w:rsidRDefault="00D16B9A" w:rsidP="00D833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134" w:type="dxa"/>
            <w:vAlign w:val="bottom"/>
          </w:tcPr>
          <w:p w14:paraId="00160AFB" w14:textId="2A098603" w:rsidR="00D83390" w:rsidRPr="004D4C3A" w:rsidRDefault="00D83390" w:rsidP="00D833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603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8AFF4D5" w14:textId="393D6425" w:rsidR="00D83390" w:rsidRPr="004D4C3A" w:rsidRDefault="00D16B9A" w:rsidP="00D833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AA74FC" w:rsidRPr="004D4C3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97" w:type="dxa"/>
            <w:vAlign w:val="bottom"/>
          </w:tcPr>
          <w:p w14:paraId="41506B51" w14:textId="6AA7ACBC" w:rsidR="00D83390" w:rsidRPr="004D4C3A" w:rsidRDefault="00D83390" w:rsidP="00D833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472</w:t>
            </w:r>
          </w:p>
        </w:tc>
      </w:tr>
      <w:tr w:rsidR="004D4C3A" w:rsidRPr="004D4C3A" w14:paraId="3E2A42FD" w14:textId="77777777" w:rsidTr="00D16B9A">
        <w:trPr>
          <w:trHeight w:val="167"/>
        </w:trPr>
        <w:tc>
          <w:tcPr>
            <w:tcW w:w="2294" w:type="dxa"/>
          </w:tcPr>
          <w:p w14:paraId="262C3F3F" w14:textId="77777777" w:rsidR="00D83390" w:rsidRPr="004D4C3A" w:rsidRDefault="00D83390" w:rsidP="00D8339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A83177A" w14:textId="77777777" w:rsidR="00D83390" w:rsidRPr="004D4C3A" w:rsidRDefault="00D83390" w:rsidP="00D8339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2850A6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FAAEC63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1B3B6404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0789CF5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11D40E31" w14:textId="77777777" w:rsidTr="00D16B9A">
        <w:tc>
          <w:tcPr>
            <w:tcW w:w="2294" w:type="dxa"/>
          </w:tcPr>
          <w:p w14:paraId="7658B188" w14:textId="77777777" w:rsidR="00D83390" w:rsidRPr="004D4C3A" w:rsidRDefault="00D83390" w:rsidP="00D8339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439FB581" w14:textId="77777777" w:rsidR="00D83390" w:rsidRPr="004D4C3A" w:rsidRDefault="00D83390" w:rsidP="00D8339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102DC85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5D2BF2B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0FCC131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3B8C5635" w14:textId="77777777" w:rsidR="00D83390" w:rsidRPr="004D4C3A" w:rsidRDefault="00D83390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134D4326" w14:textId="77777777" w:rsidTr="00D16B9A">
        <w:tc>
          <w:tcPr>
            <w:tcW w:w="2294" w:type="dxa"/>
          </w:tcPr>
          <w:p w14:paraId="0F31269A" w14:textId="77777777" w:rsidR="00D83390" w:rsidRPr="004D4C3A" w:rsidRDefault="00D83390" w:rsidP="00D83390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6BA28948" w14:textId="77777777" w:rsidR="00D83390" w:rsidRPr="004D4C3A" w:rsidRDefault="00D83390" w:rsidP="00D8339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557976DB" w14:textId="447D3B07" w:rsidR="00D83390" w:rsidRPr="004D4C3A" w:rsidRDefault="00D16B9A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FD19862" w14:textId="28B7FAE2" w:rsidR="00D83390" w:rsidRPr="004D4C3A" w:rsidRDefault="00384BF4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6CFC5DD" w14:textId="729F7A80" w:rsidR="00D83390" w:rsidRPr="004D4C3A" w:rsidRDefault="00D16B9A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1,313</w:t>
            </w:r>
          </w:p>
        </w:tc>
        <w:tc>
          <w:tcPr>
            <w:tcW w:w="1197" w:type="dxa"/>
            <w:vAlign w:val="bottom"/>
          </w:tcPr>
          <w:p w14:paraId="3BE67618" w14:textId="6D73792C" w:rsidR="00D83390" w:rsidRPr="004D4C3A" w:rsidRDefault="00384BF4" w:rsidP="00D8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351</w:t>
            </w:r>
          </w:p>
        </w:tc>
      </w:tr>
      <w:tr w:rsidR="004D4C3A" w:rsidRPr="004D4C3A" w14:paraId="7DAE010C" w14:textId="77777777" w:rsidTr="00D16B9A">
        <w:tc>
          <w:tcPr>
            <w:tcW w:w="2294" w:type="dxa"/>
          </w:tcPr>
          <w:p w14:paraId="1615C6C6" w14:textId="77777777" w:rsidR="00D83390" w:rsidRPr="004D4C3A" w:rsidRDefault="00D83390" w:rsidP="00D83390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C7755B9" w14:textId="77777777" w:rsidR="00D83390" w:rsidRPr="004D4C3A" w:rsidRDefault="00D83390" w:rsidP="00D8339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69207219" w14:textId="4FD18B8F" w:rsidR="00D83390" w:rsidRPr="004D4C3A" w:rsidRDefault="00D16B9A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34" w:type="dxa"/>
            <w:vAlign w:val="bottom"/>
          </w:tcPr>
          <w:p w14:paraId="1CC60565" w14:textId="35207303" w:rsidR="00D83390" w:rsidRPr="004D4C3A" w:rsidRDefault="00384BF4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C9C523" w14:textId="279A9AB4" w:rsidR="00D83390" w:rsidRPr="004D4C3A" w:rsidRDefault="00D16B9A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97" w:type="dxa"/>
            <w:vAlign w:val="bottom"/>
          </w:tcPr>
          <w:p w14:paraId="1E9CBA91" w14:textId="61DC358D" w:rsidR="00D83390" w:rsidRPr="004D4C3A" w:rsidRDefault="00384BF4" w:rsidP="00D83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D4C3A" w:rsidRPr="004D4C3A" w14:paraId="434ADA92" w14:textId="77777777" w:rsidTr="00D16B9A">
        <w:tc>
          <w:tcPr>
            <w:tcW w:w="2294" w:type="dxa"/>
          </w:tcPr>
          <w:p w14:paraId="176B284A" w14:textId="77777777" w:rsidR="00384BF4" w:rsidRPr="004D4C3A" w:rsidRDefault="00384BF4" w:rsidP="00384B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04F56D56" w14:textId="77777777" w:rsidR="00384BF4" w:rsidRPr="004D4C3A" w:rsidRDefault="00384BF4" w:rsidP="00384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703689" w14:textId="4F55E418" w:rsidR="00384BF4" w:rsidRPr="004D4C3A" w:rsidRDefault="00D16B9A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34" w:type="dxa"/>
            <w:vAlign w:val="bottom"/>
          </w:tcPr>
          <w:p w14:paraId="29E90BC0" w14:textId="38E91BCC" w:rsidR="00384BF4" w:rsidRPr="004D4C3A" w:rsidRDefault="00384BF4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748064" w14:textId="6C5B7724" w:rsidR="00384BF4" w:rsidRPr="004D4C3A" w:rsidRDefault="00D16B9A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1,4</w:t>
            </w:r>
            <w:r w:rsidR="009A5927" w:rsidRPr="004D4C3A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197" w:type="dxa"/>
            <w:vAlign w:val="bottom"/>
          </w:tcPr>
          <w:p w14:paraId="4C6E6CA5" w14:textId="763DE52B" w:rsidR="00384BF4" w:rsidRPr="004D4C3A" w:rsidRDefault="00384BF4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351</w:t>
            </w:r>
          </w:p>
        </w:tc>
      </w:tr>
      <w:tr w:rsidR="004D4C3A" w:rsidRPr="004D4C3A" w14:paraId="1A034135" w14:textId="77777777" w:rsidTr="00D16B9A">
        <w:tc>
          <w:tcPr>
            <w:tcW w:w="2294" w:type="dxa"/>
          </w:tcPr>
          <w:p w14:paraId="29AFEAB5" w14:textId="77777777" w:rsidR="00384BF4" w:rsidRPr="004D4C3A" w:rsidRDefault="00384BF4" w:rsidP="00384BF4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CCBE929" w14:textId="77777777" w:rsidR="00384BF4" w:rsidRPr="004D4C3A" w:rsidRDefault="00384BF4" w:rsidP="00384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BCA7B5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7A8E1E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AAD3B0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587E906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09F2093" w14:textId="77777777" w:rsidTr="00D16B9A">
        <w:tc>
          <w:tcPr>
            <w:tcW w:w="2294" w:type="dxa"/>
          </w:tcPr>
          <w:p w14:paraId="09E9404F" w14:textId="77777777" w:rsidR="00384BF4" w:rsidRPr="004D4C3A" w:rsidRDefault="00384BF4" w:rsidP="00384BF4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5454D710" w14:textId="77777777" w:rsidR="00384BF4" w:rsidRPr="004D4C3A" w:rsidRDefault="00384BF4" w:rsidP="00384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5CB5BC6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8CA866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025395B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F162BE8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4B08663F" w14:textId="77777777" w:rsidTr="00D16B9A">
        <w:tc>
          <w:tcPr>
            <w:tcW w:w="2294" w:type="dxa"/>
          </w:tcPr>
          <w:p w14:paraId="63B17134" w14:textId="77777777" w:rsidR="00384BF4" w:rsidRPr="004D4C3A" w:rsidRDefault="00384BF4" w:rsidP="00384BF4">
            <w:pPr>
              <w:ind w:left="25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950D4DF" w14:textId="77777777" w:rsidR="00384BF4" w:rsidRPr="004D4C3A" w:rsidRDefault="00384BF4" w:rsidP="00384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1D0347F4" w14:textId="7C16C831" w:rsidR="00384BF4" w:rsidRPr="004D4C3A" w:rsidRDefault="00D16B9A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1EC266C" w14:textId="57114029" w:rsidR="00384BF4" w:rsidRPr="004D4C3A" w:rsidRDefault="00A07808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8ABB59" w14:textId="28A925AB" w:rsidR="00384BF4" w:rsidRPr="004D4C3A" w:rsidRDefault="00D16B9A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7,000</w:t>
            </w:r>
          </w:p>
        </w:tc>
        <w:tc>
          <w:tcPr>
            <w:tcW w:w="1197" w:type="dxa"/>
            <w:vAlign w:val="bottom"/>
          </w:tcPr>
          <w:p w14:paraId="1442356E" w14:textId="44DD3FF8" w:rsidR="00384BF4" w:rsidRPr="004D4C3A" w:rsidRDefault="00A07808" w:rsidP="00384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10,000</w:t>
            </w:r>
          </w:p>
        </w:tc>
      </w:tr>
      <w:tr w:rsidR="004D4C3A" w:rsidRPr="004D4C3A" w14:paraId="64001920" w14:textId="77777777" w:rsidTr="00D16B9A">
        <w:tc>
          <w:tcPr>
            <w:tcW w:w="2294" w:type="dxa"/>
          </w:tcPr>
          <w:p w14:paraId="1C475BF3" w14:textId="77777777" w:rsidR="00384BF4" w:rsidRPr="004D4C3A" w:rsidRDefault="00384BF4" w:rsidP="00384BF4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89F43AE" w14:textId="77777777" w:rsidR="00384BF4" w:rsidRPr="004D4C3A" w:rsidRDefault="00384BF4" w:rsidP="00384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0F45237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802BFF5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C8AC16A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22AEE2E" w14:textId="77777777" w:rsidR="00384BF4" w:rsidRPr="004D4C3A" w:rsidRDefault="00384BF4" w:rsidP="0038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0C0CCB3D" w14:textId="77777777" w:rsidTr="00D16B9A">
        <w:tc>
          <w:tcPr>
            <w:tcW w:w="2294" w:type="dxa"/>
            <w:shd w:val="clear" w:color="auto" w:fill="auto"/>
          </w:tcPr>
          <w:p w14:paraId="54A537E2" w14:textId="77777777" w:rsidR="009969B5" w:rsidRPr="004D4C3A" w:rsidRDefault="009969B5" w:rsidP="009969B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615DBC74" w14:textId="77777777" w:rsidR="009969B5" w:rsidRPr="004D4C3A" w:rsidRDefault="009969B5" w:rsidP="009969B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13A8CC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F8136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C4CCC0F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93D3451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22820C98" w14:textId="77777777" w:rsidTr="00D16B9A">
        <w:tc>
          <w:tcPr>
            <w:tcW w:w="2294" w:type="dxa"/>
            <w:shd w:val="clear" w:color="auto" w:fill="auto"/>
          </w:tcPr>
          <w:p w14:paraId="61DDA565" w14:textId="77777777" w:rsidR="009969B5" w:rsidRPr="004D4C3A" w:rsidRDefault="009969B5" w:rsidP="009969B5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0F1F036A" w14:textId="77777777" w:rsidR="009969B5" w:rsidRPr="004D4C3A" w:rsidRDefault="009969B5" w:rsidP="009969B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2A651" w14:textId="4CD67D9F" w:rsidR="009969B5" w:rsidRPr="004D4C3A" w:rsidRDefault="00D16B9A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33CBB" w14:textId="2C4EA565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57D9A77" w14:textId="064F177D" w:rsidR="009969B5" w:rsidRPr="004D4C3A" w:rsidRDefault="00D16B9A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1,700</w:t>
            </w:r>
          </w:p>
        </w:tc>
        <w:tc>
          <w:tcPr>
            <w:tcW w:w="1197" w:type="dxa"/>
            <w:shd w:val="clear" w:color="auto" w:fill="auto"/>
          </w:tcPr>
          <w:p w14:paraId="2E9B9A7A" w14:textId="4C731710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4,528</w:t>
            </w:r>
          </w:p>
        </w:tc>
      </w:tr>
      <w:tr w:rsidR="004D4C3A" w:rsidRPr="004D4C3A" w14:paraId="5B282268" w14:textId="77777777" w:rsidTr="00D16B9A">
        <w:tc>
          <w:tcPr>
            <w:tcW w:w="2294" w:type="dxa"/>
            <w:shd w:val="clear" w:color="auto" w:fill="auto"/>
          </w:tcPr>
          <w:p w14:paraId="7229E7A0" w14:textId="77777777" w:rsidR="009969B5" w:rsidRPr="004D4C3A" w:rsidRDefault="009969B5" w:rsidP="009969B5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4CA7DF1C" w14:textId="77777777" w:rsidR="009969B5" w:rsidRPr="004D4C3A" w:rsidRDefault="009969B5" w:rsidP="009969B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703EC" w14:textId="4C05D1AB" w:rsidR="009969B5" w:rsidRPr="004D4C3A" w:rsidRDefault="00D16B9A" w:rsidP="00996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1,889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E4AE6" w14:textId="602BD2C8" w:rsidR="009969B5" w:rsidRPr="004D4C3A" w:rsidRDefault="009969B5" w:rsidP="00996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5,152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1C5569" w14:textId="35EBB6D6" w:rsidR="009969B5" w:rsidRPr="004D4C3A" w:rsidRDefault="00D16B9A" w:rsidP="00996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1,889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0580B9" w14:textId="76488E49" w:rsidR="009969B5" w:rsidRPr="004D4C3A" w:rsidRDefault="009969B5" w:rsidP="00996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5,105</w:t>
            </w:r>
          </w:p>
        </w:tc>
      </w:tr>
      <w:tr w:rsidR="004D4C3A" w:rsidRPr="004D4C3A" w14:paraId="3FA801A1" w14:textId="77777777" w:rsidTr="00D16B9A">
        <w:tc>
          <w:tcPr>
            <w:tcW w:w="2294" w:type="dxa"/>
            <w:shd w:val="clear" w:color="auto" w:fill="auto"/>
          </w:tcPr>
          <w:p w14:paraId="2DBCCA85" w14:textId="77777777" w:rsidR="009969B5" w:rsidRPr="004D4C3A" w:rsidRDefault="009969B5" w:rsidP="009969B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3EB228E2" w14:textId="77777777" w:rsidR="009969B5" w:rsidRPr="004D4C3A" w:rsidRDefault="009969B5" w:rsidP="009969B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73467" w14:textId="6DD29C55" w:rsidR="009969B5" w:rsidRPr="004D4C3A" w:rsidRDefault="00D16B9A" w:rsidP="009969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1,889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22625" w14:textId="0C421A40" w:rsidR="009969B5" w:rsidRPr="004D4C3A" w:rsidRDefault="009969B5" w:rsidP="009969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5,152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7DFAF0" w14:textId="17EF27CC" w:rsidR="009969B5" w:rsidRPr="004D4C3A" w:rsidRDefault="00D16B9A" w:rsidP="009969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3,589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7108416" w14:textId="58877FAD" w:rsidR="009969B5" w:rsidRPr="004D4C3A" w:rsidRDefault="009969B5" w:rsidP="009969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9,633</w:t>
            </w:r>
          </w:p>
        </w:tc>
      </w:tr>
      <w:tr w:rsidR="004D4C3A" w:rsidRPr="004D4C3A" w14:paraId="456EB896" w14:textId="77777777" w:rsidTr="00D16B9A">
        <w:tc>
          <w:tcPr>
            <w:tcW w:w="2294" w:type="dxa"/>
            <w:shd w:val="clear" w:color="auto" w:fill="auto"/>
          </w:tcPr>
          <w:p w14:paraId="2B535BD3" w14:textId="77777777" w:rsidR="009969B5" w:rsidRPr="004D4C3A" w:rsidRDefault="009969B5" w:rsidP="009969B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37F67B6E" w14:textId="77777777" w:rsidR="009969B5" w:rsidRPr="004D4C3A" w:rsidRDefault="009969B5" w:rsidP="009969B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E9F345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265C67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B3E06B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4B52C3B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52BBFD89" w14:textId="77777777" w:rsidTr="00D16B9A">
        <w:tc>
          <w:tcPr>
            <w:tcW w:w="2294" w:type="dxa"/>
          </w:tcPr>
          <w:p w14:paraId="43AC3493" w14:textId="77777777" w:rsidR="009969B5" w:rsidRPr="004D4C3A" w:rsidRDefault="009969B5" w:rsidP="009969B5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4069BC53" w14:textId="77777777" w:rsidR="009969B5" w:rsidRPr="004D4C3A" w:rsidRDefault="009969B5" w:rsidP="009969B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6A9C96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C05F791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BF73DAF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7062B68" w14:textId="77777777" w:rsidR="009969B5" w:rsidRPr="004D4C3A" w:rsidRDefault="009969B5" w:rsidP="009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06B3B8BF" w14:textId="77777777" w:rsidTr="00D16B9A">
        <w:tc>
          <w:tcPr>
            <w:tcW w:w="2294" w:type="dxa"/>
          </w:tcPr>
          <w:p w14:paraId="10FA58EC" w14:textId="77777777" w:rsidR="00FD04C1" w:rsidRPr="004D4C3A" w:rsidRDefault="00FD04C1" w:rsidP="00FD04C1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6F321BA4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705B4E79" w14:textId="3CD55A95" w:rsidR="00FD04C1" w:rsidRPr="004D4C3A" w:rsidRDefault="00D16B9A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2,428</w:t>
            </w:r>
          </w:p>
        </w:tc>
        <w:tc>
          <w:tcPr>
            <w:tcW w:w="1134" w:type="dxa"/>
          </w:tcPr>
          <w:p w14:paraId="79DE675F" w14:textId="00BEDE9C" w:rsidR="00FD04C1" w:rsidRPr="004D4C3A" w:rsidRDefault="00FD04C1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4,040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430AB9C" w14:textId="2180453E" w:rsidR="00FD04C1" w:rsidRPr="004D4C3A" w:rsidRDefault="00D16B9A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1197" w:type="dxa"/>
            <w:vAlign w:val="bottom"/>
          </w:tcPr>
          <w:p w14:paraId="3A346281" w14:textId="67FE48EE" w:rsidR="00FD04C1" w:rsidRPr="004D4C3A" w:rsidRDefault="00FD04C1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3,886</w:t>
            </w:r>
          </w:p>
        </w:tc>
      </w:tr>
      <w:tr w:rsidR="004D4C3A" w:rsidRPr="004D4C3A" w14:paraId="1B944F8E" w14:textId="77777777" w:rsidTr="00D16B9A">
        <w:tc>
          <w:tcPr>
            <w:tcW w:w="2294" w:type="dxa"/>
          </w:tcPr>
          <w:p w14:paraId="37C32E9C" w14:textId="77777777" w:rsidR="00FD04C1" w:rsidRPr="004D4C3A" w:rsidRDefault="00FD04C1" w:rsidP="00FD04C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5DFEB7D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5A0BEE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B88640E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734892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3B400ED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43958285" w14:textId="77777777" w:rsidTr="00D16B9A">
        <w:tc>
          <w:tcPr>
            <w:tcW w:w="2294" w:type="dxa"/>
            <w:shd w:val="clear" w:color="auto" w:fill="auto"/>
          </w:tcPr>
          <w:p w14:paraId="2805A876" w14:textId="77777777" w:rsidR="00FD04C1" w:rsidRPr="004D4C3A" w:rsidRDefault="00FD04C1" w:rsidP="00FD04C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7C1C8F0E" w14:textId="77777777" w:rsidR="00FD04C1" w:rsidRPr="004D4C3A" w:rsidRDefault="00FD04C1" w:rsidP="00FD04C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A90445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15B264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C6992C1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92FA338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557BC3B9" w14:textId="77777777" w:rsidTr="00D16B9A">
        <w:tc>
          <w:tcPr>
            <w:tcW w:w="2294" w:type="dxa"/>
          </w:tcPr>
          <w:p w14:paraId="59BD06BA" w14:textId="77777777" w:rsidR="00FD04C1" w:rsidRPr="004D4C3A" w:rsidRDefault="00FD04C1" w:rsidP="00FD04C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3B7E250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72019D" w14:textId="1C5CAA9C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4A2C0" w14:textId="0BFCE1EA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D47ADE" w14:textId="0FF90872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7A50D5" w14:textId="0228D6FD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</w:tr>
      <w:tr w:rsidR="004D4C3A" w:rsidRPr="004D4C3A" w14:paraId="189DEADB" w14:textId="77777777" w:rsidTr="00D16B9A">
        <w:tc>
          <w:tcPr>
            <w:tcW w:w="2294" w:type="dxa"/>
          </w:tcPr>
          <w:p w14:paraId="08106538" w14:textId="77777777" w:rsidR="00FD04C1" w:rsidRPr="004D4C3A" w:rsidRDefault="00FD04C1" w:rsidP="00FD04C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7807B868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 xml:space="preserve">12.00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A6E48" w14:textId="2A09F52B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5ADC6" w14:textId="7F738DFE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595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087B2A" w14:textId="5FC5B802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69EC60" w14:textId="73CC5A42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D4C3A" w:rsidRPr="004D4C3A" w14:paraId="675EEA6C" w14:textId="77777777" w:rsidTr="00D16B9A">
        <w:tc>
          <w:tcPr>
            <w:tcW w:w="2294" w:type="dxa"/>
          </w:tcPr>
          <w:p w14:paraId="7D478E13" w14:textId="77777777" w:rsidR="00FD04C1" w:rsidRPr="004D4C3A" w:rsidRDefault="00FD04C1" w:rsidP="00FD04C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3D2269C9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4119A9" w14:textId="7667CE49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259D7" w14:textId="0F1B4E20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BD40E1" w14:textId="5C799351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66EE54A" w14:textId="01AF9895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967</w:t>
            </w:r>
          </w:p>
        </w:tc>
      </w:tr>
      <w:tr w:rsidR="004D4C3A" w:rsidRPr="004D4C3A" w14:paraId="4A758755" w14:textId="77777777" w:rsidTr="00D16B9A">
        <w:tc>
          <w:tcPr>
            <w:tcW w:w="2294" w:type="dxa"/>
          </w:tcPr>
          <w:p w14:paraId="3F542752" w14:textId="77777777" w:rsidR="00FD04C1" w:rsidRPr="004D4C3A" w:rsidRDefault="00FD04C1" w:rsidP="00FD04C1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1A7558D2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>6.25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D3693" w14:textId="0761B8A4" w:rsidR="00FD04C1" w:rsidRPr="004D4C3A" w:rsidRDefault="00AA4DC0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3676B" w14:textId="2590D70D" w:rsidR="00FD04C1" w:rsidRPr="004D4C3A" w:rsidRDefault="00FD04C1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B232853" w14:textId="3F1560E5" w:rsidR="00FD04C1" w:rsidRPr="004D4C3A" w:rsidRDefault="00AA4DC0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ECEB153" w14:textId="487D473F" w:rsidR="00FD04C1" w:rsidRPr="004D4C3A" w:rsidRDefault="00FD04C1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D4C3A" w:rsidRPr="004D4C3A" w14:paraId="2464A530" w14:textId="77777777" w:rsidTr="00D16B9A">
        <w:tc>
          <w:tcPr>
            <w:tcW w:w="2294" w:type="dxa"/>
          </w:tcPr>
          <w:p w14:paraId="19D59AFA" w14:textId="77777777" w:rsidR="00FD04C1" w:rsidRPr="004D4C3A" w:rsidRDefault="00FD04C1" w:rsidP="00FD04C1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32A72D28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7C242F" w14:textId="570D28FC" w:rsidR="00FD04C1" w:rsidRPr="004D4C3A" w:rsidRDefault="00AA4DC0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  <w:tc>
          <w:tcPr>
            <w:tcW w:w="1134" w:type="dxa"/>
            <w:vAlign w:val="bottom"/>
          </w:tcPr>
          <w:p w14:paraId="7F84F1F1" w14:textId="4096D4C1" w:rsidR="00FD04C1" w:rsidRPr="004D4C3A" w:rsidRDefault="00FD04C1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1,628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42A6B5" w14:textId="078F37CF" w:rsidR="00FD04C1" w:rsidRPr="004D4C3A" w:rsidRDefault="00AA4DC0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  <w:tc>
          <w:tcPr>
            <w:tcW w:w="1197" w:type="dxa"/>
            <w:vAlign w:val="bottom"/>
          </w:tcPr>
          <w:p w14:paraId="5A0246D8" w14:textId="092321CC" w:rsidR="00FD04C1" w:rsidRPr="004D4C3A" w:rsidRDefault="00FD04C1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1,133</w:t>
            </w:r>
          </w:p>
        </w:tc>
      </w:tr>
      <w:tr w:rsidR="004D4C3A" w:rsidRPr="004D4C3A" w14:paraId="4E19110A" w14:textId="77777777" w:rsidTr="00D16B9A">
        <w:tc>
          <w:tcPr>
            <w:tcW w:w="2294" w:type="dxa"/>
          </w:tcPr>
          <w:p w14:paraId="4421D850" w14:textId="77777777" w:rsidR="00FD04C1" w:rsidRPr="004D4C3A" w:rsidRDefault="00FD04C1" w:rsidP="00FD04C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1743F8A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6801A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5D3FA9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60048B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59B33A5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58F01B0" w14:textId="77777777" w:rsidTr="00D16B9A">
        <w:tc>
          <w:tcPr>
            <w:tcW w:w="2294" w:type="dxa"/>
          </w:tcPr>
          <w:p w14:paraId="25882368" w14:textId="77777777" w:rsidR="00395CB1" w:rsidRPr="004D4C3A" w:rsidRDefault="00395CB1" w:rsidP="00FD04C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C32665" w14:textId="77777777" w:rsidR="00395CB1" w:rsidRPr="004D4C3A" w:rsidRDefault="00395CB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4D3D2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5F051E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5423F8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BF4B34A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9F8F992" w14:textId="77777777" w:rsidTr="00D16B9A">
        <w:tc>
          <w:tcPr>
            <w:tcW w:w="2294" w:type="dxa"/>
          </w:tcPr>
          <w:p w14:paraId="7CE7C16C" w14:textId="77777777" w:rsidR="00395CB1" w:rsidRPr="004D4C3A" w:rsidRDefault="00395CB1" w:rsidP="00FD04C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1F43668" w14:textId="77777777" w:rsidR="00395CB1" w:rsidRPr="004D4C3A" w:rsidRDefault="00395CB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81C74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C884D4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09C8812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01CBFDB" w14:textId="77777777" w:rsidR="00395CB1" w:rsidRPr="004D4C3A" w:rsidRDefault="00395CB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036BC49D" w14:textId="77777777" w:rsidTr="00D16B9A">
        <w:tc>
          <w:tcPr>
            <w:tcW w:w="2294" w:type="dxa"/>
          </w:tcPr>
          <w:p w14:paraId="62C8AAA3" w14:textId="77777777" w:rsidR="00FD04C1" w:rsidRPr="004D4C3A" w:rsidRDefault="00FD04C1" w:rsidP="00FD04C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47471245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94BFDB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190DF6B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D7E1D0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FECF84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7BB95FAA" w14:textId="77777777" w:rsidTr="00D16B9A">
        <w:tc>
          <w:tcPr>
            <w:tcW w:w="2294" w:type="dxa"/>
          </w:tcPr>
          <w:p w14:paraId="58625D5A" w14:textId="77777777" w:rsidR="00FD04C1" w:rsidRPr="004D4C3A" w:rsidRDefault="00FD04C1" w:rsidP="00FD04C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0A426E0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44FC4" w14:textId="0F0771E4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4FDBA" w14:textId="756CD171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269525" w14:textId="2EEA2191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16349EB6" w14:textId="23D4346D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28</w:t>
            </w:r>
          </w:p>
        </w:tc>
      </w:tr>
      <w:tr w:rsidR="004D4C3A" w:rsidRPr="004D4C3A" w14:paraId="6DD418E3" w14:textId="77777777" w:rsidTr="00D16B9A">
        <w:tc>
          <w:tcPr>
            <w:tcW w:w="2294" w:type="dxa"/>
          </w:tcPr>
          <w:p w14:paraId="1197FBC4" w14:textId="77777777" w:rsidR="00FD04C1" w:rsidRPr="004D4C3A" w:rsidRDefault="00FD04C1" w:rsidP="00FD04C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0EA23D30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209A6" w14:textId="3EDAB363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8C30E" w14:textId="6AABDA61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1,250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2FA7D5" w14:textId="7A5A5430" w:rsidR="00FD04C1" w:rsidRPr="004D4C3A" w:rsidRDefault="00AA4DC0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97" w:type="dxa"/>
            <w:vAlign w:val="bottom"/>
          </w:tcPr>
          <w:p w14:paraId="2A46811E" w14:textId="1EEBFE9C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1,250</w:t>
            </w:r>
          </w:p>
        </w:tc>
      </w:tr>
      <w:tr w:rsidR="004D4C3A" w:rsidRPr="004D4C3A" w14:paraId="68E4D3BC" w14:textId="77777777" w:rsidTr="00D16B9A">
        <w:tc>
          <w:tcPr>
            <w:tcW w:w="2294" w:type="dxa"/>
          </w:tcPr>
          <w:p w14:paraId="7CCBB71E" w14:textId="77777777" w:rsidR="00FD04C1" w:rsidRPr="004D4C3A" w:rsidRDefault="00FD04C1" w:rsidP="00FD04C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2E3D0770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3322B" w14:textId="6720A62B" w:rsidR="00FD04C1" w:rsidRPr="004D4C3A" w:rsidRDefault="00AA4DC0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89DB2" w14:textId="5DE59EAB" w:rsidR="00FD04C1" w:rsidRPr="004D4C3A" w:rsidRDefault="00FD04C1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869C17" w14:textId="765CC1B3" w:rsidR="00FD04C1" w:rsidRPr="004D4C3A" w:rsidRDefault="00AA4DC0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481F03E2" w14:textId="5E93654F" w:rsidR="00FD04C1" w:rsidRPr="004D4C3A" w:rsidRDefault="00FD04C1" w:rsidP="00FD04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61</w:t>
            </w:r>
          </w:p>
        </w:tc>
      </w:tr>
      <w:tr w:rsidR="004D4C3A" w:rsidRPr="004D4C3A" w14:paraId="65FCC154" w14:textId="77777777" w:rsidTr="00D16B9A">
        <w:tc>
          <w:tcPr>
            <w:tcW w:w="2294" w:type="dxa"/>
          </w:tcPr>
          <w:p w14:paraId="2D9BBCF2" w14:textId="77777777" w:rsidR="00FD04C1" w:rsidRPr="004D4C3A" w:rsidRDefault="00FD04C1" w:rsidP="00FD04C1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4AAC6E19" w14:textId="77777777" w:rsidR="00FD04C1" w:rsidRPr="004D4C3A" w:rsidRDefault="00FD04C1" w:rsidP="00FD04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89B49" w14:textId="4C0865D6" w:rsidR="00FD04C1" w:rsidRPr="004D4C3A" w:rsidRDefault="00F7567B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A1011" w14:textId="4D04E162" w:rsidR="00FD04C1" w:rsidRPr="004D4C3A" w:rsidRDefault="00FD04C1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1,250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874021" w14:textId="0D123853" w:rsidR="00FD04C1" w:rsidRPr="004D4C3A" w:rsidRDefault="00AA4DC0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97" w:type="dxa"/>
            <w:vAlign w:val="bottom"/>
          </w:tcPr>
          <w:p w14:paraId="26B417AB" w14:textId="57A28235" w:rsidR="00FD04C1" w:rsidRPr="004D4C3A" w:rsidRDefault="00FD04C1" w:rsidP="00FD04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1,339</w:t>
            </w:r>
          </w:p>
        </w:tc>
      </w:tr>
      <w:tr w:rsidR="004D4C3A" w:rsidRPr="004D4C3A" w14:paraId="4C5A95BB" w14:textId="77777777" w:rsidTr="00D16B9A">
        <w:tc>
          <w:tcPr>
            <w:tcW w:w="2294" w:type="dxa"/>
          </w:tcPr>
          <w:p w14:paraId="2C9194ED" w14:textId="77777777" w:rsidR="00FD04C1" w:rsidRPr="004D4C3A" w:rsidRDefault="00FD04C1" w:rsidP="00FD04C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80B00AB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257F49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90BADA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15D4B43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31D0BCD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54D2A36E" w14:textId="77777777" w:rsidTr="00D16B9A">
        <w:tc>
          <w:tcPr>
            <w:tcW w:w="2294" w:type="dxa"/>
          </w:tcPr>
          <w:p w14:paraId="4A2F141B" w14:textId="77777777" w:rsidR="00FD04C1" w:rsidRPr="004D4C3A" w:rsidRDefault="00FD04C1" w:rsidP="00FD04C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0B231C3D" w14:textId="77777777" w:rsidR="00FD04C1" w:rsidRPr="004D4C3A" w:rsidRDefault="00FD04C1" w:rsidP="00FD04C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F0E20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CDC3C8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DCA78C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314822C" w14:textId="77777777" w:rsidR="00FD04C1" w:rsidRPr="004D4C3A" w:rsidRDefault="00FD04C1" w:rsidP="00FD0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2F8C2E8E" w14:textId="77777777" w:rsidTr="00D16B9A">
        <w:tc>
          <w:tcPr>
            <w:tcW w:w="4638" w:type="dxa"/>
            <w:gridSpan w:val="2"/>
          </w:tcPr>
          <w:p w14:paraId="2FD49DCF" w14:textId="77777777" w:rsidR="00C8610C" w:rsidRPr="004D4C3A" w:rsidRDefault="00C8610C" w:rsidP="00C8610C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6E8CB" w14:textId="0FBDC1DC" w:rsidR="00C8610C" w:rsidRPr="004D4C3A" w:rsidRDefault="00AA4DC0" w:rsidP="00C8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7,561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D5803" w14:textId="740CECD3" w:rsidR="00C8610C" w:rsidRPr="004D4C3A" w:rsidRDefault="00C8610C" w:rsidP="00C8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7,540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8F641A1" w14:textId="42EA44DC" w:rsidR="00C8610C" w:rsidRPr="004D4C3A" w:rsidRDefault="00AA4DC0" w:rsidP="00C8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4,395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A40B5D3" w14:textId="26CF9228" w:rsidR="00C8610C" w:rsidRPr="004D4C3A" w:rsidRDefault="00C8610C" w:rsidP="00C8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4,375</w:t>
            </w:r>
          </w:p>
        </w:tc>
      </w:tr>
      <w:tr w:rsidR="004D4C3A" w:rsidRPr="004D4C3A" w14:paraId="53DB6F00" w14:textId="77777777" w:rsidTr="00D16B9A">
        <w:tc>
          <w:tcPr>
            <w:tcW w:w="4638" w:type="dxa"/>
            <w:gridSpan w:val="2"/>
          </w:tcPr>
          <w:p w14:paraId="2FE2BB54" w14:textId="77777777" w:rsidR="00C8610C" w:rsidRPr="004D4C3A" w:rsidRDefault="00C8610C" w:rsidP="00C8610C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952C5" w14:textId="07637C5D" w:rsidR="00C8610C" w:rsidRPr="004D4C3A" w:rsidRDefault="00AA4DC0" w:rsidP="00C86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90D75" w14:textId="2EE652C4" w:rsidR="00C8610C" w:rsidRPr="004D4C3A" w:rsidRDefault="00C8610C" w:rsidP="00C86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534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3F61CB1" w14:textId="7071A4B0" w:rsidR="00C8610C" w:rsidRPr="004D4C3A" w:rsidRDefault="00AA4DC0" w:rsidP="00C86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3B78E51" w14:textId="0426DA82" w:rsidR="00C8610C" w:rsidRPr="004D4C3A" w:rsidRDefault="00C8610C" w:rsidP="00C86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53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A6296F" w:rsidRPr="004D4C3A" w14:paraId="19C24F34" w14:textId="77777777" w:rsidTr="00D16B9A">
        <w:trPr>
          <w:trHeight w:val="341"/>
        </w:trPr>
        <w:tc>
          <w:tcPr>
            <w:tcW w:w="2294" w:type="dxa"/>
          </w:tcPr>
          <w:p w14:paraId="243E27F9" w14:textId="77777777" w:rsidR="00A6296F" w:rsidRPr="004D4C3A" w:rsidRDefault="00A6296F" w:rsidP="00A6296F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7F902E2E" w14:textId="77777777" w:rsidR="00A6296F" w:rsidRPr="004D4C3A" w:rsidRDefault="00A6296F" w:rsidP="00A6296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4899CA" w14:textId="730E18D5" w:rsidR="00A6296F" w:rsidRPr="004D4C3A" w:rsidRDefault="00AA4DC0" w:rsidP="00A629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8,111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0B69E" w14:textId="47E23CCE" w:rsidR="00A6296F" w:rsidRPr="004D4C3A" w:rsidRDefault="00A6296F" w:rsidP="00A629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8,074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AABC3E" w14:textId="2EF9843A" w:rsidR="00A6296F" w:rsidRPr="004D4C3A" w:rsidRDefault="00AA4DC0" w:rsidP="00A629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>4,945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3045F21" w14:textId="79AD2159" w:rsidR="00A6296F" w:rsidRPr="004D4C3A" w:rsidRDefault="00A6296F" w:rsidP="00A629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4,909</w:t>
            </w:r>
          </w:p>
        </w:tc>
      </w:tr>
    </w:tbl>
    <w:p w14:paraId="33746F2E" w14:textId="14D9FF32" w:rsidR="0036436B" w:rsidRPr="004D4C3A" w:rsidRDefault="0036436B" w:rsidP="007C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46309F2" w14:textId="3E3FB611" w:rsidR="0099424E" w:rsidRPr="004D4C3A" w:rsidRDefault="005753E0" w:rsidP="00404CA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  <w:r w:rsidRPr="004D4C3A">
        <w:rPr>
          <w:rFonts w:ascii="BrowalliaUPC" w:hAnsi="BrowalliaUPC" w:cs="BrowalliaUPC"/>
          <w:spacing w:val="-6"/>
          <w:sz w:val="28"/>
          <w:szCs w:val="28"/>
          <w:cs/>
        </w:rPr>
        <w:t>ยอดคงเหลือกับบุคคลและบริษัทที่เกี่ยวข้อง</w:t>
      </w:r>
      <w:r w:rsidR="001F5316" w:rsidRPr="004D4C3A">
        <w:rPr>
          <w:rFonts w:ascii="BrowalliaUPC" w:hAnsi="BrowalliaUPC" w:cs="BrowalliaUPC" w:hint="cs"/>
          <w:spacing w:val="-6"/>
          <w:sz w:val="28"/>
          <w:szCs w:val="28"/>
          <w:cs/>
        </w:rPr>
        <w:t>กัน</w:t>
      </w:r>
      <w:r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ที่มีสาระสำคัญ </w:t>
      </w:r>
      <w:r w:rsidR="008A5BC4"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ณ วันที่ </w:t>
      </w:r>
      <w:r w:rsidR="004426AA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4426AA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4426AA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2A050B" w:rsidRPr="004D4C3A">
        <w:rPr>
          <w:rFonts w:ascii="BrowalliaUPC" w:hAnsi="BrowalliaUPC" w:cs="BrowalliaUPC" w:hint="cs"/>
          <w:spacing w:val="-6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spacing w:val="-6"/>
          <w:sz w:val="28"/>
          <w:szCs w:val="28"/>
        </w:rPr>
        <w:t>2565</w:t>
      </w:r>
      <w:r w:rsidR="008A5BC4" w:rsidRPr="004D4C3A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8A5BC4"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และ วันที่ </w:t>
      </w:r>
      <w:r w:rsidR="00D57D8F" w:rsidRPr="004D4C3A">
        <w:rPr>
          <w:rFonts w:ascii="BrowalliaUPC" w:hAnsi="BrowalliaUPC" w:cs="BrowalliaUPC"/>
          <w:spacing w:val="-6"/>
          <w:sz w:val="28"/>
          <w:szCs w:val="28"/>
        </w:rPr>
        <w:t>31</w:t>
      </w:r>
      <w:r w:rsidR="008A5BC4"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 ธันวาคม </w:t>
      </w:r>
      <w:r w:rsidR="00D57D8F" w:rsidRPr="004D4C3A">
        <w:rPr>
          <w:rFonts w:ascii="BrowalliaUPC" w:hAnsi="BrowalliaUPC" w:cs="BrowalliaUPC"/>
          <w:spacing w:val="-6"/>
          <w:sz w:val="28"/>
          <w:szCs w:val="28"/>
        </w:rPr>
        <w:t>256</w:t>
      </w:r>
      <w:r w:rsidR="002A050B" w:rsidRPr="004D4C3A">
        <w:rPr>
          <w:rFonts w:ascii="BrowalliaUPC" w:hAnsi="BrowalliaUPC" w:cs="BrowalliaUPC"/>
          <w:spacing w:val="-6"/>
          <w:sz w:val="28"/>
          <w:szCs w:val="28"/>
        </w:rPr>
        <w:t>4</w:t>
      </w:r>
      <w:r w:rsidR="00544D06" w:rsidRPr="004D4C3A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4426AA" w:rsidRPr="004D4C3A">
        <w:rPr>
          <w:rFonts w:ascii="BrowalliaUPC" w:hAnsi="BrowalliaUPC" w:cs="BrowalliaUPC"/>
          <w:spacing w:val="-6"/>
          <w:sz w:val="28"/>
          <w:szCs w:val="28"/>
          <w:cs/>
        </w:rPr>
        <w:br/>
      </w:r>
      <w:r w:rsidRPr="004D4C3A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5C8B5493" w14:textId="77777777" w:rsidR="00404CA3" w:rsidRPr="004D4C3A" w:rsidRDefault="00404CA3" w:rsidP="00404CA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tbl>
      <w:tblPr>
        <w:tblW w:w="912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7"/>
        <w:gridCol w:w="283"/>
        <w:gridCol w:w="1276"/>
        <w:gridCol w:w="1183"/>
        <w:gridCol w:w="1237"/>
        <w:gridCol w:w="1214"/>
      </w:tblGrid>
      <w:tr w:rsidR="004D4C3A" w:rsidRPr="004D4C3A" w14:paraId="388C5441" w14:textId="77777777" w:rsidTr="00430267">
        <w:trPr>
          <w:cantSplit/>
          <w:tblHeader/>
        </w:trPr>
        <w:tc>
          <w:tcPr>
            <w:tcW w:w="3927" w:type="dxa"/>
            <w:tcBorders>
              <w:top w:val="nil"/>
            </w:tcBorders>
          </w:tcPr>
          <w:p w14:paraId="595BBA9D" w14:textId="77777777" w:rsidR="00810D94" w:rsidRPr="004D4C3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4D4C3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4D4C3A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739B5C3B" w14:textId="77777777" w:rsidTr="00430267">
        <w:trPr>
          <w:cantSplit/>
          <w:tblHeader/>
        </w:trPr>
        <w:tc>
          <w:tcPr>
            <w:tcW w:w="3927" w:type="dxa"/>
          </w:tcPr>
          <w:p w14:paraId="7A890D70" w14:textId="77777777" w:rsidR="00810D94" w:rsidRPr="004D4C3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4D4C3A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4D4C3A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4D4C3A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6CE47E5E" w14:textId="77777777" w:rsidTr="00430267">
        <w:trPr>
          <w:cantSplit/>
          <w:tblHeader/>
        </w:trPr>
        <w:tc>
          <w:tcPr>
            <w:tcW w:w="3927" w:type="dxa"/>
          </w:tcPr>
          <w:p w14:paraId="5A921654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68DD6546" w:rsidR="002A050B" w:rsidRPr="004D4C3A" w:rsidRDefault="004426AA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83" w:type="dxa"/>
          </w:tcPr>
          <w:p w14:paraId="054D08D6" w14:textId="1FC915E4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37" w:type="dxa"/>
          </w:tcPr>
          <w:p w14:paraId="7758A8CB" w14:textId="2A188774" w:rsidR="002A050B" w:rsidRPr="004D4C3A" w:rsidRDefault="004426AA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14" w:type="dxa"/>
          </w:tcPr>
          <w:p w14:paraId="1F5076A6" w14:textId="5ED32289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77CB1EB2" w14:textId="77777777" w:rsidTr="000527FC">
        <w:trPr>
          <w:cantSplit/>
          <w:trHeight w:hRule="exact" w:val="315"/>
          <w:tblHeader/>
        </w:trPr>
        <w:tc>
          <w:tcPr>
            <w:tcW w:w="3927" w:type="dxa"/>
          </w:tcPr>
          <w:p w14:paraId="19A5F319" w14:textId="77777777" w:rsidR="00D35413" w:rsidRPr="004D4C3A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4D4C3A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06E03BB6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  <w:vAlign w:val="center"/>
          </w:tcPr>
          <w:p w14:paraId="14D0C19B" w14:textId="31A4F95C" w:rsidR="00810D94" w:rsidRPr="004D4C3A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</w:t>
            </w:r>
            <w:r w:rsidR="0095169D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–</w:t>
            </w:r>
            <w:r w:rsidR="00977230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4D4C3A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4D4C3A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4D4C3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4D4C3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4D4C3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2A7C1071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635F618C" w14:textId="25C446EF" w:rsidR="00DC4A19" w:rsidRPr="004D4C3A" w:rsidRDefault="00DC4A19" w:rsidP="00DC4A19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7E3F96C9" w:rsidR="00DC4A19" w:rsidRPr="004D4C3A" w:rsidRDefault="00AA4DC0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43A567F5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3EF72F54" w:rsidR="00DC4A19" w:rsidRPr="004D4C3A" w:rsidRDefault="00AA4DC0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230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742D899" w14:textId="354132FD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17</w:t>
            </w:r>
          </w:p>
        </w:tc>
      </w:tr>
      <w:tr w:rsidR="004D4C3A" w:rsidRPr="004D4C3A" w14:paraId="1AFC8BCB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43ADE5C2" w14:textId="7F363EFC" w:rsidR="00DC4A19" w:rsidRPr="004D4C3A" w:rsidRDefault="00DC4A19" w:rsidP="00DC4A19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179D5B9A" w:rsidR="00DC4A19" w:rsidRPr="004D4C3A" w:rsidRDefault="00AA4DC0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121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3B91FC25" w:rsidR="00DC4A19" w:rsidRPr="004D4C3A" w:rsidRDefault="00DC4A19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4D2C68C7" w:rsidR="00DC4A19" w:rsidRPr="004D4C3A" w:rsidRDefault="00AA4DC0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121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C685E76" w14:textId="214DDD58" w:rsidR="00DC4A19" w:rsidRPr="004D4C3A" w:rsidRDefault="00DC4A19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</w:tr>
      <w:tr w:rsidR="004D4C3A" w:rsidRPr="004D4C3A" w14:paraId="6E3BAB2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B4E4748" w14:textId="41B53BF1" w:rsidR="00DC4A19" w:rsidRPr="004D4C3A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0A3E9CB4" w:rsidR="00DC4A19" w:rsidRPr="004D4C3A" w:rsidRDefault="00AA4DC0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121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6A82DE9F" w:rsidR="00DC4A19" w:rsidRPr="004D4C3A" w:rsidRDefault="00DC4A19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06296CCD" w:rsidR="00DC4A19" w:rsidRPr="004D4C3A" w:rsidRDefault="00AA4DC0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351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944C4B8" w14:textId="43312CBF" w:rsidR="00DC4A19" w:rsidRPr="004D4C3A" w:rsidRDefault="00DC4A19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480</w:t>
            </w:r>
          </w:p>
        </w:tc>
      </w:tr>
      <w:tr w:rsidR="004D4C3A" w:rsidRPr="004D4C3A" w14:paraId="5A5A91FC" w14:textId="77777777" w:rsidTr="001163F4">
        <w:trPr>
          <w:cantSplit/>
          <w:trHeight w:val="315"/>
        </w:trPr>
        <w:tc>
          <w:tcPr>
            <w:tcW w:w="3927" w:type="dxa"/>
            <w:tcBorders>
              <w:bottom w:val="nil"/>
            </w:tcBorders>
            <w:vAlign w:val="center"/>
          </w:tcPr>
          <w:p w14:paraId="5BD55888" w14:textId="77777777" w:rsidR="00DC4A19" w:rsidRPr="004D4C3A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3D83FA3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7E817F46" w14:textId="737B2938" w:rsidR="00DC4A19" w:rsidRPr="004D4C3A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</w:rPr>
              <w:t xml:space="preserve"> </w:t>
            </w:r>
            <w:r w:rsidR="0095169D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–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6955D5D1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3AC9C12E" w14:textId="05F69095" w:rsidR="006C015F" w:rsidRPr="004D4C3A" w:rsidRDefault="006C015F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6904C8D1" w14:textId="77777777" w:rsidR="006C015F" w:rsidRPr="004D4C3A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22CEE789" w:rsidR="006C015F" w:rsidRPr="004D4C3A" w:rsidRDefault="006C015F" w:rsidP="00302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530AAD3E" w:rsidR="006C015F" w:rsidRPr="004D4C3A" w:rsidRDefault="006C015F" w:rsidP="00302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444CDF41" w:rsidR="006C015F" w:rsidRPr="004D4C3A" w:rsidRDefault="002177D1" w:rsidP="00302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7,091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276CADEC" w:rsidR="006C015F" w:rsidRPr="004D4C3A" w:rsidRDefault="003477B1" w:rsidP="00302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</w:tr>
    </w:tbl>
    <w:p w14:paraId="5F349203" w14:textId="67368159" w:rsidR="001921DC" w:rsidRPr="004D4C3A" w:rsidRDefault="001921DC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310D2AD8" w14:textId="77777777" w:rsidR="001921DC" w:rsidRPr="004D4C3A" w:rsidRDefault="00192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</w:rPr>
        <w:br w:type="page"/>
      </w:r>
    </w:p>
    <w:tbl>
      <w:tblPr>
        <w:tblW w:w="9135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6"/>
        <w:gridCol w:w="537"/>
        <w:gridCol w:w="1278"/>
        <w:gridCol w:w="1215"/>
        <w:gridCol w:w="1224"/>
        <w:gridCol w:w="1215"/>
      </w:tblGrid>
      <w:tr w:rsidR="004D4C3A" w:rsidRPr="004D4C3A" w14:paraId="36B373CE" w14:textId="77777777" w:rsidTr="00776FCE">
        <w:trPr>
          <w:cantSplit/>
          <w:tblHeader/>
        </w:trPr>
        <w:tc>
          <w:tcPr>
            <w:tcW w:w="3666" w:type="dxa"/>
            <w:tcBorders>
              <w:top w:val="nil"/>
            </w:tcBorders>
          </w:tcPr>
          <w:p w14:paraId="19D35594" w14:textId="4525E44F" w:rsidR="00245EC7" w:rsidRPr="004D4C3A" w:rsidRDefault="005946AB" w:rsidP="003E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37" w:type="dxa"/>
            <w:tcBorders>
              <w:top w:val="nil"/>
            </w:tcBorders>
          </w:tcPr>
          <w:p w14:paraId="5B86C370" w14:textId="77777777" w:rsidR="00245EC7" w:rsidRPr="004D4C3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32" w:type="dxa"/>
            <w:gridSpan w:val="4"/>
            <w:tcBorders>
              <w:top w:val="nil"/>
            </w:tcBorders>
          </w:tcPr>
          <w:p w14:paraId="5C049420" w14:textId="77777777" w:rsidR="00245EC7" w:rsidRPr="004D4C3A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2FEA0D43" w14:textId="77777777" w:rsidTr="00776FCE">
        <w:trPr>
          <w:cantSplit/>
          <w:tblHeader/>
        </w:trPr>
        <w:tc>
          <w:tcPr>
            <w:tcW w:w="3666" w:type="dxa"/>
          </w:tcPr>
          <w:p w14:paraId="1D6E7A0F" w14:textId="77777777" w:rsidR="00245EC7" w:rsidRPr="004D4C3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37" w:type="dxa"/>
          </w:tcPr>
          <w:p w14:paraId="324D4B38" w14:textId="77777777" w:rsidR="00245EC7" w:rsidRPr="004D4C3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93" w:type="dxa"/>
            <w:gridSpan w:val="2"/>
          </w:tcPr>
          <w:p w14:paraId="5A4B7EE8" w14:textId="77777777" w:rsidR="00245EC7" w:rsidRPr="004D4C3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4D4C3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7CE575A6" w14:textId="77777777" w:rsidTr="00776FCE">
        <w:trPr>
          <w:cantSplit/>
          <w:tblHeader/>
        </w:trPr>
        <w:tc>
          <w:tcPr>
            <w:tcW w:w="3666" w:type="dxa"/>
          </w:tcPr>
          <w:p w14:paraId="410B9A2F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7" w:type="dxa"/>
          </w:tcPr>
          <w:p w14:paraId="7526C48E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B4F605D" w14:textId="31441081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5F30B576" w14:textId="67CA9753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</w:tcPr>
          <w:p w14:paraId="6AAE5C70" w14:textId="1B09CFC6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3E1D1618" w14:textId="15EC202E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03693A2B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  <w:vAlign w:val="center"/>
          </w:tcPr>
          <w:p w14:paraId="64DB947D" w14:textId="2710BC0F" w:rsidR="006101B9" w:rsidRPr="004D4C3A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537" w:type="dxa"/>
            <w:tcBorders>
              <w:bottom w:val="nil"/>
            </w:tcBorders>
          </w:tcPr>
          <w:p w14:paraId="56DC72F3" w14:textId="77777777" w:rsidR="006101B9" w:rsidRPr="004D4C3A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6232B190" w14:textId="77777777" w:rsidR="006101B9" w:rsidRPr="004D4C3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4DD2C09F" w14:textId="77777777" w:rsidR="006101B9" w:rsidRPr="004D4C3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29346F67" w14:textId="77777777" w:rsidR="006101B9" w:rsidRPr="004D4C3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5BA27B83" w14:textId="77777777" w:rsidR="006101B9" w:rsidRPr="004D4C3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5A4E5799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</w:tcPr>
          <w:p w14:paraId="72DCC111" w14:textId="25627453" w:rsidR="001163F4" w:rsidRPr="004D4C3A" w:rsidRDefault="001163F4" w:rsidP="001163F4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7" w:type="dxa"/>
            <w:tcBorders>
              <w:bottom w:val="nil"/>
            </w:tcBorders>
          </w:tcPr>
          <w:p w14:paraId="19E79C6B" w14:textId="77777777" w:rsidR="001163F4" w:rsidRPr="004D4C3A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7F472041" w:rsidR="001163F4" w:rsidRPr="004D4C3A" w:rsidRDefault="00AA4DC0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739457B0" w14:textId="61FC4A65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CF4F333" w14:textId="5778469F" w:rsidR="001163F4" w:rsidRPr="004D4C3A" w:rsidRDefault="00AA4DC0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139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7C22B388" w14:textId="176BD17D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1,185</w:t>
            </w:r>
          </w:p>
        </w:tc>
      </w:tr>
      <w:tr w:rsidR="004D4C3A" w:rsidRPr="004D4C3A" w14:paraId="4A290CCC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</w:tcPr>
          <w:p w14:paraId="510E4E53" w14:textId="7C821EBF" w:rsidR="001163F4" w:rsidRPr="004D4C3A" w:rsidRDefault="001163F4" w:rsidP="001163F4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537" w:type="dxa"/>
            <w:tcBorders>
              <w:bottom w:val="nil"/>
            </w:tcBorders>
          </w:tcPr>
          <w:p w14:paraId="2CDF9AAC" w14:textId="77777777" w:rsidR="001163F4" w:rsidRPr="004D4C3A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193D8E21" w14:textId="28B83D7D" w:rsidR="001163F4" w:rsidRPr="004D4C3A" w:rsidRDefault="00AA4DC0" w:rsidP="00B31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58,241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69825310" w14:textId="26BEFF33" w:rsidR="001163F4" w:rsidRPr="004D4C3A" w:rsidRDefault="001163F4" w:rsidP="00B31EB7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47B98D2A" w14:textId="23E813D5" w:rsidR="001163F4" w:rsidRPr="004D4C3A" w:rsidRDefault="00AA4DC0" w:rsidP="00B31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58,241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346963DE" w14:textId="1E507211" w:rsidR="001163F4" w:rsidRPr="004D4C3A" w:rsidRDefault="001163F4" w:rsidP="00B31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</w:tr>
      <w:tr w:rsidR="004D4C3A" w:rsidRPr="004D4C3A" w14:paraId="4E870EC8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</w:tcPr>
          <w:p w14:paraId="16A665E6" w14:textId="31A2AB17" w:rsidR="001163F4" w:rsidRPr="004D4C3A" w:rsidRDefault="001163F4" w:rsidP="001163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537" w:type="dxa"/>
            <w:tcBorders>
              <w:bottom w:val="nil"/>
            </w:tcBorders>
          </w:tcPr>
          <w:p w14:paraId="089FED45" w14:textId="77777777" w:rsidR="001163F4" w:rsidRPr="004D4C3A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3C429A27" w:rsidR="001163F4" w:rsidRPr="004D4C3A" w:rsidRDefault="00AA4DC0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58,241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14:paraId="06055A03" w14:textId="2B6005FC" w:rsidR="001163F4" w:rsidRPr="004D4C3A" w:rsidRDefault="001163F4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66344BA7" w:rsidR="001163F4" w:rsidRPr="004D4C3A" w:rsidRDefault="00AA4DC0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58,380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14:paraId="35E287F8" w14:textId="758AB8BD" w:rsidR="001163F4" w:rsidRPr="004D4C3A" w:rsidRDefault="001163F4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62,793</w:t>
            </w:r>
          </w:p>
        </w:tc>
      </w:tr>
      <w:tr w:rsidR="004D4C3A" w:rsidRPr="004D4C3A" w14:paraId="2100CE2B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</w:tcPr>
          <w:p w14:paraId="2E4EF8C2" w14:textId="77777777" w:rsidR="001163F4" w:rsidRPr="004D4C3A" w:rsidRDefault="001163F4" w:rsidP="001163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14:paraId="26A9E5BF" w14:textId="77777777" w:rsidR="001163F4" w:rsidRPr="004D4C3A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5EDF9DDC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3B7FA15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0401C675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3272D47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3BEF2D34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  <w:vAlign w:val="center"/>
          </w:tcPr>
          <w:p w14:paraId="40AB6347" w14:textId="42FAB40D" w:rsidR="001163F4" w:rsidRPr="004D4C3A" w:rsidRDefault="001163F4" w:rsidP="001163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537" w:type="dxa"/>
            <w:tcBorders>
              <w:bottom w:val="nil"/>
            </w:tcBorders>
          </w:tcPr>
          <w:p w14:paraId="0A0C693F" w14:textId="77777777" w:rsidR="001163F4" w:rsidRPr="004D4C3A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192E502F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0C6DAB1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07C073F3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D2CD4DD" w14:textId="77777777" w:rsidR="001163F4" w:rsidRPr="004D4C3A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114B0928" w14:textId="77777777" w:rsidTr="00776FCE">
        <w:trPr>
          <w:cantSplit/>
          <w:trHeight w:val="189"/>
        </w:trPr>
        <w:tc>
          <w:tcPr>
            <w:tcW w:w="3666" w:type="dxa"/>
            <w:tcBorders>
              <w:bottom w:val="nil"/>
            </w:tcBorders>
          </w:tcPr>
          <w:p w14:paraId="7A5E5260" w14:textId="417A74A7" w:rsidR="009C5EB4" w:rsidRPr="004D4C3A" w:rsidRDefault="009C5EB4" w:rsidP="009C5EB4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537" w:type="dxa"/>
            <w:tcBorders>
              <w:bottom w:val="nil"/>
            </w:tcBorders>
          </w:tcPr>
          <w:p w14:paraId="0F8B327A" w14:textId="77777777" w:rsidR="009C5EB4" w:rsidRPr="004D4C3A" w:rsidRDefault="009C5EB4" w:rsidP="009C5EB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6A1C20B3" w14:textId="46378E2C" w:rsidR="009C5EB4" w:rsidRPr="004D4C3A" w:rsidRDefault="00AA4DC0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47,173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41F5D93" w14:textId="16E5EFE6" w:rsidR="009C5EB4" w:rsidRPr="004D4C3A" w:rsidRDefault="009C5EB4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54,370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255B57B" w14:textId="6B663721" w:rsidR="009C5EB4" w:rsidRPr="004D4C3A" w:rsidRDefault="00AA4DC0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47,144</w:t>
            </w:r>
          </w:p>
        </w:tc>
        <w:tc>
          <w:tcPr>
            <w:tcW w:w="1215" w:type="dxa"/>
            <w:tcBorders>
              <w:bottom w:val="nil"/>
            </w:tcBorders>
          </w:tcPr>
          <w:p w14:paraId="3D200ACC" w14:textId="2E61ECEB" w:rsidR="009C5EB4" w:rsidRPr="004D4C3A" w:rsidRDefault="009C5EB4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54,328</w:t>
            </w:r>
          </w:p>
        </w:tc>
      </w:tr>
      <w:tr w:rsidR="004D4C3A" w:rsidRPr="004D4C3A" w14:paraId="5C7D4F8E" w14:textId="77777777" w:rsidTr="00776FCE">
        <w:trPr>
          <w:cantSplit/>
          <w:trHeight w:val="189"/>
        </w:trPr>
        <w:tc>
          <w:tcPr>
            <w:tcW w:w="3666" w:type="dxa"/>
            <w:tcBorders>
              <w:bottom w:val="nil"/>
            </w:tcBorders>
          </w:tcPr>
          <w:p w14:paraId="66069AAF" w14:textId="77777777" w:rsidR="00E15197" w:rsidRPr="004D4C3A" w:rsidRDefault="00E15197" w:rsidP="00E151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14:paraId="266915E6" w14:textId="77777777" w:rsidR="00E15197" w:rsidRPr="004D4C3A" w:rsidRDefault="00E15197" w:rsidP="00E151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2879E8BB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67E20F0B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66681347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41B8756B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49D7FF2E" w14:textId="77777777" w:rsidTr="00776FCE">
        <w:trPr>
          <w:cantSplit/>
        </w:trPr>
        <w:tc>
          <w:tcPr>
            <w:tcW w:w="3666" w:type="dxa"/>
          </w:tcPr>
          <w:p w14:paraId="287E277D" w14:textId="1A96A535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537" w:type="dxa"/>
          </w:tcPr>
          <w:p w14:paraId="0ABDADE5" w14:textId="77777777" w:rsidR="00E15197" w:rsidRPr="004D4C3A" w:rsidRDefault="00E15197" w:rsidP="00E151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9C4E89C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1C67EA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CB3B2D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DA9E58D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4301E405" w14:textId="77777777" w:rsidTr="00776FCE">
        <w:trPr>
          <w:cantSplit/>
        </w:trPr>
        <w:tc>
          <w:tcPr>
            <w:tcW w:w="3666" w:type="dxa"/>
          </w:tcPr>
          <w:p w14:paraId="79AA9951" w14:textId="6BBF0D7C" w:rsidR="00E15197" w:rsidRPr="004D4C3A" w:rsidRDefault="00E15197" w:rsidP="00E1519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537" w:type="dxa"/>
          </w:tcPr>
          <w:p w14:paraId="20C8BB7A" w14:textId="77777777" w:rsidR="00E15197" w:rsidRPr="004D4C3A" w:rsidRDefault="00E15197" w:rsidP="00E151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FCD0552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51F801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A3F057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248195E" w14:textId="77777777" w:rsidR="00E15197" w:rsidRPr="004D4C3A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40244" w:rsidRPr="004D4C3A" w14:paraId="10F7CA26" w14:textId="77777777" w:rsidTr="00776FCE">
        <w:trPr>
          <w:cantSplit/>
        </w:trPr>
        <w:tc>
          <w:tcPr>
            <w:tcW w:w="3666" w:type="dxa"/>
            <w:tcBorders>
              <w:bottom w:val="nil"/>
            </w:tcBorders>
          </w:tcPr>
          <w:p w14:paraId="238B9B4E" w14:textId="1F067010" w:rsidR="00D40244" w:rsidRPr="004D4C3A" w:rsidRDefault="00D40244" w:rsidP="00D4024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37" w:type="dxa"/>
            <w:tcBorders>
              <w:bottom w:val="nil"/>
            </w:tcBorders>
          </w:tcPr>
          <w:p w14:paraId="3DD1D0C9" w14:textId="77777777" w:rsidR="00D40244" w:rsidRPr="004D4C3A" w:rsidRDefault="00D40244" w:rsidP="00D402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35437381" w14:textId="43984285" w:rsidR="00D40244" w:rsidRPr="004D4C3A" w:rsidRDefault="00AA4DC0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15,404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7B2F673" w14:textId="46CEB384" w:rsidR="00D40244" w:rsidRPr="004D4C3A" w:rsidRDefault="00D40244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344C4CD6" w:rsidR="00D40244" w:rsidRPr="004D4C3A" w:rsidRDefault="00AA4DC0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15,404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4C97E1D" w14:textId="3DC4DDB6" w:rsidR="00D40244" w:rsidRPr="004D4C3A" w:rsidRDefault="00D40244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</w:tr>
    </w:tbl>
    <w:p w14:paraId="02F12E4F" w14:textId="77777777" w:rsidR="00FC39E3" w:rsidRPr="004D4C3A" w:rsidRDefault="00FC39E3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0A08725" w14:textId="782B89B6" w:rsidR="00CD4CCA" w:rsidRPr="004D4C3A" w:rsidRDefault="00DD572C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776FC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776FC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776FCE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2A050B" w:rsidRPr="004D4C3A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sz w:val="28"/>
          <w:szCs w:val="28"/>
        </w:rPr>
        <w:t>2565</w:t>
      </w:r>
      <w:r w:rsidR="00215D31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4D4C3A">
        <w:rPr>
          <w:rFonts w:ascii="BrowalliaUPC" w:hAnsi="BrowalliaUPC" w:cs="BrowalliaUPC"/>
          <w:sz w:val="28"/>
          <w:szCs w:val="28"/>
        </w:rPr>
        <w:t>31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4D4C3A">
        <w:rPr>
          <w:rFonts w:ascii="BrowalliaUPC" w:hAnsi="BrowalliaUPC" w:cs="BrowalliaUPC"/>
          <w:sz w:val="28"/>
          <w:szCs w:val="28"/>
        </w:rPr>
        <w:t>256</w:t>
      </w:r>
      <w:r w:rsidR="002A050B" w:rsidRPr="004D4C3A">
        <w:rPr>
          <w:rFonts w:ascii="BrowalliaUPC" w:hAnsi="BrowalliaUPC" w:cs="BrowalliaUPC" w:hint="cs"/>
          <w:sz w:val="28"/>
          <w:szCs w:val="28"/>
          <w:cs/>
        </w:rPr>
        <w:t>4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F7680A" w:rsidRPr="004D4C3A">
        <w:rPr>
          <w:rFonts w:ascii="BrowalliaUPC" w:hAnsi="BrowalliaUPC" w:cs="BrowalliaUPC"/>
          <w:sz w:val="28"/>
          <w:szCs w:val="28"/>
          <w:cs/>
        </w:rPr>
        <w:br/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F0E1E" w:rsidRPr="004D4C3A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 </w:t>
      </w:r>
      <w:r w:rsidR="009F0E1E" w:rsidRPr="004D4C3A">
        <w:rPr>
          <w:rFonts w:ascii="BrowalliaUPC" w:hAnsi="BrowalliaUPC" w:cs="BrowalliaUPC"/>
          <w:sz w:val="28"/>
          <w:szCs w:val="28"/>
        </w:rPr>
        <w:t>(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4D4C3A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4D4C3A">
        <w:rPr>
          <w:rFonts w:ascii="BrowalliaUPC" w:hAnsi="BrowalliaUPC" w:cs="BrowalliaUPC"/>
          <w:sz w:val="28"/>
          <w:szCs w:val="28"/>
          <w:cs/>
        </w:rPr>
        <w:t>มี</w:t>
      </w:r>
      <w:r w:rsidRPr="004D4C3A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A31EB2" w14:textId="77777777" w:rsidR="00511D1E" w:rsidRPr="004D4C3A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"/>
          <w:szCs w:val="2"/>
        </w:rPr>
      </w:pPr>
    </w:p>
    <w:p w14:paraId="23E5BAD5" w14:textId="77777777" w:rsidR="00DE2A59" w:rsidRPr="004D4C3A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33"/>
        <w:gridCol w:w="236"/>
        <w:gridCol w:w="1304"/>
        <w:gridCol w:w="1304"/>
        <w:gridCol w:w="1304"/>
        <w:gridCol w:w="1304"/>
      </w:tblGrid>
      <w:tr w:rsidR="004D4C3A" w:rsidRPr="004D4C3A" w14:paraId="5BEFFB56" w14:textId="77777777" w:rsidTr="004B14E2">
        <w:trPr>
          <w:cantSplit/>
          <w:tblHeader/>
        </w:trPr>
        <w:tc>
          <w:tcPr>
            <w:tcW w:w="3600" w:type="dxa"/>
            <w:gridSpan w:val="2"/>
            <w:tcBorders>
              <w:top w:val="nil"/>
            </w:tcBorders>
          </w:tcPr>
          <w:p w14:paraId="07CC2CEA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51F46E8" w14:textId="77777777" w:rsidR="00CD4CCA" w:rsidRPr="004D4C3A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061566AA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2089EFE8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3A1C82C9" w14:textId="77777777" w:rsidR="00CD4CCA" w:rsidRPr="004D4C3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D23A59" w14:textId="77777777" w:rsidR="00CD4CCA" w:rsidRPr="004D4C3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5957539D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7E1044D2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D474D23" w14:textId="24AF25C9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43671D78" w14:textId="4885BBC2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4" w:type="dxa"/>
          </w:tcPr>
          <w:p w14:paraId="65E251B1" w14:textId="11499047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3664EFFB" w14:textId="15D678CA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4B8CBBBC" w14:textId="77777777" w:rsidTr="00F113DD">
        <w:trPr>
          <w:cantSplit/>
          <w:trHeight w:val="333"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A5E8A2B" w14:textId="04025A76" w:rsidR="00F85BA9" w:rsidRPr="004D4C3A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4D4C3A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626B4092" w14:textId="186ECA43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799115B" w14:textId="035CC143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63BB49D" w14:textId="02F16FDA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4D4C3A" w:rsidRPr="004D4C3A" w14:paraId="385FA2E7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72A4B1A8" w14:textId="77777777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02F0F954" w:rsidR="001C7CD8" w:rsidRPr="004D4C3A" w:rsidRDefault="00AA4DC0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6E3B24" w14:textId="6E737848" w:rsidR="001C7CD8" w:rsidRPr="004D4C3A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6DF9C88" w14:textId="380C25D3" w:rsidR="001C7CD8" w:rsidRPr="004D4C3A" w:rsidRDefault="00AA4DC0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7B85000B" w14:textId="08D8EAA3" w:rsidR="001C7CD8" w:rsidRPr="004D4C3A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  <w:tr w:rsidR="004D4C3A" w:rsidRPr="004D4C3A" w14:paraId="3C12DF8A" w14:textId="77777777" w:rsidTr="003D1DD2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7E95A85E" w14:textId="44A03114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หัก   </w:t>
            </w:r>
          </w:p>
        </w:tc>
        <w:tc>
          <w:tcPr>
            <w:tcW w:w="3033" w:type="dxa"/>
            <w:vAlign w:val="bottom"/>
          </w:tcPr>
          <w:p w14:paraId="040B7051" w14:textId="17886293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5E08BEC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7A17E5BA" w:rsidR="001C7CD8" w:rsidRPr="004D4C3A" w:rsidRDefault="00AA4DC0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(10,000)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C7DB9EA" w14:textId="377974F1" w:rsidR="001C7CD8" w:rsidRPr="004D4C3A" w:rsidRDefault="001C7CD8" w:rsidP="001C7CD8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(10,780)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7E5253B2" w14:textId="479B0583" w:rsidR="001C7CD8" w:rsidRPr="004D4C3A" w:rsidRDefault="00AA4DC0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(10,000)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3761C016" w14:textId="456573AF" w:rsidR="001C7CD8" w:rsidRPr="004D4C3A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(21,000)</w:t>
            </w:r>
          </w:p>
        </w:tc>
      </w:tr>
      <w:tr w:rsidR="004D4C3A" w:rsidRPr="004D4C3A" w14:paraId="5C887E38" w14:textId="77777777" w:rsidTr="003D1DD2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32802C7F" w14:textId="785B24A2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033" w:type="dxa"/>
            <w:vAlign w:val="bottom"/>
          </w:tcPr>
          <w:p w14:paraId="7A37DAFA" w14:textId="61AFA969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4F18DCB0" w14:textId="01D51D11" w:rsidR="001C7CD8" w:rsidRPr="004D4C3A" w:rsidRDefault="00AA4DC0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07D7191E" w14:textId="498822BC" w:rsidR="001C7CD8" w:rsidRPr="004D4C3A" w:rsidRDefault="001C7CD8" w:rsidP="001C7CD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(12,127)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1EB4AD2" w14:textId="212F496F" w:rsidR="001C7CD8" w:rsidRPr="004D4C3A" w:rsidRDefault="00AA4DC0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1AA2399A" w14:textId="6013D82A" w:rsidR="001C7CD8" w:rsidRPr="004D4C3A" w:rsidRDefault="001C7CD8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C7CD8" w:rsidRPr="004D4C3A" w14:paraId="02C5055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B1678EA" w14:textId="01D3ED00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0C58F5F1" w:rsidR="001C7CD8" w:rsidRPr="004D4C3A" w:rsidRDefault="00AA4DC0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693F999" w14:textId="0D86182F" w:rsidR="001C7CD8" w:rsidRPr="004D4C3A" w:rsidRDefault="001C7CD8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462506D9" w:rsidR="001C7CD8" w:rsidRPr="004D4C3A" w:rsidRDefault="00AA4DC0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5427D13" w14:textId="229F35E3" w:rsidR="001C7CD8" w:rsidRPr="004D4C3A" w:rsidRDefault="001C7CD8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</w:tr>
    </w:tbl>
    <w:p w14:paraId="383683E3" w14:textId="77777777" w:rsidR="00336979" w:rsidRPr="004D4C3A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051816" w14:textId="3C963F36" w:rsidR="00DF3CBF" w:rsidRPr="004D4C3A" w:rsidRDefault="00D26699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4D4C3A">
        <w:rPr>
          <w:rFonts w:ascii="BrowalliaUPC" w:hAnsi="BrowalliaUPC" w:cs="BrowalliaUPC"/>
          <w:sz w:val="28"/>
          <w:szCs w:val="28"/>
        </w:rPr>
        <w:br/>
      </w:r>
      <w:r w:rsidR="00AC4796" w:rsidRPr="004D4C3A">
        <w:rPr>
          <w:rFonts w:ascii="BrowalliaUPC" w:hAnsi="BrowalliaUPC" w:cs="BrowalliaUPC"/>
          <w:sz w:val="28"/>
          <w:szCs w:val="28"/>
        </w:rPr>
        <w:t>6</w:t>
      </w:r>
      <w:r w:rsidR="00DF3CBF" w:rsidRPr="004D4C3A">
        <w:rPr>
          <w:rFonts w:ascii="BrowalliaUPC" w:hAnsi="BrowalliaUPC" w:cs="BrowalliaUPC"/>
          <w:sz w:val="28"/>
          <w:szCs w:val="28"/>
        </w:rPr>
        <w:t xml:space="preserve">.00 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>ต่อปี</w:t>
      </w:r>
      <w:r w:rsidR="00474C37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27A831A1" w14:textId="77777777" w:rsidR="008512D8" w:rsidRPr="004D4C3A" w:rsidRDefault="008512D8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4"/>
      </w:tblGrid>
      <w:tr w:rsidR="004D4C3A" w:rsidRPr="004D4C3A" w14:paraId="1080C63B" w14:textId="77777777" w:rsidTr="00DE2A59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6BCEAFE4" w14:textId="77777777" w:rsidR="00C86025" w:rsidRPr="004D4C3A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3EB111" w14:textId="77777777" w:rsidR="00C86025" w:rsidRPr="004D4C3A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71BCC7E" w14:textId="77777777" w:rsidR="00C86025" w:rsidRPr="004D4C3A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10043B10" w14:textId="77777777" w:rsidTr="00DE2A59">
        <w:trPr>
          <w:cantSplit/>
          <w:tblHeader/>
        </w:trPr>
        <w:tc>
          <w:tcPr>
            <w:tcW w:w="3600" w:type="dxa"/>
          </w:tcPr>
          <w:p w14:paraId="374191B6" w14:textId="77777777" w:rsidR="00C86025" w:rsidRPr="004D4C3A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97FC982" w14:textId="77777777" w:rsidR="00C86025" w:rsidRPr="004D4C3A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66626A9F" w14:textId="77777777" w:rsidR="00C86025" w:rsidRPr="004D4C3A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8A15344" w14:textId="77777777" w:rsidR="00C86025" w:rsidRPr="004D4C3A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3AD8EC0B" w14:textId="77777777" w:rsidTr="00DE2A59">
        <w:trPr>
          <w:cantSplit/>
          <w:tblHeader/>
        </w:trPr>
        <w:tc>
          <w:tcPr>
            <w:tcW w:w="3600" w:type="dxa"/>
          </w:tcPr>
          <w:p w14:paraId="0D5A82BF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4569A1F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69639510" w14:textId="6EC264AF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2C5A860B" w14:textId="07EFFA91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4" w:type="dxa"/>
          </w:tcPr>
          <w:p w14:paraId="27D517CF" w14:textId="608BA617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34FF2270" w14:textId="1A3E637A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4A13DB08" w14:textId="77777777" w:rsidTr="004F6F6F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0935B9F0" w14:textId="74BFB6AB" w:rsidR="008D67F2" w:rsidRPr="004D4C3A" w:rsidRDefault="00B228D2" w:rsidP="004F6F6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6D2ADB77" w14:textId="77777777" w:rsidR="008D67F2" w:rsidRPr="004D4C3A" w:rsidRDefault="008D67F2" w:rsidP="004F6F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03255AD" w14:textId="77777777" w:rsidR="008D67F2" w:rsidRPr="004D4C3A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60D81A0" w14:textId="77777777" w:rsidR="008D67F2" w:rsidRPr="004D4C3A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F329E4F" w14:textId="77777777" w:rsidR="008D67F2" w:rsidRPr="004D4C3A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3F0059B" w14:textId="77777777" w:rsidR="008D67F2" w:rsidRPr="004D4C3A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4F8414BE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  <w:vAlign w:val="bottom"/>
          </w:tcPr>
          <w:p w14:paraId="2A264A53" w14:textId="73ECEF83" w:rsidR="000E54F8" w:rsidRPr="004D4C3A" w:rsidRDefault="00D30B11" w:rsidP="000E54F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19FE1DE8" w14:textId="77777777" w:rsidR="000E54F8" w:rsidRPr="004D4C3A" w:rsidRDefault="000E54F8" w:rsidP="000E54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4CE1942" w14:textId="3C4BFFF1" w:rsidR="000E54F8" w:rsidRPr="004D4C3A" w:rsidRDefault="00AA4DC0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72,277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1ABD9DC" w14:textId="31EACAFE" w:rsidR="000E54F8" w:rsidRPr="004D4C3A" w:rsidRDefault="00222D3D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8D1A171" w14:textId="0388BC17" w:rsidR="000E54F8" w:rsidRPr="004D4C3A" w:rsidRDefault="00AA4DC0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72,277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0D2B41B2" w14:textId="2761FE06" w:rsidR="000E54F8" w:rsidRPr="004D4C3A" w:rsidRDefault="00222D3D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</w:tr>
      <w:bookmarkEnd w:id="1"/>
    </w:tbl>
    <w:p w14:paraId="61591CB3" w14:textId="5F96A74A" w:rsidR="00CC42C1" w:rsidRPr="004D4C3A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</w:rPr>
      </w:pPr>
    </w:p>
    <w:p w14:paraId="5F442E65" w14:textId="77777777" w:rsidR="00243806" w:rsidRPr="004D4C3A" w:rsidRDefault="00B84010" w:rsidP="009B73C7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เงินกู้ยืมระยะยาวจากบุคคลที่เกี่ยวข้อง มีอัตราดอกเบี้ยร้อยละ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MLR-</w:t>
      </w:r>
      <w:r w:rsidR="008F7319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0.25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ต่อปี โดยไม่มีหลักประกัน</w:t>
      </w:r>
    </w:p>
    <w:tbl>
      <w:tblPr>
        <w:tblW w:w="9213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510"/>
        <w:gridCol w:w="1276"/>
        <w:gridCol w:w="1276"/>
        <w:gridCol w:w="1276"/>
        <w:gridCol w:w="1275"/>
      </w:tblGrid>
      <w:tr w:rsidR="004D4C3A" w:rsidRPr="004D4C3A" w14:paraId="42CB3E2E" w14:textId="77777777" w:rsidTr="003423F7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38CC7623" w14:textId="77777777" w:rsidR="00243806" w:rsidRPr="004D4C3A" w:rsidRDefault="00243806" w:rsidP="0016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10" w:type="dxa"/>
            <w:tcBorders>
              <w:top w:val="nil"/>
            </w:tcBorders>
          </w:tcPr>
          <w:p w14:paraId="16DCF80E" w14:textId="77777777" w:rsidR="00243806" w:rsidRPr="004D4C3A" w:rsidRDefault="00243806" w:rsidP="0016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  <w:tcBorders>
              <w:top w:val="nil"/>
            </w:tcBorders>
          </w:tcPr>
          <w:p w14:paraId="3624F4AC" w14:textId="77777777" w:rsidR="00243806" w:rsidRPr="004D4C3A" w:rsidRDefault="00243806" w:rsidP="00164E6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4C5FBB84" w14:textId="77777777" w:rsidTr="003423F7">
        <w:trPr>
          <w:cantSplit/>
          <w:tblHeader/>
        </w:trPr>
        <w:tc>
          <w:tcPr>
            <w:tcW w:w="3600" w:type="dxa"/>
          </w:tcPr>
          <w:p w14:paraId="0A1D406F" w14:textId="77777777" w:rsidR="00243806" w:rsidRPr="004D4C3A" w:rsidRDefault="00243806" w:rsidP="0016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10" w:type="dxa"/>
          </w:tcPr>
          <w:p w14:paraId="1F3D8E02" w14:textId="77777777" w:rsidR="00243806" w:rsidRPr="004D4C3A" w:rsidRDefault="00243806" w:rsidP="0016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177DB899" w14:textId="77777777" w:rsidR="00243806" w:rsidRPr="004D4C3A" w:rsidRDefault="00243806" w:rsidP="00164E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D1F7F34" w14:textId="77777777" w:rsidR="00243806" w:rsidRPr="004D4C3A" w:rsidRDefault="00243806" w:rsidP="00164E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2385E460" w14:textId="77777777" w:rsidTr="003423F7">
        <w:trPr>
          <w:cantSplit/>
          <w:tblHeader/>
        </w:trPr>
        <w:tc>
          <w:tcPr>
            <w:tcW w:w="3600" w:type="dxa"/>
          </w:tcPr>
          <w:p w14:paraId="0FA997B0" w14:textId="77777777" w:rsidR="00243806" w:rsidRPr="004D4C3A" w:rsidRDefault="00243806" w:rsidP="0016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10" w:type="dxa"/>
          </w:tcPr>
          <w:p w14:paraId="782D0184" w14:textId="77777777" w:rsidR="00243806" w:rsidRPr="004D4C3A" w:rsidRDefault="00243806" w:rsidP="0016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71A02933" w14:textId="77777777" w:rsidR="00243806" w:rsidRPr="004D4C3A" w:rsidRDefault="00243806" w:rsidP="00164E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28597A4C" w14:textId="77777777" w:rsidR="00243806" w:rsidRPr="004D4C3A" w:rsidRDefault="00243806" w:rsidP="00164E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6" w:type="dxa"/>
          </w:tcPr>
          <w:p w14:paraId="0BB57753" w14:textId="77777777" w:rsidR="00243806" w:rsidRPr="004D4C3A" w:rsidRDefault="00243806" w:rsidP="00164E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75" w:type="dxa"/>
          </w:tcPr>
          <w:p w14:paraId="4BAF6A17" w14:textId="77777777" w:rsidR="00243806" w:rsidRPr="004D4C3A" w:rsidRDefault="00243806" w:rsidP="00164E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73AB76BE" w14:textId="77777777" w:rsidTr="003423F7">
        <w:trPr>
          <w:cantSplit/>
        </w:trPr>
        <w:tc>
          <w:tcPr>
            <w:tcW w:w="4110" w:type="dxa"/>
            <w:gridSpan w:val="2"/>
            <w:tcBorders>
              <w:bottom w:val="nil"/>
            </w:tcBorders>
          </w:tcPr>
          <w:p w14:paraId="55D6CBC4" w14:textId="62FD4A89" w:rsidR="002550E8" w:rsidRPr="004D4C3A" w:rsidRDefault="002550E8" w:rsidP="002550E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 xml:space="preserve">ภาระผูกพันผลประโยชน์พนักงาน </w:t>
            </w: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- </w:t>
            </w: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ผู้บริหารสำคัญ</w:t>
            </w:r>
          </w:p>
        </w:tc>
        <w:tc>
          <w:tcPr>
            <w:tcW w:w="1276" w:type="dxa"/>
            <w:tcBorders>
              <w:bottom w:val="nil"/>
            </w:tcBorders>
          </w:tcPr>
          <w:p w14:paraId="2C540E99" w14:textId="77777777" w:rsidR="002550E8" w:rsidRPr="004D4C3A" w:rsidRDefault="002550E8" w:rsidP="0025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FC0C8BE" w14:textId="77777777" w:rsidR="002550E8" w:rsidRPr="004D4C3A" w:rsidRDefault="002550E8" w:rsidP="0025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1E1ED9A" w14:textId="77777777" w:rsidR="002550E8" w:rsidRPr="004D4C3A" w:rsidRDefault="002550E8" w:rsidP="0025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364F8DA" w14:textId="77777777" w:rsidR="002550E8" w:rsidRPr="004D4C3A" w:rsidRDefault="002550E8" w:rsidP="0025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067E6" w:rsidRPr="004D4C3A" w14:paraId="245C573D" w14:textId="77777777" w:rsidTr="003423F7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13F75608" w14:textId="1A23C26F" w:rsidR="006067E6" w:rsidRPr="004D4C3A" w:rsidRDefault="006067E6" w:rsidP="006067E6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10" w:type="dxa"/>
            <w:tcBorders>
              <w:bottom w:val="nil"/>
            </w:tcBorders>
          </w:tcPr>
          <w:p w14:paraId="12AC1FE4" w14:textId="77777777" w:rsidR="006067E6" w:rsidRPr="004D4C3A" w:rsidRDefault="006067E6" w:rsidP="006067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0501D08" w14:textId="30473FA7" w:rsidR="006067E6" w:rsidRPr="004D4C3A" w:rsidRDefault="006067E6" w:rsidP="006067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3,368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C76A661" w14:textId="40DFDBF4" w:rsidR="006067E6" w:rsidRPr="004D4C3A" w:rsidRDefault="006067E6" w:rsidP="006067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2,818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ED9B56B" w14:textId="5315841D" w:rsidR="006067E6" w:rsidRPr="004D4C3A" w:rsidRDefault="006067E6" w:rsidP="006067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3,368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0111D671" w14:textId="7B7A1FED" w:rsidR="006067E6" w:rsidRPr="004D4C3A" w:rsidRDefault="006067E6" w:rsidP="006067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2,818</w:t>
            </w:r>
          </w:p>
        </w:tc>
      </w:tr>
    </w:tbl>
    <w:p w14:paraId="3B99CEF5" w14:textId="058B7CC2" w:rsidR="000A27E4" w:rsidRPr="004D4C3A" w:rsidRDefault="000A27E4" w:rsidP="009B73C7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F5AC73F" w14:textId="139641BA" w:rsidR="005753E0" w:rsidRPr="004D4C3A" w:rsidRDefault="005753E0" w:rsidP="00AE043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ลูกหนี้การค้า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06643DFD" w14:textId="77777777" w:rsidR="00100BB0" w:rsidRPr="004D4C3A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933A646" w14:textId="0D5E6187" w:rsidR="00EF1E53" w:rsidRPr="004D4C3A" w:rsidRDefault="005753E0" w:rsidP="00EB305E">
      <w:pPr>
        <w:tabs>
          <w:tab w:val="clear" w:pos="454"/>
          <w:tab w:val="left" w:pos="63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776FC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776FC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776FCE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43363D" w:rsidRPr="004D4C3A">
        <w:rPr>
          <w:rFonts w:ascii="BrowalliaUPC" w:hAnsi="BrowalliaUPC" w:cs="BrowalliaUPC"/>
          <w:sz w:val="28"/>
          <w:szCs w:val="28"/>
        </w:rPr>
        <w:t xml:space="preserve"> 256</w:t>
      </w:r>
      <w:r w:rsidR="00222D3D" w:rsidRPr="004D4C3A">
        <w:rPr>
          <w:rFonts w:ascii="BrowalliaUPC" w:hAnsi="BrowalliaUPC" w:cs="BrowalliaUPC"/>
          <w:sz w:val="28"/>
          <w:szCs w:val="28"/>
        </w:rPr>
        <w:t>5</w:t>
      </w:r>
      <w:r w:rsidR="008A5BC4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4D4C3A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4D4C3A">
        <w:rPr>
          <w:rFonts w:ascii="BrowalliaUPC" w:hAnsi="BrowalliaUPC" w:cs="BrowalliaUPC"/>
          <w:sz w:val="28"/>
          <w:szCs w:val="28"/>
        </w:rPr>
        <w:t>31</w:t>
      </w:r>
      <w:r w:rsidR="00B96D45"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4D4C3A">
        <w:rPr>
          <w:rFonts w:ascii="BrowalliaUPC" w:hAnsi="BrowalliaUPC" w:cs="BrowalliaUPC"/>
          <w:sz w:val="28"/>
          <w:szCs w:val="28"/>
        </w:rPr>
        <w:t>256</w:t>
      </w:r>
      <w:r w:rsidR="00222D3D" w:rsidRPr="004D4C3A">
        <w:rPr>
          <w:rFonts w:ascii="BrowalliaUPC" w:hAnsi="BrowalliaUPC" w:cs="BrowalliaUPC"/>
          <w:sz w:val="28"/>
          <w:szCs w:val="28"/>
        </w:rPr>
        <w:t>4</w:t>
      </w:r>
      <w:r w:rsidR="00B96D45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B98B92B" w14:textId="77777777" w:rsidR="00100BB0" w:rsidRPr="004D4C3A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2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832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560A726A" w14:textId="77777777" w:rsidTr="002B030C">
        <w:tc>
          <w:tcPr>
            <w:tcW w:w="3832" w:type="dxa"/>
          </w:tcPr>
          <w:p w14:paraId="65D15DB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4D4C3A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39D57C51" w14:textId="77777777" w:rsidTr="002B030C">
        <w:tc>
          <w:tcPr>
            <w:tcW w:w="3832" w:type="dxa"/>
          </w:tcPr>
          <w:p w14:paraId="69D420A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4D4C3A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425A0BC5" w14:textId="77777777" w:rsidTr="002B030C">
        <w:tc>
          <w:tcPr>
            <w:tcW w:w="3832" w:type="dxa"/>
          </w:tcPr>
          <w:p w14:paraId="4E0EF49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52AFF63F" w:rsidR="0026390A" w:rsidRPr="004D4C3A" w:rsidRDefault="00776FCE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26390A" w:rsidRPr="004D4C3A" w:rsidRDefault="0026390A" w:rsidP="004F6F6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55F323B2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  <w:tc>
          <w:tcPr>
            <w:tcW w:w="237" w:type="dxa"/>
            <w:vAlign w:val="bottom"/>
          </w:tcPr>
          <w:p w14:paraId="6C6D095E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23AFAEF4" w:rsidR="0026390A" w:rsidRPr="004D4C3A" w:rsidRDefault="00776FCE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6F233AC9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4D4C3A" w:rsidRPr="004D4C3A" w14:paraId="7F50F15D" w14:textId="77777777" w:rsidTr="002B030C">
        <w:trPr>
          <w:trHeight w:hRule="exact" w:val="333"/>
        </w:trPr>
        <w:tc>
          <w:tcPr>
            <w:tcW w:w="3832" w:type="dxa"/>
            <w:vAlign w:val="bottom"/>
          </w:tcPr>
          <w:p w14:paraId="13826826" w14:textId="77777777" w:rsidR="0026390A" w:rsidRPr="004D4C3A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4D4C3A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4D4C3A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4D4C3A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4D4C3A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4D4C3A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4D4C3A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D4C3A" w:rsidRPr="004D4C3A" w14:paraId="3757F7CD" w14:textId="77777777" w:rsidTr="002B030C">
        <w:tc>
          <w:tcPr>
            <w:tcW w:w="3832" w:type="dxa"/>
            <w:hideMark/>
          </w:tcPr>
          <w:p w14:paraId="5F486695" w14:textId="1AFB786A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36B1D30F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18</w:t>
            </w:r>
            <w:r w:rsidR="004C4C8A" w:rsidRPr="004D4C3A">
              <w:rPr>
                <w:rFonts w:ascii="BrowalliaUPC" w:hAnsi="BrowalliaUPC" w:cs="BrowalliaUPC"/>
                <w:sz w:val="28"/>
                <w:szCs w:val="28"/>
              </w:rPr>
              <w:t>2,845</w:t>
            </w:r>
          </w:p>
        </w:tc>
        <w:tc>
          <w:tcPr>
            <w:tcW w:w="236" w:type="dxa"/>
          </w:tcPr>
          <w:p w14:paraId="0F8ACB37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70E7497A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174,392</w:t>
            </w:r>
          </w:p>
        </w:tc>
        <w:tc>
          <w:tcPr>
            <w:tcW w:w="237" w:type="dxa"/>
          </w:tcPr>
          <w:p w14:paraId="2D1658A9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120F6AB0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174,</w:t>
            </w:r>
            <w:r w:rsidR="00667A8C" w:rsidRPr="004D4C3A">
              <w:rPr>
                <w:rFonts w:ascii="BrowalliaUPC" w:hAnsi="BrowalliaUPC" w:cs="BrowalliaUPC"/>
                <w:sz w:val="28"/>
                <w:szCs w:val="28"/>
              </w:rPr>
              <w:t>98</w:t>
            </w:r>
            <w:r w:rsidR="00F7013C" w:rsidRPr="004D4C3A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041FF2D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78A54519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   163,745</w:t>
            </w:r>
          </w:p>
        </w:tc>
      </w:tr>
      <w:tr w:rsidR="004D4C3A" w:rsidRPr="004D4C3A" w14:paraId="30220877" w14:textId="77777777" w:rsidTr="002B030C">
        <w:tc>
          <w:tcPr>
            <w:tcW w:w="3832" w:type="dxa"/>
          </w:tcPr>
          <w:p w14:paraId="0EDBAA99" w14:textId="3C473C38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8347CF" w:rsidRPr="004D4C3A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3609CAAF" w:rsidR="008347CF" w:rsidRPr="004D4C3A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37" w:type="dxa"/>
          </w:tcPr>
          <w:p w14:paraId="54C191EF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038A2D84" w14:textId="77777777" w:rsidTr="002B030C">
        <w:tc>
          <w:tcPr>
            <w:tcW w:w="3832" w:type="dxa"/>
          </w:tcPr>
          <w:p w14:paraId="3341DE84" w14:textId="13DE15A6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43E2C886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150,992</w:t>
            </w:r>
          </w:p>
        </w:tc>
        <w:tc>
          <w:tcPr>
            <w:tcW w:w="236" w:type="dxa"/>
          </w:tcPr>
          <w:p w14:paraId="4E5E15DE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3C45D5C4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200,688</w:t>
            </w:r>
          </w:p>
        </w:tc>
        <w:tc>
          <w:tcPr>
            <w:tcW w:w="237" w:type="dxa"/>
          </w:tcPr>
          <w:p w14:paraId="7C9FB0F0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2D647EB1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145,732</w:t>
            </w:r>
          </w:p>
        </w:tc>
        <w:tc>
          <w:tcPr>
            <w:tcW w:w="236" w:type="dxa"/>
          </w:tcPr>
          <w:p w14:paraId="4EB59AF0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7758BADA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193,579</w:t>
            </w:r>
          </w:p>
        </w:tc>
      </w:tr>
      <w:tr w:rsidR="004D4C3A" w:rsidRPr="004D4C3A" w14:paraId="3D5F3FC5" w14:textId="77777777" w:rsidTr="002B030C">
        <w:tc>
          <w:tcPr>
            <w:tcW w:w="3832" w:type="dxa"/>
          </w:tcPr>
          <w:p w14:paraId="6B996A86" w14:textId="49F14AF5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11D7BA14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40,480</w:t>
            </w:r>
          </w:p>
        </w:tc>
        <w:tc>
          <w:tcPr>
            <w:tcW w:w="236" w:type="dxa"/>
          </w:tcPr>
          <w:p w14:paraId="30B97244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4C7F341C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31,712</w:t>
            </w:r>
          </w:p>
        </w:tc>
        <w:tc>
          <w:tcPr>
            <w:tcW w:w="237" w:type="dxa"/>
          </w:tcPr>
          <w:p w14:paraId="141A68B1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604C03AC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39,343</w:t>
            </w:r>
          </w:p>
        </w:tc>
        <w:tc>
          <w:tcPr>
            <w:tcW w:w="236" w:type="dxa"/>
          </w:tcPr>
          <w:p w14:paraId="2C582A77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22053741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28,416</w:t>
            </w:r>
          </w:p>
        </w:tc>
      </w:tr>
      <w:tr w:rsidR="004D4C3A" w:rsidRPr="004D4C3A" w14:paraId="7BD5A80E" w14:textId="77777777" w:rsidTr="002B030C">
        <w:tc>
          <w:tcPr>
            <w:tcW w:w="3832" w:type="dxa"/>
          </w:tcPr>
          <w:p w14:paraId="3485F7FD" w14:textId="48D5880C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2937A08E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16,004</w:t>
            </w:r>
          </w:p>
        </w:tc>
        <w:tc>
          <w:tcPr>
            <w:tcW w:w="236" w:type="dxa"/>
          </w:tcPr>
          <w:p w14:paraId="7086FAE8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0F9CBD54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38,438</w:t>
            </w:r>
          </w:p>
        </w:tc>
        <w:tc>
          <w:tcPr>
            <w:tcW w:w="237" w:type="dxa"/>
          </w:tcPr>
          <w:p w14:paraId="16214732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725B51BD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15,26</w:t>
            </w:r>
            <w:r w:rsidR="005D0066" w:rsidRPr="004D4C3A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F941FFA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3D258E68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38,154</w:t>
            </w:r>
          </w:p>
        </w:tc>
      </w:tr>
      <w:tr w:rsidR="004D4C3A" w:rsidRPr="004D4C3A" w14:paraId="116EA551" w14:textId="77777777" w:rsidTr="002B030C">
        <w:tc>
          <w:tcPr>
            <w:tcW w:w="3832" w:type="dxa"/>
          </w:tcPr>
          <w:p w14:paraId="18BE4A92" w14:textId="42D1158B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4D3A9181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6,</w:t>
            </w:r>
            <w:r w:rsidR="004C4C8A" w:rsidRPr="004D4C3A">
              <w:rPr>
                <w:rFonts w:ascii="BrowalliaUPC" w:hAnsi="BrowalliaUPC" w:cs="BrowalliaUPC"/>
                <w:sz w:val="28"/>
                <w:szCs w:val="28"/>
              </w:rPr>
              <w:t>04</w:t>
            </w:r>
            <w:r w:rsidR="001D015B" w:rsidRPr="004D4C3A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98FCDAB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4AAB6046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7,048</w:t>
            </w:r>
          </w:p>
        </w:tc>
        <w:tc>
          <w:tcPr>
            <w:tcW w:w="237" w:type="dxa"/>
          </w:tcPr>
          <w:p w14:paraId="7BC1CBCA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122691FB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6,</w:t>
            </w:r>
            <w:r w:rsidR="00667A8C" w:rsidRPr="004D4C3A">
              <w:rPr>
                <w:rFonts w:ascii="BrowalliaUPC" w:hAnsi="BrowalliaUPC" w:cs="BrowalliaUPC"/>
                <w:sz w:val="28"/>
                <w:szCs w:val="28"/>
              </w:rPr>
              <w:t>004</w:t>
            </w:r>
          </w:p>
        </w:tc>
        <w:tc>
          <w:tcPr>
            <w:tcW w:w="236" w:type="dxa"/>
          </w:tcPr>
          <w:p w14:paraId="169FBD02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D504CB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6,989</w:t>
            </w:r>
          </w:p>
        </w:tc>
      </w:tr>
      <w:tr w:rsidR="004D4C3A" w:rsidRPr="004D4C3A" w14:paraId="382C7843" w14:textId="77777777" w:rsidTr="002B030C">
        <w:tc>
          <w:tcPr>
            <w:tcW w:w="3832" w:type="dxa"/>
          </w:tcPr>
          <w:p w14:paraId="24CDB232" w14:textId="6A343F86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157784E2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396,36</w:t>
            </w:r>
            <w:r w:rsidR="001D015B" w:rsidRPr="004D4C3A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27ABF6F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03202CC4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452,278</w:t>
            </w:r>
          </w:p>
        </w:tc>
        <w:tc>
          <w:tcPr>
            <w:tcW w:w="237" w:type="dxa"/>
          </w:tcPr>
          <w:p w14:paraId="60112D72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7A9825A5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381,333</w:t>
            </w:r>
          </w:p>
        </w:tc>
        <w:tc>
          <w:tcPr>
            <w:tcW w:w="236" w:type="dxa"/>
          </w:tcPr>
          <w:p w14:paraId="178CDB9D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5B25D7DB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430,883</w:t>
            </w:r>
          </w:p>
        </w:tc>
      </w:tr>
      <w:tr w:rsidR="004D4C3A" w:rsidRPr="004D4C3A" w14:paraId="2FF21550" w14:textId="77777777" w:rsidTr="002B030C">
        <w:tc>
          <w:tcPr>
            <w:tcW w:w="3832" w:type="dxa"/>
          </w:tcPr>
          <w:p w14:paraId="15C253E8" w14:textId="7175E333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เผื่อผลขาดทุนจากการด้อยค่า</w:t>
            </w:r>
          </w:p>
        </w:tc>
        <w:tc>
          <w:tcPr>
            <w:tcW w:w="1144" w:type="dxa"/>
          </w:tcPr>
          <w:p w14:paraId="5B19A6D9" w14:textId="036CA6B0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(739)</w:t>
            </w:r>
          </w:p>
        </w:tc>
        <w:tc>
          <w:tcPr>
            <w:tcW w:w="236" w:type="dxa"/>
          </w:tcPr>
          <w:p w14:paraId="0222BC2F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434A8B91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(402)</w:t>
            </w:r>
          </w:p>
        </w:tc>
        <w:tc>
          <w:tcPr>
            <w:tcW w:w="237" w:type="dxa"/>
          </w:tcPr>
          <w:p w14:paraId="77CCBB4A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439EBEE" w14:textId="744DED9F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(739)</w:t>
            </w:r>
          </w:p>
        </w:tc>
        <w:tc>
          <w:tcPr>
            <w:tcW w:w="236" w:type="dxa"/>
          </w:tcPr>
          <w:p w14:paraId="3D1CBCF0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5D6CCEA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(402)</w:t>
            </w:r>
          </w:p>
        </w:tc>
      </w:tr>
      <w:tr w:rsidR="008347CF" w:rsidRPr="004D4C3A" w14:paraId="4BCD8D2A" w14:textId="77777777" w:rsidTr="002B030C">
        <w:tc>
          <w:tcPr>
            <w:tcW w:w="3832" w:type="dxa"/>
            <w:hideMark/>
          </w:tcPr>
          <w:p w14:paraId="09478BC6" w14:textId="7B29DDA5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7A5F5398" w:rsidR="008347CF" w:rsidRPr="004D4C3A" w:rsidRDefault="00023DAE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395,62</w:t>
            </w:r>
            <w:r w:rsidR="001D015B" w:rsidRPr="004D4C3A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1524562" w14:textId="77777777" w:rsidR="008347CF" w:rsidRPr="004D4C3A" w:rsidRDefault="008347CF" w:rsidP="008347C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797044E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451,876</w:t>
            </w:r>
          </w:p>
        </w:tc>
        <w:tc>
          <w:tcPr>
            <w:tcW w:w="237" w:type="dxa"/>
          </w:tcPr>
          <w:p w14:paraId="5571DE1E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5AFDC046" w:rsidR="008347CF" w:rsidRPr="004D4C3A" w:rsidRDefault="00AA4DC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380,594</w:t>
            </w:r>
          </w:p>
        </w:tc>
        <w:tc>
          <w:tcPr>
            <w:tcW w:w="236" w:type="dxa"/>
          </w:tcPr>
          <w:p w14:paraId="505CE198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2C801D7A" w:rsidR="008347CF" w:rsidRPr="004D4C3A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430,481</w:t>
            </w:r>
          </w:p>
        </w:tc>
      </w:tr>
    </w:tbl>
    <w:p w14:paraId="1347FA52" w14:textId="530F574D" w:rsidR="00377E16" w:rsidRPr="004D4C3A" w:rsidRDefault="00377E16" w:rsidP="00377E1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5389C" w14:textId="6FC92972" w:rsidR="00AC3F2F" w:rsidRPr="004D4C3A" w:rsidRDefault="00AE537E" w:rsidP="002A3DC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2B030C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0"/>
          <w:szCs w:val="20"/>
          <w:u w:val="single"/>
        </w:rPr>
      </w:pPr>
    </w:p>
    <w:tbl>
      <w:tblPr>
        <w:tblW w:w="9147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3850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1330C124" w14:textId="77777777" w:rsidTr="002B030C">
        <w:tc>
          <w:tcPr>
            <w:tcW w:w="3850" w:type="dxa"/>
          </w:tcPr>
          <w:p w14:paraId="239DE710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4D4C3A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50F862F4" w14:textId="77777777" w:rsidTr="002B030C">
        <w:tc>
          <w:tcPr>
            <w:tcW w:w="3850" w:type="dxa"/>
          </w:tcPr>
          <w:p w14:paraId="506E3DF2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4D4C3A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657175FD" w14:textId="77777777" w:rsidTr="002B030C">
        <w:tc>
          <w:tcPr>
            <w:tcW w:w="3850" w:type="dxa"/>
          </w:tcPr>
          <w:p w14:paraId="63F916FC" w14:textId="77777777" w:rsidR="008347CF" w:rsidRPr="004D4C3A" w:rsidRDefault="008347CF" w:rsidP="008347C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174A6B20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8347CF" w:rsidRPr="004D4C3A" w:rsidRDefault="008347CF" w:rsidP="008347C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0A39CBDF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7" w:type="dxa"/>
            <w:vAlign w:val="bottom"/>
          </w:tcPr>
          <w:p w14:paraId="297E4042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198A736C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28424938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2946C78C" w14:textId="77777777" w:rsidTr="002B030C">
        <w:trPr>
          <w:trHeight w:val="227"/>
        </w:trPr>
        <w:tc>
          <w:tcPr>
            <w:tcW w:w="3850" w:type="dxa"/>
            <w:vAlign w:val="bottom"/>
          </w:tcPr>
          <w:p w14:paraId="4CC858AE" w14:textId="77777777" w:rsidR="00AC3F2F" w:rsidRPr="004D4C3A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4D4C3A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4D4C3A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4D4C3A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4D4C3A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4D4C3A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4D4C3A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4D4C3A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D4C3A" w:rsidRPr="004D4C3A" w14:paraId="2B20582E" w14:textId="77777777" w:rsidTr="002B030C">
        <w:tc>
          <w:tcPr>
            <w:tcW w:w="3850" w:type="dxa"/>
            <w:hideMark/>
          </w:tcPr>
          <w:p w14:paraId="1B621CA1" w14:textId="0DBFD1D0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157BCDE4" w:rsidR="00767B6F" w:rsidRPr="004D4C3A" w:rsidRDefault="00885308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3,743</w:t>
            </w:r>
          </w:p>
        </w:tc>
        <w:tc>
          <w:tcPr>
            <w:tcW w:w="236" w:type="dxa"/>
          </w:tcPr>
          <w:p w14:paraId="438CA1E6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2BD9C9" w14:textId="09AF1CA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5,009</w:t>
            </w:r>
          </w:p>
        </w:tc>
        <w:tc>
          <w:tcPr>
            <w:tcW w:w="237" w:type="dxa"/>
          </w:tcPr>
          <w:p w14:paraId="7E4EB6B4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4BA5F47E" w:rsidR="00767B6F" w:rsidRPr="004D4C3A" w:rsidRDefault="005D0066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3,743</w:t>
            </w:r>
          </w:p>
        </w:tc>
        <w:tc>
          <w:tcPr>
            <w:tcW w:w="236" w:type="dxa"/>
          </w:tcPr>
          <w:p w14:paraId="77D5CA77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C5321C" w14:textId="22756537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4,815</w:t>
            </w:r>
          </w:p>
        </w:tc>
      </w:tr>
      <w:tr w:rsidR="004D4C3A" w:rsidRPr="004D4C3A" w14:paraId="4ABEE5A8" w14:textId="77777777" w:rsidTr="002B030C">
        <w:tc>
          <w:tcPr>
            <w:tcW w:w="3850" w:type="dxa"/>
          </w:tcPr>
          <w:p w14:paraId="54674604" w14:textId="339B1723" w:rsidR="00767B6F" w:rsidRPr="004D4C3A" w:rsidRDefault="00357A5B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สินค้าผลิตภัณฑ์เพื่อขาย</w:t>
            </w:r>
          </w:p>
        </w:tc>
        <w:tc>
          <w:tcPr>
            <w:tcW w:w="1144" w:type="dxa"/>
          </w:tcPr>
          <w:p w14:paraId="18F5F766" w14:textId="7777777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0C5C5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74FD582" w14:textId="7777777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BEA5E1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68EE97C8" w14:textId="77777777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1B4FD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C925E1" w14:textId="77777777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45310074" w14:textId="77777777" w:rsidTr="002B030C">
        <w:tc>
          <w:tcPr>
            <w:tcW w:w="3850" w:type="dxa"/>
            <w:vAlign w:val="center"/>
          </w:tcPr>
          <w:p w14:paraId="68B119B3" w14:textId="375A2B66" w:rsidR="00767B6F" w:rsidRPr="004D4C3A" w:rsidRDefault="00767B6F" w:rsidP="00767B6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44" w:type="dxa"/>
          </w:tcPr>
          <w:p w14:paraId="6D33D4E5" w14:textId="0058FDA7" w:rsidR="00767B6F" w:rsidRPr="004D4C3A" w:rsidRDefault="00885308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571,</w:t>
            </w:r>
            <w:r w:rsidR="00687721" w:rsidRPr="004D4C3A">
              <w:rPr>
                <w:rFonts w:ascii="BrowalliaUPC" w:hAnsi="BrowalliaUPC" w:cs="BrowalliaUPC"/>
                <w:sz w:val="28"/>
                <w:szCs w:val="28"/>
              </w:rPr>
              <w:t>005</w:t>
            </w:r>
          </w:p>
        </w:tc>
        <w:tc>
          <w:tcPr>
            <w:tcW w:w="236" w:type="dxa"/>
          </w:tcPr>
          <w:p w14:paraId="787B5278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1DEADEF4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548,176</w:t>
            </w:r>
          </w:p>
        </w:tc>
        <w:tc>
          <w:tcPr>
            <w:tcW w:w="237" w:type="dxa"/>
          </w:tcPr>
          <w:p w14:paraId="5F570883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651ACF55" w:rsidR="00767B6F" w:rsidRPr="004D4C3A" w:rsidRDefault="005D0066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476,55</w:t>
            </w:r>
            <w:r w:rsidR="00863C79" w:rsidRPr="004D4C3A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F4643A7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0CB8A1B6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449,938</w:t>
            </w:r>
          </w:p>
        </w:tc>
      </w:tr>
      <w:tr w:rsidR="004D4C3A" w:rsidRPr="004D4C3A" w14:paraId="275BE3E3" w14:textId="77777777" w:rsidTr="002B030C">
        <w:tc>
          <w:tcPr>
            <w:tcW w:w="3850" w:type="dxa"/>
            <w:vAlign w:val="center"/>
          </w:tcPr>
          <w:p w14:paraId="762B7E7F" w14:textId="558F948A" w:rsidR="00767B6F" w:rsidRPr="004D4C3A" w:rsidRDefault="00767B6F" w:rsidP="00767B6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ผลิตภัณฑ์เสริมความงาม</w:t>
            </w:r>
          </w:p>
        </w:tc>
        <w:tc>
          <w:tcPr>
            <w:tcW w:w="1144" w:type="dxa"/>
          </w:tcPr>
          <w:p w14:paraId="7DA0D2AE" w14:textId="290AE51F" w:rsidR="00767B6F" w:rsidRPr="004D4C3A" w:rsidRDefault="00885308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2,288</w:t>
            </w:r>
          </w:p>
        </w:tc>
        <w:tc>
          <w:tcPr>
            <w:tcW w:w="236" w:type="dxa"/>
          </w:tcPr>
          <w:p w14:paraId="1DBF69DB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CA7C9" w14:textId="5677F78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3,705</w:t>
            </w:r>
          </w:p>
        </w:tc>
        <w:tc>
          <w:tcPr>
            <w:tcW w:w="237" w:type="dxa"/>
          </w:tcPr>
          <w:p w14:paraId="3ECDB0D2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054A38" w14:textId="5A09ED35" w:rsidR="00767B6F" w:rsidRPr="004D4C3A" w:rsidRDefault="005D0066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9FD2FB2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1B8220" w14:textId="22207579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258</w:t>
            </w:r>
          </w:p>
        </w:tc>
      </w:tr>
      <w:tr w:rsidR="004D4C3A" w:rsidRPr="004D4C3A" w14:paraId="30854BDC" w14:textId="77777777" w:rsidTr="002B030C">
        <w:tc>
          <w:tcPr>
            <w:tcW w:w="3850" w:type="dxa"/>
          </w:tcPr>
          <w:p w14:paraId="4735352B" w14:textId="62873F26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6791EAC4" w:rsidR="00767B6F" w:rsidRPr="004D4C3A" w:rsidRDefault="00885308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577,</w:t>
            </w:r>
            <w:r w:rsidR="00C01426" w:rsidRPr="004D4C3A">
              <w:rPr>
                <w:rFonts w:ascii="BrowalliaUPC" w:hAnsi="BrowalliaUPC" w:cs="BrowalliaUPC"/>
                <w:sz w:val="28"/>
                <w:szCs w:val="28"/>
              </w:rPr>
              <w:t>036</w:t>
            </w:r>
          </w:p>
        </w:tc>
        <w:tc>
          <w:tcPr>
            <w:tcW w:w="236" w:type="dxa"/>
          </w:tcPr>
          <w:p w14:paraId="0C18C64C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6282527B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556,890</w:t>
            </w:r>
          </w:p>
        </w:tc>
        <w:tc>
          <w:tcPr>
            <w:tcW w:w="237" w:type="dxa"/>
          </w:tcPr>
          <w:p w14:paraId="0CCD0CC9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61FE36D1" w:rsidR="00767B6F" w:rsidRPr="004D4C3A" w:rsidRDefault="005D0066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480,29</w:t>
            </w:r>
            <w:r w:rsidR="00863C79" w:rsidRPr="004D4C3A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6CE9A28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0B459988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455,011</w:t>
            </w:r>
          </w:p>
        </w:tc>
      </w:tr>
      <w:tr w:rsidR="004D4C3A" w:rsidRPr="004D4C3A" w14:paraId="62E6117C" w14:textId="77777777" w:rsidTr="002B030C">
        <w:tc>
          <w:tcPr>
            <w:tcW w:w="3850" w:type="dxa"/>
          </w:tcPr>
          <w:p w14:paraId="04BC0FDE" w14:textId="6C95AF4E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4BB587D9" w:rsidR="00767B6F" w:rsidRPr="004D4C3A" w:rsidRDefault="00885308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(40,152)</w:t>
            </w:r>
          </w:p>
        </w:tc>
        <w:tc>
          <w:tcPr>
            <w:tcW w:w="236" w:type="dxa"/>
          </w:tcPr>
          <w:p w14:paraId="0B0DB64B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3CA31A3E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(38,318)</w:t>
            </w:r>
          </w:p>
        </w:tc>
        <w:tc>
          <w:tcPr>
            <w:tcW w:w="237" w:type="dxa"/>
          </w:tcPr>
          <w:p w14:paraId="1AF25A79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487CC346" w:rsidR="00767B6F" w:rsidRPr="004D4C3A" w:rsidRDefault="005D0066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(27,68</w:t>
            </w:r>
            <w:r w:rsidR="00FD51BB" w:rsidRPr="004D4C3A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25196F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081FAA43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(25,547)</w:t>
            </w:r>
          </w:p>
        </w:tc>
      </w:tr>
      <w:tr w:rsidR="004D4C3A" w:rsidRPr="004D4C3A" w14:paraId="53176939" w14:textId="77777777" w:rsidTr="002B030C">
        <w:tc>
          <w:tcPr>
            <w:tcW w:w="3850" w:type="dxa"/>
            <w:hideMark/>
          </w:tcPr>
          <w:p w14:paraId="2F39B630" w14:textId="6D5E0BA4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2DDB4015" w:rsidR="00767B6F" w:rsidRPr="004D4C3A" w:rsidRDefault="00885308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536,</w:t>
            </w:r>
            <w:r w:rsidR="00C01426" w:rsidRPr="004D4C3A">
              <w:rPr>
                <w:rFonts w:ascii="BrowalliaUPC" w:hAnsi="BrowalliaUPC" w:cs="BrowalliaUPC"/>
                <w:sz w:val="28"/>
                <w:szCs w:val="28"/>
              </w:rPr>
              <w:t>884</w:t>
            </w:r>
          </w:p>
        </w:tc>
        <w:tc>
          <w:tcPr>
            <w:tcW w:w="236" w:type="dxa"/>
          </w:tcPr>
          <w:p w14:paraId="620EB8BA" w14:textId="77777777" w:rsidR="00767B6F" w:rsidRPr="004D4C3A" w:rsidRDefault="00767B6F" w:rsidP="00767B6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9D19634" w14:textId="58328308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518,572</w:t>
            </w:r>
          </w:p>
        </w:tc>
        <w:tc>
          <w:tcPr>
            <w:tcW w:w="237" w:type="dxa"/>
          </w:tcPr>
          <w:p w14:paraId="287C328B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773047BF" w:rsidR="00767B6F" w:rsidRPr="004D4C3A" w:rsidRDefault="005D0066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452,61</w:t>
            </w:r>
            <w:r w:rsidR="00863C79" w:rsidRPr="004D4C3A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97E27A1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7C31C09" w14:textId="41D37421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429,464</w:t>
            </w:r>
          </w:p>
        </w:tc>
      </w:tr>
    </w:tbl>
    <w:p w14:paraId="2E1911AB" w14:textId="0BA18566" w:rsidR="00D30557" w:rsidRPr="004D4C3A" w:rsidRDefault="00D30557" w:rsidP="00D3055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686BEDE" w14:textId="77777777" w:rsidR="0011778F" w:rsidRPr="004D4C3A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37B3E5CA" w14:textId="77777777" w:rsidTr="003D1DD2">
        <w:tc>
          <w:tcPr>
            <w:tcW w:w="3760" w:type="dxa"/>
          </w:tcPr>
          <w:p w14:paraId="2F5AB6DC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4D4C3A" w:rsidRDefault="0011778F" w:rsidP="003D1DD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0774D868" w14:textId="77777777" w:rsidTr="003D1DD2">
        <w:tc>
          <w:tcPr>
            <w:tcW w:w="3760" w:type="dxa"/>
          </w:tcPr>
          <w:p w14:paraId="0B834AFB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2F992249" w14:textId="77777777" w:rsidTr="003D1DD2">
        <w:tc>
          <w:tcPr>
            <w:tcW w:w="3760" w:type="dxa"/>
          </w:tcPr>
          <w:p w14:paraId="289ECA53" w14:textId="77777777" w:rsidR="008347CF" w:rsidRPr="004D4C3A" w:rsidRDefault="008347CF" w:rsidP="008347C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33824C76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8347CF" w:rsidRPr="004D4C3A" w:rsidRDefault="008347CF" w:rsidP="008347C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1644A59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7" w:type="dxa"/>
            <w:vAlign w:val="bottom"/>
          </w:tcPr>
          <w:p w14:paraId="44FD2EF8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559C7CA1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7379B86B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5B530A40" w14:textId="77777777" w:rsidTr="003D1DD2">
        <w:trPr>
          <w:trHeight w:val="311"/>
        </w:trPr>
        <w:tc>
          <w:tcPr>
            <w:tcW w:w="3760" w:type="dxa"/>
            <w:vAlign w:val="bottom"/>
          </w:tcPr>
          <w:p w14:paraId="20C507BD" w14:textId="77777777" w:rsidR="0011778F" w:rsidRPr="004D4C3A" w:rsidRDefault="0011778F" w:rsidP="003D1DD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4D4C3A" w:rsidRDefault="0011778F" w:rsidP="003D1DD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4D4C3A" w:rsidRDefault="0011778F" w:rsidP="003D1DD2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4D4C3A" w:rsidRDefault="0011778F" w:rsidP="003D1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4D4C3A" w:rsidRDefault="0011778F" w:rsidP="003D1DD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4D4C3A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4D4C3A" w:rsidRDefault="0011778F" w:rsidP="003D1DD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4D4C3A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D4C3A" w:rsidRPr="004D4C3A" w14:paraId="76936258" w14:textId="77777777" w:rsidTr="008347CF">
        <w:tc>
          <w:tcPr>
            <w:tcW w:w="3760" w:type="dxa"/>
            <w:hideMark/>
          </w:tcPr>
          <w:p w14:paraId="1BBD1DCE" w14:textId="77777777" w:rsidR="006A539C" w:rsidRPr="004D4C3A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19E68D47" w:rsidR="006A539C" w:rsidRPr="004D4C3A" w:rsidRDefault="00F54465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15,036</w:t>
            </w:r>
          </w:p>
        </w:tc>
        <w:tc>
          <w:tcPr>
            <w:tcW w:w="236" w:type="dxa"/>
          </w:tcPr>
          <w:p w14:paraId="7EDEAB4B" w14:textId="77777777" w:rsidR="006A539C" w:rsidRPr="004D4C3A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F5E600C" w14:textId="64851751" w:rsidR="006A539C" w:rsidRPr="004D4C3A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27,454</w:t>
            </w:r>
          </w:p>
        </w:tc>
        <w:tc>
          <w:tcPr>
            <w:tcW w:w="237" w:type="dxa"/>
          </w:tcPr>
          <w:p w14:paraId="22977352" w14:textId="77777777" w:rsidR="006A539C" w:rsidRPr="004D4C3A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0F284040" w:rsidR="006A539C" w:rsidRPr="004D4C3A" w:rsidRDefault="005D0066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13,231</w:t>
            </w:r>
          </w:p>
        </w:tc>
        <w:tc>
          <w:tcPr>
            <w:tcW w:w="236" w:type="dxa"/>
          </w:tcPr>
          <w:p w14:paraId="6E9D5578" w14:textId="77777777" w:rsidR="006A539C" w:rsidRPr="004D4C3A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4E4BF80" w14:textId="546E3AF7" w:rsidR="006A539C" w:rsidRPr="004D4C3A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23,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346</w:t>
            </w:r>
          </w:p>
        </w:tc>
      </w:tr>
      <w:tr w:rsidR="004D4C3A" w:rsidRPr="004D4C3A" w14:paraId="19D208C8" w14:textId="77777777" w:rsidTr="003D1DD2">
        <w:tc>
          <w:tcPr>
            <w:tcW w:w="3760" w:type="dxa"/>
          </w:tcPr>
          <w:p w14:paraId="32A37953" w14:textId="69ECFF3E" w:rsidR="006A539C" w:rsidRPr="004D4C3A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</w:t>
            </w:r>
            <w:r w:rsidR="00634A3F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รอขอคืน</w:t>
            </w:r>
          </w:p>
        </w:tc>
        <w:tc>
          <w:tcPr>
            <w:tcW w:w="1144" w:type="dxa"/>
          </w:tcPr>
          <w:p w14:paraId="44723015" w14:textId="6E9503DD" w:rsidR="006A539C" w:rsidRPr="004D4C3A" w:rsidRDefault="001A2C47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6BAB61AE" w14:textId="77777777" w:rsidR="006A539C" w:rsidRPr="004D4C3A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365A0320" w:rsidR="006A539C" w:rsidRPr="004D4C3A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7" w:type="dxa"/>
          </w:tcPr>
          <w:p w14:paraId="30A68E5D" w14:textId="77777777" w:rsidR="006A539C" w:rsidRPr="004D4C3A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667729EF" w:rsidR="006A539C" w:rsidRPr="004D4C3A" w:rsidRDefault="005D0066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05159F8E" w14:textId="77777777" w:rsidR="006A539C" w:rsidRPr="004D4C3A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5DDACA72" w:rsidR="006A539C" w:rsidRPr="004D4C3A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</w:tr>
      <w:tr w:rsidR="004D4C3A" w:rsidRPr="004D4C3A" w14:paraId="5C22891C" w14:textId="77777777" w:rsidTr="003D1DD2">
        <w:tc>
          <w:tcPr>
            <w:tcW w:w="3760" w:type="dxa"/>
          </w:tcPr>
          <w:p w14:paraId="5359B3AA" w14:textId="5C3A4F84" w:rsidR="006A539C" w:rsidRPr="004D4C3A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728488A0" w:rsidR="006A539C" w:rsidRPr="004D4C3A" w:rsidRDefault="001A2C47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19,450</w:t>
            </w:r>
          </w:p>
        </w:tc>
        <w:tc>
          <w:tcPr>
            <w:tcW w:w="236" w:type="dxa"/>
          </w:tcPr>
          <w:p w14:paraId="62521618" w14:textId="77777777" w:rsidR="006A539C" w:rsidRPr="004D4C3A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3636A982" w:rsidR="006A539C" w:rsidRPr="004D4C3A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  <w:tc>
          <w:tcPr>
            <w:tcW w:w="237" w:type="dxa"/>
          </w:tcPr>
          <w:p w14:paraId="1A31532C" w14:textId="77777777" w:rsidR="006A539C" w:rsidRPr="004D4C3A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48E0EF22" w:rsidR="006A539C" w:rsidRPr="004D4C3A" w:rsidRDefault="005D0066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19,450</w:t>
            </w:r>
          </w:p>
        </w:tc>
        <w:tc>
          <w:tcPr>
            <w:tcW w:w="236" w:type="dxa"/>
          </w:tcPr>
          <w:p w14:paraId="384F2A01" w14:textId="77777777" w:rsidR="006A539C" w:rsidRPr="004D4C3A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2D956197" w:rsidR="006A539C" w:rsidRPr="004D4C3A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</w:tr>
      <w:tr w:rsidR="004D4C3A" w:rsidRPr="004D4C3A" w14:paraId="31910AA2" w14:textId="77777777" w:rsidTr="003D1DD2">
        <w:tc>
          <w:tcPr>
            <w:tcW w:w="3760" w:type="dxa"/>
          </w:tcPr>
          <w:p w14:paraId="2DA6BE17" w14:textId="77777777" w:rsidR="00686B21" w:rsidRPr="004D4C3A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168495F9" w:rsidR="00686B21" w:rsidRPr="004D4C3A" w:rsidRDefault="00F54465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1,26</w:t>
            </w:r>
            <w:r w:rsidR="00570747" w:rsidRPr="004D4C3A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AECEE37" w14:textId="77777777" w:rsidR="00686B21" w:rsidRPr="004D4C3A" w:rsidRDefault="00686B21" w:rsidP="00686B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4424BAF8" w:rsidR="00686B21" w:rsidRPr="004D4C3A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2,066</w:t>
            </w:r>
          </w:p>
        </w:tc>
        <w:tc>
          <w:tcPr>
            <w:tcW w:w="237" w:type="dxa"/>
          </w:tcPr>
          <w:p w14:paraId="2216E454" w14:textId="77777777" w:rsidR="00686B21" w:rsidRPr="004D4C3A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2FA66518" w:rsidR="00686B21" w:rsidRPr="004D4C3A" w:rsidRDefault="005D0066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43</w:t>
            </w:r>
            <w:r w:rsidR="008951A3" w:rsidRPr="004D4C3A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E903C62" w14:textId="77777777" w:rsidR="00686B21" w:rsidRPr="004D4C3A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29838213" w:rsidR="00686B21" w:rsidRPr="004D4C3A" w:rsidRDefault="00686B21" w:rsidP="00686B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566</w:t>
            </w:r>
          </w:p>
        </w:tc>
      </w:tr>
      <w:tr w:rsidR="00686B21" w:rsidRPr="004D4C3A" w14:paraId="032619C3" w14:textId="77777777" w:rsidTr="008347CF">
        <w:tc>
          <w:tcPr>
            <w:tcW w:w="3760" w:type="dxa"/>
            <w:hideMark/>
          </w:tcPr>
          <w:p w14:paraId="2E81512F" w14:textId="4DDD1FF5" w:rsidR="00686B21" w:rsidRPr="004D4C3A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32F301CC" w:rsidR="00686B21" w:rsidRPr="004D4C3A" w:rsidRDefault="00F54465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62,10</w:t>
            </w:r>
            <w:r w:rsidR="00503B34" w:rsidRPr="004D4C3A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101AAE5" w14:textId="77777777" w:rsidR="00686B21" w:rsidRPr="004D4C3A" w:rsidRDefault="00686B21" w:rsidP="00686B21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05ED8E" w14:textId="0341B3D9" w:rsidR="00686B21" w:rsidRPr="004D4C3A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69,595</w:t>
            </w:r>
          </w:p>
        </w:tc>
        <w:tc>
          <w:tcPr>
            <w:tcW w:w="237" w:type="dxa"/>
          </w:tcPr>
          <w:p w14:paraId="26773CAD" w14:textId="77777777" w:rsidR="00686B21" w:rsidRPr="004D4C3A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6D405FA4" w:rsidR="00686B21" w:rsidRPr="004D4C3A" w:rsidRDefault="005D0066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59,466</w:t>
            </w:r>
          </w:p>
        </w:tc>
        <w:tc>
          <w:tcPr>
            <w:tcW w:w="236" w:type="dxa"/>
          </w:tcPr>
          <w:p w14:paraId="34274E2D" w14:textId="77777777" w:rsidR="00686B21" w:rsidRPr="004D4C3A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EEEDCF" w14:textId="1A86E3C9" w:rsidR="00686B21" w:rsidRPr="004D4C3A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63,987</w:t>
            </w:r>
          </w:p>
        </w:tc>
      </w:tr>
    </w:tbl>
    <w:p w14:paraId="758F9981" w14:textId="77777777" w:rsidR="00B22E81" w:rsidRPr="004D4C3A" w:rsidRDefault="00B22E81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1184D8" w14:textId="4F5CE6B3" w:rsidR="00C04DF6" w:rsidRPr="004D4C3A" w:rsidRDefault="001364A5" w:rsidP="00D62EF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4D4C3A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Style w:val="TableGridLight1"/>
        <w:tblW w:w="9125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9"/>
        <w:gridCol w:w="850"/>
        <w:gridCol w:w="851"/>
        <w:gridCol w:w="850"/>
        <w:gridCol w:w="851"/>
        <w:gridCol w:w="992"/>
        <w:gridCol w:w="992"/>
        <w:gridCol w:w="851"/>
        <w:gridCol w:w="829"/>
      </w:tblGrid>
      <w:tr w:rsidR="004D4C3A" w:rsidRPr="004D4C3A" w14:paraId="30337F6C" w14:textId="77777777" w:rsidTr="00FC4958">
        <w:trPr>
          <w:trHeight w:val="124"/>
        </w:trPr>
        <w:tc>
          <w:tcPr>
            <w:tcW w:w="2059" w:type="dxa"/>
          </w:tcPr>
          <w:p w14:paraId="28279625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64" w:type="dxa"/>
            <w:gridSpan w:val="4"/>
          </w:tcPr>
          <w:p w14:paraId="793638F1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D4C3A" w:rsidRPr="004D4C3A" w14:paraId="3EB4BA87" w14:textId="77777777" w:rsidTr="00FC4958">
        <w:tc>
          <w:tcPr>
            <w:tcW w:w="2059" w:type="dxa"/>
          </w:tcPr>
          <w:p w14:paraId="42AC0E1A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8"/>
          </w:tcPr>
          <w:p w14:paraId="5DA5DA4E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4D4C3A" w:rsidRPr="004D4C3A" w14:paraId="2FF6753E" w14:textId="77777777" w:rsidTr="00FC4958">
        <w:tc>
          <w:tcPr>
            <w:tcW w:w="2059" w:type="dxa"/>
          </w:tcPr>
          <w:p w14:paraId="36649EDE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80" w:type="dxa"/>
            <w:gridSpan w:val="2"/>
          </w:tcPr>
          <w:p w14:paraId="3FAB76B9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D4C3A" w:rsidRPr="004D4C3A" w14:paraId="4868E66E" w14:textId="77777777" w:rsidTr="00FC4958">
        <w:tc>
          <w:tcPr>
            <w:tcW w:w="2059" w:type="dxa"/>
          </w:tcPr>
          <w:p w14:paraId="1CFCA3CB" w14:textId="77777777" w:rsidR="00776FCE" w:rsidRPr="004D4C3A" w:rsidRDefault="00776FCE" w:rsidP="00776FCE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E45C31" w14:textId="4AE9C19B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มิ.ย.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51" w:type="dxa"/>
          </w:tcPr>
          <w:p w14:paraId="2AB18A29" w14:textId="4B06ECEF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50" w:type="dxa"/>
          </w:tcPr>
          <w:p w14:paraId="4E83DB11" w14:textId="5D96A140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มิ.ย.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51" w:type="dxa"/>
          </w:tcPr>
          <w:p w14:paraId="3377FB29" w14:textId="75A8A9A5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2" w:type="dxa"/>
          </w:tcPr>
          <w:p w14:paraId="0371CC0E" w14:textId="160F46DF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มิ.ย.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2" w:type="dxa"/>
          </w:tcPr>
          <w:p w14:paraId="3FADD54E" w14:textId="64ACF9F6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51" w:type="dxa"/>
          </w:tcPr>
          <w:p w14:paraId="58D22809" w14:textId="4AF72062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มิ.ย.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29" w:type="dxa"/>
          </w:tcPr>
          <w:p w14:paraId="1156C24E" w14:textId="2EBDD841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4D4C3A" w:rsidRPr="004D4C3A" w14:paraId="5834AD4A" w14:textId="77777777" w:rsidTr="00FC4958">
        <w:tc>
          <w:tcPr>
            <w:tcW w:w="2059" w:type="dxa"/>
          </w:tcPr>
          <w:p w14:paraId="7B5CD75C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20257636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D4C3A" w:rsidRPr="004D4C3A" w14:paraId="68289D3E" w14:textId="77777777" w:rsidTr="00FC4958">
        <w:trPr>
          <w:trHeight w:val="149"/>
        </w:trPr>
        <w:tc>
          <w:tcPr>
            <w:tcW w:w="2059" w:type="dxa"/>
          </w:tcPr>
          <w:p w14:paraId="77E8C825" w14:textId="77777777" w:rsidR="00CC1275" w:rsidRPr="004D4C3A" w:rsidRDefault="00CC1275" w:rsidP="00CC1275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50" w:type="dxa"/>
          </w:tcPr>
          <w:p w14:paraId="38533298" w14:textId="562CBB83" w:rsidR="00CC1275" w:rsidRPr="004D4C3A" w:rsidRDefault="005D0066" w:rsidP="00C3178F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51" w:type="dxa"/>
          </w:tcPr>
          <w:p w14:paraId="6AC8D47F" w14:textId="43D03458" w:rsidR="00CC1275" w:rsidRPr="004D4C3A" w:rsidRDefault="00CC1275" w:rsidP="00C3178F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3B5436D4" w:rsidR="00CC1275" w:rsidRPr="004D4C3A" w:rsidRDefault="005D0066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51" w:type="dxa"/>
            <w:vAlign w:val="bottom"/>
          </w:tcPr>
          <w:p w14:paraId="7D3F2CDF" w14:textId="18214CAD" w:rsidR="00CC1275" w:rsidRPr="004D4C3A" w:rsidRDefault="00CC1275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01DA7211" w:rsidR="00CC1275" w:rsidRPr="004D4C3A" w:rsidRDefault="005D0066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01B4119C" w:rsidR="00CC1275" w:rsidRPr="004D4C3A" w:rsidRDefault="00CC1275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790A37D8" w:rsidR="00CC1275" w:rsidRPr="004D4C3A" w:rsidRDefault="005D0066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7,000</w:t>
            </w:r>
          </w:p>
        </w:tc>
        <w:tc>
          <w:tcPr>
            <w:tcW w:w="829" w:type="dxa"/>
          </w:tcPr>
          <w:p w14:paraId="21FC53D3" w14:textId="1461A690" w:rsidR="00CC1275" w:rsidRPr="004D4C3A" w:rsidRDefault="00CC1275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</w:tr>
    </w:tbl>
    <w:p w14:paraId="3A4C9BD6" w14:textId="7B77EED2" w:rsidR="00CA2AE2" w:rsidRPr="004D4C3A" w:rsidRDefault="00CA2AE2" w:rsidP="008E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2"/>
        <w:rPr>
          <w:rFonts w:ascii="BrowalliaUPC" w:hAnsi="BrowalliaUPC" w:cs="BrowalliaUPC"/>
          <w:sz w:val="28"/>
          <w:szCs w:val="28"/>
        </w:rPr>
      </w:pPr>
    </w:p>
    <w:p w14:paraId="4311E31A" w14:textId="2ACA18EA" w:rsidR="006A4EEC" w:rsidRPr="004D4C3A" w:rsidRDefault="007A50F2" w:rsidP="00FC4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29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4D4C3A">
        <w:rPr>
          <w:rFonts w:ascii="BrowalliaUPC" w:hAnsi="BrowalliaUPC" w:cs="BrowalliaUPC"/>
          <w:sz w:val="28"/>
          <w:szCs w:val="28"/>
        </w:rPr>
        <w:t xml:space="preserve">2565 </w:t>
      </w:r>
      <w:r w:rsidRPr="004D4C3A">
        <w:rPr>
          <w:rFonts w:ascii="BrowalliaUPC" w:hAnsi="BrowalliaUPC" w:cs="BrowalliaUPC"/>
          <w:sz w:val="28"/>
          <w:szCs w:val="28"/>
          <w:cs/>
        </w:rPr>
        <w:t>บริษัท สเป</w:t>
      </w:r>
      <w:r w:rsidR="00AD2166">
        <w:rPr>
          <w:rFonts w:ascii="BrowalliaUPC" w:hAnsi="BrowalliaUPC" w:cs="BrowalliaUPC" w:hint="cs"/>
          <w:sz w:val="28"/>
          <w:szCs w:val="28"/>
          <w:cs/>
        </w:rPr>
        <w:t>ซ</w:t>
      </w:r>
      <w:r w:rsidRPr="004D4C3A">
        <w:rPr>
          <w:rFonts w:ascii="BrowalliaUPC" w:hAnsi="BrowalliaUPC" w:cs="BrowalliaUPC"/>
          <w:sz w:val="28"/>
          <w:szCs w:val="28"/>
          <w:cs/>
        </w:rPr>
        <w:t>เม</w:t>
      </w:r>
      <w:r w:rsidR="00946CCD" w:rsidRPr="004D4C3A">
        <w:rPr>
          <w:rFonts w:ascii="BrowalliaUPC" w:hAnsi="BrowalliaUPC" w:cs="BrowalliaUPC" w:hint="cs"/>
          <w:sz w:val="28"/>
          <w:szCs w:val="28"/>
          <w:cs/>
        </w:rPr>
        <w:t>ด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จำกัด จ่ายเงินปันผลจากกำไรจากการดำเนินงานสำหรับปี </w:t>
      </w:r>
      <w:r w:rsidRPr="004D4C3A">
        <w:rPr>
          <w:rFonts w:ascii="BrowalliaUPC" w:hAnsi="BrowalliaUPC" w:cs="BrowalliaUPC"/>
          <w:sz w:val="28"/>
          <w:szCs w:val="28"/>
        </w:rPr>
        <w:t xml:space="preserve">2564 </w:t>
      </w:r>
      <w:r w:rsidR="000F57B6" w:rsidRPr="004D4C3A">
        <w:rPr>
          <w:rFonts w:ascii="BrowalliaUPC" w:hAnsi="BrowalliaUPC" w:cs="BrowalliaUPC" w:hint="cs"/>
          <w:sz w:val="28"/>
          <w:szCs w:val="28"/>
          <w:cs/>
        </w:rPr>
        <w:t xml:space="preserve">ให้แก่บริษัท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จำนวนรวม </w:t>
      </w:r>
      <w:r w:rsidRPr="004D4C3A">
        <w:rPr>
          <w:rFonts w:ascii="BrowalliaUPC" w:hAnsi="BrowalliaUPC" w:cs="BrowalliaUPC"/>
          <w:sz w:val="28"/>
          <w:szCs w:val="28"/>
        </w:rPr>
        <w:t xml:space="preserve">7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ในอัตรา </w:t>
      </w:r>
      <w:r w:rsidRPr="004D4C3A">
        <w:rPr>
          <w:rFonts w:ascii="BrowalliaUPC" w:hAnsi="BrowalliaUPC" w:cs="BrowalliaUPC"/>
          <w:sz w:val="28"/>
          <w:szCs w:val="28"/>
        </w:rPr>
        <w:t xml:space="preserve">14 </w:t>
      </w:r>
      <w:r w:rsidRPr="004D4C3A">
        <w:rPr>
          <w:rFonts w:ascii="BrowalliaUPC" w:hAnsi="BrowalliaUPC" w:cs="BrowalliaUPC"/>
          <w:sz w:val="28"/>
          <w:szCs w:val="28"/>
          <w:cs/>
        </w:rPr>
        <w:t>บาทต่อหุ้น</w:t>
      </w:r>
    </w:p>
    <w:p w14:paraId="2831D44C" w14:textId="1AAA1F22" w:rsidR="006A4EEC" w:rsidRPr="004D4C3A" w:rsidRDefault="006A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0E6F510" w14:textId="0DE47AB9" w:rsidR="00903D86" w:rsidRPr="004D4C3A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ที่ดิน</w:t>
      </w:r>
      <w:r w:rsidR="000E519E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</w:t>
      </w:r>
      <w:r w:rsidR="00C5637E"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903D86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4D4C3A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6C0082F" w14:textId="4DBF68DC" w:rsidR="00A853F9" w:rsidRPr="004D4C3A" w:rsidRDefault="00A853F9" w:rsidP="00FC495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776FCE" w:rsidRPr="004D4C3A">
        <w:rPr>
          <w:rFonts w:ascii="BrowalliaUPC" w:hAnsi="BrowalliaUPC" w:cs="BrowalliaUPC" w:hint="cs"/>
          <w:sz w:val="28"/>
          <w:szCs w:val="28"/>
          <w:cs/>
        </w:rPr>
        <w:t>หก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9E51B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9E51B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E51BE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DF1AA7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4CF3338C" w14:textId="77777777" w:rsidR="00230302" w:rsidRPr="004D4C3A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1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518"/>
        <w:gridCol w:w="2183"/>
        <w:gridCol w:w="236"/>
        <w:gridCol w:w="2181"/>
      </w:tblGrid>
      <w:tr w:rsidR="004D4C3A" w:rsidRPr="004D4C3A" w14:paraId="3EF9C57A" w14:textId="77777777" w:rsidTr="00EE6FC9">
        <w:tc>
          <w:tcPr>
            <w:tcW w:w="4518" w:type="dxa"/>
          </w:tcPr>
          <w:p w14:paraId="0BFF0C14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3C194307" w14:textId="77777777" w:rsidTr="00EE6FC9">
        <w:tc>
          <w:tcPr>
            <w:tcW w:w="4518" w:type="dxa"/>
          </w:tcPr>
          <w:p w14:paraId="0F19B4F6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4D4C3A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5F29531B" w14:textId="77777777" w:rsidTr="00EE6FC9">
        <w:trPr>
          <w:trHeight w:val="283"/>
        </w:trPr>
        <w:tc>
          <w:tcPr>
            <w:tcW w:w="4518" w:type="dxa"/>
          </w:tcPr>
          <w:p w14:paraId="302D33B8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4D4C3A" w14:paraId="10643E0C" w14:textId="77777777" w:rsidTr="00EE6FC9">
        <w:tc>
          <w:tcPr>
            <w:tcW w:w="4518" w:type="dxa"/>
          </w:tcPr>
          <w:p w14:paraId="6868791C" w14:textId="1DA1283C" w:rsidR="000B2052" w:rsidRPr="004D4C3A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DF1AA7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183" w:type="dxa"/>
            <w:shd w:val="clear" w:color="auto" w:fill="auto"/>
          </w:tcPr>
          <w:p w14:paraId="0AFB267B" w14:textId="509A0AF6" w:rsidR="000B2052" w:rsidRPr="004D4C3A" w:rsidRDefault="005A49DB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322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268</w:t>
            </w:r>
          </w:p>
        </w:tc>
        <w:tc>
          <w:tcPr>
            <w:tcW w:w="236" w:type="dxa"/>
          </w:tcPr>
          <w:p w14:paraId="5FFFE119" w14:textId="77777777" w:rsidR="000B2052" w:rsidRPr="004D4C3A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27A97295" w:rsidR="000B2052" w:rsidRPr="004D4C3A" w:rsidRDefault="005832BD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321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157</w:t>
            </w:r>
          </w:p>
        </w:tc>
      </w:tr>
      <w:tr w:rsidR="004D4C3A" w:rsidRPr="004D4C3A" w14:paraId="76E7BADB" w14:textId="77777777" w:rsidTr="00EE6FC9">
        <w:tc>
          <w:tcPr>
            <w:tcW w:w="4518" w:type="dxa"/>
          </w:tcPr>
          <w:p w14:paraId="6F90B3C2" w14:textId="371A2A6D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  <w:r w:rsidR="002F2CB1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790F7BBA" w:rsidR="00263599" w:rsidRPr="004D4C3A" w:rsidRDefault="00023DAE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4,7</w:t>
            </w:r>
            <w:r w:rsidR="0082764D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19</w:t>
            </w:r>
          </w:p>
        </w:tc>
        <w:tc>
          <w:tcPr>
            <w:tcW w:w="236" w:type="dxa"/>
          </w:tcPr>
          <w:p w14:paraId="2EF0BBCA" w14:textId="77777777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728C138C" w:rsidR="00263599" w:rsidRPr="004D4C3A" w:rsidRDefault="005D0066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4,507</w:t>
            </w:r>
          </w:p>
        </w:tc>
      </w:tr>
      <w:tr w:rsidR="004D4C3A" w:rsidRPr="004D4C3A" w14:paraId="6918BA12" w14:textId="77777777" w:rsidTr="00EE6FC9">
        <w:tc>
          <w:tcPr>
            <w:tcW w:w="4518" w:type="dxa"/>
          </w:tcPr>
          <w:p w14:paraId="61E7312E" w14:textId="2DEA31CE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0A955F37" w:rsidR="00263599" w:rsidRPr="004D4C3A" w:rsidRDefault="00023DAE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(1,86</w:t>
            </w:r>
            <w:r w:rsidR="0082764D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0075E0E2" w14:textId="77777777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67F81546" w:rsidR="00263599" w:rsidRPr="004D4C3A" w:rsidRDefault="005D0066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(1,86</w:t>
            </w:r>
            <w:r w:rsidR="00A41CAF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D4C3A" w:rsidRPr="004D4C3A" w14:paraId="1E46DCC3" w14:textId="77777777" w:rsidTr="00EE6FC9">
        <w:tc>
          <w:tcPr>
            <w:tcW w:w="4518" w:type="dxa"/>
          </w:tcPr>
          <w:p w14:paraId="4E8D137D" w14:textId="540E256D" w:rsidR="00263599" w:rsidRPr="004D4C3A" w:rsidRDefault="00263599" w:rsidP="00263599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</w:tcPr>
          <w:p w14:paraId="15318F6F" w14:textId="613E4BB4" w:rsidR="00263599" w:rsidRPr="004D4C3A" w:rsidRDefault="00023DAE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6,049</w:t>
            </w:r>
          </w:p>
        </w:tc>
        <w:tc>
          <w:tcPr>
            <w:tcW w:w="236" w:type="dxa"/>
          </w:tcPr>
          <w:p w14:paraId="295853D1" w14:textId="77777777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786BC1C2" w:rsidR="00263599" w:rsidRPr="004D4C3A" w:rsidRDefault="005D0066" w:rsidP="0026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6,049</w:t>
            </w:r>
          </w:p>
        </w:tc>
      </w:tr>
      <w:tr w:rsidR="004D4C3A" w:rsidRPr="004D4C3A" w14:paraId="0B3C5019" w14:textId="77777777" w:rsidTr="00EE6FC9">
        <w:tc>
          <w:tcPr>
            <w:tcW w:w="4518" w:type="dxa"/>
          </w:tcPr>
          <w:p w14:paraId="22F5418C" w14:textId="5A6E26B8" w:rsidR="00C11350" w:rsidRPr="004D4C3A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26B2B29E" w:rsidR="00C11350" w:rsidRPr="004D4C3A" w:rsidRDefault="00023DAE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(16,257)</w:t>
            </w:r>
          </w:p>
        </w:tc>
        <w:tc>
          <w:tcPr>
            <w:tcW w:w="236" w:type="dxa"/>
          </w:tcPr>
          <w:p w14:paraId="7C06EDC2" w14:textId="77777777" w:rsidR="00C11350" w:rsidRPr="004D4C3A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603DA449" w:rsidR="00C11350" w:rsidRPr="004D4C3A" w:rsidRDefault="005D0066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(16,02</w:t>
            </w:r>
            <w:r w:rsidR="00A41CAF" w:rsidRPr="004D4C3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21442C" w:rsidRPr="004D4C3A" w14:paraId="23DCB75D" w14:textId="77777777" w:rsidTr="00EE6FC9">
        <w:tc>
          <w:tcPr>
            <w:tcW w:w="4518" w:type="dxa"/>
          </w:tcPr>
          <w:p w14:paraId="4418B641" w14:textId="1387194C" w:rsidR="0021442C" w:rsidRPr="004D4C3A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DF1AA7"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149DF815" w:rsidR="0021442C" w:rsidRPr="004D4C3A" w:rsidRDefault="00023DAE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314,915</w:t>
            </w:r>
          </w:p>
        </w:tc>
        <w:tc>
          <w:tcPr>
            <w:tcW w:w="236" w:type="dxa"/>
          </w:tcPr>
          <w:p w14:paraId="4B42E32B" w14:textId="77777777" w:rsidR="0021442C" w:rsidRPr="004D4C3A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4940508A" w:rsidR="0021442C" w:rsidRPr="004D4C3A" w:rsidRDefault="005D0066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313,825</w:t>
            </w:r>
          </w:p>
        </w:tc>
      </w:tr>
    </w:tbl>
    <w:p w14:paraId="3005A234" w14:textId="3E924FDD" w:rsidR="00B86745" w:rsidRPr="004D4C3A" w:rsidRDefault="00B86745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0EA79B" w14:textId="77777777" w:rsidR="0000119F" w:rsidRPr="004D4C3A" w:rsidRDefault="0000119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9B79C" w14:textId="204C73DD" w:rsidR="00761F0F" w:rsidRPr="004D4C3A" w:rsidRDefault="00761F0F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4D4C3A" w:rsidRDefault="00BB7699" w:rsidP="000B67D6">
      <w:pPr>
        <w:rPr>
          <w:rFonts w:ascii="BrowalliaUPC" w:hAnsi="BrowalliaUPC" w:cs="BrowalliaUPC"/>
          <w:sz w:val="28"/>
          <w:szCs w:val="28"/>
          <w:cs/>
        </w:rPr>
      </w:pPr>
    </w:p>
    <w:p w14:paraId="7908E93F" w14:textId="536AF117" w:rsidR="00BB7699" w:rsidRPr="004D4C3A" w:rsidRDefault="00BB769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9E51BE" w:rsidRPr="004D4C3A">
        <w:rPr>
          <w:rFonts w:ascii="BrowalliaUPC" w:hAnsi="BrowalliaUPC" w:cs="BrowalliaUPC" w:hint="cs"/>
          <w:sz w:val="28"/>
          <w:szCs w:val="28"/>
          <w:cs/>
        </w:rPr>
        <w:t>หก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9E51B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9E51B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E51BE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E96446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4D4C3A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="00E96446" w:rsidRPr="004D4C3A">
        <w:rPr>
          <w:rFonts w:ascii="BrowalliaUPC" w:hAnsi="BrowalliaUPC" w:cs="BrowalliaUPC" w:hint="cs"/>
          <w:sz w:val="28"/>
          <w:szCs w:val="28"/>
          <w:cs/>
        </w:rPr>
        <w:t>ดั</w:t>
      </w:r>
      <w:r w:rsidRPr="004D4C3A">
        <w:rPr>
          <w:rFonts w:ascii="BrowalliaUPC" w:hAnsi="BrowalliaUPC" w:cs="BrowalliaUPC"/>
          <w:sz w:val="28"/>
          <w:szCs w:val="28"/>
          <w:cs/>
        </w:rPr>
        <w:t>งต่อไปนี้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4D4C3A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4D4C3A" w:rsidRPr="004D4C3A" w14:paraId="13B16671" w14:textId="77777777" w:rsidTr="004105CA">
        <w:tc>
          <w:tcPr>
            <w:tcW w:w="6237" w:type="dxa"/>
          </w:tcPr>
          <w:p w14:paraId="5443B3E5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4D4C3A" w:rsidRDefault="0079232C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64E454F6" w14:textId="77777777" w:rsidTr="004105CA">
        <w:tc>
          <w:tcPr>
            <w:tcW w:w="6237" w:type="dxa"/>
          </w:tcPr>
          <w:p w14:paraId="17B3BDF1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73C2415A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0E68A7B2" w14:textId="77777777" w:rsidTr="004105CA">
        <w:trPr>
          <w:trHeight w:val="350"/>
        </w:trPr>
        <w:tc>
          <w:tcPr>
            <w:tcW w:w="6237" w:type="dxa"/>
          </w:tcPr>
          <w:p w14:paraId="269C4E3D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4683FD67" w14:textId="77777777" w:rsidTr="004105CA">
        <w:tc>
          <w:tcPr>
            <w:tcW w:w="6237" w:type="dxa"/>
          </w:tcPr>
          <w:p w14:paraId="658307DB" w14:textId="5FA11843" w:rsidR="0079232C" w:rsidRPr="004D4C3A" w:rsidRDefault="0079232C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</w:tcPr>
          <w:p w14:paraId="708A3A64" w14:textId="77777777" w:rsidR="0079232C" w:rsidRPr="004D4C3A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22846556" w:rsidR="0079232C" w:rsidRPr="004D4C3A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38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952</w:t>
            </w:r>
          </w:p>
        </w:tc>
      </w:tr>
      <w:tr w:rsidR="004D4C3A" w:rsidRPr="004D4C3A" w14:paraId="614F900E" w14:textId="77777777" w:rsidTr="004105CA">
        <w:tc>
          <w:tcPr>
            <w:tcW w:w="6237" w:type="dxa"/>
          </w:tcPr>
          <w:p w14:paraId="3C508B88" w14:textId="7780642E" w:rsidR="005D0066" w:rsidRPr="004D4C3A" w:rsidRDefault="005D0066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เพิ่มจากการเปลี่ยนแปลงสัญญาเช่า</w:t>
            </w:r>
          </w:p>
        </w:tc>
        <w:tc>
          <w:tcPr>
            <w:tcW w:w="236" w:type="dxa"/>
          </w:tcPr>
          <w:p w14:paraId="7905BDEA" w14:textId="77777777" w:rsidR="005D0066" w:rsidRPr="004D4C3A" w:rsidRDefault="005D0066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6C53AE38" w14:textId="54E3DAA3" w:rsidR="005D0066" w:rsidRPr="004D4C3A" w:rsidRDefault="007458E1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79</w:t>
            </w:r>
          </w:p>
        </w:tc>
      </w:tr>
      <w:tr w:rsidR="004D4C3A" w:rsidRPr="004D4C3A" w14:paraId="28666711" w14:textId="77777777" w:rsidTr="004105CA">
        <w:tc>
          <w:tcPr>
            <w:tcW w:w="6237" w:type="dxa"/>
          </w:tcPr>
          <w:p w14:paraId="5246CD5F" w14:textId="54BDAB69" w:rsidR="0079232C" w:rsidRPr="004D4C3A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4D4C3A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53DC345C" w:rsidR="0079232C" w:rsidRPr="004D4C3A" w:rsidRDefault="007458E1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(3,87</w:t>
            </w:r>
            <w:r w:rsidR="000668C2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9232C" w:rsidRPr="004D4C3A" w14:paraId="7EB69F83" w14:textId="77777777" w:rsidTr="004105CA">
        <w:tc>
          <w:tcPr>
            <w:tcW w:w="6237" w:type="dxa"/>
          </w:tcPr>
          <w:p w14:paraId="7B8CCF4A" w14:textId="6C9806BB" w:rsidR="0079232C" w:rsidRPr="004D4C3A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</w:tcPr>
          <w:p w14:paraId="6B5D199A" w14:textId="77777777" w:rsidR="0079232C" w:rsidRPr="004D4C3A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1F6F994E" w:rsidR="0079232C" w:rsidRPr="004D4C3A" w:rsidRDefault="007458E1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35,15</w:t>
            </w:r>
            <w:r w:rsidR="000668C2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</w:tbl>
    <w:p w14:paraId="7857BA93" w14:textId="77777777" w:rsidR="00B47D39" w:rsidRPr="004D4C3A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9A456BB" w14:textId="72CB84F3" w:rsidR="00BB7699" w:rsidRPr="004D4C3A" w:rsidRDefault="00BB7699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71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4D4C3A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4AF2F90" w14:textId="3A3C99C8" w:rsidR="00EB3E2E" w:rsidRPr="004D4C3A" w:rsidRDefault="00EB3E2E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>ในระหว่างงวด</w:t>
      </w:r>
      <w:r w:rsidR="003304B0" w:rsidRPr="004D4C3A">
        <w:rPr>
          <w:rFonts w:ascii="BrowalliaUPC" w:hAnsi="BrowalliaUPC" w:cs="BrowalliaUPC" w:hint="cs"/>
          <w:spacing w:val="4"/>
          <w:sz w:val="28"/>
          <w:szCs w:val="28"/>
          <w:cs/>
        </w:rPr>
        <w:t>หก</w:t>
      </w: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 xml:space="preserve">เดือนสิ้นสุดวันที่ </w:t>
      </w:r>
      <w:r w:rsidR="003304B0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3304B0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304B0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E96446" w:rsidRPr="004D4C3A">
        <w:rPr>
          <w:rFonts w:ascii="BrowalliaUPC" w:hAnsi="BrowalliaUPC" w:cs="BrowalliaUPC"/>
          <w:spacing w:val="4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</w:t>
      </w:r>
      <w:r w:rsidRPr="004D4C3A">
        <w:rPr>
          <w:rFonts w:ascii="BrowalliaUPC" w:hAnsi="BrowalliaUPC" w:cs="BrowalliaUPC"/>
          <w:sz w:val="28"/>
          <w:szCs w:val="28"/>
          <w:cs/>
        </w:rPr>
        <w:t>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4D4C3A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4D4C3A" w:rsidRPr="004D4C3A" w14:paraId="6C0E7235" w14:textId="77777777" w:rsidTr="004105CA">
        <w:tc>
          <w:tcPr>
            <w:tcW w:w="6237" w:type="dxa"/>
          </w:tcPr>
          <w:p w14:paraId="41898F8E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4D4C3A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299B00D1" w14:textId="77777777" w:rsidTr="004105CA">
        <w:tc>
          <w:tcPr>
            <w:tcW w:w="6237" w:type="dxa"/>
          </w:tcPr>
          <w:p w14:paraId="01403FE3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504A808D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112AC4D1" w14:textId="77777777" w:rsidTr="004105CA">
        <w:trPr>
          <w:trHeight w:val="341"/>
        </w:trPr>
        <w:tc>
          <w:tcPr>
            <w:tcW w:w="6237" w:type="dxa"/>
          </w:tcPr>
          <w:p w14:paraId="3A7B2446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34CF33D7" w14:textId="77777777" w:rsidTr="004105CA">
        <w:tc>
          <w:tcPr>
            <w:tcW w:w="6237" w:type="dxa"/>
          </w:tcPr>
          <w:p w14:paraId="30CD46D1" w14:textId="16DDAE8B" w:rsidR="004105CA" w:rsidRPr="004D4C3A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4D4C3A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34C10544" w:rsidR="004105CA" w:rsidRPr="004D4C3A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17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974</w:t>
            </w:r>
          </w:p>
        </w:tc>
      </w:tr>
      <w:tr w:rsidR="004D4C3A" w:rsidRPr="004D4C3A" w14:paraId="242E8D1A" w14:textId="77777777" w:rsidTr="004105CA">
        <w:tc>
          <w:tcPr>
            <w:tcW w:w="6237" w:type="dxa"/>
          </w:tcPr>
          <w:p w14:paraId="73A40882" w14:textId="73D58E1A" w:rsidR="004105CA" w:rsidRPr="004D4C3A" w:rsidRDefault="004105CA" w:rsidP="00F1464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4EC36D67" w:rsidR="004105CA" w:rsidRPr="004D4C3A" w:rsidRDefault="007458E1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(4,33</w:t>
            </w:r>
            <w:r w:rsidR="000668C2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4105CA" w:rsidRPr="004D4C3A" w14:paraId="52181BC1" w14:textId="77777777" w:rsidTr="004105CA">
        <w:trPr>
          <w:trHeight w:val="63"/>
        </w:trPr>
        <w:tc>
          <w:tcPr>
            <w:tcW w:w="6237" w:type="dxa"/>
          </w:tcPr>
          <w:p w14:paraId="28E7EF72" w14:textId="1E4955AA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16B437E9" w:rsidR="004105CA" w:rsidRPr="004D4C3A" w:rsidRDefault="007458E1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13,64</w:t>
            </w:r>
            <w:r w:rsidR="001502FD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</w:tbl>
    <w:p w14:paraId="27841EC7" w14:textId="77777777" w:rsidR="00C25CE3" w:rsidRPr="004D4C3A" w:rsidRDefault="00C25CE3" w:rsidP="00C25CE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A14BD00" w14:textId="435ED0FC" w:rsidR="00EE21F4" w:rsidRPr="004D4C3A" w:rsidRDefault="00ED3010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22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0D5F0C8E" w14:textId="4B20BD1E" w:rsidR="00CC5ABF" w:rsidRPr="004D4C3A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33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4D4C3A" w:rsidRPr="004D4C3A" w14:paraId="036E0E5A" w14:textId="77777777" w:rsidTr="004105CA">
        <w:trPr>
          <w:cantSplit/>
          <w:trHeight w:val="20"/>
        </w:trPr>
        <w:tc>
          <w:tcPr>
            <w:tcW w:w="2687" w:type="dxa"/>
          </w:tcPr>
          <w:p w14:paraId="1142F1D9" w14:textId="77777777" w:rsidR="009E3A13" w:rsidRPr="004D4C3A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4D4C3A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4D4C3A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4D4C3A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4D4C3A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4D4C3A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D4C3A" w:rsidRPr="004D4C3A" w14:paraId="3EAA9E60" w14:textId="77777777" w:rsidTr="004105CA">
        <w:trPr>
          <w:cantSplit/>
          <w:trHeight w:val="20"/>
        </w:trPr>
        <w:tc>
          <w:tcPr>
            <w:tcW w:w="2687" w:type="dxa"/>
          </w:tcPr>
          <w:p w14:paraId="30294F77" w14:textId="77777777" w:rsidR="009E3A13" w:rsidRPr="004D4C3A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4D4C3A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4D4C3A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4D4C3A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4D4C3A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4D4C3A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3D7C07F8" w14:textId="77777777" w:rsidTr="004105CA">
        <w:trPr>
          <w:cantSplit/>
          <w:trHeight w:val="20"/>
        </w:trPr>
        <w:tc>
          <w:tcPr>
            <w:tcW w:w="2687" w:type="dxa"/>
          </w:tcPr>
          <w:p w14:paraId="328AA424" w14:textId="77777777" w:rsidR="00001470" w:rsidRPr="004D4C3A" w:rsidRDefault="00001470" w:rsidP="0000147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001470" w:rsidRPr="004D4C3A" w:rsidRDefault="00001470" w:rsidP="00001470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001470" w:rsidRPr="004D4C3A" w:rsidRDefault="00001470" w:rsidP="00001470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001470" w:rsidRPr="004D4C3A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001470" w:rsidRPr="004D4C3A" w:rsidRDefault="00001470" w:rsidP="0000147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6B69F7E0" w:rsidR="00001470" w:rsidRPr="004D4C3A" w:rsidRDefault="003304B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01470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001470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001470" w:rsidRPr="004D4C3A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346905F3" w:rsidR="00001470" w:rsidRPr="004D4C3A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99" w:type="dxa"/>
            <w:vAlign w:val="bottom"/>
          </w:tcPr>
          <w:p w14:paraId="034AC31D" w14:textId="77777777" w:rsidR="00001470" w:rsidRPr="004D4C3A" w:rsidRDefault="00001470" w:rsidP="0000147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062AA763" w:rsidR="00001470" w:rsidRPr="004D4C3A" w:rsidRDefault="003304B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01470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001470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001470" w:rsidRPr="004D4C3A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2AD9C04E" w:rsidR="00001470" w:rsidRPr="004D4C3A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4D4C3A" w:rsidRPr="004D4C3A" w14:paraId="3D96680A" w14:textId="77777777" w:rsidTr="004105CA">
        <w:trPr>
          <w:cantSplit/>
          <w:trHeight w:val="20"/>
        </w:trPr>
        <w:tc>
          <w:tcPr>
            <w:tcW w:w="2687" w:type="dxa"/>
          </w:tcPr>
          <w:p w14:paraId="5A4A997F" w14:textId="77777777" w:rsidR="009E3A13" w:rsidRPr="004D4C3A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4D4C3A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4D4C3A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4D4C3A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4D4C3A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4D4C3A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4D4C3A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4D4C3A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4D4C3A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4D4C3A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7B9D9D3B" w14:textId="77777777" w:rsidTr="004105CA">
        <w:trPr>
          <w:cantSplit/>
          <w:trHeight w:val="20"/>
        </w:trPr>
        <w:tc>
          <w:tcPr>
            <w:tcW w:w="2687" w:type="dxa"/>
          </w:tcPr>
          <w:p w14:paraId="042F1586" w14:textId="291ECF4A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1A16235C" w:rsidR="00BD6098" w:rsidRPr="004D4C3A" w:rsidRDefault="00735EB5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1.375 </w:t>
            </w:r>
            <w:r w:rsidR="007458E1" w:rsidRPr="004D4C3A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458E1" w:rsidRPr="004D4C3A">
              <w:rPr>
                <w:rFonts w:ascii="BrowalliaUPC" w:hAnsi="BrowalliaUPC" w:cs="BrowalliaUPC"/>
                <w:sz w:val="28"/>
                <w:szCs w:val="28"/>
              </w:rPr>
              <w:t>5.</w:t>
            </w:r>
            <w:r w:rsidR="00143AEF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7458E1" w:rsidRPr="004D4C3A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2BD56874" w:rsidR="00BD6098" w:rsidRPr="004D4C3A" w:rsidRDefault="008455AD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17,355</w:t>
            </w:r>
          </w:p>
        </w:tc>
        <w:tc>
          <w:tcPr>
            <w:tcW w:w="102" w:type="dxa"/>
            <w:vAlign w:val="bottom"/>
          </w:tcPr>
          <w:p w14:paraId="7FB4148F" w14:textId="77777777" w:rsidR="00BD6098" w:rsidRPr="004D4C3A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776BCE64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36036489" w14:textId="77777777" w:rsidR="00BD6098" w:rsidRPr="004D4C3A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4ABCBCBE" w:rsidR="00BD6098" w:rsidRPr="004D4C3A" w:rsidRDefault="007458E1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9,954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BD6098" w:rsidRPr="004D4C3A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7F63BAFA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D4C3A" w:rsidRPr="004D4C3A" w14:paraId="3822F94E" w14:textId="77777777" w:rsidTr="004105CA">
        <w:trPr>
          <w:cantSplit/>
          <w:trHeight w:val="20"/>
        </w:trPr>
        <w:tc>
          <w:tcPr>
            <w:tcW w:w="2687" w:type="dxa"/>
            <w:vAlign w:val="bottom"/>
          </w:tcPr>
          <w:p w14:paraId="62BB2DDA" w14:textId="77777777" w:rsidR="00BD6098" w:rsidRPr="004D4C3A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60C719D1" w:rsidR="00BD6098" w:rsidRPr="004D4C3A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2.00 </w:t>
            </w:r>
            <w:r w:rsidR="00946CCD" w:rsidRPr="004D4C3A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6D5FB1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BD6098" w:rsidRPr="004D4C3A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639D4EB2" w:rsidR="00BD6098" w:rsidRPr="004D4C3A" w:rsidRDefault="008455AD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38,623</w:t>
            </w:r>
          </w:p>
        </w:tc>
        <w:tc>
          <w:tcPr>
            <w:tcW w:w="102" w:type="dxa"/>
          </w:tcPr>
          <w:p w14:paraId="0664DB59" w14:textId="7777777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2726CBE6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99" w:type="dxa"/>
          </w:tcPr>
          <w:p w14:paraId="311DEBA4" w14:textId="77777777" w:rsidR="00BD6098" w:rsidRPr="004D4C3A" w:rsidRDefault="00BD6098" w:rsidP="00BD609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457DB0D7" w:rsidR="00BD6098" w:rsidRPr="004D4C3A" w:rsidRDefault="007458E1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14,924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64758AE4" w:rsidR="00BD6098" w:rsidRPr="004D4C3A" w:rsidRDefault="00BD6098" w:rsidP="00BD609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  <w:tr w:rsidR="00BD6098" w:rsidRPr="004D4C3A" w14:paraId="134DA4D9" w14:textId="77777777" w:rsidTr="004105CA">
        <w:trPr>
          <w:cantSplit/>
          <w:trHeight w:val="20"/>
        </w:trPr>
        <w:tc>
          <w:tcPr>
            <w:tcW w:w="2687" w:type="dxa"/>
            <w:vAlign w:val="bottom"/>
          </w:tcPr>
          <w:p w14:paraId="3DC55BB3" w14:textId="653BAE19" w:rsidR="00BD6098" w:rsidRPr="004D4C3A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BD6098" w:rsidRPr="004D4C3A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BD6098" w:rsidRPr="004D4C3A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57515FF0" w:rsidR="00BD6098" w:rsidRPr="004D4C3A" w:rsidRDefault="008455AD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55,978</w:t>
            </w:r>
          </w:p>
        </w:tc>
        <w:tc>
          <w:tcPr>
            <w:tcW w:w="102" w:type="dxa"/>
          </w:tcPr>
          <w:p w14:paraId="3F11ABF8" w14:textId="7777777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544E2AE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99" w:type="dxa"/>
          </w:tcPr>
          <w:p w14:paraId="0D0326FA" w14:textId="7777777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665692F5" w:rsidR="00BD6098" w:rsidRPr="004D4C3A" w:rsidRDefault="007458E1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24,878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BD6098" w:rsidRPr="004D4C3A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176DACB6" w:rsidR="00BD6098" w:rsidRPr="004D4C3A" w:rsidRDefault="00BD6098" w:rsidP="00BD6098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</w:tbl>
    <w:p w14:paraId="6DB3F51E" w14:textId="77777777" w:rsidR="00A47157" w:rsidRPr="004D4C3A" w:rsidRDefault="00A47157" w:rsidP="00E6060D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"/>
          <w:szCs w:val="2"/>
        </w:rPr>
      </w:pPr>
    </w:p>
    <w:p w14:paraId="518F6B0C" w14:textId="575E0805" w:rsidR="00442D7E" w:rsidRPr="004D4C3A" w:rsidRDefault="00442D7E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4D66797D" w14:textId="6F4F89CC" w:rsidR="003166B0" w:rsidRPr="004D4C3A" w:rsidRDefault="003166B0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59664BB2" w14:textId="77777777" w:rsidR="003166B0" w:rsidRPr="004D4C3A" w:rsidRDefault="003166B0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653F1FF9" w14:textId="2E2FE768" w:rsidR="008F588F" w:rsidRPr="004D4C3A" w:rsidRDefault="004D5A42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การเปลี่ยนแปลงของเงินกู้ยืมระยะสั้นสำหรับงวด</w:t>
      </w:r>
      <w:r w:rsidR="003304B0" w:rsidRPr="004D4C3A">
        <w:rPr>
          <w:rFonts w:ascii="BrowalliaUPC" w:hAnsi="BrowalliaUPC" w:cs="BrowalliaUPC" w:hint="cs"/>
          <w:sz w:val="28"/>
          <w:szCs w:val="28"/>
          <w:cs/>
        </w:rPr>
        <w:t>หก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3304B0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3304B0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304B0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001470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7ECD4364" w14:textId="77777777" w:rsidR="00442D7E" w:rsidRPr="004D4C3A" w:rsidRDefault="00442D7E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4D92AF52" w14:textId="77777777" w:rsidR="00A47157" w:rsidRPr="004D4C3A" w:rsidRDefault="00A47157" w:rsidP="0065565B">
      <w:pPr>
        <w:tabs>
          <w:tab w:val="clear" w:pos="454"/>
          <w:tab w:val="left" w:pos="630"/>
        </w:tabs>
        <w:spacing w:before="120" w:line="240" w:lineRule="auto"/>
        <w:ind w:left="442"/>
        <w:jc w:val="thaiDistribute"/>
        <w:rPr>
          <w:rFonts w:ascii="BrowalliaUPC" w:hAnsi="BrowalliaUPC" w:cs="BrowalliaUPC"/>
          <w:sz w:val="2"/>
          <w:szCs w:val="2"/>
          <w:cs/>
        </w:rPr>
      </w:pPr>
    </w:p>
    <w:tbl>
      <w:tblPr>
        <w:tblW w:w="9083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60"/>
        <w:gridCol w:w="3685"/>
        <w:gridCol w:w="2319"/>
        <w:gridCol w:w="236"/>
        <w:gridCol w:w="2183"/>
      </w:tblGrid>
      <w:tr w:rsidR="004D4C3A" w:rsidRPr="004D4C3A" w14:paraId="7703E1C4" w14:textId="77777777" w:rsidTr="00800776">
        <w:tc>
          <w:tcPr>
            <w:tcW w:w="4345" w:type="dxa"/>
            <w:gridSpan w:val="2"/>
          </w:tcPr>
          <w:p w14:paraId="2008CF13" w14:textId="77777777" w:rsidR="00547CC3" w:rsidRPr="004D4C3A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4D4C3A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4D4C3A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7CC6F076" w14:textId="7083788E" w:rsidR="00547CC3" w:rsidRPr="004D4C3A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="007F367D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686C19F8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71D77398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9" w:type="dxa"/>
          </w:tcPr>
          <w:p w14:paraId="717A7B63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4D4C3A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58B0290E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162D2A3E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02045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4D4C3A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20CECB11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</w:tcPr>
          <w:p w14:paraId="7923EDA7" w14:textId="55E5FD29" w:rsidR="001F0947" w:rsidRPr="004D4C3A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="00001470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19" w:type="dxa"/>
            <w:shd w:val="clear" w:color="auto" w:fill="auto"/>
          </w:tcPr>
          <w:p w14:paraId="72610B43" w14:textId="35EF61A9" w:rsidR="001F0947" w:rsidRPr="004D4C3A" w:rsidRDefault="00142FC0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4D4C3A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3C5147A1" w:rsidR="001F0947" w:rsidRPr="004D4C3A" w:rsidRDefault="00703B7F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  <w:tr w:rsidR="004D4C3A" w:rsidRPr="004D4C3A" w14:paraId="73F3D85F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</w:tcPr>
          <w:p w14:paraId="052D4F67" w14:textId="1D98EC9C" w:rsidR="003B0B75" w:rsidRPr="004D4C3A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4D4C3A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3FF37694" w:rsidR="003B0B75" w:rsidRPr="004D4C3A" w:rsidRDefault="008455AD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121,197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4D4C3A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1A97F386" w:rsidR="003B0B75" w:rsidRPr="004D4C3A" w:rsidRDefault="007458E1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84,51</w:t>
            </w:r>
            <w:r w:rsidR="006F470C" w:rsidRPr="004D4C3A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4D4C3A" w:rsidRPr="004D4C3A" w14:paraId="0717B5C9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  <w:vAlign w:val="bottom"/>
          </w:tcPr>
          <w:p w14:paraId="5AF69F13" w14:textId="73DA5FAA" w:rsidR="003B0B75" w:rsidRPr="004D4C3A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4D4C3A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4636300C" w:rsidR="003B0B75" w:rsidRPr="004D4C3A" w:rsidRDefault="008455AD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(165,367)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4D4C3A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34E98EF5" w:rsidR="003B0B75" w:rsidRPr="004D4C3A" w:rsidRDefault="007458E1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(122,87</w:t>
            </w:r>
            <w:r w:rsidR="006F470C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D4C3A" w:rsidRPr="004D4C3A" w14:paraId="00F7742B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  <w:vAlign w:val="bottom"/>
          </w:tcPr>
          <w:p w14:paraId="33A58509" w14:textId="169FB693" w:rsidR="00957D78" w:rsidRPr="004D4C3A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ปรับปรุง</w:t>
            </w:r>
            <w:r w:rsidR="00957D78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อัตราแลกเปลี่ยน</w:t>
            </w:r>
            <w:r w:rsidR="0037404E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สำหรับหนี้สิน</w:t>
            </w:r>
            <w:r w:rsidR="004C4F76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ทรัสต์รีซีทส์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7EC3579C" w:rsidR="00957D78" w:rsidRPr="004D4C3A" w:rsidRDefault="008455AD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(28</w:t>
            </w:r>
            <w:r w:rsidR="00364D35" w:rsidRPr="004D4C3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4D4C3A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17C2F32E" w:rsidR="00957D78" w:rsidRPr="004D4C3A" w:rsidRDefault="007458E1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11</w:t>
            </w:r>
          </w:p>
        </w:tc>
      </w:tr>
      <w:tr w:rsidR="00957D78" w:rsidRPr="004D4C3A" w14:paraId="08C48817" w14:textId="77777777" w:rsidTr="00800776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45" w:type="dxa"/>
            <w:gridSpan w:val="2"/>
            <w:shd w:val="clear" w:color="auto" w:fill="auto"/>
            <w:vAlign w:val="bottom"/>
          </w:tcPr>
          <w:p w14:paraId="303054A3" w14:textId="6C1EF819" w:rsidR="00957D78" w:rsidRPr="004D4C3A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01470"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03C14367" w:rsidR="00957D78" w:rsidRPr="004D4C3A" w:rsidRDefault="008455AD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55,97</w:t>
            </w:r>
            <w:r w:rsidR="00364D35" w:rsidRPr="004D4C3A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4D4C3A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328EBEEE" w:rsidR="00957D78" w:rsidRPr="004D4C3A" w:rsidRDefault="007458E1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24,878</w:t>
            </w:r>
          </w:p>
        </w:tc>
      </w:tr>
    </w:tbl>
    <w:p w14:paraId="4E4EEF8E" w14:textId="0B3927A7" w:rsidR="00C20706" w:rsidRPr="004D4C3A" w:rsidRDefault="00C20706" w:rsidP="00D4173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0"/>
          <w:szCs w:val="20"/>
        </w:rPr>
      </w:pPr>
    </w:p>
    <w:p w14:paraId="2E67BD66" w14:textId="3FDBCE6C" w:rsidR="00D44B54" w:rsidRPr="004D4C3A" w:rsidRDefault="00BB11D7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</w:t>
      </w:r>
      <w:r w:rsidR="00200A10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ผู้ถือหุ้น</w:t>
      </w:r>
      <w:r w:rsidR="00BD453E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และบุค</w:t>
      </w:r>
      <w:r w:rsidR="00AC47B6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ค</w:t>
      </w:r>
      <w:r w:rsidR="00BD453E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ลอื่น</w:t>
      </w:r>
    </w:p>
    <w:p w14:paraId="6E8ACDD6" w14:textId="77777777" w:rsidR="002843DA" w:rsidRPr="004D4C3A" w:rsidRDefault="002843DA" w:rsidP="002843D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3A89292" w14:textId="7C8F8B3E" w:rsidR="0041117D" w:rsidRPr="004D4C3A" w:rsidRDefault="00D7212F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4D4C3A">
        <w:rPr>
          <w:rFonts w:ascii="BrowalliaUPC" w:hAnsi="BrowalliaUPC" w:cs="BrowalliaUPC"/>
          <w:sz w:val="28"/>
          <w:szCs w:val="28"/>
        </w:rPr>
        <w:t>22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4D4C3A">
        <w:rPr>
          <w:rFonts w:ascii="BrowalliaUPC" w:hAnsi="BrowalliaUPC" w:cs="BrowalliaUPC"/>
          <w:sz w:val="28"/>
          <w:szCs w:val="28"/>
        </w:rPr>
        <w:t>2564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บริษัทได้กู้ยืมเงินจากผู้ถือหุ้นราย</w:t>
      </w:r>
      <w:r w:rsidR="003C75CA" w:rsidRPr="004D4C3A">
        <w:rPr>
          <w:rFonts w:ascii="BrowalliaUPC" w:hAnsi="BrowalliaUPC" w:cs="BrowalliaUPC" w:hint="cs"/>
          <w:sz w:val="28"/>
          <w:szCs w:val="28"/>
          <w:cs/>
        </w:rPr>
        <w:t>หนึ่ง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 xml:space="preserve"> และจากบุคคลอื่นเป็นจำนวนเงินรวม </w:t>
      </w:r>
      <w:r w:rsidR="003C75CA" w:rsidRPr="004D4C3A">
        <w:rPr>
          <w:rFonts w:ascii="BrowalliaUPC" w:hAnsi="BrowalliaUPC" w:cs="BrowalliaUPC"/>
          <w:sz w:val="28"/>
          <w:szCs w:val="28"/>
        </w:rPr>
        <w:t>251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 xml:space="preserve"> ล้านบาท เพื่อนำเงินไปชำระหนี้กับสถาบันการเงินแห่งหนึ่งก่อนครบกำหนด </w:t>
      </w:r>
      <w:r w:rsidR="003C75CA" w:rsidRPr="004D4C3A">
        <w:rPr>
          <w:rFonts w:ascii="BrowalliaUPC" w:hAnsi="BrowalliaUPC" w:cs="BrowalliaUPC" w:hint="cs"/>
          <w:sz w:val="28"/>
          <w:szCs w:val="28"/>
          <w:cs/>
        </w:rPr>
        <w:t>เพื่อลดภาระดอกเบี้ย โดย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มีกำหนดการผ่อนจ่ายชำระคืนเงินต้นและดอกเบี้ยเป็น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84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2.99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</w:t>
      </w:r>
      <w:r w:rsidR="0096647B" w:rsidRPr="004D4C3A">
        <w:rPr>
          <w:rFonts w:ascii="BrowalliaUPC" w:hAnsi="BrowalliaUPC" w:cs="BrowalliaUPC"/>
          <w:sz w:val="28"/>
          <w:szCs w:val="28"/>
          <w:cs/>
        </w:rPr>
        <w:br/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ทั้งจำนวนงวดสุดท้าย ภายในวันที่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25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กันยายน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2571</w:t>
      </w:r>
    </w:p>
    <w:p w14:paraId="32EDF67C" w14:textId="77777777" w:rsidR="0041117D" w:rsidRPr="004D4C3A" w:rsidRDefault="0041117D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3652907" w14:textId="34A8F153" w:rsidR="0041117D" w:rsidRPr="004D4C3A" w:rsidRDefault="005C5201" w:rsidP="0065565B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ณ 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3304B0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3304B0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304B0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 w:hint="cs"/>
          <w:sz w:val="28"/>
          <w:szCs w:val="28"/>
          <w:cs/>
        </w:rPr>
        <w:t>เงินกู้ยืมดังกล่าวจำแนก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03EC562" w14:textId="77777777" w:rsidR="0065565B" w:rsidRPr="004D4C3A" w:rsidRDefault="0065565B" w:rsidP="0065565B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417"/>
        <w:gridCol w:w="167"/>
        <w:gridCol w:w="1352"/>
        <w:gridCol w:w="162"/>
        <w:gridCol w:w="1302"/>
      </w:tblGrid>
      <w:tr w:rsidR="004D4C3A" w:rsidRPr="004D4C3A" w14:paraId="5B5488BB" w14:textId="77777777" w:rsidTr="00DE17AE">
        <w:trPr>
          <w:cantSplit/>
          <w:trHeight w:val="20"/>
        </w:trPr>
        <w:tc>
          <w:tcPr>
            <w:tcW w:w="4608" w:type="dxa"/>
          </w:tcPr>
          <w:p w14:paraId="1F1CEFC3" w14:textId="77777777" w:rsidR="00CA0A99" w:rsidRPr="004D4C3A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4D4C3A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EDC68B5" w14:textId="77777777" w:rsidR="00CA0A99" w:rsidRPr="004D4C3A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4D4C3A" w:rsidRDefault="00CA0A99" w:rsidP="003D1DD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D4C3A" w:rsidRPr="004D4C3A" w14:paraId="43B361A0" w14:textId="77777777" w:rsidTr="00DE17AE">
        <w:trPr>
          <w:cantSplit/>
          <w:trHeight w:val="20"/>
        </w:trPr>
        <w:tc>
          <w:tcPr>
            <w:tcW w:w="4608" w:type="dxa"/>
          </w:tcPr>
          <w:p w14:paraId="550E436D" w14:textId="77777777" w:rsidR="00CA0A99" w:rsidRPr="004D4C3A" w:rsidRDefault="00CA0A99" w:rsidP="003D1DD2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4D4C3A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7CE17AE" w14:textId="77777777" w:rsidR="00CA0A99" w:rsidRPr="004D4C3A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DACC643" w:rsidR="00CA0A99" w:rsidRPr="004D4C3A" w:rsidRDefault="00CA0A99" w:rsidP="003D1DD2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995686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  <w:r w:rsidR="0039785F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และงบการเงิน</w:t>
            </w:r>
            <w:r w:rsidR="0039785F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4D4C3A" w:rsidRPr="004D4C3A" w14:paraId="1FF9459C" w14:textId="77777777" w:rsidTr="00DE17AE">
        <w:trPr>
          <w:cantSplit/>
          <w:trHeight w:val="20"/>
        </w:trPr>
        <w:tc>
          <w:tcPr>
            <w:tcW w:w="4608" w:type="dxa"/>
          </w:tcPr>
          <w:p w14:paraId="53B4FD1B" w14:textId="77777777" w:rsidR="003C75CA" w:rsidRPr="004D4C3A" w:rsidRDefault="003C75CA" w:rsidP="003C75C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3C75CA" w:rsidRPr="004D4C3A" w:rsidRDefault="003C75CA" w:rsidP="003C75CA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10EA9CC9" w14:textId="77777777" w:rsidR="003C75CA" w:rsidRPr="004D4C3A" w:rsidRDefault="003C75CA" w:rsidP="003C75CA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38D82B2" w14:textId="77777777" w:rsidR="003C75CA" w:rsidRPr="004D4C3A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6DB9891" w14:textId="77777777" w:rsidR="003C75CA" w:rsidRPr="004D4C3A" w:rsidRDefault="003C75CA" w:rsidP="003C75C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7F078E2E" w:rsidR="003C75CA" w:rsidRPr="004D4C3A" w:rsidRDefault="003304B0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3C75CA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3C75CA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3C75CA" w:rsidRPr="004D4C3A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43E4AB67" w:rsidR="003C75CA" w:rsidRPr="004D4C3A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4D4C3A" w:rsidRPr="004D4C3A" w14:paraId="205FED42" w14:textId="77777777" w:rsidTr="00DE17AE">
        <w:trPr>
          <w:cantSplit/>
          <w:trHeight w:val="20"/>
        </w:trPr>
        <w:tc>
          <w:tcPr>
            <w:tcW w:w="4608" w:type="dxa"/>
          </w:tcPr>
          <w:p w14:paraId="38F03136" w14:textId="77777777" w:rsidR="00CA0A99" w:rsidRPr="004D4C3A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4D4C3A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715E1C" w14:textId="77777777" w:rsidR="00CA0A99" w:rsidRPr="004D4C3A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4D4C3A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4D4C3A" w:rsidRDefault="00CA0A99" w:rsidP="003D1DD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4D4C3A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12859400" w14:textId="77777777" w:rsidTr="00DE17AE">
        <w:trPr>
          <w:cantSplit/>
          <w:trHeight w:val="20"/>
        </w:trPr>
        <w:tc>
          <w:tcPr>
            <w:tcW w:w="4608" w:type="dxa"/>
          </w:tcPr>
          <w:p w14:paraId="1B1DD385" w14:textId="47517AD4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3459C72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0EAF50C9" w14:textId="77777777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16AAB1D3" w:rsidR="00F750D5" w:rsidRPr="004D4C3A" w:rsidRDefault="007458E1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144,572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F750D5" w:rsidRPr="004D4C3A" w:rsidRDefault="00F750D5" w:rsidP="00F750D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02BBE9F9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161,524</w:t>
            </w:r>
          </w:p>
        </w:tc>
      </w:tr>
      <w:tr w:rsidR="004D4C3A" w:rsidRPr="004D4C3A" w14:paraId="183D4F61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298B89E9" w14:textId="44525C36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6D8B6B1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3A2EC4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2154955F" w:rsidR="00F750D5" w:rsidRPr="004D4C3A" w:rsidRDefault="007458E1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72,286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7E0B991F" w:rsidR="00F750D5" w:rsidRPr="004D4C3A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80,762</w:t>
            </w:r>
          </w:p>
        </w:tc>
      </w:tr>
      <w:tr w:rsidR="004D4C3A" w:rsidRPr="004D4C3A" w14:paraId="7BDD3FD7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5328A92B" w14:textId="318FF04A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3636620E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47A0BCCA" w:rsidR="00F750D5" w:rsidRPr="004D4C3A" w:rsidRDefault="007458E1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216,858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1DFE25CA" w:rsidR="00F750D5" w:rsidRPr="004D4C3A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</w:tr>
      <w:tr w:rsidR="004D4C3A" w:rsidRPr="004D4C3A" w14:paraId="08040B8F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295C6382" w14:textId="7E35F246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6246AB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D3E0329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2C796F79" w:rsidR="00F750D5" w:rsidRPr="004D4C3A" w:rsidRDefault="007458E1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(35,856)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39FC739A" w:rsidR="00F750D5" w:rsidRPr="004D4C3A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(35,856)</w:t>
            </w:r>
          </w:p>
        </w:tc>
      </w:tr>
      <w:tr w:rsidR="00871F78" w:rsidRPr="004D4C3A" w14:paraId="2F7E5F69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10583544" w14:textId="7DEA5A4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8150214" w14:textId="77777777" w:rsidR="00F750D5" w:rsidRPr="004D4C3A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0165364C" w:rsidR="00F750D5" w:rsidRPr="004D4C3A" w:rsidRDefault="007458E1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181,002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F750D5" w:rsidRPr="004D4C3A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24EB9DC9" w:rsidR="00F750D5" w:rsidRPr="004D4C3A" w:rsidRDefault="00F750D5" w:rsidP="00F750D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206,430</w:t>
            </w:r>
          </w:p>
        </w:tc>
      </w:tr>
    </w:tbl>
    <w:p w14:paraId="40040004" w14:textId="77777777" w:rsidR="0041117D" w:rsidRPr="004D4C3A" w:rsidRDefault="0041117D" w:rsidP="00CD2DD4">
      <w:pPr>
        <w:pStyle w:val="CordiaNew"/>
        <w:tabs>
          <w:tab w:val="clear" w:pos="4153"/>
          <w:tab w:val="left" w:pos="426"/>
        </w:tabs>
        <w:spacing w:before="120"/>
        <w:ind w:left="442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6509743F" w14:textId="77777777" w:rsidR="00A0778F" w:rsidRPr="004D4C3A" w:rsidRDefault="00C84A44" w:rsidP="0041117D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เงินกู้ยืมระยะยาวจาก</w:t>
      </w:r>
      <w:r w:rsidR="00D4070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ผู้ถือหุ้นและบุคคลอื่น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D4070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เป็นการทำสัญญาเงินกู้</w:t>
      </w:r>
      <w:r w:rsidR="00351099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ไม่มีหลักประกัน</w:t>
      </w:r>
    </w:p>
    <w:p w14:paraId="08D09EF5" w14:textId="1F2B085A" w:rsidR="00BC4E4C" w:rsidRPr="004D4C3A" w:rsidRDefault="00BC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 w:rsidRPr="004D4C3A"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2C54D92F" w14:textId="370AA4F9" w:rsidR="00F75C5F" w:rsidRPr="004D4C3A" w:rsidRDefault="00F75C5F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619BFB7A" w14:textId="483F1AEC" w:rsidR="008A4192" w:rsidRPr="004D4C3A" w:rsidRDefault="008A4192" w:rsidP="00A3212A">
      <w:pPr>
        <w:pStyle w:val="CordiaNew"/>
        <w:tabs>
          <w:tab w:val="clear" w:pos="4153"/>
          <w:tab w:val="left" w:pos="426"/>
        </w:tabs>
        <w:ind w:left="426" w:firstLine="709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66715B69" w14:textId="2FE43247" w:rsidR="00FD7C51" w:rsidRPr="004D4C3A" w:rsidRDefault="008A4192" w:rsidP="00107C5F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="00AC12A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0B391B" w:rsidRPr="004D4C3A">
        <w:rPr>
          <w:rFonts w:ascii="BrowalliaUPC" w:hAnsi="BrowalliaUPC" w:cs="BrowalliaUPC"/>
          <w:sz w:val="28"/>
          <w:szCs w:val="28"/>
          <w:cs/>
        </w:rPr>
        <w:t>และหนี้สินจาก</w:t>
      </w:r>
      <w:r w:rsidR="00DE377A" w:rsidRPr="004D4C3A">
        <w:rPr>
          <w:rFonts w:ascii="BrowalliaUPC" w:hAnsi="BrowalliaUPC" w:cs="BrowalliaUPC"/>
          <w:sz w:val="28"/>
          <w:szCs w:val="28"/>
          <w:cs/>
        </w:rPr>
        <w:t>ภาระ</w:t>
      </w:r>
      <w:r w:rsidR="000B391B" w:rsidRPr="004D4C3A">
        <w:rPr>
          <w:rFonts w:ascii="BrowalliaUPC" w:hAnsi="BrowalliaUPC" w:cs="BrowalliaUPC"/>
          <w:sz w:val="28"/>
          <w:szCs w:val="28"/>
          <w:cs/>
        </w:rPr>
        <w:t>ค้ำประกันเงินกู้ยืมของบริษัท</w:t>
      </w:r>
      <w:r w:rsidR="00A26B8C" w:rsidRPr="004D4C3A">
        <w:rPr>
          <w:rFonts w:ascii="BrowalliaUPC" w:hAnsi="BrowalliaUPC" w:cs="BrowalliaUPC"/>
          <w:sz w:val="28"/>
          <w:szCs w:val="28"/>
          <w:cs/>
        </w:rPr>
        <w:t>อื่น</w:t>
      </w:r>
      <w:r w:rsidR="009E7328" w:rsidRPr="004D4C3A">
        <w:rPr>
          <w:rFonts w:ascii="BrowalliaUPC" w:hAnsi="BrowalliaUPC" w:cs="BrowalliaUPC"/>
          <w:sz w:val="28"/>
          <w:szCs w:val="28"/>
          <w:cs/>
        </w:rPr>
        <w:t>ที่บริษัทต้องจ่ายคืน</w:t>
      </w:r>
      <w:r w:rsidR="00B07901"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43B77688" w14:textId="002C679A" w:rsidR="00DB0F2B" w:rsidRPr="004D4C3A" w:rsidRDefault="00DB0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1247"/>
        <w:gridCol w:w="1542"/>
        <w:gridCol w:w="1542"/>
        <w:gridCol w:w="1283"/>
      </w:tblGrid>
      <w:tr w:rsidR="004D4C3A" w:rsidRPr="004D4C3A" w14:paraId="6A9454DA" w14:textId="77777777" w:rsidTr="00B06FE3">
        <w:tc>
          <w:tcPr>
            <w:tcW w:w="3458" w:type="dxa"/>
            <w:shd w:val="clear" w:color="auto" w:fill="auto"/>
          </w:tcPr>
          <w:p w14:paraId="32B797F8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3F139C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84DC53B" w14:textId="45BEB553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D4C3A" w:rsidRPr="004D4C3A" w14:paraId="5878E941" w14:textId="77777777" w:rsidTr="00B06FE3">
        <w:tc>
          <w:tcPr>
            <w:tcW w:w="3458" w:type="dxa"/>
            <w:shd w:val="clear" w:color="auto" w:fill="auto"/>
          </w:tcPr>
          <w:p w14:paraId="57882907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A393981" w14:textId="77777777" w:rsidR="00D5785E" w:rsidRPr="004D4C3A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1D9AD8B9" w14:textId="1037A26B" w:rsidR="00D5785E" w:rsidRPr="004D4C3A" w:rsidRDefault="00236A5B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="00F72DD0" w:rsidRPr="004D4C3A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4D4C3A" w:rsidRPr="004D4C3A" w14:paraId="68BCBC13" w14:textId="77777777" w:rsidTr="00B06FE3">
        <w:tc>
          <w:tcPr>
            <w:tcW w:w="3458" w:type="dxa"/>
            <w:shd w:val="clear" w:color="auto" w:fill="auto"/>
          </w:tcPr>
          <w:p w14:paraId="3199375C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0038EC" w14:textId="77777777" w:rsidR="006D0BDE" w:rsidRPr="004D4C3A" w:rsidRDefault="006D0BD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5DED889B" w14:textId="2F2AE7EC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="00D54702"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และงบการเงิน</w:t>
            </w:r>
            <w:r w:rsidR="00D54702"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="00D54702"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4D4C3A" w:rsidRPr="004D4C3A" w14:paraId="0528AD90" w14:textId="77777777" w:rsidTr="00B06FE3">
        <w:tc>
          <w:tcPr>
            <w:tcW w:w="3458" w:type="dxa"/>
            <w:shd w:val="clear" w:color="auto" w:fill="auto"/>
          </w:tcPr>
          <w:p w14:paraId="2B882050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5108323" w14:textId="77777777" w:rsidR="002A1980" w:rsidRPr="004D4C3A" w:rsidRDefault="002A1980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4469A06" w14:textId="0B8FC1F5" w:rsidR="006D0BDE" w:rsidRPr="004D4C3A" w:rsidRDefault="006D0BDE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204C56C2" w14:textId="72697F53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02129F21" w14:textId="7097D3C0" w:rsidR="006D0BDE" w:rsidRPr="004D4C3A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1F6F68FE" w14:textId="77777777" w:rsidR="006D0BDE" w:rsidRPr="004D4C3A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101B8E01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D4C3A" w:rsidRPr="004D4C3A" w14:paraId="132E06AD" w14:textId="77777777" w:rsidTr="00B06FE3">
        <w:tc>
          <w:tcPr>
            <w:tcW w:w="3458" w:type="dxa"/>
            <w:shd w:val="clear" w:color="auto" w:fill="auto"/>
          </w:tcPr>
          <w:p w14:paraId="5215922F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0718D5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2095F390" w14:textId="7C36166C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3AD90AA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49389D3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244E4487" w14:textId="77777777" w:rsidTr="00B06FE3">
        <w:tc>
          <w:tcPr>
            <w:tcW w:w="3458" w:type="dxa"/>
            <w:shd w:val="clear" w:color="auto" w:fill="auto"/>
          </w:tcPr>
          <w:p w14:paraId="2323F8CD" w14:textId="21B9D49F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1247" w:type="dxa"/>
          </w:tcPr>
          <w:p w14:paraId="32B11CAA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60C981B" w14:textId="64267706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1C34102A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45CD242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4CE3847B" w14:textId="77777777" w:rsidTr="00B06FE3">
        <w:tc>
          <w:tcPr>
            <w:tcW w:w="3458" w:type="dxa"/>
            <w:shd w:val="clear" w:color="auto" w:fill="auto"/>
          </w:tcPr>
          <w:p w14:paraId="1C28A21A" w14:textId="7DD4E4FF" w:rsidR="006D0BDE" w:rsidRPr="004D4C3A" w:rsidRDefault="006D0BDE" w:rsidP="007458E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09FD76" w14:textId="0AF08A2D" w:rsidR="006D0BDE" w:rsidRPr="004D4C3A" w:rsidRDefault="006D0BDE" w:rsidP="007458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1542" w:type="dxa"/>
            <w:shd w:val="clear" w:color="auto" w:fill="auto"/>
          </w:tcPr>
          <w:p w14:paraId="5DDF9383" w14:textId="57AAAAB9" w:rsidR="006D0BDE" w:rsidRPr="004D4C3A" w:rsidRDefault="006D0BDE" w:rsidP="007458E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131,673</w:t>
            </w:r>
          </w:p>
        </w:tc>
        <w:tc>
          <w:tcPr>
            <w:tcW w:w="1542" w:type="dxa"/>
            <w:shd w:val="clear" w:color="auto" w:fill="auto"/>
          </w:tcPr>
          <w:p w14:paraId="652B0126" w14:textId="496465AE" w:rsidR="006D0BDE" w:rsidRPr="004D4C3A" w:rsidRDefault="006D0BDE" w:rsidP="007458E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DD7F29C" w14:textId="2B9DA253" w:rsidR="006D0BDE" w:rsidRPr="004D4C3A" w:rsidRDefault="006D0BDE" w:rsidP="007458E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131,673</w:t>
            </w:r>
          </w:p>
        </w:tc>
      </w:tr>
      <w:tr w:rsidR="004D4C3A" w:rsidRPr="004D4C3A" w14:paraId="661CF8D1" w14:textId="77777777" w:rsidTr="00B06FE3">
        <w:tc>
          <w:tcPr>
            <w:tcW w:w="3458" w:type="dxa"/>
            <w:shd w:val="clear" w:color="auto" w:fill="auto"/>
          </w:tcPr>
          <w:p w14:paraId="6BC61388" w14:textId="77777777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</w:tcPr>
          <w:p w14:paraId="28E84829" w14:textId="77777777" w:rsidR="006D0BDE" w:rsidRPr="004D4C3A" w:rsidRDefault="006D0BDE" w:rsidP="00BC212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72251B31" w14:textId="77777777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4911FE3" w14:textId="77777777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810F53" w14:textId="77777777" w:rsidR="006D0BDE" w:rsidRPr="004D4C3A" w:rsidRDefault="006D0BDE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6F0013FB" w14:textId="77777777" w:rsidTr="00B06FE3">
        <w:tc>
          <w:tcPr>
            <w:tcW w:w="3458" w:type="dxa"/>
            <w:shd w:val="clear" w:color="auto" w:fill="auto"/>
          </w:tcPr>
          <w:p w14:paraId="47776F1B" w14:textId="371545E8" w:rsidR="006D0BDE" w:rsidRPr="004D4C3A" w:rsidRDefault="006D0BDE" w:rsidP="00C7403D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247" w:type="dxa"/>
          </w:tcPr>
          <w:p w14:paraId="34E79836" w14:textId="77777777" w:rsidR="006D0BDE" w:rsidRPr="004D4C3A" w:rsidRDefault="006D0BDE" w:rsidP="00BC212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4BEE49E1" w14:textId="20BE058C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F952C3C" w14:textId="79BCC5CC" w:rsidR="006D0BDE" w:rsidRPr="004D4C3A" w:rsidRDefault="006D0BDE" w:rsidP="00C7403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8CEB80F" w14:textId="4F7940EE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13F5552C" w14:textId="77777777" w:rsidTr="00B06FE3">
        <w:tc>
          <w:tcPr>
            <w:tcW w:w="3458" w:type="dxa"/>
            <w:shd w:val="clear" w:color="auto" w:fill="auto"/>
          </w:tcPr>
          <w:p w14:paraId="7F6CF050" w14:textId="54B898E0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E62C6B" w14:textId="31D591E4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114C1B83" w14:textId="2A0B15C5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49,349</w:t>
            </w:r>
          </w:p>
        </w:tc>
        <w:tc>
          <w:tcPr>
            <w:tcW w:w="1542" w:type="dxa"/>
            <w:shd w:val="clear" w:color="auto" w:fill="auto"/>
          </w:tcPr>
          <w:p w14:paraId="2FC81A2D" w14:textId="064EE1FD" w:rsidR="006D0BDE" w:rsidRPr="004D4C3A" w:rsidRDefault="006D0BDE" w:rsidP="000836D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(1,130)</w:t>
            </w:r>
          </w:p>
        </w:tc>
        <w:tc>
          <w:tcPr>
            <w:tcW w:w="1283" w:type="dxa"/>
            <w:shd w:val="clear" w:color="auto" w:fill="auto"/>
          </w:tcPr>
          <w:p w14:paraId="2AA102EC" w14:textId="1B405BF6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48,219</w:t>
            </w:r>
          </w:p>
        </w:tc>
      </w:tr>
      <w:tr w:rsidR="004D4C3A" w:rsidRPr="004D4C3A" w14:paraId="5E321115" w14:textId="77777777" w:rsidTr="00B06FE3">
        <w:tc>
          <w:tcPr>
            <w:tcW w:w="3458" w:type="dxa"/>
            <w:shd w:val="clear" w:color="auto" w:fill="auto"/>
          </w:tcPr>
          <w:p w14:paraId="06CEBF8F" w14:textId="0544A0F4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51BEBE97" w14:textId="5BFF67E6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4497895F" w14:textId="0F14B6ED" w:rsidR="006D0BDE" w:rsidRPr="004D4C3A" w:rsidRDefault="006D0BD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60,416</w:t>
            </w:r>
          </w:p>
        </w:tc>
        <w:tc>
          <w:tcPr>
            <w:tcW w:w="1542" w:type="dxa"/>
            <w:shd w:val="clear" w:color="auto" w:fill="auto"/>
          </w:tcPr>
          <w:p w14:paraId="047DD2BD" w14:textId="1EF20291" w:rsidR="006D0BDE" w:rsidRPr="004D4C3A" w:rsidRDefault="006D0BDE" w:rsidP="000836D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(21</w:t>
            </w:r>
            <w:r w:rsidR="00F55785" w:rsidRPr="004D4C3A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6A0A4C3D" w14:textId="0DE7EBCC" w:rsidR="006D0BDE" w:rsidRPr="004D4C3A" w:rsidRDefault="006D0BD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60,203</w:t>
            </w:r>
          </w:p>
        </w:tc>
      </w:tr>
      <w:tr w:rsidR="004D4C3A" w:rsidRPr="004D4C3A" w14:paraId="54E83350" w14:textId="77777777" w:rsidTr="00B06FE3">
        <w:tc>
          <w:tcPr>
            <w:tcW w:w="3458" w:type="dxa"/>
            <w:shd w:val="clear" w:color="auto" w:fill="auto"/>
          </w:tcPr>
          <w:p w14:paraId="28E214EB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19D78B19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44932AC" w14:textId="6E3C2762" w:rsidR="006D0BDE" w:rsidRPr="004D4C3A" w:rsidRDefault="00F55785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lang w:val="en-AU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AU"/>
              </w:rPr>
              <w:t>241,438</w:t>
            </w:r>
          </w:p>
        </w:tc>
        <w:tc>
          <w:tcPr>
            <w:tcW w:w="1542" w:type="dxa"/>
            <w:shd w:val="clear" w:color="auto" w:fill="auto"/>
          </w:tcPr>
          <w:p w14:paraId="0729A5E9" w14:textId="097185D1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(1,34</w:t>
            </w:r>
            <w:r w:rsidR="00F55785" w:rsidRPr="004D4C3A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63CEA2AD" w14:textId="10AF0F29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240,095</w:t>
            </w:r>
          </w:p>
        </w:tc>
      </w:tr>
      <w:tr w:rsidR="004D4C3A" w:rsidRPr="004D4C3A" w14:paraId="52DC6667" w14:textId="77777777" w:rsidTr="00B06FE3">
        <w:tc>
          <w:tcPr>
            <w:tcW w:w="3458" w:type="dxa"/>
            <w:shd w:val="clear" w:color="auto" w:fill="auto"/>
          </w:tcPr>
          <w:p w14:paraId="6B056F48" w14:textId="7B705C3B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ะ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247" w:type="dxa"/>
          </w:tcPr>
          <w:p w14:paraId="4D5F224E" w14:textId="77777777" w:rsidR="006D0BDE" w:rsidRPr="004D4C3A" w:rsidRDefault="006D0BDE" w:rsidP="000836D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A8B1A96" w14:textId="6DA459D4" w:rsidR="006D0BDE" w:rsidRPr="004D4C3A" w:rsidRDefault="006D0BDE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(99,508)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587C907" w14:textId="551700E4" w:rsidR="006D0BDE" w:rsidRPr="004D4C3A" w:rsidRDefault="006D0BD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37F7E5" w14:textId="6E8A13CD" w:rsidR="006D0BDE" w:rsidRPr="004D4C3A" w:rsidRDefault="006D0BDE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(98,988)</w:t>
            </w:r>
          </w:p>
        </w:tc>
      </w:tr>
      <w:tr w:rsidR="004D4C3A" w:rsidRPr="004D4C3A" w14:paraId="5E4174B6" w14:textId="77777777" w:rsidTr="00B06FE3">
        <w:tc>
          <w:tcPr>
            <w:tcW w:w="3458" w:type="dxa"/>
            <w:shd w:val="clear" w:color="auto" w:fill="auto"/>
          </w:tcPr>
          <w:p w14:paraId="6C515C0D" w14:textId="019C8139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5D86DA36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08454860" w14:textId="42268BAB" w:rsidR="006D0BDE" w:rsidRPr="004D4C3A" w:rsidRDefault="006D0BD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141,930</w:t>
            </w:r>
          </w:p>
        </w:tc>
        <w:tc>
          <w:tcPr>
            <w:tcW w:w="1542" w:type="dxa"/>
            <w:shd w:val="clear" w:color="auto" w:fill="auto"/>
          </w:tcPr>
          <w:p w14:paraId="64F642D8" w14:textId="77279F37" w:rsidR="006D0BDE" w:rsidRPr="004D4C3A" w:rsidRDefault="006D0BD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(82</w:t>
            </w:r>
            <w:r w:rsidR="00F55785" w:rsidRPr="004D4C3A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566F4C9B" w14:textId="49AD33E6" w:rsidR="006D0BDE" w:rsidRPr="004D4C3A" w:rsidRDefault="006D0BD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141,107</w:t>
            </w:r>
          </w:p>
        </w:tc>
      </w:tr>
      <w:tr w:rsidR="004D4C3A" w:rsidRPr="004D4C3A" w14:paraId="65FA9275" w14:textId="77777777" w:rsidTr="00B06FE3">
        <w:tc>
          <w:tcPr>
            <w:tcW w:w="3458" w:type="dxa"/>
            <w:shd w:val="clear" w:color="auto" w:fill="auto"/>
          </w:tcPr>
          <w:p w14:paraId="16B76B59" w14:textId="152C6B06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47" w:type="dxa"/>
          </w:tcPr>
          <w:p w14:paraId="6366C0B3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59DE30B" w14:textId="6DEACA7B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51BC8D4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75F450D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28CFC917" w14:textId="77777777" w:rsidTr="00B06FE3">
        <w:tc>
          <w:tcPr>
            <w:tcW w:w="3458" w:type="dxa"/>
            <w:shd w:val="clear" w:color="auto" w:fill="auto"/>
          </w:tcPr>
          <w:p w14:paraId="64F41A82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6CC8543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03A9EC02" w14:textId="0F5C6648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D4C3A" w:rsidRPr="004D4C3A" w14:paraId="33666B7E" w14:textId="77777777" w:rsidTr="00B06FE3">
        <w:tc>
          <w:tcPr>
            <w:tcW w:w="3458" w:type="dxa"/>
            <w:shd w:val="clear" w:color="auto" w:fill="auto"/>
          </w:tcPr>
          <w:p w14:paraId="46625251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B58F998" w14:textId="77777777" w:rsidR="00D5785E" w:rsidRPr="004D4C3A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4FCDAE5" w14:textId="60A0D050" w:rsidR="00D5785E" w:rsidRPr="004D4C3A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 xml:space="preserve"> 256</w:t>
            </w:r>
            <w:r w:rsidR="00F72DD0" w:rsidRPr="004D4C3A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4D4C3A" w:rsidRPr="004D4C3A" w14:paraId="2A9C9843" w14:textId="77777777" w:rsidTr="00FC533A">
        <w:tc>
          <w:tcPr>
            <w:tcW w:w="3458" w:type="dxa"/>
            <w:shd w:val="clear" w:color="auto" w:fill="auto"/>
          </w:tcPr>
          <w:p w14:paraId="7B36949D" w14:textId="77777777" w:rsidR="00FC533A" w:rsidRPr="004D4C3A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CF8F87E" w14:textId="77777777" w:rsidR="00FC533A" w:rsidRPr="004D4C3A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77F0550D" w14:textId="1B3DB316" w:rsidR="00FC533A" w:rsidRPr="004D4C3A" w:rsidRDefault="00FC533A" w:rsidP="00FC533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และงบการเงิน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4D4C3A" w:rsidRPr="004D4C3A" w14:paraId="60F60199" w14:textId="77777777" w:rsidTr="00B06FE3">
        <w:tc>
          <w:tcPr>
            <w:tcW w:w="3458" w:type="dxa"/>
            <w:shd w:val="clear" w:color="auto" w:fill="auto"/>
          </w:tcPr>
          <w:p w14:paraId="548A1A0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366E1F8" w14:textId="77777777" w:rsidR="00185961" w:rsidRPr="004D4C3A" w:rsidRDefault="00185961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2F21779" w14:textId="62E4ED0C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51148622" w14:textId="0DC0A7CD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62F36C8D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7EC16441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D4C3A" w:rsidRPr="004D4C3A" w14:paraId="77976FCF" w14:textId="77777777" w:rsidTr="00B06FE3">
        <w:tc>
          <w:tcPr>
            <w:tcW w:w="3458" w:type="dxa"/>
            <w:shd w:val="clear" w:color="auto" w:fill="auto"/>
          </w:tcPr>
          <w:p w14:paraId="774BFAA9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D7AB3BD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8DC2838" w14:textId="5C34B7C4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70FFCBE0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03D40EB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54D51620" w14:textId="77777777" w:rsidTr="00B06FE3">
        <w:tc>
          <w:tcPr>
            <w:tcW w:w="3458" w:type="dxa"/>
            <w:shd w:val="clear" w:color="auto" w:fill="auto"/>
          </w:tcPr>
          <w:p w14:paraId="648DB118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1247" w:type="dxa"/>
          </w:tcPr>
          <w:p w14:paraId="30DB2EFC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2ACFD524" w14:textId="3220D6BF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2307D6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946A7AA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7695ACB6" w14:textId="77777777" w:rsidTr="00B06FE3">
        <w:tc>
          <w:tcPr>
            <w:tcW w:w="3458" w:type="dxa"/>
            <w:shd w:val="clear" w:color="auto" w:fill="auto"/>
          </w:tcPr>
          <w:p w14:paraId="0DBEBD3E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51A8309C" w14:textId="754289D6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1542" w:type="dxa"/>
            <w:shd w:val="clear" w:color="auto" w:fill="auto"/>
          </w:tcPr>
          <w:p w14:paraId="696EB169" w14:textId="494A57A3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542" w:type="dxa"/>
            <w:shd w:val="clear" w:color="auto" w:fill="auto"/>
          </w:tcPr>
          <w:p w14:paraId="56990AB2" w14:textId="4410E5A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83C2AAD" w14:textId="5746FE8D" w:rsidR="00E60BC8" w:rsidRPr="004D4C3A" w:rsidRDefault="00E60BC8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</w:tr>
      <w:tr w:rsidR="004D4C3A" w:rsidRPr="004D4C3A" w14:paraId="77FF9B03" w14:textId="77777777" w:rsidTr="00B06FE3">
        <w:tc>
          <w:tcPr>
            <w:tcW w:w="3458" w:type="dxa"/>
            <w:shd w:val="clear" w:color="auto" w:fill="auto"/>
          </w:tcPr>
          <w:p w14:paraId="3DD823D6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</w:tcPr>
          <w:p w14:paraId="27E3AC06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644B2F81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36A5316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1024A10" w14:textId="77777777" w:rsidR="00E60BC8" w:rsidRPr="004D4C3A" w:rsidRDefault="00E60BC8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078DE5A9" w14:textId="77777777" w:rsidTr="00B06FE3">
        <w:tc>
          <w:tcPr>
            <w:tcW w:w="3458" w:type="dxa"/>
            <w:shd w:val="clear" w:color="auto" w:fill="auto"/>
          </w:tcPr>
          <w:p w14:paraId="1C888CE3" w14:textId="13358A44" w:rsidR="00E60BC8" w:rsidRPr="004D4C3A" w:rsidRDefault="00E60BC8" w:rsidP="000E43A4">
            <w:pPr>
              <w:tabs>
                <w:tab w:val="clear" w:pos="227"/>
                <w:tab w:val="left" w:pos="140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1247" w:type="dxa"/>
          </w:tcPr>
          <w:p w14:paraId="69EC76A0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D91A0FB" w14:textId="5214256C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16D97FB9" w14:textId="77777777" w:rsidR="00E60BC8" w:rsidRPr="004D4C3A" w:rsidRDefault="00E60BC8" w:rsidP="000E43A4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1059B13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4212E6C7" w14:textId="77777777" w:rsidTr="00B06FE3">
        <w:tc>
          <w:tcPr>
            <w:tcW w:w="3458" w:type="dxa"/>
            <w:shd w:val="clear" w:color="auto" w:fill="auto"/>
          </w:tcPr>
          <w:p w14:paraId="69B037CB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227AEA3D" w14:textId="2792D9BE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285957D1" w14:textId="0DB00F8E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55,586</w:t>
            </w:r>
          </w:p>
        </w:tc>
        <w:tc>
          <w:tcPr>
            <w:tcW w:w="1542" w:type="dxa"/>
            <w:shd w:val="clear" w:color="auto" w:fill="auto"/>
          </w:tcPr>
          <w:p w14:paraId="068AA414" w14:textId="365162E6" w:rsidR="00E60BC8" w:rsidRPr="004D4C3A" w:rsidRDefault="00E60BC8" w:rsidP="000E43A4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(1,349)</w:t>
            </w:r>
          </w:p>
        </w:tc>
        <w:tc>
          <w:tcPr>
            <w:tcW w:w="1283" w:type="dxa"/>
            <w:shd w:val="clear" w:color="auto" w:fill="auto"/>
          </w:tcPr>
          <w:p w14:paraId="0FC53AC2" w14:textId="6B4BE0C0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54,237</w:t>
            </w:r>
          </w:p>
        </w:tc>
      </w:tr>
      <w:tr w:rsidR="004D4C3A" w:rsidRPr="004D4C3A" w14:paraId="634788CE" w14:textId="77777777" w:rsidTr="00B06FE3">
        <w:tc>
          <w:tcPr>
            <w:tcW w:w="3458" w:type="dxa"/>
            <w:shd w:val="clear" w:color="auto" w:fill="auto"/>
          </w:tcPr>
          <w:p w14:paraId="6A2C29F2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6FAD47AC" w14:textId="47B8265D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3B5217F5" w14:textId="2EEDA8C2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69,817</w:t>
            </w:r>
          </w:p>
        </w:tc>
        <w:tc>
          <w:tcPr>
            <w:tcW w:w="1542" w:type="dxa"/>
            <w:shd w:val="clear" w:color="auto" w:fill="auto"/>
          </w:tcPr>
          <w:p w14:paraId="576DF32F" w14:textId="6E6FF0CB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(254)</w:t>
            </w:r>
          </w:p>
        </w:tc>
        <w:tc>
          <w:tcPr>
            <w:tcW w:w="1283" w:type="dxa"/>
            <w:shd w:val="clear" w:color="auto" w:fill="auto"/>
          </w:tcPr>
          <w:p w14:paraId="30174278" w14:textId="57757F2D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69,563</w:t>
            </w:r>
          </w:p>
        </w:tc>
      </w:tr>
      <w:tr w:rsidR="004D4C3A" w:rsidRPr="004D4C3A" w14:paraId="6E0BE536" w14:textId="77777777" w:rsidTr="00B06FE3">
        <w:tc>
          <w:tcPr>
            <w:tcW w:w="3458" w:type="dxa"/>
            <w:shd w:val="clear" w:color="auto" w:fill="auto"/>
          </w:tcPr>
          <w:p w14:paraId="4A581F7A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6159E42A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31BC6097" w14:textId="2B00A798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288,276</w:t>
            </w:r>
          </w:p>
        </w:tc>
        <w:tc>
          <w:tcPr>
            <w:tcW w:w="1542" w:type="dxa"/>
            <w:shd w:val="clear" w:color="auto" w:fill="auto"/>
          </w:tcPr>
          <w:p w14:paraId="22D24F75" w14:textId="532A4444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(1,603)</w:t>
            </w:r>
          </w:p>
        </w:tc>
        <w:tc>
          <w:tcPr>
            <w:tcW w:w="1283" w:type="dxa"/>
            <w:shd w:val="clear" w:color="auto" w:fill="auto"/>
          </w:tcPr>
          <w:p w14:paraId="793F03BB" w14:textId="1789BA93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286,673</w:t>
            </w:r>
          </w:p>
        </w:tc>
      </w:tr>
      <w:tr w:rsidR="004D4C3A" w:rsidRPr="004D4C3A" w14:paraId="15AD05A0" w14:textId="77777777" w:rsidTr="00B06FE3">
        <w:tc>
          <w:tcPr>
            <w:tcW w:w="3458" w:type="dxa"/>
            <w:shd w:val="clear" w:color="auto" w:fill="auto"/>
          </w:tcPr>
          <w:p w14:paraId="1DF39E93" w14:textId="78C96F2E" w:rsidR="00E60BC8" w:rsidRPr="004D4C3A" w:rsidRDefault="00E60BC8" w:rsidP="00D34B05">
            <w:pPr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5606AA11" w14:textId="77777777" w:rsidR="00E60BC8" w:rsidRPr="004D4C3A" w:rsidRDefault="00E60BC8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1AB3A05" w14:textId="201D95A6" w:rsidR="00E60BC8" w:rsidRPr="004D4C3A" w:rsidRDefault="00E60BC8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(95,756)</w:t>
            </w:r>
          </w:p>
        </w:tc>
        <w:tc>
          <w:tcPr>
            <w:tcW w:w="1542" w:type="dxa"/>
            <w:shd w:val="clear" w:color="auto" w:fill="auto"/>
          </w:tcPr>
          <w:p w14:paraId="543CF01F" w14:textId="484AFDE3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1283" w:type="dxa"/>
            <w:shd w:val="clear" w:color="auto" w:fill="auto"/>
          </w:tcPr>
          <w:p w14:paraId="3E61C6A3" w14:textId="52AB8DC8" w:rsidR="00E60BC8" w:rsidRPr="004D4C3A" w:rsidRDefault="00E60BC8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(95,238)</w:t>
            </w:r>
          </w:p>
        </w:tc>
      </w:tr>
      <w:tr w:rsidR="00E60BC8" w:rsidRPr="004D4C3A" w14:paraId="4D656EB1" w14:textId="77777777" w:rsidTr="00B06FE3">
        <w:tc>
          <w:tcPr>
            <w:tcW w:w="3458" w:type="dxa"/>
            <w:shd w:val="clear" w:color="auto" w:fill="auto"/>
          </w:tcPr>
          <w:p w14:paraId="29BD8C04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45DE730D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67B14B78" w14:textId="2CDC89B2" w:rsidR="00E60BC8" w:rsidRPr="004D4C3A" w:rsidRDefault="00E60BC8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192,520</w:t>
            </w:r>
          </w:p>
        </w:tc>
        <w:tc>
          <w:tcPr>
            <w:tcW w:w="1542" w:type="dxa"/>
            <w:shd w:val="clear" w:color="auto" w:fill="auto"/>
          </w:tcPr>
          <w:p w14:paraId="17A92884" w14:textId="239B2AE9" w:rsidR="00E60BC8" w:rsidRPr="004D4C3A" w:rsidRDefault="00E60BC8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(1,085)</w:t>
            </w:r>
          </w:p>
        </w:tc>
        <w:tc>
          <w:tcPr>
            <w:tcW w:w="1283" w:type="dxa"/>
            <w:shd w:val="clear" w:color="auto" w:fill="auto"/>
          </w:tcPr>
          <w:p w14:paraId="4F841556" w14:textId="12C9FDCC" w:rsidR="00E60BC8" w:rsidRPr="004D4C3A" w:rsidRDefault="00E60BC8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191,435</w:t>
            </w:r>
          </w:p>
        </w:tc>
      </w:tr>
    </w:tbl>
    <w:p w14:paraId="5B3EA000" w14:textId="4AD396A5" w:rsidR="00AD52B4" w:rsidRPr="004D4C3A" w:rsidRDefault="00AD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51D6CC2" w14:textId="36F89239" w:rsidR="00F72DD0" w:rsidRPr="004D4C3A" w:rsidRDefault="0083700B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ab/>
      </w:r>
      <w:r w:rsidR="00481A34" w:rsidRPr="004D4C3A">
        <w:rPr>
          <w:rFonts w:ascii="BrowalliaUPC" w:hAnsi="BrowalliaUPC" w:cs="BrowalliaUPC" w:hint="cs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22196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22196E" w:rsidRPr="004D4C3A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C027B7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22196E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22196E" w:rsidRPr="004D4C3A">
        <w:rPr>
          <w:rFonts w:ascii="BrowalliaUPC" w:hAnsi="BrowalliaUPC" w:cs="BrowalliaUPC"/>
          <w:sz w:val="28"/>
          <w:szCs w:val="28"/>
        </w:rPr>
        <w:t>2565</w:t>
      </w:r>
      <w:r w:rsidR="00481A34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85C59" w:rsidRPr="004D4C3A">
        <w:rPr>
          <w:rFonts w:ascii="BrowalliaUPC" w:hAnsi="BrowalliaUPC" w:cs="BrowalliaUPC" w:hint="cs"/>
          <w:sz w:val="28"/>
          <w:szCs w:val="28"/>
          <w:cs/>
        </w:rPr>
        <w:t>เป็น</w:t>
      </w:r>
      <w:r w:rsidR="00CB01EE" w:rsidRPr="004D4C3A">
        <w:rPr>
          <w:rFonts w:ascii="BrowalliaUPC" w:hAnsi="BrowalliaUPC" w:cs="BrowalliaUPC" w:hint="cs"/>
          <w:sz w:val="28"/>
          <w:szCs w:val="28"/>
          <w:cs/>
        </w:rPr>
        <w:t>การค้ำประกัน</w:t>
      </w:r>
      <w:r w:rsidR="002F424C" w:rsidRPr="004D4C3A">
        <w:rPr>
          <w:rFonts w:ascii="BrowalliaUPC" w:hAnsi="BrowalliaUPC" w:cs="BrowalliaUPC" w:hint="cs"/>
          <w:sz w:val="28"/>
          <w:szCs w:val="28"/>
          <w:cs/>
        </w:rPr>
        <w:t>เงินกู้ยืมของบริษัทอื่น</w:t>
      </w:r>
      <w:r w:rsidR="0096647B" w:rsidRPr="004D4C3A">
        <w:rPr>
          <w:rFonts w:ascii="BrowalliaUPC" w:hAnsi="BrowalliaUPC" w:cs="BrowalliaUPC"/>
          <w:sz w:val="28"/>
          <w:szCs w:val="28"/>
          <w:cs/>
        </w:rPr>
        <w:br/>
      </w:r>
      <w:r w:rsidR="004F1E89" w:rsidRPr="004D4C3A">
        <w:rPr>
          <w:rFonts w:ascii="BrowalliaUPC" w:hAnsi="BrowalliaUPC" w:cs="BrowalliaUPC" w:hint="cs"/>
          <w:sz w:val="28"/>
          <w:szCs w:val="28"/>
          <w:cs/>
        </w:rPr>
        <w:t>ซึ่ง</w:t>
      </w:r>
      <w:r w:rsidR="00481A34" w:rsidRPr="004D4C3A">
        <w:rPr>
          <w:rFonts w:ascii="BrowalliaUPC" w:hAnsi="BrowalliaUPC" w:cs="BrowalliaUPC" w:hint="cs"/>
          <w:sz w:val="28"/>
          <w:szCs w:val="28"/>
          <w:cs/>
        </w:rPr>
        <w:t>เคยเป็นบริษัทย่อยของบริษัทมาก่อน</w:t>
      </w:r>
    </w:p>
    <w:p w14:paraId="18D81267" w14:textId="552E3FD4" w:rsidR="001C1E3F" w:rsidRPr="004D4C3A" w:rsidRDefault="001C1E3F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A538201" w14:textId="77777777" w:rsidR="00D34B05" w:rsidRPr="004D4C3A" w:rsidRDefault="00D34B05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F6E35D1" w14:textId="0496E06A" w:rsidR="0083700B" w:rsidRPr="004D4C3A" w:rsidRDefault="0083700B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การเปลี่ยนแปลงของเงินกู้ยืมระยะยาวสำหรับงวด</w:t>
      </w:r>
      <w:r w:rsidR="00C027B7" w:rsidRPr="004D4C3A">
        <w:rPr>
          <w:rFonts w:ascii="BrowalliaUPC" w:hAnsi="BrowalliaUPC" w:cs="BrowalliaUPC" w:hint="cs"/>
          <w:sz w:val="28"/>
          <w:szCs w:val="28"/>
          <w:cs/>
        </w:rPr>
        <w:t>หก</w:t>
      </w:r>
      <w:r w:rsidR="00C70BA9" w:rsidRPr="004D4C3A">
        <w:rPr>
          <w:rFonts w:ascii="BrowalliaUPC" w:hAnsi="BrowalliaUPC" w:cs="BrowalliaUPC"/>
          <w:sz w:val="28"/>
          <w:szCs w:val="28"/>
          <w:cs/>
        </w:rPr>
        <w:t>เ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ดือนสิ้นสุดวันที่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C027B7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0E43A4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B2BEE58" w14:textId="77777777" w:rsidR="003217D7" w:rsidRPr="004D4C3A" w:rsidRDefault="003217D7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4D4C3A" w:rsidRPr="004D4C3A" w14:paraId="762A1D4C" w14:textId="77777777" w:rsidTr="00164E61">
        <w:tc>
          <w:tcPr>
            <w:tcW w:w="6237" w:type="dxa"/>
          </w:tcPr>
          <w:p w14:paraId="5559E513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1535D2C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452975BD" w14:textId="77777777" w:rsidTr="00164E61">
        <w:tc>
          <w:tcPr>
            <w:tcW w:w="6237" w:type="dxa"/>
          </w:tcPr>
          <w:p w14:paraId="48B2F548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712575EA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6F6506C4" w14:textId="77777777" w:rsidTr="00164E61">
        <w:trPr>
          <w:trHeight w:val="341"/>
        </w:trPr>
        <w:tc>
          <w:tcPr>
            <w:tcW w:w="6237" w:type="dxa"/>
          </w:tcPr>
          <w:p w14:paraId="6296A482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DB8A37F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6EC44406" w14:textId="77777777" w:rsidTr="00164E61">
        <w:tc>
          <w:tcPr>
            <w:tcW w:w="6237" w:type="dxa"/>
          </w:tcPr>
          <w:p w14:paraId="11C17FEC" w14:textId="0B0E4663" w:rsidR="003217D7" w:rsidRPr="004D4C3A" w:rsidRDefault="004A0148" w:rsidP="00164E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3217D7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2B4AC715" w14:textId="154D306F" w:rsidR="003217D7" w:rsidRPr="004D4C3A" w:rsidRDefault="00652A0D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  <w:t>286,673</w:t>
            </w:r>
          </w:p>
        </w:tc>
      </w:tr>
      <w:tr w:rsidR="004D4C3A" w:rsidRPr="004D4C3A" w14:paraId="1985E8CE" w14:textId="77777777" w:rsidTr="00164E61">
        <w:tc>
          <w:tcPr>
            <w:tcW w:w="6237" w:type="dxa"/>
          </w:tcPr>
          <w:p w14:paraId="7A727A62" w14:textId="6BB86671" w:rsidR="003217D7" w:rsidRPr="004D4C3A" w:rsidRDefault="004A0148" w:rsidP="00164E61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ดอกเบี</w:t>
            </w:r>
            <w:r w:rsidR="00652A0D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้ยค่างจ่าย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3F757E95" w14:textId="4186A0BC" w:rsidR="003217D7" w:rsidRPr="004D4C3A" w:rsidRDefault="00B22963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5,849</w:t>
            </w:r>
          </w:p>
        </w:tc>
      </w:tr>
      <w:tr w:rsidR="004D4C3A" w:rsidRPr="004D4C3A" w14:paraId="4882356B" w14:textId="77777777" w:rsidTr="00164E61">
        <w:tc>
          <w:tcPr>
            <w:tcW w:w="6237" w:type="dxa"/>
          </w:tcPr>
          <w:p w14:paraId="6254EF8E" w14:textId="41DBC294" w:rsidR="004A0148" w:rsidRPr="004D4C3A" w:rsidRDefault="00652A0D" w:rsidP="00164E61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36" w:type="dxa"/>
            <w:shd w:val="clear" w:color="auto" w:fill="auto"/>
          </w:tcPr>
          <w:p w14:paraId="6F76F5EC" w14:textId="77777777" w:rsidR="004A0148" w:rsidRPr="004D4C3A" w:rsidRDefault="004A0148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1C548AF" w14:textId="088C901A" w:rsidR="004A0148" w:rsidRPr="004D4C3A" w:rsidRDefault="00B22963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(52,427)</w:t>
            </w:r>
          </w:p>
        </w:tc>
      </w:tr>
      <w:tr w:rsidR="003217D7" w:rsidRPr="004D4C3A" w14:paraId="3B3BEA43" w14:textId="77777777" w:rsidTr="00164E61">
        <w:trPr>
          <w:trHeight w:val="63"/>
        </w:trPr>
        <w:tc>
          <w:tcPr>
            <w:tcW w:w="6237" w:type="dxa"/>
          </w:tcPr>
          <w:p w14:paraId="4140F609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4D4C3A" w:rsidRDefault="003217D7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7A821897" w:rsidR="003217D7" w:rsidRPr="004D4C3A" w:rsidRDefault="00B22963" w:rsidP="00164E6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240,095</w:t>
            </w:r>
          </w:p>
        </w:tc>
      </w:tr>
    </w:tbl>
    <w:p w14:paraId="3DBEB35D" w14:textId="77777777" w:rsidR="006B3809" w:rsidRPr="004D4C3A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4E779933" w:rsidR="00146E28" w:rsidRPr="004D4C3A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="009E15B9"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เช่น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507CBA05" w14:textId="77777777" w:rsidR="00A94B57" w:rsidRPr="004D4C3A" w:rsidRDefault="00A94B57" w:rsidP="007C6F0F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112C55" w14:textId="2EDFDDE6" w:rsidR="003957B3" w:rsidRPr="004D4C3A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4D4C3A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</w:t>
      </w:r>
      <w:r w:rsidR="00BC38C5" w:rsidRPr="004D4C3A">
        <w:rPr>
          <w:rFonts w:ascii="BrowalliaUPC" w:hAnsi="BrowalliaUPC" w:cs="BrowalliaUPC"/>
          <w:sz w:val="28"/>
          <w:szCs w:val="28"/>
          <w:u w:val="single"/>
          <w:cs/>
        </w:rPr>
        <w:t>อื่น</w:t>
      </w:r>
      <w:r w:rsidR="00300A94" w:rsidRPr="004D4C3A">
        <w:rPr>
          <w:rFonts w:ascii="BrowalliaUPC" w:hAnsi="BrowalliaUPC" w:cs="BrowalliaUPC"/>
          <w:sz w:val="28"/>
          <w:szCs w:val="28"/>
          <w:u w:val="single"/>
        </w:rPr>
        <w:t xml:space="preserve"> </w:t>
      </w:r>
    </w:p>
    <w:p w14:paraId="6CDE0690" w14:textId="77777777" w:rsidR="00CF4AB0" w:rsidRPr="004D4C3A" w:rsidRDefault="00CF4AB0" w:rsidP="00BB433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9983C7F" w14:textId="7CF63D96" w:rsidR="00752BD1" w:rsidRPr="004D4C3A" w:rsidRDefault="003422E9" w:rsidP="003422E9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30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4D4C3A">
        <w:rPr>
          <w:rFonts w:ascii="BrowalliaUPC" w:hAnsi="BrowalliaUPC" w:cs="BrowalliaUPC"/>
          <w:sz w:val="28"/>
          <w:szCs w:val="28"/>
        </w:rPr>
        <w:t xml:space="preserve">2564 </w:t>
      </w:r>
      <w:r w:rsidRPr="004D4C3A">
        <w:rPr>
          <w:rFonts w:ascii="BrowalliaUPC" w:hAnsi="BrowalliaUPC" w:cs="BrowalliaUPC"/>
          <w:sz w:val="28"/>
          <w:szCs w:val="28"/>
          <w:cs/>
        </w:rPr>
        <w:t>บริษัททำบันทึกข้อตกลงเปลี่ยนแปลงเงื่อ</w:t>
      </w:r>
      <w:r w:rsidR="006B1395" w:rsidRPr="004D4C3A">
        <w:rPr>
          <w:rFonts w:ascii="BrowalliaUPC" w:hAnsi="BrowalliaUPC" w:cs="BrowalliaUPC"/>
          <w:sz w:val="28"/>
          <w:szCs w:val="28"/>
          <w:cs/>
        </w:rPr>
        <w:t>น</w:t>
      </w:r>
      <w:r w:rsidRPr="004D4C3A">
        <w:rPr>
          <w:rFonts w:ascii="BrowalliaUPC" w:hAnsi="BrowalliaUPC" w:cs="BrowalliaUPC"/>
          <w:sz w:val="28"/>
          <w:szCs w:val="28"/>
          <w:cs/>
        </w:rPr>
        <w:t>ไขการชำระหนี้กับบริษัทหลักทรัพย์จัดการกองทุน</w:t>
      </w:r>
      <w:r w:rsidR="00591818" w:rsidRPr="004D4C3A">
        <w:rPr>
          <w:rFonts w:ascii="BrowalliaUPC" w:hAnsi="BrowalliaUPC" w:cs="BrowalliaUPC" w:hint="cs"/>
          <w:sz w:val="28"/>
          <w:szCs w:val="28"/>
          <w:cs/>
        </w:rPr>
        <w:t>แห่งหนึ่ง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6417E" w:rsidRPr="004D4C3A">
        <w:rPr>
          <w:rFonts w:ascii="BrowalliaUPC" w:hAnsi="BrowalliaUPC" w:cs="BrowalliaUPC"/>
          <w:sz w:val="28"/>
          <w:szCs w:val="28"/>
          <w:cs/>
        </w:rPr>
        <w:t xml:space="preserve">เพื่อขยายระยะเวลาชำระหนี้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โดย ณ 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30 </w:t>
      </w:r>
      <w:r w:rsidR="00533784" w:rsidRPr="004D4C3A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 xml:space="preserve">2564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บริษัทมีภาระเงินต้นจำนวน </w:t>
      </w:r>
      <w:r w:rsidRPr="004D4C3A">
        <w:rPr>
          <w:rFonts w:ascii="BrowalliaUPC" w:hAnsi="BrowalliaUPC" w:cs="BrowalliaUPC"/>
          <w:sz w:val="28"/>
          <w:szCs w:val="28"/>
        </w:rPr>
        <w:t xml:space="preserve">139.6 </w:t>
      </w:r>
      <w:r w:rsidR="00822830" w:rsidRPr="004D4C3A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>ล้านบาท โดย</w:t>
      </w:r>
      <w:r w:rsidR="007540D0" w:rsidRPr="004D4C3A">
        <w:rPr>
          <w:rFonts w:ascii="BrowalliaUPC" w:hAnsi="BrowalliaUPC" w:cs="BrowalliaUPC"/>
          <w:sz w:val="28"/>
          <w:szCs w:val="28"/>
          <w:cs/>
        </w:rPr>
        <w:t>ตกลง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ผ่อนจ่ายชำระเงินต้นและดอกเบี้ยเป็นระยะเวลา </w:t>
      </w:r>
      <w:r w:rsidRPr="004D4C3A">
        <w:rPr>
          <w:rFonts w:ascii="BrowalliaUPC" w:hAnsi="BrowalliaUPC" w:cs="BrowalliaUPC"/>
          <w:sz w:val="28"/>
          <w:szCs w:val="28"/>
        </w:rPr>
        <w:t xml:space="preserve">43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4D4C3A">
        <w:rPr>
          <w:rFonts w:ascii="BrowalliaUPC" w:hAnsi="BrowalliaUPC" w:cs="BrowalliaUPC"/>
          <w:sz w:val="28"/>
          <w:szCs w:val="28"/>
        </w:rPr>
        <w:t xml:space="preserve">1 - 10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4D4C3A">
        <w:rPr>
          <w:rFonts w:ascii="BrowalliaUPC" w:hAnsi="BrowalliaUPC" w:cs="BrowalliaUPC"/>
          <w:sz w:val="28"/>
          <w:szCs w:val="28"/>
        </w:rPr>
        <w:t xml:space="preserve">3.4 </w:t>
      </w:r>
      <w:r w:rsidR="00533784" w:rsidRPr="004D4C3A">
        <w:rPr>
          <w:rFonts w:ascii="BrowalliaUPC" w:hAnsi="BrowalliaUPC" w:cs="BrowalliaUPC"/>
          <w:sz w:val="28"/>
          <w:szCs w:val="28"/>
          <w:cs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4D4C3A">
        <w:rPr>
          <w:rFonts w:ascii="BrowalliaUPC" w:hAnsi="BrowalliaUPC" w:cs="BrowalliaUPC"/>
          <w:sz w:val="28"/>
          <w:szCs w:val="28"/>
        </w:rPr>
        <w:t xml:space="preserve">11 - 22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4D4C3A">
        <w:rPr>
          <w:rFonts w:ascii="BrowalliaUPC" w:hAnsi="BrowalliaUPC" w:cs="BrowalliaUPC"/>
          <w:sz w:val="28"/>
          <w:szCs w:val="28"/>
        </w:rPr>
        <w:t xml:space="preserve">3.8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4D4C3A">
        <w:rPr>
          <w:rFonts w:ascii="BrowalliaUPC" w:hAnsi="BrowalliaUPC" w:cs="BrowalliaUPC"/>
          <w:sz w:val="28"/>
          <w:szCs w:val="28"/>
        </w:rPr>
        <w:t xml:space="preserve">23 - 42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4D4C3A">
        <w:rPr>
          <w:rFonts w:ascii="BrowalliaUPC" w:hAnsi="BrowalliaUPC" w:cs="BrowalliaUPC"/>
          <w:sz w:val="28"/>
          <w:szCs w:val="28"/>
        </w:rPr>
        <w:t xml:space="preserve">4.2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31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4D4C3A">
        <w:rPr>
          <w:rFonts w:ascii="BrowalliaUPC" w:hAnsi="BrowalliaUPC" w:cs="BrowalliaUPC"/>
          <w:sz w:val="28"/>
          <w:szCs w:val="28"/>
        </w:rPr>
        <w:t>2568</w:t>
      </w:r>
    </w:p>
    <w:p w14:paraId="50B7B7AB" w14:textId="77777777" w:rsidR="005E2C37" w:rsidRPr="004D4C3A" w:rsidRDefault="005E2C37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4D4C3A" w:rsidRDefault="002A41D7" w:rsidP="00B5182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644"/>
          <w:tab w:val="num" w:pos="1350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หนี้สินหมุนเ</w:t>
      </w:r>
      <w:r w:rsidR="00052C48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วีย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นอื่น</w:t>
      </w:r>
      <w:bookmarkStart w:id="2" w:name="_Hlk33649564"/>
    </w:p>
    <w:p w14:paraId="34A7FD56" w14:textId="21542A94" w:rsidR="00CE4CF1" w:rsidRPr="004D4C3A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0A474877" w14:textId="77777777" w:rsidTr="00254294">
        <w:tc>
          <w:tcPr>
            <w:tcW w:w="3760" w:type="dxa"/>
          </w:tcPr>
          <w:p w14:paraId="24BA0BED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4D4C3A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332607F2" w14:textId="77777777" w:rsidTr="00254294">
        <w:tc>
          <w:tcPr>
            <w:tcW w:w="3760" w:type="dxa"/>
          </w:tcPr>
          <w:p w14:paraId="6BB3AAEF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08DF08A6" w14:textId="77777777" w:rsidTr="00254294">
        <w:tc>
          <w:tcPr>
            <w:tcW w:w="3760" w:type="dxa"/>
          </w:tcPr>
          <w:p w14:paraId="550BA90D" w14:textId="77777777" w:rsidR="00EC666B" w:rsidRPr="004D4C3A" w:rsidRDefault="00EC666B" w:rsidP="00EC666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5D28AC26" w:rsidR="00EC666B" w:rsidRPr="004D4C3A" w:rsidRDefault="00C027B7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EC666B" w:rsidRPr="004D4C3A" w:rsidRDefault="00EC666B" w:rsidP="00EC666B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3E005DAF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37" w:type="dxa"/>
            <w:vAlign w:val="bottom"/>
          </w:tcPr>
          <w:p w14:paraId="6AE218BD" w14:textId="77777777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78D4A0E2" w:rsidR="00EC666B" w:rsidRPr="004D4C3A" w:rsidRDefault="00C027B7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40EE09B6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4D4C3A" w:rsidRPr="004D4C3A" w14:paraId="752BF50B" w14:textId="77777777" w:rsidTr="00254294">
        <w:trPr>
          <w:trHeight w:val="311"/>
        </w:trPr>
        <w:tc>
          <w:tcPr>
            <w:tcW w:w="3760" w:type="dxa"/>
            <w:vAlign w:val="bottom"/>
          </w:tcPr>
          <w:p w14:paraId="6F5B8F1C" w14:textId="77777777" w:rsidR="0008677C" w:rsidRPr="004D4C3A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4D4C3A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4D4C3A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4D4C3A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4D4C3A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4D4C3A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4D4C3A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4D4C3A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D4C3A" w:rsidRPr="004D4C3A" w14:paraId="033BF70F" w14:textId="77777777" w:rsidTr="00EC666B">
        <w:tc>
          <w:tcPr>
            <w:tcW w:w="3760" w:type="dxa"/>
            <w:vAlign w:val="center"/>
            <w:hideMark/>
          </w:tcPr>
          <w:p w14:paraId="326497FD" w14:textId="740B96E7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28FB29A4" w:rsidR="00E1074A" w:rsidRPr="004D4C3A" w:rsidRDefault="008455AD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11,400</w:t>
            </w:r>
          </w:p>
        </w:tc>
        <w:tc>
          <w:tcPr>
            <w:tcW w:w="236" w:type="dxa"/>
          </w:tcPr>
          <w:p w14:paraId="0283831E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49BE70" w14:textId="03B39B84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19,221</w:t>
            </w:r>
          </w:p>
        </w:tc>
        <w:tc>
          <w:tcPr>
            <w:tcW w:w="237" w:type="dxa"/>
          </w:tcPr>
          <w:p w14:paraId="4A1B8C6E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58737F94" w:rsidR="00E1074A" w:rsidRPr="004D4C3A" w:rsidRDefault="00CD72E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9,565</w:t>
            </w:r>
          </w:p>
        </w:tc>
        <w:tc>
          <w:tcPr>
            <w:tcW w:w="236" w:type="dxa"/>
          </w:tcPr>
          <w:p w14:paraId="4AFD8928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B839D71" w14:textId="6B87DC3D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16,701</w:t>
            </w:r>
          </w:p>
        </w:tc>
      </w:tr>
      <w:tr w:rsidR="004D4C3A" w:rsidRPr="004D4C3A" w14:paraId="54221641" w14:textId="77777777" w:rsidTr="003D1DD2">
        <w:tc>
          <w:tcPr>
            <w:tcW w:w="3760" w:type="dxa"/>
          </w:tcPr>
          <w:p w14:paraId="30D2A665" w14:textId="2F85D1DE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4" w:type="dxa"/>
          </w:tcPr>
          <w:p w14:paraId="1C464EBB" w14:textId="526F6203" w:rsidR="00E1074A" w:rsidRPr="004D4C3A" w:rsidRDefault="008455AD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676</w:t>
            </w:r>
          </w:p>
        </w:tc>
        <w:tc>
          <w:tcPr>
            <w:tcW w:w="236" w:type="dxa"/>
          </w:tcPr>
          <w:p w14:paraId="50470DD6" w14:textId="77777777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6" w:type="dxa"/>
          </w:tcPr>
          <w:p w14:paraId="50EAA388" w14:textId="79DDF328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847</w:t>
            </w:r>
          </w:p>
        </w:tc>
        <w:tc>
          <w:tcPr>
            <w:tcW w:w="237" w:type="dxa"/>
          </w:tcPr>
          <w:p w14:paraId="54907B9C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45E2FC65" w14:textId="369391B3" w:rsidR="00E1074A" w:rsidRPr="004D4C3A" w:rsidRDefault="00CD72E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482</w:t>
            </w:r>
          </w:p>
        </w:tc>
        <w:tc>
          <w:tcPr>
            <w:tcW w:w="236" w:type="dxa"/>
          </w:tcPr>
          <w:p w14:paraId="2FF977AC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070D82E" w14:textId="4900A74E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782</w:t>
            </w:r>
          </w:p>
        </w:tc>
      </w:tr>
      <w:tr w:rsidR="004D4C3A" w:rsidRPr="004D4C3A" w14:paraId="5C24E750" w14:textId="77777777" w:rsidTr="003D1DD2">
        <w:tc>
          <w:tcPr>
            <w:tcW w:w="3760" w:type="dxa"/>
          </w:tcPr>
          <w:p w14:paraId="07CE5FF3" w14:textId="5BA483BF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602AC2F6" w:rsidR="00E1074A" w:rsidRPr="004D4C3A" w:rsidRDefault="008455AD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6" w:type="dxa"/>
          </w:tcPr>
          <w:p w14:paraId="2407E2F6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9AB5C8" w14:textId="18FE4B2F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7" w:type="dxa"/>
          </w:tcPr>
          <w:p w14:paraId="133C9F43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772A2188" w:rsidR="00E1074A" w:rsidRPr="004D4C3A" w:rsidRDefault="00CD72E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  <w:tc>
          <w:tcPr>
            <w:tcW w:w="236" w:type="dxa"/>
          </w:tcPr>
          <w:p w14:paraId="51390F6C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000DD115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</w:tr>
      <w:tr w:rsidR="004D4C3A" w:rsidRPr="004D4C3A" w14:paraId="01C3E26E" w14:textId="77777777" w:rsidTr="003D1DD2">
        <w:tc>
          <w:tcPr>
            <w:tcW w:w="3760" w:type="dxa"/>
          </w:tcPr>
          <w:p w14:paraId="6798E0A9" w14:textId="33ADCC4A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ค่า</w:t>
            </w:r>
            <w:r w:rsidR="004C4F76" w:rsidRPr="004D4C3A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รางวัล</w:t>
            </w:r>
            <w:r w:rsidR="009B5429" w:rsidRPr="004D4C3A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การขาย</w:t>
            </w: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144" w:type="dxa"/>
          </w:tcPr>
          <w:p w14:paraId="6EEF9759" w14:textId="6BB81D88" w:rsidR="00E1074A" w:rsidRPr="004D4C3A" w:rsidRDefault="008455AD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15,931</w:t>
            </w:r>
          </w:p>
        </w:tc>
        <w:tc>
          <w:tcPr>
            <w:tcW w:w="236" w:type="dxa"/>
          </w:tcPr>
          <w:p w14:paraId="788E1702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15944B" w14:textId="6E9716F3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  <w:tc>
          <w:tcPr>
            <w:tcW w:w="237" w:type="dxa"/>
          </w:tcPr>
          <w:p w14:paraId="1CE70918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3FF18172" w:rsidR="00E1074A" w:rsidRPr="004D4C3A" w:rsidRDefault="00CD72E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15,931</w:t>
            </w:r>
          </w:p>
        </w:tc>
        <w:tc>
          <w:tcPr>
            <w:tcW w:w="236" w:type="dxa"/>
          </w:tcPr>
          <w:p w14:paraId="5724A7E2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2D1AB133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</w:tr>
      <w:tr w:rsidR="004D4C3A" w:rsidRPr="004D4C3A" w14:paraId="69600854" w14:textId="77777777" w:rsidTr="003D1DD2">
        <w:tc>
          <w:tcPr>
            <w:tcW w:w="3760" w:type="dxa"/>
          </w:tcPr>
          <w:p w14:paraId="42B5861B" w14:textId="74AE5B2F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23BD1415" w:rsidR="00E1074A" w:rsidRPr="004D4C3A" w:rsidRDefault="008455AD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9,39</w:t>
            </w:r>
            <w:r w:rsidR="00BB7397" w:rsidRPr="004D4C3A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8A3B2D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0D0011" w14:textId="1803F298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8,681</w:t>
            </w:r>
          </w:p>
        </w:tc>
        <w:tc>
          <w:tcPr>
            <w:tcW w:w="237" w:type="dxa"/>
          </w:tcPr>
          <w:p w14:paraId="27C87A66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7425D6A9" w:rsidR="00E1074A" w:rsidRPr="004D4C3A" w:rsidRDefault="00CD72EA" w:rsidP="00AE69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8,59</w:t>
            </w:r>
            <w:r w:rsidR="00AE6936" w:rsidRPr="004D4C3A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14A1C46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2A83AD37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7,943</w:t>
            </w:r>
          </w:p>
        </w:tc>
      </w:tr>
      <w:tr w:rsidR="00E1074A" w:rsidRPr="004D4C3A" w14:paraId="7C714142" w14:textId="77777777" w:rsidTr="003D1DD2">
        <w:tc>
          <w:tcPr>
            <w:tcW w:w="3760" w:type="dxa"/>
            <w:hideMark/>
          </w:tcPr>
          <w:p w14:paraId="242C6D56" w14:textId="2541311D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089E1EB5" w:rsidR="00E1074A" w:rsidRPr="004D4C3A" w:rsidRDefault="008455AD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62,95</w:t>
            </w:r>
            <w:r w:rsidR="00AE6936" w:rsidRPr="004D4C3A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9C9ECB5" w14:textId="77777777" w:rsidR="00E1074A" w:rsidRPr="004D4C3A" w:rsidRDefault="00E1074A" w:rsidP="00E1074A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AC626" w14:textId="6A7E6BF6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70,221</w:t>
            </w:r>
          </w:p>
        </w:tc>
        <w:tc>
          <w:tcPr>
            <w:tcW w:w="237" w:type="dxa"/>
          </w:tcPr>
          <w:p w14:paraId="00E09D50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46E57066" w:rsidR="00E1074A" w:rsidRPr="004D4C3A" w:rsidRDefault="00CD72E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56,74</w:t>
            </w:r>
            <w:r w:rsidR="00AE6936" w:rsidRPr="004D4C3A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5EAC462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A7CAFCD" w14:textId="1898F205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63,523</w:t>
            </w:r>
          </w:p>
        </w:tc>
      </w:tr>
    </w:tbl>
    <w:p w14:paraId="754569D5" w14:textId="134E33E2" w:rsidR="00BC072A" w:rsidRPr="004D4C3A" w:rsidRDefault="00BC072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</w:rPr>
      </w:pPr>
    </w:p>
    <w:p w14:paraId="428CA2DA" w14:textId="1F5E2C2E" w:rsidR="00735B9A" w:rsidRPr="004D4C3A" w:rsidRDefault="00735B9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AD19C47" w14:textId="23F4A65E" w:rsidR="00871884" w:rsidRPr="004D4C3A" w:rsidRDefault="0087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 w:rsidRPr="004D4C3A"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3F42517C" w14:textId="64A09AF9" w:rsidR="00E317E6" w:rsidRPr="004D4C3A" w:rsidRDefault="00E317E6" w:rsidP="00B5182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225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D4C3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ภาระผูกพันผลประโยชน์พนักงาน</w:t>
      </w:r>
    </w:p>
    <w:p w14:paraId="00662691" w14:textId="77777777" w:rsidR="00C71344" w:rsidRPr="004D4C3A" w:rsidRDefault="00C71344" w:rsidP="00C7134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B4C7B" w14:textId="365D708F" w:rsidR="0008677C" w:rsidRPr="004D4C3A" w:rsidRDefault="00C47EE0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E317E6" w:rsidRPr="004D4C3A">
        <w:rPr>
          <w:rFonts w:ascii="Browallia New" w:hAnsi="Browallia New" w:cs="Browallia New"/>
          <w:sz w:val="28"/>
          <w:szCs w:val="28"/>
          <w:cs/>
        </w:rPr>
        <w:t>งวด</w:t>
      </w:r>
      <w:r w:rsidR="00C027B7" w:rsidRPr="004D4C3A">
        <w:rPr>
          <w:rFonts w:ascii="BrowalliaUPC" w:hAnsi="BrowalliaUPC" w:cs="BrowalliaUPC" w:hint="cs"/>
          <w:sz w:val="28"/>
          <w:szCs w:val="28"/>
          <w:cs/>
        </w:rPr>
        <w:t>หก</w:t>
      </w:r>
      <w:r w:rsidR="00E317E6"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C027B7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EC666B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="00E317E6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E317E6" w:rsidRPr="004D4C3A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68FD5A8E" w14:textId="77777777" w:rsidR="00B51829" w:rsidRPr="004D4C3A" w:rsidRDefault="00B51829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19"/>
        <w:gridCol w:w="236"/>
        <w:gridCol w:w="2183"/>
      </w:tblGrid>
      <w:tr w:rsidR="004D4C3A" w:rsidRPr="004D4C3A" w14:paraId="577BBBC1" w14:textId="77777777" w:rsidTr="004F3823">
        <w:tc>
          <w:tcPr>
            <w:tcW w:w="4252" w:type="dxa"/>
          </w:tcPr>
          <w:p w14:paraId="60F4B9FC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19" w:type="dxa"/>
          </w:tcPr>
          <w:p w14:paraId="278FE8A4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100DD692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="00CB3DB0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0E3336A5" w14:textId="77777777" w:rsidTr="004F3823">
        <w:tc>
          <w:tcPr>
            <w:tcW w:w="4252" w:type="dxa"/>
          </w:tcPr>
          <w:p w14:paraId="40DEC31D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14:paraId="3CF00DDF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610F85AB" w14:textId="77777777" w:rsidTr="004F3823">
        <w:trPr>
          <w:trHeight w:val="341"/>
        </w:trPr>
        <w:tc>
          <w:tcPr>
            <w:tcW w:w="4252" w:type="dxa"/>
          </w:tcPr>
          <w:p w14:paraId="5DC41036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45AED144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356B8E59" w14:textId="77777777" w:rsidTr="004F3823">
        <w:tc>
          <w:tcPr>
            <w:tcW w:w="4252" w:type="dxa"/>
          </w:tcPr>
          <w:p w14:paraId="2B87D514" w14:textId="7D1BC924" w:rsidR="00A8561F" w:rsidRPr="004D4C3A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="00EC666B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19" w:type="dxa"/>
            <w:shd w:val="clear" w:color="auto" w:fill="auto"/>
          </w:tcPr>
          <w:p w14:paraId="15061F95" w14:textId="0D47CBBD" w:rsidR="00A8561F" w:rsidRPr="004D4C3A" w:rsidRDefault="00F355A4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20,75</w:t>
            </w:r>
            <w:r w:rsidR="00807FEC" w:rsidRPr="004D4C3A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4D4C3A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57620D80" w:rsidR="00A8561F" w:rsidRPr="004D4C3A" w:rsidRDefault="00681D17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19,99</w:t>
            </w:r>
            <w:r w:rsidR="009A05AA" w:rsidRPr="004D4C3A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</w:tr>
      <w:tr w:rsidR="004D4C3A" w:rsidRPr="004D4C3A" w14:paraId="2FE952FA" w14:textId="77777777" w:rsidTr="004F3823">
        <w:tc>
          <w:tcPr>
            <w:tcW w:w="4252" w:type="dxa"/>
          </w:tcPr>
          <w:p w14:paraId="7A40CB1D" w14:textId="2776054C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319" w:type="dxa"/>
            <w:shd w:val="clear" w:color="auto" w:fill="auto"/>
          </w:tcPr>
          <w:p w14:paraId="22BD0F1F" w14:textId="3494F641" w:rsidR="00A10714" w:rsidRPr="004D4C3A" w:rsidRDefault="008C050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2,1</w:t>
            </w:r>
            <w:r w:rsidR="007307F3" w:rsidRPr="004D4C3A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137B519C" w:rsidR="00A10714" w:rsidRPr="004D4C3A" w:rsidRDefault="00C1444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2,06</w:t>
            </w:r>
            <w:r w:rsidR="00836FC3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  <w:tr w:rsidR="004D4C3A" w:rsidRPr="004D4C3A" w14:paraId="17EC5B95" w14:textId="77777777" w:rsidTr="004F3823">
        <w:tc>
          <w:tcPr>
            <w:tcW w:w="4252" w:type="dxa"/>
          </w:tcPr>
          <w:p w14:paraId="3F9507F9" w14:textId="75B5FD83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319" w:type="dxa"/>
            <w:shd w:val="clear" w:color="auto" w:fill="auto"/>
          </w:tcPr>
          <w:p w14:paraId="535FBD3D" w14:textId="08193C74" w:rsidR="00A10714" w:rsidRPr="004D4C3A" w:rsidRDefault="008C050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</w:t>
            </w:r>
            <w:r w:rsidR="00317C41" w:rsidRPr="004D4C3A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2E877BA2" w:rsidR="00A10714" w:rsidRPr="004D4C3A" w:rsidRDefault="00C1444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19</w:t>
            </w:r>
            <w:r w:rsidR="009E11E3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</w:tr>
      <w:tr w:rsidR="004D4C3A" w:rsidRPr="004D4C3A" w14:paraId="2FDFF5DD" w14:textId="77777777" w:rsidTr="004F3823">
        <w:tc>
          <w:tcPr>
            <w:tcW w:w="4252" w:type="dxa"/>
          </w:tcPr>
          <w:p w14:paraId="2DA2FEE7" w14:textId="6AD26583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จ่ายผลประโยชน์พนักงานระหว่างงวด</w:t>
            </w:r>
          </w:p>
        </w:tc>
        <w:tc>
          <w:tcPr>
            <w:tcW w:w="2319" w:type="dxa"/>
            <w:shd w:val="clear" w:color="auto" w:fill="auto"/>
          </w:tcPr>
          <w:p w14:paraId="6119BFC7" w14:textId="2E96CD33" w:rsidR="00A10714" w:rsidRPr="004D4C3A" w:rsidRDefault="008C050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(4,80</w:t>
            </w:r>
            <w:r w:rsidR="00317C41" w:rsidRPr="004D4C3A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DF29A8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34DEF3F" w14:textId="3D4CFB81" w:rsidR="00A10714" w:rsidRPr="004D4C3A" w:rsidRDefault="00C1444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(4,67</w:t>
            </w:r>
            <w:r w:rsidR="00346CA5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4D4C3A" w:rsidRPr="004D4C3A" w14:paraId="716B2C29" w14:textId="77777777" w:rsidTr="004F3823">
        <w:tc>
          <w:tcPr>
            <w:tcW w:w="4252" w:type="dxa"/>
          </w:tcPr>
          <w:p w14:paraId="3002727A" w14:textId="5C1A783B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19" w:type="dxa"/>
            <w:tcBorders>
              <w:top w:val="single" w:sz="4" w:space="0" w:color="auto"/>
            </w:tcBorders>
            <w:shd w:val="clear" w:color="auto" w:fill="auto"/>
          </w:tcPr>
          <w:p w14:paraId="68EE9081" w14:textId="3946DDFD" w:rsidR="00A10714" w:rsidRPr="004D4C3A" w:rsidRDefault="008C050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18,264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5308AE53" w:rsidR="00A10714" w:rsidRPr="004D4C3A" w:rsidRDefault="00C1444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17,573</w:t>
            </w:r>
          </w:p>
        </w:tc>
      </w:tr>
      <w:tr w:rsidR="004D4C3A" w:rsidRPr="004D4C3A" w14:paraId="04FDAF48" w14:textId="77777777" w:rsidTr="004F3823">
        <w:tc>
          <w:tcPr>
            <w:tcW w:w="4252" w:type="dxa"/>
          </w:tcPr>
          <w:p w14:paraId="2520FB91" w14:textId="416F8E05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319" w:type="dxa"/>
            <w:shd w:val="clear" w:color="auto" w:fill="auto"/>
          </w:tcPr>
          <w:p w14:paraId="7D5FACBC" w14:textId="0FA80EAF" w:rsidR="00A10714" w:rsidRPr="004D4C3A" w:rsidRDefault="008C050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6403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A64037" w:rsidRPr="00A64037">
              <w:rPr>
                <w:rFonts w:ascii="BrowalliaUPC" w:hAnsi="BrowalliaUPC" w:cs="BrowalliaUPC"/>
                <w:sz w:val="28"/>
                <w:szCs w:val="28"/>
              </w:rPr>
              <w:t>13</w:t>
            </w:r>
            <w:r w:rsidR="009E11E3" w:rsidRPr="00A64037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A6403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635BD62F" w:rsidR="00A10714" w:rsidRPr="004D4C3A" w:rsidRDefault="00C1444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(135)</w:t>
            </w:r>
          </w:p>
        </w:tc>
      </w:tr>
      <w:tr w:rsidR="00A10714" w:rsidRPr="004D4C3A" w14:paraId="1E3A66F3" w14:textId="77777777" w:rsidTr="004F3823">
        <w:tc>
          <w:tcPr>
            <w:tcW w:w="4252" w:type="dxa"/>
          </w:tcPr>
          <w:p w14:paraId="133A1D39" w14:textId="6900162A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="00C027B7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C027B7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027B7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C027B7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2076F46C" w:rsidR="00A10714" w:rsidRPr="004D4C3A" w:rsidRDefault="008C050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79057E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79057E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13EA55A3" w:rsidR="00A10714" w:rsidRPr="004D4C3A" w:rsidRDefault="00C1444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17,438</w:t>
            </w:r>
          </w:p>
        </w:tc>
      </w:tr>
    </w:tbl>
    <w:p w14:paraId="5980E54A" w14:textId="77777777" w:rsidR="00FB4E5C" w:rsidRPr="004D4C3A" w:rsidRDefault="00FB4E5C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0CAE98D" w14:textId="6307CCFA" w:rsidR="004371C1" w:rsidRPr="004D4C3A" w:rsidRDefault="00A551EC" w:rsidP="00B5182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bookmarkStart w:id="3" w:name="_Hlk490246382"/>
      <w:bookmarkStart w:id="4" w:name="_Hlk490226815"/>
      <w:bookmarkEnd w:id="2"/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ทุนเรือ</w:t>
      </w:r>
      <w:r w:rsidR="000135E2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น</w:t>
      </w: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หุ้น</w:t>
      </w:r>
    </w:p>
    <w:p w14:paraId="4FD66E80" w14:textId="3E6ACFC5" w:rsidR="00103087" w:rsidRPr="004D4C3A" w:rsidRDefault="00103087" w:rsidP="0010308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26D16DE" w14:textId="2F1BF19D" w:rsidR="00DC2A8B" w:rsidRPr="004D4C3A" w:rsidRDefault="00860F1E" w:rsidP="00117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รายการเคลื่อนไหวของทุนจดทะเบียนและทุนที่ชำระแล้วสำหรั</w:t>
      </w:r>
      <w:r w:rsidRPr="004D4C3A">
        <w:rPr>
          <w:rFonts w:ascii="BrowalliaUPC" w:hAnsi="BrowalliaUPC" w:cs="BrowalliaUPC" w:hint="cs"/>
          <w:sz w:val="28"/>
          <w:szCs w:val="28"/>
          <w:cs/>
        </w:rPr>
        <w:t>บงวดหกเดือน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4D4C3A">
        <w:rPr>
          <w:rFonts w:ascii="BrowalliaUPC" w:hAnsi="BrowalliaUPC" w:cs="BrowalliaUPC"/>
          <w:sz w:val="28"/>
          <w:szCs w:val="28"/>
        </w:rPr>
        <w:t>30</w:t>
      </w:r>
      <w:r w:rsidR="00B72FB3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B72FB3" w:rsidRPr="004D4C3A">
        <w:rPr>
          <w:rFonts w:ascii="BrowalliaUPC" w:hAnsi="BrowalliaUPC" w:cs="BrowalliaUPC" w:hint="cs"/>
          <w:sz w:val="28"/>
          <w:szCs w:val="28"/>
          <w:cs/>
        </w:rPr>
        <w:t>มิถุนายน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>256</w:t>
      </w:r>
      <w:r w:rsidR="00B72FB3" w:rsidRPr="004D4C3A">
        <w:rPr>
          <w:rFonts w:ascii="BrowalliaUPC" w:hAnsi="BrowalliaUPC" w:cs="BrowalliaUPC"/>
          <w:sz w:val="28"/>
          <w:szCs w:val="28"/>
        </w:rPr>
        <w:t>5</w:t>
      </w:r>
      <w:r w:rsidR="00B72FB3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E10E974" w14:textId="77777777" w:rsidR="00105CDE" w:rsidRPr="004D4C3A" w:rsidRDefault="00105CDE" w:rsidP="00117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4512"/>
        <w:gridCol w:w="1559"/>
        <w:gridCol w:w="1417"/>
        <w:gridCol w:w="1494"/>
      </w:tblGrid>
      <w:tr w:rsidR="004D4C3A" w:rsidRPr="004D4C3A" w14:paraId="7BA10114" w14:textId="77777777" w:rsidTr="00E24C26">
        <w:trPr>
          <w:trHeight w:val="204"/>
        </w:trPr>
        <w:tc>
          <w:tcPr>
            <w:tcW w:w="4512" w:type="dxa"/>
            <w:noWrap/>
            <w:vAlign w:val="bottom"/>
            <w:hideMark/>
          </w:tcPr>
          <w:p w14:paraId="6C014881" w14:textId="77777777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ทุนจดทะเบียน</w:t>
            </w:r>
          </w:p>
        </w:tc>
        <w:tc>
          <w:tcPr>
            <w:tcW w:w="1559" w:type="dxa"/>
            <w:noWrap/>
            <w:vAlign w:val="bottom"/>
            <w:hideMark/>
          </w:tcPr>
          <w:p w14:paraId="40E238B0" w14:textId="77777777" w:rsidR="00A81949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จำนวนหุ้น </w:t>
            </w:r>
          </w:p>
          <w:p w14:paraId="08477BA5" w14:textId="50FACEF4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(พันหุ้น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) </w:t>
            </w:r>
          </w:p>
        </w:tc>
        <w:tc>
          <w:tcPr>
            <w:tcW w:w="1417" w:type="dxa"/>
            <w:noWrap/>
            <w:vAlign w:val="bottom"/>
            <w:hideMark/>
          </w:tcPr>
          <w:p w14:paraId="395F294E" w14:textId="77777777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) </w:t>
            </w:r>
          </w:p>
        </w:tc>
        <w:tc>
          <w:tcPr>
            <w:tcW w:w="1494" w:type="dxa"/>
            <w:noWrap/>
            <w:vAlign w:val="bottom"/>
            <w:hideMark/>
          </w:tcPr>
          <w:p w14:paraId="12C0704D" w14:textId="77777777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พันบาท </w:t>
            </w:r>
          </w:p>
        </w:tc>
      </w:tr>
      <w:tr w:rsidR="004D4C3A" w:rsidRPr="004D4C3A" w14:paraId="2F9075C6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6AB34490" w14:textId="77777777" w:rsidR="00105CDE" w:rsidRPr="004D4C3A" w:rsidRDefault="00105CDE" w:rsidP="00D16B9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A5A4284" w14:textId="77777777" w:rsidR="00105CDE" w:rsidRPr="004D4C3A" w:rsidRDefault="00105CDE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noWrap/>
            <w:vAlign w:val="bottom"/>
          </w:tcPr>
          <w:p w14:paraId="73B6CBF8" w14:textId="77777777" w:rsidR="00105CDE" w:rsidRPr="004D4C3A" w:rsidRDefault="00105CDE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46BBD969" w14:textId="77777777" w:rsidR="00105CDE" w:rsidRPr="004D4C3A" w:rsidRDefault="00105CDE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4D4C3A" w:rsidRPr="004D4C3A" w14:paraId="616DB2E7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54030498" w14:textId="186AB63C" w:rsidR="00105CDE" w:rsidRPr="004D4C3A" w:rsidRDefault="00105CDE" w:rsidP="00D16B9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ยอดคงเหลือ ณ วันที่</w:t>
            </w:r>
            <w:r w:rsidR="00F25CE0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1 </w:t>
            </w:r>
            <w:r w:rsidR="00F25CE0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มก</w:t>
            </w:r>
            <w:r w:rsidR="00024C62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ราคม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</w:t>
            </w:r>
            <w:r w:rsidR="00F25CE0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12D428FE" w14:textId="1B822418" w:rsidR="00105CDE" w:rsidRPr="004D4C3A" w:rsidRDefault="00AA74FC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39,</w:t>
            </w:r>
            <w:r w:rsidR="001318AF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978,650</w:t>
            </w:r>
          </w:p>
        </w:tc>
        <w:tc>
          <w:tcPr>
            <w:tcW w:w="1417" w:type="dxa"/>
            <w:noWrap/>
            <w:vAlign w:val="bottom"/>
          </w:tcPr>
          <w:p w14:paraId="70354FB8" w14:textId="77777777" w:rsidR="00105CDE" w:rsidRPr="004D4C3A" w:rsidRDefault="00105CDE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8402F91" w14:textId="5BC8401D" w:rsidR="00105CDE" w:rsidRPr="004D4C3A" w:rsidRDefault="001318AF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</w:tr>
      <w:tr w:rsidR="004D4C3A" w:rsidRPr="004D4C3A" w14:paraId="04C8751E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1389BB9E" w14:textId="77777777" w:rsidR="00105CDE" w:rsidRPr="004D4C3A" w:rsidRDefault="00105CDE" w:rsidP="00D16B9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เพิ่มทุน </w:t>
            </w:r>
          </w:p>
        </w:tc>
        <w:tc>
          <w:tcPr>
            <w:tcW w:w="1559" w:type="dxa"/>
            <w:noWrap/>
            <w:vAlign w:val="bottom"/>
          </w:tcPr>
          <w:p w14:paraId="25EF539F" w14:textId="08FD99F9" w:rsidR="00105CDE" w:rsidRPr="004D4C3A" w:rsidRDefault="001A0022" w:rsidP="00D16B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11,993,59</w:t>
            </w:r>
            <w:r w:rsidR="0076742D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417" w:type="dxa"/>
            <w:noWrap/>
          </w:tcPr>
          <w:p w14:paraId="6967CF94" w14:textId="77777777" w:rsidR="00105CDE" w:rsidRPr="004D4C3A" w:rsidRDefault="00105CDE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E935248" w14:textId="66F81A00" w:rsidR="00105CDE" w:rsidRPr="004D4C3A" w:rsidRDefault="006F4046" w:rsidP="00D16B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899,5</w:t>
            </w:r>
            <w:r w:rsidR="005757B7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19</w:t>
            </w:r>
          </w:p>
        </w:tc>
      </w:tr>
      <w:tr w:rsidR="004D4C3A" w:rsidRPr="004D4C3A" w14:paraId="5BF5E230" w14:textId="77777777" w:rsidTr="00E24C26">
        <w:trPr>
          <w:trHeight w:val="204"/>
        </w:trPr>
        <w:tc>
          <w:tcPr>
            <w:tcW w:w="4512" w:type="dxa"/>
            <w:noWrap/>
            <w:vAlign w:val="bottom"/>
            <w:hideMark/>
          </w:tcPr>
          <w:p w14:paraId="1941B506" w14:textId="69A60FDC" w:rsidR="000856AA" w:rsidRPr="004D4C3A" w:rsidRDefault="00105CDE" w:rsidP="000856AA">
            <w:pPr>
              <w:spacing w:line="240" w:lineRule="auto"/>
              <w:ind w:left="145" w:hanging="283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 </w:t>
            </w:r>
            <w:r w:rsidR="000856AA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ทุนจดทะเบียนก่อนการรวมหุ้นและ</w:t>
            </w:r>
            <w:r w:rsidR="003B19D8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การเปลี่ยนแปลง</w:t>
            </w:r>
            <w:r w:rsidR="009202FD"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br/>
            </w:r>
            <w:r w:rsidR="009202FD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   </w:t>
            </w:r>
            <w:r w:rsidR="003B19D8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มูลค่า</w:t>
            </w:r>
            <w:r w:rsidR="00266133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ที่ตราไว้</w:t>
            </w:r>
          </w:p>
        </w:tc>
        <w:tc>
          <w:tcPr>
            <w:tcW w:w="1559" w:type="dxa"/>
            <w:noWrap/>
            <w:vAlign w:val="bottom"/>
          </w:tcPr>
          <w:p w14:paraId="08CA78B5" w14:textId="585721E1" w:rsidR="00105CDE" w:rsidRPr="004D4C3A" w:rsidRDefault="006F4046" w:rsidP="00D16B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51,972,2</w:t>
            </w:r>
            <w:r w:rsidR="009A05D2"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4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417" w:type="dxa"/>
            <w:noWrap/>
          </w:tcPr>
          <w:p w14:paraId="079D8741" w14:textId="77777777" w:rsidR="00105CDE" w:rsidRPr="004D4C3A" w:rsidRDefault="00105CDE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5A855CD8" w14:textId="09BE605A" w:rsidR="00B52ED8" w:rsidRPr="004D4C3A" w:rsidRDefault="00B52ED8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947A0F0" w14:textId="2732ED46" w:rsidR="00105CDE" w:rsidRPr="004D4C3A" w:rsidRDefault="00623423" w:rsidP="00D16B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3,897,9</w:t>
            </w:r>
            <w:r w:rsidR="005757B7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18</w:t>
            </w:r>
          </w:p>
        </w:tc>
      </w:tr>
      <w:tr w:rsidR="004D4C3A" w:rsidRPr="004D4C3A" w14:paraId="1BF6E053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049531C0" w14:textId="77777777" w:rsidR="009C07D9" w:rsidRPr="004D4C3A" w:rsidRDefault="009C07D9" w:rsidP="009C07D9">
            <w:pPr>
              <w:spacing w:line="240" w:lineRule="auto"/>
              <w:ind w:left="145" w:hanging="283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AA23C68" w14:textId="77777777" w:rsidR="009C07D9" w:rsidRPr="004D4C3A" w:rsidRDefault="009C07D9" w:rsidP="009C07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noWrap/>
          </w:tcPr>
          <w:p w14:paraId="6CF461AE" w14:textId="77777777" w:rsidR="009C07D9" w:rsidRPr="004D4C3A" w:rsidRDefault="009C07D9" w:rsidP="009C07D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765452BC" w14:textId="77777777" w:rsidR="009C07D9" w:rsidRPr="004D4C3A" w:rsidRDefault="009C07D9" w:rsidP="009C07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9C07D9" w:rsidRPr="004D4C3A" w14:paraId="08659877" w14:textId="77777777" w:rsidTr="00E24C26">
        <w:trPr>
          <w:trHeight w:val="545"/>
        </w:trPr>
        <w:tc>
          <w:tcPr>
            <w:tcW w:w="4512" w:type="dxa"/>
            <w:noWrap/>
            <w:vAlign w:val="bottom"/>
          </w:tcPr>
          <w:p w14:paraId="66204C09" w14:textId="77777777" w:rsidR="00E24C26" w:rsidRPr="004D4C3A" w:rsidRDefault="00D15DC8" w:rsidP="00E24C2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ยอดคงเหลือ </w:t>
            </w:r>
            <w:r w:rsidR="00D01132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01132"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 xml:space="preserve">30 </w:t>
            </w:r>
            <w:r w:rsidR="00D01132"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AU" w:eastAsia="en-GB"/>
              </w:rPr>
              <w:t xml:space="preserve">มิถุนายน </w:t>
            </w:r>
            <w:r w:rsidR="00D01132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</w:t>
            </w:r>
            <w:r w:rsidR="00E24C26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</w:t>
            </w:r>
          </w:p>
          <w:p w14:paraId="0846CE4D" w14:textId="5D33D543" w:rsidR="009C07D9" w:rsidRPr="004D4C3A" w:rsidRDefault="004270D2" w:rsidP="004270D2">
            <w:pPr>
              <w:spacing w:line="240" w:lineRule="auto"/>
              <w:ind w:left="150" w:hanging="150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(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หลังการรวมหุ้นและการเปลี่ยนแปลงมูลค่าที่ตราไว้)</w:t>
            </w:r>
          </w:p>
        </w:tc>
        <w:tc>
          <w:tcPr>
            <w:tcW w:w="1559" w:type="dxa"/>
            <w:noWrap/>
            <w:vAlign w:val="bottom"/>
          </w:tcPr>
          <w:p w14:paraId="1F6508F6" w14:textId="317BCACE" w:rsidR="009C07D9" w:rsidRPr="004D4C3A" w:rsidRDefault="001A0022" w:rsidP="00FB631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5,197,224</w:t>
            </w:r>
          </w:p>
        </w:tc>
        <w:tc>
          <w:tcPr>
            <w:tcW w:w="1417" w:type="dxa"/>
            <w:noWrap/>
          </w:tcPr>
          <w:p w14:paraId="6E796DE5" w14:textId="77777777" w:rsidR="00EC6BA0" w:rsidRPr="004D4C3A" w:rsidRDefault="00EC6BA0" w:rsidP="00EC6BA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0215868F" w14:textId="0BA080AF" w:rsidR="00B52ED8" w:rsidRPr="004D4C3A" w:rsidRDefault="00B52ED8" w:rsidP="00EC6BA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0.75</w:t>
            </w:r>
          </w:p>
        </w:tc>
        <w:tc>
          <w:tcPr>
            <w:tcW w:w="1494" w:type="dxa"/>
            <w:noWrap/>
            <w:vAlign w:val="bottom"/>
          </w:tcPr>
          <w:p w14:paraId="0ED7D07A" w14:textId="6DCE3EEA" w:rsidR="009C07D9" w:rsidRPr="004D4C3A" w:rsidRDefault="00B52ED8" w:rsidP="00FB631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3,897,</w:t>
            </w:r>
            <w:r w:rsidR="006F524D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918</w:t>
            </w:r>
          </w:p>
        </w:tc>
      </w:tr>
    </w:tbl>
    <w:p w14:paraId="538C80AE" w14:textId="55A41971" w:rsidR="00AE236C" w:rsidRPr="004D4C3A" w:rsidRDefault="00AE236C" w:rsidP="00117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22" w:type="dxa"/>
        <w:tblInd w:w="450" w:type="dxa"/>
        <w:tblLook w:val="04A0" w:firstRow="1" w:lastRow="0" w:firstColumn="1" w:lastColumn="0" w:noHBand="0" w:noVBand="1"/>
      </w:tblPr>
      <w:tblGrid>
        <w:gridCol w:w="3596"/>
        <w:gridCol w:w="1341"/>
        <w:gridCol w:w="1134"/>
        <w:gridCol w:w="1134"/>
        <w:gridCol w:w="1817"/>
      </w:tblGrid>
      <w:tr w:rsidR="004D4C3A" w:rsidRPr="004D4C3A" w14:paraId="53FF122C" w14:textId="77777777" w:rsidTr="00547D0A">
        <w:trPr>
          <w:trHeight w:val="408"/>
        </w:trPr>
        <w:tc>
          <w:tcPr>
            <w:tcW w:w="3596" w:type="dxa"/>
            <w:noWrap/>
            <w:vAlign w:val="bottom"/>
            <w:hideMark/>
          </w:tcPr>
          <w:p w14:paraId="6B3CAE2A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11F26238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ทุนชำระแล้ว</w:t>
            </w:r>
          </w:p>
        </w:tc>
        <w:tc>
          <w:tcPr>
            <w:tcW w:w="1341" w:type="dxa"/>
            <w:noWrap/>
            <w:vAlign w:val="bottom"/>
            <w:hideMark/>
          </w:tcPr>
          <w:p w14:paraId="1AAEB39F" w14:textId="7C65EC9F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จำนวนหุ้น </w:t>
            </w:r>
            <w:r w:rsidR="0026165B">
              <w:rPr>
                <w:rFonts w:ascii="BrowalliaUPC" w:hAnsi="BrowalliaUPC" w:cs="BrowalliaUPC"/>
                <w:sz w:val="24"/>
                <w:szCs w:val="24"/>
                <w:lang w:eastAsia="en-GB"/>
              </w:rPr>
              <w:br/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(พันหุ้น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B2D93DC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5E8E2222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17" w:type="dxa"/>
            <w:vAlign w:val="bottom"/>
            <w:hideMark/>
          </w:tcPr>
          <w:p w14:paraId="0DC04992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ส่วนเกิน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ต่ำ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 xml:space="preserve">) </w:t>
            </w:r>
          </w:p>
          <w:p w14:paraId="24D32A00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มูลค่าหุ้น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(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พันบาท)</w:t>
            </w:r>
          </w:p>
        </w:tc>
      </w:tr>
      <w:tr w:rsidR="004D4C3A" w:rsidRPr="004D4C3A" w14:paraId="6B999C50" w14:textId="77777777" w:rsidTr="00547D0A">
        <w:trPr>
          <w:trHeight w:val="333"/>
        </w:trPr>
        <w:tc>
          <w:tcPr>
            <w:tcW w:w="3596" w:type="dxa"/>
            <w:noWrap/>
            <w:vAlign w:val="bottom"/>
          </w:tcPr>
          <w:p w14:paraId="7B690975" w14:textId="77777777" w:rsidR="0014448B" w:rsidRPr="004D4C3A" w:rsidRDefault="0014448B" w:rsidP="0065344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079CC7CA" w14:textId="77777777" w:rsidR="0014448B" w:rsidRPr="004D4C3A" w:rsidRDefault="0014448B" w:rsidP="0065344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24A954A5" w14:textId="77777777" w:rsidR="0014448B" w:rsidRPr="004D4C3A" w:rsidRDefault="0014448B" w:rsidP="0065344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0F2103A1" w14:textId="77777777" w:rsidR="0014448B" w:rsidRPr="004D4C3A" w:rsidRDefault="0014448B" w:rsidP="0065344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0094E81F" w14:textId="77777777" w:rsidR="0014448B" w:rsidRPr="004D4C3A" w:rsidRDefault="0014448B" w:rsidP="0065344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4D4C3A" w:rsidRPr="004D4C3A" w14:paraId="35CB21E1" w14:textId="77777777" w:rsidTr="00547D0A">
        <w:trPr>
          <w:trHeight w:val="333"/>
        </w:trPr>
        <w:tc>
          <w:tcPr>
            <w:tcW w:w="3596" w:type="dxa"/>
            <w:noWrap/>
            <w:vAlign w:val="bottom"/>
          </w:tcPr>
          <w:p w14:paraId="7F0EABF6" w14:textId="77777777" w:rsidR="0014448B" w:rsidRPr="004D4C3A" w:rsidRDefault="0014448B" w:rsidP="0065344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1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41" w:type="dxa"/>
            <w:noWrap/>
            <w:vAlign w:val="bottom"/>
          </w:tcPr>
          <w:p w14:paraId="70E7EE55" w14:textId="77777777" w:rsidR="0014448B" w:rsidRPr="004D4C3A" w:rsidRDefault="0014448B" w:rsidP="0065344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0CAF175C" w14:textId="77777777" w:rsidR="0014448B" w:rsidRPr="004D4C3A" w:rsidRDefault="0014448B" w:rsidP="0065344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  <w:vAlign w:val="bottom"/>
          </w:tcPr>
          <w:p w14:paraId="341FEE3A" w14:textId="77777777" w:rsidR="0014448B" w:rsidRPr="004D4C3A" w:rsidRDefault="0014448B" w:rsidP="0065344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  <w:vAlign w:val="bottom"/>
          </w:tcPr>
          <w:p w14:paraId="4802FDB0" w14:textId="77777777" w:rsidR="0014448B" w:rsidRPr="004D4C3A" w:rsidRDefault="0014448B" w:rsidP="0065344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(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524,215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D4C3A" w:rsidRPr="004D4C3A" w14:paraId="5957FBB2" w14:textId="77777777" w:rsidTr="00547D0A">
        <w:trPr>
          <w:trHeight w:val="204"/>
        </w:trPr>
        <w:tc>
          <w:tcPr>
            <w:tcW w:w="3596" w:type="dxa"/>
            <w:noWrap/>
            <w:vAlign w:val="bottom"/>
            <w:hideMark/>
          </w:tcPr>
          <w:p w14:paraId="4CDF7F84" w14:textId="77777777" w:rsidR="0014448B" w:rsidRPr="004D4C3A" w:rsidRDefault="0014448B" w:rsidP="0065344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เพิ่มทุน</w:t>
            </w:r>
          </w:p>
        </w:tc>
        <w:tc>
          <w:tcPr>
            <w:tcW w:w="1341" w:type="dxa"/>
            <w:noWrap/>
            <w:vAlign w:val="bottom"/>
          </w:tcPr>
          <w:p w14:paraId="352BCF6F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noWrap/>
          </w:tcPr>
          <w:p w14:paraId="6CC19F0D" w14:textId="77777777" w:rsidR="0014448B" w:rsidRPr="004D4C3A" w:rsidRDefault="0014448B" w:rsidP="0065344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  <w:vAlign w:val="bottom"/>
          </w:tcPr>
          <w:p w14:paraId="5AFFABBC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7" w:type="dxa"/>
            <w:noWrap/>
          </w:tcPr>
          <w:p w14:paraId="1D6C286F" w14:textId="77777777" w:rsidR="0014448B" w:rsidRPr="004D4C3A" w:rsidRDefault="0014448B" w:rsidP="0065344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-</w:t>
            </w:r>
          </w:p>
        </w:tc>
      </w:tr>
      <w:tr w:rsidR="004D4C3A" w:rsidRPr="004D4C3A" w14:paraId="41FD38C8" w14:textId="77777777" w:rsidTr="00547D0A">
        <w:trPr>
          <w:trHeight w:val="204"/>
        </w:trPr>
        <w:tc>
          <w:tcPr>
            <w:tcW w:w="3596" w:type="dxa"/>
            <w:noWrap/>
            <w:vAlign w:val="bottom"/>
          </w:tcPr>
          <w:p w14:paraId="3E4F8D45" w14:textId="4CAA8A98" w:rsidR="008643B5" w:rsidRPr="004D4C3A" w:rsidRDefault="008643B5" w:rsidP="008643B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ทุน</w:t>
            </w:r>
            <w:r w:rsidR="00F72859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ที่ชำระแล้ว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ก่อนการรวมหุ้นและ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br/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      การเปลี่ยนแปลงมูลค่าที่ตราไว้</w:t>
            </w:r>
          </w:p>
        </w:tc>
        <w:tc>
          <w:tcPr>
            <w:tcW w:w="1341" w:type="dxa"/>
            <w:noWrap/>
            <w:vAlign w:val="bottom"/>
          </w:tcPr>
          <w:p w14:paraId="0CEB5B39" w14:textId="46131DBA" w:rsidR="008643B5" w:rsidRPr="004D4C3A" w:rsidRDefault="00BD4944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2CD9DBAD" w14:textId="77777777" w:rsidR="008643B5" w:rsidRPr="004D4C3A" w:rsidRDefault="008643B5" w:rsidP="008643B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3C17544D" w14:textId="67F8F2C7" w:rsidR="008643B5" w:rsidRPr="004D4C3A" w:rsidRDefault="008643B5" w:rsidP="008643B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6609E975" w14:textId="446A2330" w:rsidR="008643B5" w:rsidRPr="004D4C3A" w:rsidRDefault="00566E9B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</w:tcPr>
          <w:p w14:paraId="1AA7CCBF" w14:textId="77777777" w:rsidR="008643B5" w:rsidRPr="004D4C3A" w:rsidRDefault="008643B5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254E2564" w14:textId="7B2FE7BC" w:rsidR="008643B5" w:rsidRPr="004D4C3A" w:rsidRDefault="00566E9B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(524,215)</w:t>
            </w:r>
          </w:p>
        </w:tc>
      </w:tr>
      <w:tr w:rsidR="004D4C3A" w:rsidRPr="004D4C3A" w14:paraId="591F2531" w14:textId="77777777" w:rsidTr="00547D0A">
        <w:trPr>
          <w:trHeight w:val="204"/>
        </w:trPr>
        <w:tc>
          <w:tcPr>
            <w:tcW w:w="3596" w:type="dxa"/>
            <w:noWrap/>
            <w:vAlign w:val="bottom"/>
          </w:tcPr>
          <w:p w14:paraId="3D5AF653" w14:textId="77777777" w:rsidR="008643B5" w:rsidRPr="004D4C3A" w:rsidRDefault="008643B5" w:rsidP="008643B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65A8AB10" w14:textId="77777777" w:rsidR="008643B5" w:rsidRPr="004D4C3A" w:rsidRDefault="008643B5" w:rsidP="008643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</w:tcPr>
          <w:p w14:paraId="12B767A5" w14:textId="77777777" w:rsidR="008643B5" w:rsidRPr="004D4C3A" w:rsidRDefault="008643B5" w:rsidP="008643B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210FEED3" w14:textId="77777777" w:rsidR="008643B5" w:rsidRPr="004D4C3A" w:rsidRDefault="008643B5" w:rsidP="008643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</w:tcPr>
          <w:p w14:paraId="7B49CBDF" w14:textId="77777777" w:rsidR="008643B5" w:rsidRPr="004D4C3A" w:rsidRDefault="008643B5" w:rsidP="008643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4D4C3A" w:rsidRPr="004D4C3A" w14:paraId="3676BEE5" w14:textId="77777777" w:rsidTr="00906809">
        <w:trPr>
          <w:trHeight w:val="204"/>
        </w:trPr>
        <w:tc>
          <w:tcPr>
            <w:tcW w:w="3596" w:type="dxa"/>
            <w:noWrap/>
            <w:vAlign w:val="bottom"/>
            <w:hideMark/>
          </w:tcPr>
          <w:p w14:paraId="7D581A4E" w14:textId="77777777" w:rsidR="00FD589E" w:rsidRPr="004D4C3A" w:rsidRDefault="00FD589E" w:rsidP="00FD589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 xml:space="preserve">30 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AU" w:eastAsia="en-GB"/>
              </w:rPr>
              <w:t xml:space="preserve">มิถุนายน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2565</w:t>
            </w:r>
          </w:p>
          <w:p w14:paraId="1F5FBF8C" w14:textId="0706408A" w:rsidR="00FD589E" w:rsidRPr="004D4C3A" w:rsidRDefault="00FD589E" w:rsidP="00FD589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(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หลังการรวมหุ้นและการเปลี่ยนแปลง</w:t>
            </w:r>
            <w:r w:rsidR="00FF1616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br/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มูลค่าที่ตราไว้)</w:t>
            </w:r>
          </w:p>
        </w:tc>
        <w:tc>
          <w:tcPr>
            <w:tcW w:w="1341" w:type="dxa"/>
            <w:noWrap/>
            <w:vAlign w:val="bottom"/>
          </w:tcPr>
          <w:p w14:paraId="37441635" w14:textId="3BCDD860" w:rsidR="00FD589E" w:rsidRPr="004D4C3A" w:rsidRDefault="00FD589E" w:rsidP="00FD589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3,997,865</w:t>
            </w:r>
          </w:p>
        </w:tc>
        <w:tc>
          <w:tcPr>
            <w:tcW w:w="1134" w:type="dxa"/>
            <w:noWrap/>
          </w:tcPr>
          <w:p w14:paraId="1BD316B3" w14:textId="77777777" w:rsidR="00FD589E" w:rsidRPr="004D4C3A" w:rsidRDefault="00FD589E" w:rsidP="00FD589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7677EA62" w14:textId="77777777" w:rsidR="00B51829" w:rsidRPr="004D4C3A" w:rsidRDefault="00B51829" w:rsidP="00FD589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4A14B982" w14:textId="1BB128D3" w:rsidR="00FD589E" w:rsidRPr="004D4C3A" w:rsidRDefault="00FD589E" w:rsidP="00FD589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0.75</w:t>
            </w:r>
          </w:p>
        </w:tc>
        <w:tc>
          <w:tcPr>
            <w:tcW w:w="1134" w:type="dxa"/>
            <w:noWrap/>
            <w:vAlign w:val="bottom"/>
          </w:tcPr>
          <w:p w14:paraId="181D8A4B" w14:textId="0BFDAF20" w:rsidR="00FD589E" w:rsidRPr="004D4C3A" w:rsidRDefault="00F02914" w:rsidP="00FD589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  <w:vAlign w:val="bottom"/>
          </w:tcPr>
          <w:p w14:paraId="404F1F76" w14:textId="4CFDC42B" w:rsidR="00FD589E" w:rsidRPr="004D4C3A" w:rsidRDefault="00F02914" w:rsidP="00FD589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(524,215)</w:t>
            </w:r>
          </w:p>
        </w:tc>
      </w:tr>
    </w:tbl>
    <w:p w14:paraId="79C1D786" w14:textId="77777777" w:rsidR="003A372A" w:rsidRDefault="003A372A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7DF7F8C2" w14:textId="77777777" w:rsidR="003A372A" w:rsidRDefault="003A372A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548BFD8C" w14:textId="2D0F22AA" w:rsidR="003A372A" w:rsidRPr="009965F3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 w:hint="cs"/>
          <w:sz w:val="28"/>
          <w:szCs w:val="28"/>
          <w:cs/>
        </w:rPr>
        <w:lastRenderedPageBreak/>
        <w:t xml:space="preserve">ในการประชุมสามัญผู้ถือหุ้น </w:t>
      </w:r>
      <w:r w:rsidR="00CD1F56" w:rsidRPr="009965F3">
        <w:rPr>
          <w:rFonts w:ascii="BrowalliaUPC" w:hAnsi="BrowalliaUPC" w:cs="BrowalliaUPC" w:hint="cs"/>
          <w:sz w:val="28"/>
          <w:szCs w:val="28"/>
          <w:cs/>
        </w:rPr>
        <w:t xml:space="preserve">ประจำปี </w:t>
      </w:r>
      <w:r w:rsidR="00CD1F56" w:rsidRPr="009965F3">
        <w:rPr>
          <w:rFonts w:ascii="BrowalliaUPC" w:hAnsi="BrowalliaUPC" w:cs="BrowalliaUPC"/>
          <w:sz w:val="28"/>
          <w:szCs w:val="28"/>
          <w:lang w:val="en-AU"/>
        </w:rPr>
        <w:t>2565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 xml:space="preserve"> 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 xml:space="preserve">8 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เมษายน 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 xml:space="preserve">2565 </w:t>
      </w:r>
      <w:r w:rsidRPr="009965F3">
        <w:rPr>
          <w:rFonts w:ascii="BrowalliaUPC" w:hAnsi="BrowalliaUPC" w:cs="BrowalliaUPC" w:hint="cs"/>
          <w:sz w:val="28"/>
          <w:szCs w:val="28"/>
          <w:cs/>
          <w:lang w:val="en-AU"/>
        </w:rPr>
        <w:t>ที่ประชุม</w:t>
      </w:r>
      <w:r w:rsidRPr="009965F3">
        <w:rPr>
          <w:rFonts w:ascii="BrowalliaUPC" w:hAnsi="BrowalliaUPC" w:cs="BrowalliaUPC"/>
          <w:sz w:val="28"/>
          <w:szCs w:val="28"/>
          <w:cs/>
        </w:rPr>
        <w:t>มีมติ</w:t>
      </w:r>
      <w:r w:rsidRPr="009965F3">
        <w:rPr>
          <w:rFonts w:ascii="BrowalliaUPC" w:hAnsi="BrowalliaUPC" w:cs="BrowalliaUPC" w:hint="cs"/>
          <w:sz w:val="28"/>
          <w:szCs w:val="28"/>
          <w:cs/>
        </w:rPr>
        <w:t>อนุมัติ</w:t>
      </w:r>
      <w:r w:rsidR="00437911" w:rsidRPr="009965F3">
        <w:rPr>
          <w:rFonts w:ascii="BrowalliaUPC" w:hAnsi="BrowalliaUPC" w:cs="BrowalliaUPC" w:hint="cs"/>
          <w:sz w:val="28"/>
          <w:szCs w:val="28"/>
          <w:cs/>
        </w:rPr>
        <w:t xml:space="preserve"> ดั</w:t>
      </w:r>
      <w:r w:rsidR="003A372A" w:rsidRPr="009965F3">
        <w:rPr>
          <w:rFonts w:ascii="BrowalliaUPC" w:hAnsi="BrowalliaUPC" w:cs="BrowalliaUPC" w:hint="cs"/>
          <w:sz w:val="28"/>
          <w:szCs w:val="28"/>
          <w:cs/>
        </w:rPr>
        <w:t>งนี้</w:t>
      </w:r>
    </w:p>
    <w:p w14:paraId="38B194B9" w14:textId="77777777" w:rsidR="003A372A" w:rsidRPr="009965F3" w:rsidRDefault="003A372A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78414FF1" w14:textId="12DC62A8" w:rsidR="00403026" w:rsidRPr="009965F3" w:rsidRDefault="00403026" w:rsidP="003A37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 xml:space="preserve">เพิ่มทุนจดทะเบียนของบริษัทจำนวน </w:t>
      </w:r>
      <w:r w:rsidRPr="009965F3">
        <w:rPr>
          <w:rFonts w:ascii="BrowalliaUPC" w:hAnsi="BrowalliaUPC" w:cs="BrowalliaUPC"/>
          <w:sz w:val="28"/>
          <w:szCs w:val="28"/>
        </w:rPr>
        <w:t>899,519,617.2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>8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บาท จากเดิม</w:t>
      </w:r>
      <w:r w:rsidRPr="009965F3">
        <w:rPr>
          <w:rFonts w:ascii="BrowalliaUPC" w:hAnsi="BrowalliaUPC" w:cs="BrowalliaUPC"/>
          <w:sz w:val="28"/>
          <w:szCs w:val="28"/>
        </w:rPr>
        <w:t xml:space="preserve"> 2,998,398,708.98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บาท เป็น</w:t>
      </w:r>
      <w:r w:rsidRPr="009965F3">
        <w:rPr>
          <w:rFonts w:ascii="BrowalliaUPC" w:hAnsi="BrowalliaUPC" w:cs="BrowalliaUPC"/>
          <w:sz w:val="28"/>
          <w:szCs w:val="28"/>
        </w:rPr>
        <w:t>3,897,918,326.2</w:t>
      </w:r>
      <w:r w:rsidR="00842BB9" w:rsidRPr="009965F3">
        <w:rPr>
          <w:rFonts w:ascii="BrowalliaUPC" w:hAnsi="BrowalliaUPC" w:cs="BrowalliaUPC"/>
          <w:sz w:val="28"/>
          <w:szCs w:val="28"/>
        </w:rPr>
        <w:t>6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บาท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โดยการออกหุ้นสามัญจำนวน </w:t>
      </w:r>
      <w:r w:rsidRPr="009965F3">
        <w:rPr>
          <w:rFonts w:ascii="BrowalliaUPC" w:hAnsi="BrowalliaUPC" w:cs="BrowalliaUPC"/>
          <w:sz w:val="28"/>
          <w:szCs w:val="28"/>
        </w:rPr>
        <w:t>11,993,594,897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หุ้น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มูลค่าที่ตราไว้หุ้นละ </w:t>
      </w:r>
      <w:r w:rsidRPr="009965F3">
        <w:rPr>
          <w:rFonts w:ascii="BrowalliaUPC" w:hAnsi="BrowalliaUPC" w:cs="BrowalliaUPC"/>
          <w:sz w:val="28"/>
          <w:szCs w:val="28"/>
        </w:rPr>
        <w:t>0.075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บาท เพื่อแบ่งการจัดสรรดังนี้</w:t>
      </w:r>
    </w:p>
    <w:p w14:paraId="7CA4CEF4" w14:textId="77777777" w:rsidR="00403026" w:rsidRPr="009965F3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16"/>
          <w:szCs w:val="16"/>
        </w:rPr>
      </w:pPr>
    </w:p>
    <w:p w14:paraId="59A450F6" w14:textId="07787971" w:rsidR="00403026" w:rsidRPr="009965F3" w:rsidRDefault="00403026" w:rsidP="000B5B2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>จัดสรรให้แก่บุคคลในวงจำกัด (</w:t>
      </w:r>
      <w:r w:rsidRPr="009965F3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9965F3">
        <w:rPr>
          <w:rFonts w:ascii="BrowalliaUPC" w:hAnsi="BrowalliaUPC" w:cs="BrowalliaUPC"/>
          <w:sz w:val="28"/>
          <w:szCs w:val="28"/>
        </w:rPr>
        <w:t>47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หุ้นเพื่อรองรับการเปลี่ยนแปลงมูลค่าหุ้นที่ตราไว้โดยการรวมหุ้นเพื่อมิให้เกิดเศษหุ้นภายหลังการรวมหุ้นและ</w:t>
      </w:r>
    </w:p>
    <w:p w14:paraId="0FC2E3FB" w14:textId="77777777" w:rsidR="00403026" w:rsidRPr="009965F3" w:rsidRDefault="00403026" w:rsidP="000B5B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42B0DC44" w14:textId="13D44765" w:rsidR="00403026" w:rsidRPr="009965F3" w:rsidRDefault="00403026" w:rsidP="000B5B2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>เพื่อรองรับการใช้สิทธิตามใบสำคัญแสดงสิทธิ</w:t>
      </w:r>
      <w:r w:rsidRPr="009965F3">
        <w:rPr>
          <w:rFonts w:ascii="BrowalliaUPC" w:hAnsi="BrowalliaUPC" w:cs="BrowalliaUPC"/>
          <w:sz w:val="28"/>
          <w:szCs w:val="28"/>
        </w:rPr>
        <w:t xml:space="preserve"> EFORL-W5 </w:t>
      </w:r>
      <w:r w:rsidRPr="009965F3">
        <w:rPr>
          <w:rFonts w:ascii="BrowalliaUPC" w:hAnsi="BrowalliaUPC" w:cs="BrowalliaUPC"/>
          <w:sz w:val="28"/>
          <w:szCs w:val="28"/>
          <w:cs/>
        </w:rPr>
        <w:t>จำนวนไม่เกิน</w:t>
      </w:r>
      <w:r w:rsidRPr="009965F3">
        <w:rPr>
          <w:rFonts w:ascii="BrowalliaUPC" w:hAnsi="BrowalliaUPC" w:cs="BrowalliaUPC"/>
          <w:sz w:val="28"/>
          <w:szCs w:val="28"/>
        </w:rPr>
        <w:t xml:space="preserve"> 799,572,9</w:t>
      </w:r>
      <w:r w:rsidR="004421AD" w:rsidRPr="009965F3">
        <w:rPr>
          <w:rFonts w:ascii="BrowalliaUPC" w:hAnsi="BrowalliaUPC" w:cs="BrowalliaUPC"/>
          <w:sz w:val="28"/>
          <w:szCs w:val="28"/>
        </w:rPr>
        <w:t>90</w:t>
      </w:r>
      <w:r w:rsidRPr="009965F3">
        <w:rPr>
          <w:rFonts w:ascii="BrowalliaUPC" w:hAnsi="BrowalliaUPC" w:cs="BrowalliaUPC"/>
          <w:sz w:val="28"/>
          <w:szCs w:val="28"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>หุ้นและรองรับการใช้สิทธิตามใบสำคัญแสดงสิทธิ</w:t>
      </w:r>
      <w:r w:rsidRPr="009965F3">
        <w:rPr>
          <w:rFonts w:ascii="BrowalliaUPC" w:hAnsi="BrowalliaUPC" w:cs="BrowalliaUPC"/>
          <w:sz w:val="28"/>
          <w:szCs w:val="28"/>
        </w:rPr>
        <w:t xml:space="preserve"> EFORL-W6 </w:t>
      </w:r>
      <w:r w:rsidRPr="009965F3">
        <w:rPr>
          <w:rFonts w:ascii="BrowalliaUPC" w:hAnsi="BrowalliaUPC" w:cs="BrowalliaUPC"/>
          <w:sz w:val="28"/>
          <w:szCs w:val="28"/>
          <w:cs/>
        </w:rPr>
        <w:t>จำนวนไม่เกิน</w:t>
      </w:r>
      <w:r w:rsidRPr="009965F3">
        <w:rPr>
          <w:rFonts w:ascii="BrowalliaUPC" w:hAnsi="BrowalliaUPC" w:cs="BrowalliaUPC"/>
          <w:sz w:val="28"/>
          <w:szCs w:val="28"/>
        </w:rPr>
        <w:t xml:space="preserve"> 399,786,49</w:t>
      </w:r>
      <w:r w:rsidR="004421AD" w:rsidRPr="009965F3">
        <w:rPr>
          <w:rFonts w:ascii="BrowalliaUPC" w:hAnsi="BrowalliaUPC" w:cs="BrowalliaUPC"/>
          <w:sz w:val="28"/>
          <w:szCs w:val="28"/>
        </w:rPr>
        <w:t>5</w:t>
      </w:r>
      <w:r w:rsidRPr="009965F3">
        <w:rPr>
          <w:rFonts w:ascii="BrowalliaUPC" w:hAnsi="BrowalliaUPC" w:cs="BrowalliaUPC"/>
          <w:sz w:val="28"/>
          <w:szCs w:val="28"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หุ้นรวมทั้งหมดจำนวน </w:t>
      </w:r>
      <w:r w:rsidRPr="009965F3">
        <w:rPr>
          <w:rFonts w:ascii="BrowalliaUPC" w:hAnsi="BrowalliaUPC" w:cs="BrowalliaUPC"/>
          <w:sz w:val="28"/>
          <w:szCs w:val="28"/>
        </w:rPr>
        <w:t xml:space="preserve">1,199,359,485 </w:t>
      </w:r>
      <w:r w:rsidRPr="009965F3">
        <w:rPr>
          <w:rFonts w:ascii="BrowalliaUPC" w:hAnsi="BrowalliaUPC" w:cs="BrowalliaUPC"/>
          <w:sz w:val="28"/>
          <w:szCs w:val="28"/>
          <w:cs/>
        </w:rPr>
        <w:t>หุ้น</w:t>
      </w:r>
      <w:r w:rsidRPr="009965F3">
        <w:rPr>
          <w:rFonts w:ascii="BrowalliaUPC" w:hAnsi="BrowalliaUPC" w:cs="BrowalliaUPC"/>
          <w:sz w:val="28"/>
          <w:szCs w:val="28"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(ภายหลังการเปลี่ยนแปลงมูลค่าที่ตราไว้จากเดิมหุ้นละ </w:t>
      </w:r>
      <w:r w:rsidRPr="009965F3">
        <w:rPr>
          <w:rFonts w:ascii="BrowalliaUPC" w:hAnsi="BrowalliaUPC" w:cs="BrowalliaUPC"/>
          <w:sz w:val="28"/>
          <w:szCs w:val="28"/>
        </w:rPr>
        <w:t xml:space="preserve">0.075 </w:t>
      </w:r>
      <w:r w:rsidRPr="009965F3">
        <w:rPr>
          <w:rFonts w:ascii="BrowalliaUPC" w:hAnsi="BrowalliaUPC" w:cs="BrowalliaUPC"/>
          <w:sz w:val="28"/>
          <w:szCs w:val="28"/>
          <w:cs/>
        </w:rPr>
        <w:t>เป็น</w:t>
      </w:r>
      <w:r w:rsidRPr="009965F3">
        <w:rPr>
          <w:rFonts w:ascii="BrowalliaUPC" w:hAnsi="BrowalliaUPC" w:cs="BrowalliaUPC"/>
          <w:sz w:val="28"/>
          <w:szCs w:val="28"/>
        </w:rPr>
        <w:t xml:space="preserve"> 0.75 </w:t>
      </w:r>
      <w:r w:rsidRPr="009965F3">
        <w:rPr>
          <w:rFonts w:ascii="BrowalliaUPC" w:hAnsi="BrowalliaUPC" w:cs="BrowalliaUPC"/>
          <w:sz w:val="28"/>
          <w:szCs w:val="28"/>
          <w:cs/>
        </w:rPr>
        <w:t>บาท)</w:t>
      </w:r>
    </w:p>
    <w:p w14:paraId="5CCAD519" w14:textId="77777777" w:rsidR="006119EF" w:rsidRPr="009965F3" w:rsidRDefault="006119EF" w:rsidP="006119EF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51C3BA31" w14:textId="45519069" w:rsidR="006119EF" w:rsidRPr="009965F3" w:rsidRDefault="006119EF" w:rsidP="006119E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 w:hint="cs"/>
          <w:sz w:val="28"/>
          <w:szCs w:val="28"/>
          <w:cs/>
        </w:rPr>
        <w:t>เปลี่ยนแปลงมูลค่าที่ตราไว้ของหุ้นของบริษัทโดยการรวมมูลค่า</w:t>
      </w:r>
      <w:r w:rsidR="00E33F8C" w:rsidRPr="009965F3">
        <w:rPr>
          <w:rFonts w:ascii="BrowalliaUPC" w:hAnsi="BrowalliaUPC" w:cs="BrowalliaUPC" w:hint="cs"/>
          <w:sz w:val="28"/>
          <w:szCs w:val="28"/>
          <w:cs/>
        </w:rPr>
        <w:t xml:space="preserve">ที่ตราไว้ (รวมพาร์) จากเดิมมูลค่าที่ตราไว้หุ้นละ </w:t>
      </w:r>
      <w:r w:rsidR="00E33F8C" w:rsidRPr="009965F3">
        <w:rPr>
          <w:rFonts w:ascii="BrowalliaUPC" w:hAnsi="BrowalliaUPC" w:cs="BrowalliaUPC"/>
          <w:sz w:val="28"/>
          <w:szCs w:val="28"/>
        </w:rPr>
        <w:t xml:space="preserve">0.075 </w:t>
      </w:r>
      <w:r w:rsidR="00E33F8C" w:rsidRPr="009965F3">
        <w:rPr>
          <w:rFonts w:ascii="BrowalliaUPC" w:hAnsi="BrowalliaUPC" w:cs="BrowalliaUPC" w:hint="cs"/>
          <w:sz w:val="28"/>
          <w:szCs w:val="28"/>
          <w:cs/>
        </w:rPr>
        <w:t xml:space="preserve">บาท เป็นหุ้นละ </w:t>
      </w:r>
      <w:r w:rsidR="00E33F8C" w:rsidRPr="009965F3">
        <w:rPr>
          <w:rFonts w:ascii="BrowalliaUPC" w:hAnsi="BrowalliaUPC" w:cs="BrowalliaUPC"/>
          <w:sz w:val="28"/>
          <w:szCs w:val="28"/>
        </w:rPr>
        <w:t xml:space="preserve">0.75 </w:t>
      </w:r>
      <w:r w:rsidR="00E33F8C" w:rsidRPr="009965F3">
        <w:rPr>
          <w:rFonts w:ascii="BrowalliaUPC" w:hAnsi="BrowalliaUPC" w:cs="BrowalliaUPC" w:hint="cs"/>
          <w:sz w:val="28"/>
          <w:szCs w:val="28"/>
          <w:cs/>
        </w:rPr>
        <w:t>บาท</w:t>
      </w:r>
    </w:p>
    <w:p w14:paraId="15FEEC81" w14:textId="77777777" w:rsidR="00403026" w:rsidRPr="009965F3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FC3D57F" w14:textId="1E0B5B90" w:rsidR="00403026" w:rsidRPr="009965F3" w:rsidRDefault="00510D6E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9965F3">
        <w:rPr>
          <w:rFonts w:ascii="BrowalliaUPC" w:hAnsi="BrowalliaUPC" w:cs="BrowalliaUPC"/>
          <w:sz w:val="28"/>
          <w:szCs w:val="28"/>
        </w:rPr>
        <w:t xml:space="preserve"> 11 </w:t>
      </w:r>
      <w:r w:rsidRPr="009965F3">
        <w:rPr>
          <w:rFonts w:ascii="BrowalliaUPC" w:hAnsi="BrowalliaUPC" w:cs="BrowalliaUPC"/>
          <w:sz w:val="28"/>
          <w:szCs w:val="28"/>
          <w:cs/>
        </w:rPr>
        <w:t>เมษายน</w:t>
      </w:r>
      <w:r w:rsidRPr="009965F3">
        <w:rPr>
          <w:rFonts w:ascii="BrowalliaUPC" w:hAnsi="BrowalliaUPC" w:cs="BrowalliaUPC"/>
          <w:sz w:val="28"/>
          <w:szCs w:val="28"/>
        </w:rPr>
        <w:t xml:space="preserve"> 2565 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>บริษัทได้รับชำระค่าหุ้นสามัญเพิ่มทุน</w:t>
      </w:r>
      <w:r w:rsidRPr="009965F3">
        <w:rPr>
          <w:rFonts w:ascii="BrowalliaUPC" w:hAnsi="BrowalliaUPC" w:cs="BrowalliaUPC" w:hint="cs"/>
          <w:sz w:val="28"/>
          <w:szCs w:val="28"/>
          <w:cs/>
        </w:rPr>
        <w:t>ที่จัดสรร</w:t>
      </w:r>
      <w:r w:rsidR="000A48AA" w:rsidRPr="009965F3">
        <w:rPr>
          <w:rFonts w:ascii="BrowalliaUPC" w:hAnsi="BrowalliaUPC" w:cs="BrowalliaUPC" w:hint="cs"/>
          <w:sz w:val="28"/>
          <w:szCs w:val="28"/>
          <w:cs/>
        </w:rPr>
        <w:t>ให้แก่บุคคลในวงจำกัด ในราคาเสนอขาย</w:t>
      </w:r>
      <w:r w:rsidR="005F25F3">
        <w:rPr>
          <w:rFonts w:ascii="BrowalliaUPC" w:hAnsi="BrowalliaUPC" w:cs="BrowalliaUPC"/>
          <w:sz w:val="28"/>
          <w:szCs w:val="28"/>
        </w:rPr>
        <w:br/>
      </w:r>
      <w:r w:rsidR="000A48AA" w:rsidRPr="009965F3">
        <w:rPr>
          <w:rFonts w:ascii="BrowalliaUPC" w:hAnsi="BrowalliaUPC" w:cs="BrowalliaUPC" w:hint="cs"/>
          <w:sz w:val="28"/>
          <w:szCs w:val="28"/>
          <w:cs/>
        </w:rPr>
        <w:t xml:space="preserve">หุ้นละ </w:t>
      </w:r>
      <w:r w:rsidR="000A48AA" w:rsidRPr="009965F3">
        <w:rPr>
          <w:rFonts w:ascii="BrowalliaUPC" w:hAnsi="BrowalliaUPC" w:cs="BrowalliaUPC"/>
          <w:sz w:val="28"/>
          <w:szCs w:val="28"/>
        </w:rPr>
        <w:t xml:space="preserve">0.12 </w:t>
      </w:r>
      <w:r w:rsidR="000A48AA" w:rsidRPr="009965F3">
        <w:rPr>
          <w:rFonts w:ascii="BrowalliaUPC" w:hAnsi="BrowalliaUPC" w:cs="BrowalliaUPC" w:hint="cs"/>
          <w:sz w:val="28"/>
          <w:szCs w:val="28"/>
          <w:cs/>
        </w:rPr>
        <w:t>บาท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 xml:space="preserve"> จำนวน</w:t>
      </w:r>
      <w:r w:rsidR="00403026" w:rsidRPr="009965F3">
        <w:rPr>
          <w:rFonts w:ascii="BrowalliaUPC" w:hAnsi="BrowalliaUPC" w:cs="BrowalliaUPC"/>
          <w:sz w:val="28"/>
          <w:szCs w:val="28"/>
        </w:rPr>
        <w:t xml:space="preserve"> 47 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>หุ้น คิดเป็นมูลค่า</w:t>
      </w:r>
      <w:r w:rsidR="00403026" w:rsidRPr="009965F3">
        <w:rPr>
          <w:rFonts w:ascii="BrowalliaUPC" w:hAnsi="BrowalliaUPC" w:cs="BrowalliaUPC"/>
          <w:sz w:val="28"/>
          <w:szCs w:val="28"/>
        </w:rPr>
        <w:t xml:space="preserve"> 5.64 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 xml:space="preserve">บาท และดำเนินการจดทะเบียนทุนชำระแล้ว </w:t>
      </w:r>
    </w:p>
    <w:p w14:paraId="46E251A9" w14:textId="77777777" w:rsidR="00403026" w:rsidRPr="009965F3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7363A937" w14:textId="7BC767A5" w:rsidR="00403026" w:rsidRPr="004D4C3A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4D4C3A">
        <w:rPr>
          <w:rFonts w:ascii="BrowalliaUPC" w:hAnsi="BrowalliaUPC" w:cs="BrowalliaUPC"/>
          <w:sz w:val="28"/>
          <w:szCs w:val="28"/>
        </w:rPr>
        <w:t xml:space="preserve"> 12 </w:t>
      </w:r>
      <w:r w:rsidRPr="004D4C3A">
        <w:rPr>
          <w:rFonts w:ascii="BrowalliaUPC" w:hAnsi="BrowalliaUPC" w:cs="BrowalliaUPC"/>
          <w:sz w:val="28"/>
          <w:szCs w:val="28"/>
          <w:cs/>
        </w:rPr>
        <w:t>เมษายน</w:t>
      </w:r>
      <w:r w:rsidRPr="004D4C3A">
        <w:rPr>
          <w:rFonts w:ascii="BrowalliaUPC" w:hAnsi="BrowalliaUPC" w:cs="BrowalliaUPC"/>
          <w:sz w:val="28"/>
          <w:szCs w:val="28"/>
        </w:rPr>
        <w:t xml:space="preserve"> 2565 </w:t>
      </w:r>
      <w:r w:rsidRPr="004D4C3A">
        <w:rPr>
          <w:rFonts w:ascii="BrowalliaUPC" w:hAnsi="BrowalliaUPC" w:cs="BrowalliaUPC"/>
          <w:sz w:val="28"/>
          <w:szCs w:val="28"/>
          <w:cs/>
        </w:rPr>
        <w:t>บริษัทจดทะเบียนเปลี่ยนแปลงมูลค่าที่ตราไว้ของหุ้นของบริษัท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โดยการรวมมูลค่าที่ตราไว้ (รวมหุ้น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ในอัตรา </w:t>
      </w:r>
      <w:r w:rsidRPr="004D4C3A">
        <w:rPr>
          <w:rFonts w:ascii="BrowalliaUPC" w:hAnsi="BrowalliaUPC" w:cs="BrowalliaUPC"/>
          <w:sz w:val="28"/>
          <w:szCs w:val="28"/>
        </w:rPr>
        <w:t xml:space="preserve">10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หุ้นเดิม ต่อ </w:t>
      </w:r>
      <w:r w:rsidRPr="004D4C3A">
        <w:rPr>
          <w:rFonts w:ascii="BrowalliaUPC" w:hAnsi="BrowalliaUPC" w:cs="BrowalliaUPC"/>
          <w:sz w:val="28"/>
          <w:szCs w:val="28"/>
        </w:rPr>
        <w:t xml:space="preserve">1 </w:t>
      </w:r>
      <w:r w:rsidRPr="004D4C3A">
        <w:rPr>
          <w:rFonts w:ascii="BrowalliaUPC" w:hAnsi="BrowalliaUPC" w:cs="BrowalliaUPC" w:hint="cs"/>
          <w:sz w:val="28"/>
          <w:szCs w:val="28"/>
          <w:cs/>
        </w:rPr>
        <w:t>หุ้นใหม่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) จากเดิมมูลค่าที่ตราไว้หุ้นละ </w:t>
      </w:r>
      <w:r w:rsidRPr="004D4C3A">
        <w:rPr>
          <w:rFonts w:ascii="BrowalliaUPC" w:hAnsi="BrowalliaUPC" w:cs="BrowalliaUPC"/>
          <w:sz w:val="28"/>
          <w:szCs w:val="28"/>
        </w:rPr>
        <w:t xml:space="preserve">0.075 </w:t>
      </w:r>
      <w:r w:rsidRPr="004D4C3A">
        <w:rPr>
          <w:rFonts w:ascii="BrowalliaUPC" w:hAnsi="BrowalliaUPC" w:cs="BrowalliaUPC"/>
          <w:sz w:val="28"/>
          <w:szCs w:val="28"/>
          <w:cs/>
        </w:rPr>
        <w:t>บาท เป็นหุ้นละ</w:t>
      </w:r>
      <w:r w:rsidRPr="004D4C3A">
        <w:rPr>
          <w:rFonts w:ascii="BrowalliaUPC" w:hAnsi="BrowalliaUPC" w:cs="BrowalliaUPC"/>
          <w:sz w:val="28"/>
          <w:szCs w:val="28"/>
        </w:rPr>
        <w:t xml:space="preserve"> 0.75 </w:t>
      </w:r>
      <w:r w:rsidRPr="004D4C3A">
        <w:rPr>
          <w:rFonts w:ascii="BrowalliaUPC" w:hAnsi="BrowalliaUPC" w:cs="BrowalliaUPC"/>
          <w:sz w:val="28"/>
          <w:szCs w:val="28"/>
          <w:cs/>
        </w:rPr>
        <w:t>บาท ปัจจุบัน</w:t>
      </w:r>
      <w:r w:rsidR="000B5B2C" w:rsidRPr="004D4C3A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>ทุนจดทะเบียนมีจำนวน</w:t>
      </w:r>
      <w:r w:rsidRPr="004D4C3A">
        <w:rPr>
          <w:rFonts w:ascii="BrowalliaUPC" w:hAnsi="BrowalliaUPC" w:cs="BrowalliaUPC"/>
          <w:spacing w:val="-8"/>
          <w:sz w:val="28"/>
          <w:szCs w:val="28"/>
        </w:rPr>
        <w:t xml:space="preserve"> 3,897,918,326.25</w:t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 xml:space="preserve"> บาท คิดเป็นจำนวนหุ้นสามัญจำนวน</w:t>
      </w:r>
      <w:r w:rsidRPr="004D4C3A">
        <w:rPr>
          <w:rFonts w:ascii="BrowalliaUPC" w:hAnsi="BrowalliaUPC" w:cs="BrowalliaUPC"/>
          <w:spacing w:val="-8"/>
          <w:sz w:val="28"/>
          <w:szCs w:val="28"/>
        </w:rPr>
        <w:t xml:space="preserve"> 5,197,224,435</w:t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 xml:space="preserve"> หุ้น มูลค่าหุ้นละ</w:t>
      </w:r>
      <w:r w:rsidRPr="004D4C3A">
        <w:rPr>
          <w:rFonts w:ascii="BrowalliaUPC" w:hAnsi="BrowalliaUPC" w:cs="BrowalliaUPC"/>
          <w:spacing w:val="-8"/>
          <w:sz w:val="28"/>
          <w:szCs w:val="28"/>
        </w:rPr>
        <w:t xml:space="preserve"> 0.75 </w:t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>บาท</w:t>
      </w:r>
    </w:p>
    <w:p w14:paraId="515FA79A" w14:textId="77777777" w:rsidR="00403026" w:rsidRPr="004D4C3A" w:rsidRDefault="00403026" w:rsidP="00403026">
      <w:pPr>
        <w:tabs>
          <w:tab w:val="clear" w:pos="454"/>
          <w:tab w:val="left" w:pos="720"/>
        </w:tabs>
        <w:spacing w:line="240" w:lineRule="auto"/>
        <w:ind w:left="441"/>
        <w:rPr>
          <w:rFonts w:ascii="BrowalliaUPC" w:hAnsi="BrowalliaUPC" w:cs="BrowalliaUPC"/>
          <w:sz w:val="28"/>
          <w:szCs w:val="28"/>
        </w:rPr>
      </w:pPr>
    </w:p>
    <w:p w14:paraId="6D2884AF" w14:textId="2F30B3CE" w:rsidR="00A551EC" w:rsidRPr="004D4C3A" w:rsidRDefault="00A551EC" w:rsidP="000B5B2C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ใบสำคัญแสดงสิทธิ</w:t>
      </w:r>
    </w:p>
    <w:p w14:paraId="7A6EBB53" w14:textId="750951E4" w:rsidR="00C711AD" w:rsidRPr="00825BA6" w:rsidRDefault="00C711AD" w:rsidP="00C7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18"/>
          <w:szCs w:val="18"/>
        </w:rPr>
      </w:pPr>
    </w:p>
    <w:p w14:paraId="312830CB" w14:textId="34C46D1E" w:rsidR="00965EDB" w:rsidRPr="004D4C3A" w:rsidRDefault="00965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>ในระหว่าง</w:t>
      </w:r>
      <w:r w:rsidR="009C3BCB" w:rsidRPr="004D4C3A">
        <w:rPr>
          <w:rFonts w:ascii="BrowalliaUPC" w:hAnsi="BrowalliaUPC" w:cs="BrowalliaUPC" w:hint="cs"/>
          <w:sz w:val="28"/>
          <w:szCs w:val="28"/>
          <w:cs/>
        </w:rPr>
        <w:t>งวด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บริษัท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Pr="004D4C3A">
        <w:rPr>
          <w:rFonts w:ascii="BrowalliaUPC" w:hAnsi="BrowalliaUPC" w:cs="BrowalliaUPC"/>
          <w:sz w:val="28"/>
          <w:szCs w:val="28"/>
        </w:rPr>
        <w:t>5 (EFORL-W5)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5F25F3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รุ่นที่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6 (EFORL-W6) </w:t>
      </w:r>
      <w:r w:rsidRPr="004D4C3A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7C30813A" w14:textId="77777777" w:rsidR="002E1EDB" w:rsidRPr="00825BA6" w:rsidRDefault="002E1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90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80"/>
        <w:gridCol w:w="2929"/>
        <w:gridCol w:w="246"/>
        <w:gridCol w:w="2784"/>
      </w:tblGrid>
      <w:tr w:rsidR="004D4C3A" w:rsidRPr="004D4C3A" w14:paraId="403AFC20" w14:textId="77777777" w:rsidTr="00B67484">
        <w:trPr>
          <w:trHeight w:val="354"/>
        </w:trPr>
        <w:tc>
          <w:tcPr>
            <w:tcW w:w="3080" w:type="dxa"/>
          </w:tcPr>
          <w:p w14:paraId="78E37B00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29B6C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7B4151C7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B2D71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EFORL-W6</w:t>
            </w:r>
          </w:p>
        </w:tc>
      </w:tr>
      <w:tr w:rsidR="004D4C3A" w:rsidRPr="004D4C3A" w14:paraId="24A20C3D" w14:textId="77777777" w:rsidTr="00B67484">
        <w:trPr>
          <w:trHeight w:val="354"/>
        </w:trPr>
        <w:tc>
          <w:tcPr>
            <w:tcW w:w="3080" w:type="dxa"/>
          </w:tcPr>
          <w:p w14:paraId="31E73AAE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30400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14:paraId="6A7D1EDB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5B3DD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4D4C3A" w14:paraId="44586242" w14:textId="77777777" w:rsidTr="00B67484">
        <w:trPr>
          <w:trHeight w:val="354"/>
        </w:trPr>
        <w:tc>
          <w:tcPr>
            <w:tcW w:w="3080" w:type="dxa"/>
          </w:tcPr>
          <w:p w14:paraId="77BC49A9" w14:textId="77777777" w:rsidR="00965EDB" w:rsidRPr="004D4C3A" w:rsidRDefault="00965EDB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D62DFDE" w14:textId="3F085B68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799,572,9</w:t>
            </w:r>
            <w:r w:rsidR="0034062C">
              <w:rPr>
                <w:rFonts w:ascii="BrowalliaUPC" w:hAnsi="BrowalliaUPC" w:cs="BrowalliaUPC"/>
                <w:sz w:val="28"/>
                <w:szCs w:val="28"/>
              </w:rPr>
              <w:t>90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5330AB6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22EB166" w14:textId="3C5238AF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399,786,49</w:t>
            </w:r>
            <w:r w:rsidR="0034062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</w:p>
        </w:tc>
      </w:tr>
      <w:tr w:rsidR="004D4C3A" w:rsidRPr="004D4C3A" w14:paraId="4F5A2709" w14:textId="77777777" w:rsidTr="00B67484">
        <w:trPr>
          <w:trHeight w:val="1432"/>
        </w:trPr>
        <w:tc>
          <w:tcPr>
            <w:tcW w:w="3080" w:type="dxa"/>
          </w:tcPr>
          <w:p w14:paraId="0DBE4D67" w14:textId="77777777" w:rsidR="00965EDB" w:rsidRPr="004D4C3A" w:rsidRDefault="00965EDB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58AC3093" w14:textId="197F2930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เสนอขายให้แก่ผู้ถือหุ้นเดิมตามสัดส่วนการถือหุ้น ในอัตราส่วน </w:t>
            </w:r>
            <w:r w:rsidR="00B67484" w:rsidRPr="004D4C3A">
              <w:rPr>
                <w:rFonts w:ascii="BrowalliaUPC" w:hAnsi="BrowalliaUPC" w:cs="BrowalliaUPC"/>
                <w:sz w:val="28"/>
                <w:szCs w:val="28"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5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หุ้นสามัญเดิมต่อ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60D04E2B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253AE80" w14:textId="638468C7" w:rsidR="00965EDB" w:rsidRPr="004D4C3A" w:rsidRDefault="00965EDB" w:rsidP="00314279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EFORL-W5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ในอัตราส่วน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B4259">
              <w:rPr>
                <w:rFonts w:ascii="BrowalliaUPC" w:hAnsi="BrowalliaUPC" w:cs="BrowalliaUPC"/>
                <w:sz w:val="28"/>
                <w:szCs w:val="28"/>
              </w:rPr>
              <w:t xml:space="preserve">2 </w:t>
            </w:r>
            <w:r w:rsidR="008B425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หน่วย </w:t>
            </w:r>
            <w:r w:rsidR="00D14D3B">
              <w:rPr>
                <w:rFonts w:ascii="BrowalliaUPC" w:hAnsi="BrowalliaUPC" w:cs="BrowalliaUPC"/>
                <w:sz w:val="28"/>
                <w:szCs w:val="28"/>
              </w:rPr>
              <w:t xml:space="preserve">EFORL-5 </w:t>
            </w:r>
            <w:r w:rsidR="009D047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ต่อ </w:t>
            </w:r>
            <w:r w:rsidR="009D0476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ใบสำคัญแสดงสิทธิ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EFORL-W6</w:t>
            </w:r>
          </w:p>
        </w:tc>
      </w:tr>
      <w:tr w:rsidR="004D4C3A" w:rsidRPr="004D4C3A" w14:paraId="1B965EA6" w14:textId="77777777" w:rsidTr="00B67484">
        <w:trPr>
          <w:trHeight w:val="354"/>
        </w:trPr>
        <w:tc>
          <w:tcPr>
            <w:tcW w:w="3080" w:type="dxa"/>
          </w:tcPr>
          <w:p w14:paraId="5098697F" w14:textId="059B35B7" w:rsidR="00965EDB" w:rsidRPr="004D4C3A" w:rsidRDefault="009C7C6D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02141631" w14:textId="2497E385" w:rsidR="00965EDB" w:rsidRPr="004D4C3A" w:rsidRDefault="009C7C6D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 </w:t>
            </w: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พฤษภาคม 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6" w:type="dxa"/>
          </w:tcPr>
          <w:p w14:paraId="57A3FC3D" w14:textId="77777777" w:rsidR="00965EDB" w:rsidRPr="004D4C3A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491090F8" w14:textId="72001891" w:rsidR="00965EDB" w:rsidRPr="004D4C3A" w:rsidRDefault="009C7C6D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F17461" w:rsidRPr="004D4C3A" w14:paraId="432CDA49" w14:textId="77777777" w:rsidTr="00B67484">
        <w:trPr>
          <w:trHeight w:val="354"/>
        </w:trPr>
        <w:tc>
          <w:tcPr>
            <w:tcW w:w="3080" w:type="dxa"/>
          </w:tcPr>
          <w:p w14:paraId="77B8EC01" w14:textId="47571B47" w:rsidR="00F17461" w:rsidRPr="004D4C3A" w:rsidRDefault="00F17461" w:rsidP="00F1746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0C42D6BB" w14:textId="73BE3E51" w:rsidR="00F17461" w:rsidRPr="004D4C3A" w:rsidRDefault="00F17461" w:rsidP="00F174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หน่วยละ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0.40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7B347ADA" w14:textId="77777777" w:rsidR="00F17461" w:rsidRPr="004D4C3A" w:rsidRDefault="00F17461" w:rsidP="00F174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275A02DF" w14:textId="6469AD39" w:rsidR="00F17461" w:rsidRPr="004D4C3A" w:rsidRDefault="00F17461" w:rsidP="00F174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หน่วยละ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0.00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D4C3A" w:rsidRPr="004D4C3A" w14:paraId="79BC8CE2" w14:textId="77777777" w:rsidTr="00B67484">
        <w:trPr>
          <w:trHeight w:val="354"/>
        </w:trPr>
        <w:tc>
          <w:tcPr>
            <w:tcW w:w="3080" w:type="dxa"/>
          </w:tcPr>
          <w:p w14:paraId="72B9D700" w14:textId="77777777" w:rsidR="00965EDB" w:rsidRPr="000665DF" w:rsidRDefault="00965EDB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5E7A0CE4" w14:textId="661612C1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="0037714F" w:rsidRPr="000665DF">
              <w:rPr>
                <w:rFonts w:ascii="BrowalliaUPC" w:hAnsi="BrowalliaUPC" w:cs="BrowalliaUPC" w:hint="cs"/>
                <w:sz w:val="28"/>
                <w:szCs w:val="28"/>
                <w:cs/>
              </w:rPr>
              <w:t>พฤษภาคม</w:t>
            </w:r>
            <w:r w:rsidRPr="000665DF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46" w:type="dxa"/>
          </w:tcPr>
          <w:p w14:paraId="0B4D6444" w14:textId="77777777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30C4B96" w14:textId="0F5C6424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="0037714F" w:rsidRPr="000665DF">
              <w:rPr>
                <w:rFonts w:ascii="BrowalliaUPC" w:hAnsi="BrowalliaUPC" w:cs="BrowalliaUPC" w:hint="cs"/>
                <w:sz w:val="28"/>
                <w:szCs w:val="28"/>
                <w:cs/>
              </w:rPr>
              <w:t>พฤษภาคม</w:t>
            </w:r>
            <w:r w:rsidRPr="000665DF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</w:tr>
      <w:tr w:rsidR="004D4C3A" w:rsidRPr="004D4C3A" w14:paraId="738E4CBD" w14:textId="77777777" w:rsidTr="00B67484">
        <w:trPr>
          <w:trHeight w:val="354"/>
        </w:trPr>
        <w:tc>
          <w:tcPr>
            <w:tcW w:w="3080" w:type="dxa"/>
          </w:tcPr>
          <w:p w14:paraId="5175C0AC" w14:textId="77777777" w:rsidR="00965EDB" w:rsidRPr="000665DF" w:rsidRDefault="00965EDB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2D6D6904" w14:textId="322052C5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  <w:r w:rsidR="0095634A"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95634A" w:rsidRPr="000665DF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หมดอายุ</w:t>
            </w:r>
            <w:r w:rsidR="00991E4C" w:rsidRPr="000665DF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ปี </w:t>
            </w:r>
            <w:r w:rsidR="00991E4C"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2566)</w:t>
            </w:r>
          </w:p>
        </w:tc>
        <w:tc>
          <w:tcPr>
            <w:tcW w:w="246" w:type="dxa"/>
          </w:tcPr>
          <w:p w14:paraId="596292D2" w14:textId="77777777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5A7705C" w14:textId="2031E00A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 </w:t>
            </w: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  <w:r w:rsidR="00991E4C"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991E4C" w:rsidRPr="000665DF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หมดอายุปี </w:t>
            </w:r>
            <w:r w:rsidR="00991E4C"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2568)</w:t>
            </w:r>
          </w:p>
        </w:tc>
      </w:tr>
      <w:tr w:rsidR="004D4C3A" w:rsidRPr="004D4C3A" w14:paraId="6059D173" w14:textId="77777777" w:rsidTr="00B67484">
        <w:trPr>
          <w:trHeight w:val="366"/>
        </w:trPr>
        <w:tc>
          <w:tcPr>
            <w:tcW w:w="3080" w:type="dxa"/>
          </w:tcPr>
          <w:p w14:paraId="3522EE44" w14:textId="77777777" w:rsidR="00965EDB" w:rsidRPr="000665DF" w:rsidRDefault="00965EDB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181B6712" w14:textId="77777777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หุ้นละ </w:t>
            </w: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1.00 </w:t>
            </w: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6E4DD223" w14:textId="77777777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A837630" w14:textId="77777777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หุ้นละ </w:t>
            </w: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2.50 </w:t>
            </w:r>
            <w:r w:rsidRPr="000665D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4D4C3A" w:rsidRPr="004D4C3A" w14:paraId="2C6A5D87" w14:textId="77777777" w:rsidTr="00B67484">
        <w:trPr>
          <w:trHeight w:val="354"/>
        </w:trPr>
        <w:tc>
          <w:tcPr>
            <w:tcW w:w="3080" w:type="dxa"/>
          </w:tcPr>
          <w:p w14:paraId="70C50396" w14:textId="77777777" w:rsidR="00965EDB" w:rsidRPr="000665DF" w:rsidRDefault="00965EDB" w:rsidP="0031427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1279763" w14:textId="77777777" w:rsidR="00965EDB" w:rsidRPr="000665DF" w:rsidRDefault="00965EDB" w:rsidP="0031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665DF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0665DF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0665DF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76E7A194" w14:textId="77777777" w:rsidR="00965EDB" w:rsidRPr="000665DF" w:rsidRDefault="00965EDB" w:rsidP="003142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2F2EAB32" w14:textId="0216D9DA" w:rsidR="00965EDB" w:rsidRPr="000665DF" w:rsidRDefault="0037714F" w:rsidP="0031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0665DF">
              <w:rPr>
                <w:rFonts w:ascii="BrowalliaUPC" w:hAnsi="BrowalliaUPC" w:cs="BrowalliaUPC" w:hint="cs"/>
                <w:sz w:val="28"/>
                <w:szCs w:val="28"/>
                <w:cs/>
              </w:rPr>
              <w:t>30</w:t>
            </w:r>
            <w:r w:rsidR="00965EDB" w:rsidRPr="000665DF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665DF">
              <w:rPr>
                <w:rFonts w:ascii="BrowalliaUPC" w:hAnsi="BrowalliaUPC" w:cs="BrowalliaUPC" w:hint="cs"/>
                <w:sz w:val="28"/>
                <w:szCs w:val="28"/>
                <w:cs/>
              </w:rPr>
              <w:t>พฤศจิกายน</w:t>
            </w:r>
            <w:r w:rsidR="00965EDB" w:rsidRPr="000665D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965EDB" w:rsidRPr="000665DF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</w:tbl>
    <w:p w14:paraId="288216D6" w14:textId="58D30A2E" w:rsidR="00965EDB" w:rsidRDefault="00965EDB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lastRenderedPageBreak/>
        <w:t>ในระหว่างงวด บริษัทได้รับชำระเงินสำหรับการขายใบสำคัญแสดงสิทธิ</w:t>
      </w:r>
      <w:r w:rsidRPr="004D4C3A">
        <w:rPr>
          <w:rFonts w:ascii="BrowalliaUPC" w:hAnsi="BrowalliaUPC" w:cs="BrowalliaUPC"/>
          <w:sz w:val="28"/>
          <w:szCs w:val="28"/>
        </w:rPr>
        <w:t xml:space="preserve"> EFORL-W5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4D4C3A">
        <w:rPr>
          <w:rFonts w:ascii="BrowalliaUPC" w:hAnsi="BrowalliaUPC" w:cs="BrowalliaUPC"/>
          <w:sz w:val="28"/>
          <w:szCs w:val="28"/>
        </w:rPr>
        <w:t>3,57</w:t>
      </w:r>
      <w:r w:rsidR="000E4E57">
        <w:rPr>
          <w:rFonts w:ascii="BrowalliaUPC" w:hAnsi="BrowalliaUPC" w:cs="BrowalliaUPC"/>
          <w:sz w:val="28"/>
          <w:szCs w:val="28"/>
        </w:rPr>
        <w:t>5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4D4C3A">
        <w:rPr>
          <w:rFonts w:ascii="BrowalliaUPC" w:hAnsi="BrowalliaUPC" w:cs="BrowalliaUPC"/>
          <w:sz w:val="28"/>
          <w:szCs w:val="28"/>
        </w:rPr>
        <w:t xml:space="preserve">151,229,857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หน่วย เป็นเงิน </w:t>
      </w:r>
      <w:r w:rsidRPr="004D4C3A">
        <w:rPr>
          <w:rFonts w:ascii="BrowalliaUPC" w:hAnsi="BrowalliaUPC" w:cs="BrowalliaUPC"/>
          <w:sz w:val="28"/>
          <w:szCs w:val="28"/>
        </w:rPr>
        <w:t>60.49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ล้านบาท</w:t>
      </w:r>
    </w:p>
    <w:p w14:paraId="333A6E90" w14:textId="77777777" w:rsidR="00B7105C" w:rsidRPr="004D4C3A" w:rsidRDefault="00B7105C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22D40E" w14:textId="0AF7A2A1" w:rsidR="00965EDB" w:rsidRPr="004D4C3A" w:rsidRDefault="00965EDB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30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มิถุนายน </w:t>
      </w:r>
      <w:r w:rsidRPr="004D4C3A">
        <w:rPr>
          <w:rFonts w:ascii="BrowalliaUPC" w:hAnsi="BrowalliaUPC" w:cs="BrowalliaUPC"/>
          <w:sz w:val="28"/>
          <w:szCs w:val="28"/>
        </w:rPr>
        <w:t xml:space="preserve">2565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บริษัทมีใบสำคัญแสดงสิทธิ </w:t>
      </w:r>
      <w:r w:rsidRPr="004D4C3A">
        <w:rPr>
          <w:rFonts w:ascii="BrowalliaUPC" w:hAnsi="BrowalliaUPC" w:cs="BrowalliaUPC"/>
          <w:sz w:val="28"/>
          <w:szCs w:val="28"/>
        </w:rPr>
        <w:t xml:space="preserve">EFORL-W5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4D4C3A">
        <w:rPr>
          <w:rFonts w:ascii="BrowalliaUPC" w:hAnsi="BrowalliaUPC" w:cs="BrowalliaUPC"/>
          <w:sz w:val="28"/>
          <w:szCs w:val="28"/>
        </w:rPr>
        <w:t xml:space="preserve">EFORL-W6 </w:t>
      </w:r>
      <w:r w:rsidR="00643563">
        <w:rPr>
          <w:rFonts w:ascii="BrowalliaUPC" w:hAnsi="BrowalliaUPC" w:cs="BrowalliaUPC" w:hint="cs"/>
          <w:sz w:val="28"/>
          <w:szCs w:val="28"/>
          <w:cs/>
        </w:rPr>
        <w:t>ที่ยังไม่ได้ใช้สิทธิ</w:t>
      </w:r>
      <w:r w:rsidRPr="004D4C3A">
        <w:rPr>
          <w:rFonts w:ascii="BrowalliaUPC" w:hAnsi="BrowalliaUPC" w:cs="BrowalliaUPC" w:hint="cs"/>
          <w:sz w:val="28"/>
          <w:szCs w:val="28"/>
          <w:cs/>
        </w:rPr>
        <w:t>คงเหลือ</w:t>
      </w:r>
      <w:r w:rsidR="004C4550">
        <w:rPr>
          <w:rFonts w:ascii="BrowalliaUPC" w:hAnsi="BrowalliaUPC" w:cs="BrowalliaUPC"/>
          <w:sz w:val="28"/>
          <w:szCs w:val="28"/>
        </w:rPr>
        <w:t xml:space="preserve"> </w:t>
      </w:r>
      <w:r w:rsidR="00F3403D">
        <w:rPr>
          <w:rFonts w:ascii="BrowalliaUPC" w:hAnsi="BrowalliaUPC" w:cs="BrowalliaUPC"/>
          <w:sz w:val="28"/>
          <w:szCs w:val="28"/>
        </w:rPr>
        <w:t>151,229,827</w:t>
      </w:r>
      <w:r w:rsidR="0001269B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หน่วย และ </w:t>
      </w:r>
      <w:r w:rsidR="00F3403D" w:rsidRPr="000665DF">
        <w:rPr>
          <w:rFonts w:ascii="BrowalliaUPC" w:hAnsi="BrowalliaUPC" w:cs="BrowalliaUPC"/>
          <w:sz w:val="28"/>
          <w:szCs w:val="28"/>
        </w:rPr>
        <w:t>75,614,91</w:t>
      </w:r>
      <w:r w:rsidR="00EF04F4" w:rsidRPr="000665DF">
        <w:rPr>
          <w:rFonts w:ascii="BrowalliaUPC" w:hAnsi="BrowalliaUPC" w:cs="BrowalliaUPC"/>
          <w:sz w:val="28"/>
          <w:szCs w:val="28"/>
        </w:rPr>
        <w:t>0</w:t>
      </w:r>
      <w:r w:rsidRPr="000665DF">
        <w:rPr>
          <w:rFonts w:ascii="BrowalliaUPC" w:hAnsi="BrowalliaUPC" w:cs="BrowalliaUPC"/>
          <w:sz w:val="28"/>
          <w:szCs w:val="28"/>
        </w:rPr>
        <w:t xml:space="preserve"> </w:t>
      </w:r>
      <w:r w:rsidRPr="000665DF">
        <w:rPr>
          <w:rFonts w:ascii="BrowalliaUPC" w:hAnsi="BrowalliaUPC" w:cs="BrowalliaUPC" w:hint="cs"/>
          <w:sz w:val="28"/>
          <w:szCs w:val="28"/>
          <w:cs/>
        </w:rPr>
        <w:t>หน่วย ตามลำดับ</w:t>
      </w:r>
    </w:p>
    <w:p w14:paraId="3D4230CC" w14:textId="77777777" w:rsidR="007E17D6" w:rsidRPr="004D4C3A" w:rsidRDefault="007E1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bookmarkStart w:id="5" w:name="_GoBack"/>
      <w:bookmarkEnd w:id="5"/>
    </w:p>
    <w:p w14:paraId="2F56E6F7" w14:textId="2D998FEE" w:rsidR="007E17D6" w:rsidRPr="004D4C3A" w:rsidRDefault="007E17D6" w:rsidP="00B67484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44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กำไรต่อหุ้น</w:t>
      </w:r>
    </w:p>
    <w:p w14:paraId="77335607" w14:textId="77777777" w:rsidR="00403026" w:rsidRPr="005B1407" w:rsidRDefault="00403026" w:rsidP="004030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96D33F8" w14:textId="77777777" w:rsidR="00B0553C" w:rsidRPr="004D4C3A" w:rsidRDefault="00403026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 คำนวณโดยการหารกำไร</w:t>
      </w:r>
      <w:r w:rsidRPr="004D4C3A">
        <w:rPr>
          <w:rFonts w:ascii="BrowalliaUPC" w:hAnsi="BrowalliaUPC" w:cs="BrowalliaUPC"/>
          <w:sz w:val="28"/>
          <w:szCs w:val="28"/>
        </w:rPr>
        <w:t xml:space="preserve"> (</w:t>
      </w:r>
      <w:r w:rsidRPr="004D4C3A">
        <w:rPr>
          <w:rFonts w:ascii="BrowalliaUPC" w:hAnsi="BrowalliaUPC" w:cs="BrowalliaUPC"/>
          <w:sz w:val="28"/>
          <w:szCs w:val="28"/>
          <w:cs/>
        </w:rPr>
        <w:t>ขาดทุน</w:t>
      </w:r>
      <w:r w:rsidRPr="004D4C3A">
        <w:rPr>
          <w:rFonts w:ascii="BrowalliaUPC" w:hAnsi="BrowalliaUPC" w:cs="BrowalliaUPC"/>
          <w:sz w:val="28"/>
          <w:szCs w:val="28"/>
        </w:rPr>
        <w:t xml:space="preserve">) </w:t>
      </w:r>
      <w:r w:rsidRPr="004D4C3A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  <w:r w:rsidR="00FB6312"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2851E59B" w14:textId="77777777" w:rsidR="00B0553C" w:rsidRPr="005B1407" w:rsidRDefault="00B0553C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02BF6167" w14:textId="1F0AC530" w:rsidR="00B90FD0" w:rsidRDefault="00B0553C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Pr="004D4C3A">
        <w:rPr>
          <w:rFonts w:ascii="BrowalliaUPC" w:hAnsi="BrowalliaUPC" w:cs="BrowalliaUPC"/>
          <w:sz w:val="28"/>
          <w:szCs w:val="28"/>
        </w:rPr>
        <w:t xml:space="preserve">2565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บริษัทได้ปรับเพิ่มมูลค่าหุ้นจากเดิมหุ้นละ </w:t>
      </w:r>
      <w:r w:rsidRPr="004D4C3A">
        <w:rPr>
          <w:rFonts w:ascii="BrowalliaUPC" w:hAnsi="BrowalliaUPC" w:cs="BrowalliaUPC"/>
          <w:sz w:val="28"/>
          <w:szCs w:val="28"/>
        </w:rPr>
        <w:t>0.075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บาท เป็นหุ้นละ </w:t>
      </w:r>
      <w:r w:rsidR="00B90FD0" w:rsidRPr="004D4C3A">
        <w:rPr>
          <w:rFonts w:ascii="BrowalliaUPC" w:hAnsi="BrowalliaUPC" w:cs="BrowalliaUPC"/>
          <w:sz w:val="28"/>
          <w:szCs w:val="28"/>
        </w:rPr>
        <w:t xml:space="preserve">0.75 </w:t>
      </w:r>
      <w:r w:rsidR="00B90FD0" w:rsidRPr="004D4C3A">
        <w:rPr>
          <w:rFonts w:ascii="BrowalliaUPC" w:hAnsi="BrowalliaUPC" w:cs="BrowalliaUPC"/>
          <w:sz w:val="28"/>
          <w:szCs w:val="28"/>
          <w:cs/>
        </w:rPr>
        <w:t xml:space="preserve">บาท </w:t>
      </w:r>
      <w:r w:rsidR="00B90FD0" w:rsidRPr="004D4C3A">
        <w:rPr>
          <w:rFonts w:ascii="BrowalliaUPC" w:hAnsi="BrowalliaUPC" w:cs="BrowalliaUPC" w:hint="cs"/>
          <w:sz w:val="28"/>
          <w:szCs w:val="28"/>
          <w:cs/>
        </w:rPr>
        <w:t>กำไรต่อหุ้นขั้นพื้นฐานของงวดก่อนจึงได้ถูกคำนวณขึ้นใหม่ โดยถือเสมือนว่าการปรับเพิ่มมูลค่าหุ้นได้เกิดขึ้นตั้งแต่วันเริ่มต้นของงวดแรกที่เสนอรายงาน</w:t>
      </w:r>
    </w:p>
    <w:p w14:paraId="7B3B7E01" w14:textId="77777777" w:rsidR="001142A3" w:rsidRDefault="001142A3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4782" w:type="pct"/>
        <w:tblInd w:w="441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1024"/>
        <w:gridCol w:w="268"/>
        <w:gridCol w:w="1009"/>
        <w:gridCol w:w="277"/>
        <w:gridCol w:w="1078"/>
        <w:gridCol w:w="232"/>
        <w:gridCol w:w="1078"/>
      </w:tblGrid>
      <w:tr w:rsidR="001142A3" w:rsidRPr="001B06B1" w14:paraId="5C455FCF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82834D9" w14:textId="77777777" w:rsidR="001142A3" w:rsidRPr="001B06B1" w:rsidRDefault="001142A3" w:rsidP="0091796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02E4A" w14:textId="77777777" w:rsidR="001142A3" w:rsidRPr="001B06B1" w:rsidRDefault="001142A3" w:rsidP="0091796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7CB555" w14:textId="77777777" w:rsidR="001142A3" w:rsidRPr="001B06B1" w:rsidRDefault="001142A3" w:rsidP="0091796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B06B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1142A3" w:rsidRPr="001B06B1" w14:paraId="3A19AFA4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6C79718C" w14:textId="77777777" w:rsidR="001142A3" w:rsidRPr="001B06B1" w:rsidRDefault="001142A3" w:rsidP="0091796E">
            <w:pPr>
              <w:pStyle w:val="BodyText"/>
              <w:spacing w:after="0"/>
              <w:ind w:right="-10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3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05F08A" w14:textId="77777777" w:rsidR="001142A3" w:rsidRPr="001B06B1" w:rsidRDefault="001142A3" w:rsidP="0091796E">
            <w:pPr>
              <w:pStyle w:val="BodyText"/>
              <w:pBdr>
                <w:bottom w:val="single" w:sz="4" w:space="1" w:color="auto"/>
              </w:pBdr>
              <w:tabs>
                <w:tab w:val="left" w:pos="155"/>
              </w:tabs>
              <w:spacing w:after="0"/>
              <w:ind w:left="-115" w:right="17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E9882B" w14:textId="77777777" w:rsidR="001142A3" w:rsidRPr="001B06B1" w:rsidRDefault="001142A3" w:rsidP="0091796E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งบการเงินเฉพาะของบริษัท  </w:t>
            </w:r>
          </w:p>
        </w:tc>
      </w:tr>
      <w:tr w:rsidR="001142A3" w:rsidRPr="001B06B1" w14:paraId="56EFF290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0673EE23" w14:textId="77777777" w:rsidR="001142A3" w:rsidRPr="001B06B1" w:rsidRDefault="001142A3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4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37A1A" w14:textId="403D673A" w:rsidR="001142A3" w:rsidRPr="001B06B1" w:rsidRDefault="001142A3" w:rsidP="0091796E">
            <w:pPr>
              <w:pStyle w:val="BodyText"/>
              <w:tabs>
                <w:tab w:val="decimal" w:pos="-11205"/>
                <w:tab w:val="decimal" w:pos="1062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งว</w:t>
            </w: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ดสามเดือน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Pr="001B06B1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142A3" w:rsidRPr="001B06B1" w14:paraId="3A1879C6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E396437" w14:textId="77777777" w:rsidR="001142A3" w:rsidRPr="001B06B1" w:rsidRDefault="001142A3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66D06" w14:textId="416C8C94" w:rsidR="001142A3" w:rsidRPr="001B06B1" w:rsidRDefault="001142A3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95126E3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DDD02" w14:textId="1D8F193A" w:rsidR="001142A3" w:rsidRPr="001B06B1" w:rsidRDefault="001142A3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7B246A05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428EB" w14:textId="2340A27F" w:rsidR="001142A3" w:rsidRPr="001B06B1" w:rsidRDefault="001142A3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A296D1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0826E" w14:textId="6FF72BFF" w:rsidR="001142A3" w:rsidRPr="001B06B1" w:rsidRDefault="001142A3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142A3" w:rsidRPr="001B06B1" w14:paraId="7088B73A" w14:textId="77777777" w:rsidTr="00081AE5">
        <w:trPr>
          <w:trHeight w:val="323"/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804632B" w14:textId="77777777" w:rsidR="001142A3" w:rsidRPr="001B06B1" w:rsidRDefault="001142A3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D3D71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30AE335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53BB22D9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4D34BA52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C450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26419D1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53F1801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1142A3" w:rsidRPr="001B06B1" w14:paraId="6985DDA1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7EA2D3F" w14:textId="77777777" w:rsidR="001142A3" w:rsidRPr="001B06B1" w:rsidRDefault="001142A3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1B06B1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7DD6A96B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F2E5E6A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20E8DBC1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20434D63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0FC9360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AE9D80" w14:textId="77777777" w:rsidR="001142A3" w:rsidRPr="001B06B1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9DCDFE3" w14:textId="77777777" w:rsidR="001142A3" w:rsidRPr="001B06B1" w:rsidRDefault="001142A3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142A3" w:rsidRPr="001B06B1" w14:paraId="031AA897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21DB76" w14:textId="7FAF208D" w:rsidR="001142A3" w:rsidRPr="001B06B1" w:rsidRDefault="005229E2" w:rsidP="00371469">
            <w:pPr>
              <w:pStyle w:val="BodyText"/>
              <w:tabs>
                <w:tab w:val="left" w:pos="162"/>
              </w:tabs>
              <w:spacing w:after="0"/>
              <w:ind w:right="-1008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ส่วน</w:t>
            </w:r>
            <w:r w:rsidR="004E59FC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ที่เป็น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ของผู้ถือ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3FED03ED" w14:textId="69ACA6A2" w:rsidR="004B22F1" w:rsidRPr="00EC4399" w:rsidRDefault="00EC4399" w:rsidP="00371469">
            <w:pPr>
              <w:pStyle w:val="BodyText"/>
              <w:tabs>
                <w:tab w:val="decimal" w:pos="785"/>
              </w:tabs>
              <w:spacing w:after="0"/>
              <w:ind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C4399">
              <w:rPr>
                <w:rFonts w:ascii="Browallia New" w:hAnsi="Browallia New" w:cs="Browallia New"/>
                <w:sz w:val="28"/>
                <w:szCs w:val="28"/>
              </w:rPr>
              <w:t>9,462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2BC6E92" w14:textId="77777777" w:rsidR="001142A3" w:rsidRPr="00EC4399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11EA97DB" w14:textId="4646CF7B" w:rsidR="00EC4399" w:rsidRPr="00EC4399" w:rsidRDefault="00EC4399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84,613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6FD0649B" w14:textId="77777777" w:rsidR="001142A3" w:rsidRPr="00EC4399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8B07A0F" w14:textId="239BD318" w:rsidR="00EC4399" w:rsidRPr="00EC4399" w:rsidRDefault="00EC4399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17,108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5474CB8" w14:textId="77777777" w:rsidR="001142A3" w:rsidRPr="00EC4399" w:rsidRDefault="001142A3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B56FC51" w14:textId="04B330FC" w:rsidR="00EC4399" w:rsidRPr="00EC4399" w:rsidRDefault="00EC4399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75,308</w:t>
            </w:r>
          </w:p>
        </w:tc>
      </w:tr>
      <w:tr w:rsidR="00B02A11" w:rsidRPr="001B06B1" w14:paraId="025E9A39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B0A42A" w14:textId="3DE84A6A" w:rsidR="00B02A11" w:rsidRPr="001B06B1" w:rsidRDefault="00B02A11" w:rsidP="00B02A11">
            <w:pPr>
              <w:pStyle w:val="BodyText"/>
              <w:tabs>
                <w:tab w:val="left" w:pos="162"/>
              </w:tabs>
              <w:spacing w:after="0"/>
              <w:ind w:left="-122" w:right="-1485" w:firstLine="122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6A9BC" w14:textId="463BCB59" w:rsidR="00B02A11" w:rsidRPr="00EC4399" w:rsidRDefault="00B02A11" w:rsidP="00B02A11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6DFA8043" w14:textId="77777777" w:rsidR="00B02A11" w:rsidRPr="00EC4399" w:rsidRDefault="00B02A11" w:rsidP="00B02A11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78AEB" w14:textId="589E63E5" w:rsidR="00B02A11" w:rsidRPr="00EC4399" w:rsidRDefault="00B02A11" w:rsidP="00B02A11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3,570,819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28392786" w14:textId="77777777" w:rsidR="00B02A11" w:rsidRPr="00EC4399" w:rsidRDefault="00B02A11" w:rsidP="00B02A11">
            <w:pPr>
              <w:pStyle w:val="BodyText"/>
              <w:tabs>
                <w:tab w:val="decimal" w:pos="808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E0477" w14:textId="1C185555" w:rsidR="00B02A11" w:rsidRPr="00EC4399" w:rsidRDefault="00B02A11" w:rsidP="00B02A11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5EE1954" w14:textId="77777777" w:rsidR="00B02A11" w:rsidRPr="00EC4399" w:rsidRDefault="00B02A11" w:rsidP="00B02A11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E8C07" w14:textId="2DCABF97" w:rsidR="00B02A11" w:rsidRPr="00EC4399" w:rsidRDefault="00B02A11" w:rsidP="00B02A11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3,570,819</w:t>
            </w:r>
          </w:p>
        </w:tc>
      </w:tr>
      <w:tr w:rsidR="001142A3" w:rsidRPr="001B06B1" w14:paraId="6BE18D18" w14:textId="77777777" w:rsidTr="00081AE5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07AB" w14:textId="122E875C" w:rsidR="001142A3" w:rsidRPr="001B06B1" w:rsidRDefault="001142A3" w:rsidP="0091796E">
            <w:pPr>
              <w:pStyle w:val="BodyText"/>
              <w:tabs>
                <w:tab w:val="left" w:pos="162"/>
              </w:tabs>
              <w:spacing w:after="0"/>
              <w:ind w:right="-1485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ต่อหุ</w:t>
            </w:r>
            <w:r w:rsidR="005229E2">
              <w:rPr>
                <w:rFonts w:ascii="Browallia New" w:hAnsi="Browallia New" w:cs="Browallia New" w:hint="cs"/>
                <w:sz w:val="28"/>
                <w:szCs w:val="28"/>
                <w:cs/>
              </w:rPr>
              <w:t>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</w:t>
            </w:r>
            <w:r w:rsidR="00236E7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236E72"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E4E797" w14:textId="6B4B8620" w:rsidR="001142A3" w:rsidRPr="001B06B1" w:rsidRDefault="00B02A1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0.0024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B9555BB" w14:textId="77777777" w:rsidR="001142A3" w:rsidRPr="001B06B1" w:rsidRDefault="001142A3" w:rsidP="0091796E">
            <w:pPr>
              <w:pStyle w:val="BodyText"/>
              <w:tabs>
                <w:tab w:val="decimal" w:pos="764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06EAE2" w14:textId="32E11135" w:rsidR="001142A3" w:rsidRPr="001B06B1" w:rsidRDefault="00B02A1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0.0024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436DB4FF" w14:textId="77777777" w:rsidR="001142A3" w:rsidRPr="001B06B1" w:rsidRDefault="001142A3" w:rsidP="0091796E">
            <w:pPr>
              <w:pStyle w:val="BodyText"/>
              <w:tabs>
                <w:tab w:val="decimal" w:pos="764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C56CC2" w14:textId="7431ACEF" w:rsidR="001142A3" w:rsidRPr="001B06B1" w:rsidRDefault="00BD454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0.0043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4AEA2B50" w14:textId="77777777" w:rsidR="001142A3" w:rsidRPr="001B06B1" w:rsidRDefault="001142A3" w:rsidP="0091796E">
            <w:pPr>
              <w:pStyle w:val="BodyText"/>
              <w:tabs>
                <w:tab w:val="decimal" w:pos="764"/>
              </w:tabs>
              <w:spacing w:after="0"/>
              <w:ind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8C77ED" w14:textId="6BC4B924" w:rsidR="001142A3" w:rsidRPr="001B06B1" w:rsidRDefault="00BD454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0.0021</w:t>
            </w:r>
          </w:p>
        </w:tc>
      </w:tr>
    </w:tbl>
    <w:p w14:paraId="37CC6AC1" w14:textId="77777777" w:rsidR="001142A3" w:rsidRPr="004D4C3A" w:rsidRDefault="001142A3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4782" w:type="pct"/>
        <w:tblInd w:w="441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1024"/>
        <w:gridCol w:w="268"/>
        <w:gridCol w:w="1009"/>
        <w:gridCol w:w="277"/>
        <w:gridCol w:w="1078"/>
        <w:gridCol w:w="232"/>
        <w:gridCol w:w="1078"/>
      </w:tblGrid>
      <w:tr w:rsidR="005229E2" w:rsidRPr="001B06B1" w14:paraId="5EF25362" w14:textId="77777777" w:rsidTr="0091796E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0FD2C59" w14:textId="77777777" w:rsidR="005229E2" w:rsidRPr="001B06B1" w:rsidRDefault="005229E2" w:rsidP="0091796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9B213A" w14:textId="77777777" w:rsidR="005229E2" w:rsidRPr="001B06B1" w:rsidRDefault="005229E2" w:rsidP="0091796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56B88B" w14:textId="77777777" w:rsidR="005229E2" w:rsidRPr="001B06B1" w:rsidRDefault="005229E2" w:rsidP="0091796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B06B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5229E2" w:rsidRPr="001B06B1" w14:paraId="22E481FE" w14:textId="77777777" w:rsidTr="0091796E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1175BADC" w14:textId="77777777" w:rsidR="005229E2" w:rsidRPr="001B06B1" w:rsidRDefault="005229E2" w:rsidP="0091796E">
            <w:pPr>
              <w:pStyle w:val="BodyText"/>
              <w:spacing w:after="0"/>
              <w:ind w:right="-10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3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C8E3EBE" w14:textId="77777777" w:rsidR="005229E2" w:rsidRPr="001B06B1" w:rsidRDefault="005229E2" w:rsidP="0091796E">
            <w:pPr>
              <w:pStyle w:val="BodyText"/>
              <w:pBdr>
                <w:bottom w:val="single" w:sz="4" w:space="1" w:color="auto"/>
              </w:pBdr>
              <w:tabs>
                <w:tab w:val="left" w:pos="155"/>
              </w:tabs>
              <w:spacing w:after="0"/>
              <w:ind w:left="-115" w:right="17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80A0167" w14:textId="77777777" w:rsidR="005229E2" w:rsidRPr="001B06B1" w:rsidRDefault="005229E2" w:rsidP="0091796E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งบการเงินเฉพาะของบริษัท  </w:t>
            </w:r>
          </w:p>
        </w:tc>
      </w:tr>
      <w:tr w:rsidR="005229E2" w:rsidRPr="001B06B1" w14:paraId="0AA668C1" w14:textId="77777777" w:rsidTr="0091796E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35BC23E" w14:textId="77777777" w:rsidR="005229E2" w:rsidRPr="001B06B1" w:rsidRDefault="005229E2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4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79D9D" w14:textId="6A9984F8" w:rsidR="005229E2" w:rsidRPr="001B06B1" w:rsidRDefault="005229E2" w:rsidP="0091796E">
            <w:pPr>
              <w:pStyle w:val="BodyText"/>
              <w:tabs>
                <w:tab w:val="decimal" w:pos="-11205"/>
                <w:tab w:val="decimal" w:pos="1062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งว</w:t>
            </w: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หก</w:t>
            </w: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เดือน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Pr="001B06B1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229E2" w:rsidRPr="001B06B1" w14:paraId="33624ED4" w14:textId="77777777" w:rsidTr="0091796E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2D0D69FD" w14:textId="77777777" w:rsidR="005229E2" w:rsidRPr="001B06B1" w:rsidRDefault="005229E2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7D963" w14:textId="77777777" w:rsidR="005229E2" w:rsidRPr="001B06B1" w:rsidRDefault="005229E2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04B99F0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5D401E" w14:textId="77777777" w:rsidR="005229E2" w:rsidRPr="001B06B1" w:rsidRDefault="005229E2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07716DA8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886B2" w14:textId="77777777" w:rsidR="005229E2" w:rsidRPr="001B06B1" w:rsidRDefault="005229E2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1A42B24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7BAB4" w14:textId="77777777" w:rsidR="005229E2" w:rsidRPr="001B06B1" w:rsidRDefault="005229E2" w:rsidP="0091796E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5229E2" w:rsidRPr="001B06B1" w14:paraId="167F623B" w14:textId="77777777" w:rsidTr="0091796E">
        <w:trPr>
          <w:trHeight w:val="323"/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D76EC46" w14:textId="77777777" w:rsidR="005229E2" w:rsidRPr="001B06B1" w:rsidRDefault="005229E2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3260A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EE71F4E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73A8CCB9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2DC2C9CC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462DD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118444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40BDF39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5229E2" w:rsidRPr="001B06B1" w14:paraId="6E43912F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2FE820B7" w14:textId="77777777" w:rsidR="005229E2" w:rsidRPr="001B06B1" w:rsidRDefault="005229E2" w:rsidP="0091796E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1B06B1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773BD78E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4DC962F0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41E570DF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1A27F321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9A703D8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674B3A8D" w14:textId="77777777" w:rsidR="005229E2" w:rsidRPr="001B06B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C121F32" w14:textId="77777777" w:rsidR="005229E2" w:rsidRPr="001B06B1" w:rsidRDefault="005229E2" w:rsidP="0091796E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229E2" w:rsidRPr="001B06B1" w14:paraId="53946E25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0FCE0F" w14:textId="54A274C3" w:rsidR="005229E2" w:rsidRPr="001B06B1" w:rsidRDefault="0001339A" w:rsidP="0091796E">
            <w:pPr>
              <w:pStyle w:val="BodyText"/>
              <w:tabs>
                <w:tab w:val="left" w:pos="162"/>
              </w:tabs>
              <w:spacing w:after="0"/>
              <w:ind w:right="-1008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ส่วน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ที่เป็น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ของผู้ถือ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6C60DFED" w14:textId="27C8B738" w:rsidR="00BD4541" w:rsidRPr="00BD4541" w:rsidRDefault="00BD454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4541">
              <w:rPr>
                <w:rFonts w:ascii="Browallia New" w:hAnsi="Browallia New" w:cs="Browallia New"/>
                <w:sz w:val="28"/>
                <w:szCs w:val="28"/>
              </w:rPr>
              <w:t>24,727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B7B7611" w14:textId="77777777" w:rsidR="005229E2" w:rsidRPr="00BD454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2A6D4477" w14:textId="383CD46E" w:rsidR="00BD4541" w:rsidRPr="00BD4541" w:rsidRDefault="00BD454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120,425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3CE85E59" w14:textId="77777777" w:rsidR="005229E2" w:rsidRPr="00BD454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978635C" w14:textId="6DB281EA" w:rsidR="00BD4541" w:rsidRPr="00BD4541" w:rsidRDefault="00BD4541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31,308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A8890E5" w14:textId="77777777" w:rsidR="005229E2" w:rsidRPr="00BD4541" w:rsidRDefault="005229E2" w:rsidP="0091796E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42B7E2D" w14:textId="2DCA2BD7" w:rsidR="005E46EB" w:rsidRPr="00BD4541" w:rsidRDefault="005E46EB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99,480</w:t>
            </w:r>
          </w:p>
        </w:tc>
      </w:tr>
      <w:tr w:rsidR="005229E2" w:rsidRPr="001B06B1" w14:paraId="5856E2C5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6D91" w14:textId="656250C0" w:rsidR="005229E2" w:rsidRPr="001B06B1" w:rsidRDefault="0001339A" w:rsidP="0091796E">
            <w:pPr>
              <w:pStyle w:val="BodyText"/>
              <w:tabs>
                <w:tab w:val="left" w:pos="162"/>
              </w:tabs>
              <w:spacing w:after="0"/>
              <w:ind w:left="-122" w:right="-1485" w:firstLine="122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20B45" w14:textId="28945C5B" w:rsidR="005E46EB" w:rsidRPr="00BD4541" w:rsidRDefault="005E46EB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1B74DBC" w14:textId="77777777" w:rsidR="005229E2" w:rsidRPr="00BD4541" w:rsidRDefault="005229E2" w:rsidP="0091796E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DC3F1" w14:textId="53E03459" w:rsidR="005E46EB" w:rsidRPr="00BD4541" w:rsidRDefault="005E46EB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3,410,869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26C2D98F" w14:textId="77777777" w:rsidR="005229E2" w:rsidRPr="00BD4541" w:rsidRDefault="005229E2" w:rsidP="0091796E">
            <w:pPr>
              <w:pStyle w:val="BodyText"/>
              <w:tabs>
                <w:tab w:val="decimal" w:pos="808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107D0" w14:textId="49F30E8D" w:rsidR="005E46EB" w:rsidRPr="00BD4541" w:rsidRDefault="005E46EB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</w:t>
            </w:r>
            <w:r w:rsidR="00CC221E">
              <w:rPr>
                <w:rFonts w:ascii="Browallia New" w:hAnsi="Browallia New" w:cs="Browallia New"/>
                <w:sz w:val="28"/>
                <w:szCs w:val="28"/>
              </w:rPr>
              <w:t>,865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A356744" w14:textId="77777777" w:rsidR="005229E2" w:rsidRPr="00BD4541" w:rsidRDefault="005229E2" w:rsidP="0091796E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77817" w14:textId="06DAE3C8" w:rsidR="00CC221E" w:rsidRPr="00BD4541" w:rsidRDefault="00CC221E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3,410,869</w:t>
            </w:r>
          </w:p>
        </w:tc>
      </w:tr>
      <w:tr w:rsidR="005229E2" w:rsidRPr="001B06B1" w14:paraId="545F440E" w14:textId="77777777" w:rsidTr="0091796E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46864C" w14:textId="0B174E5D" w:rsidR="005229E2" w:rsidRPr="001B06B1" w:rsidRDefault="0001339A" w:rsidP="0091796E">
            <w:pPr>
              <w:pStyle w:val="BodyText"/>
              <w:tabs>
                <w:tab w:val="left" w:pos="162"/>
              </w:tabs>
              <w:spacing w:after="0"/>
              <w:ind w:right="-1485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ต่อหุ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9AC635" w14:textId="32DC4FFB" w:rsidR="005229E2" w:rsidRPr="00BD4541" w:rsidRDefault="00CC221E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0.0062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0B2CCBA" w14:textId="77777777" w:rsidR="005229E2" w:rsidRPr="00BD4541" w:rsidRDefault="005229E2" w:rsidP="0091796E">
            <w:pPr>
              <w:pStyle w:val="BodyText"/>
              <w:tabs>
                <w:tab w:val="decimal" w:pos="764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64BD83" w14:textId="3DC2195F" w:rsidR="005229E2" w:rsidRPr="00BD4541" w:rsidRDefault="00CC221E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0.0035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61C6F812" w14:textId="77777777" w:rsidR="005229E2" w:rsidRPr="00BD4541" w:rsidRDefault="005229E2" w:rsidP="0091796E">
            <w:pPr>
              <w:pStyle w:val="BodyText"/>
              <w:tabs>
                <w:tab w:val="decimal" w:pos="764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7AE32" w14:textId="3851E979" w:rsidR="005229E2" w:rsidRPr="00BD4541" w:rsidRDefault="00CC221E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0.0078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72527DF7" w14:textId="77777777" w:rsidR="005229E2" w:rsidRPr="00BD4541" w:rsidRDefault="005229E2" w:rsidP="0091796E">
            <w:pPr>
              <w:pStyle w:val="BodyText"/>
              <w:tabs>
                <w:tab w:val="decimal" w:pos="764"/>
              </w:tabs>
              <w:spacing w:after="0"/>
              <w:ind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B769B6" w14:textId="237FF42E" w:rsidR="005229E2" w:rsidRPr="00BD4541" w:rsidRDefault="00CC221E" w:rsidP="0091796E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0.0029</w:t>
            </w:r>
          </w:p>
        </w:tc>
      </w:tr>
    </w:tbl>
    <w:p w14:paraId="5E639E76" w14:textId="77777777" w:rsidR="008754A6" w:rsidRDefault="008754A6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2F91549D" w14:textId="508A3C33" w:rsidR="00A04F1B" w:rsidRDefault="00A04F1B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</w:p>
    <w:p w14:paraId="623443C5" w14:textId="0A18D534" w:rsidR="003F48C2" w:rsidRDefault="003F48C2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75B7F04C" w14:textId="2C8A8D98" w:rsidR="003F48C2" w:rsidRDefault="003F48C2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5A66CEF8" w14:textId="351ED643" w:rsidR="003F48C2" w:rsidRDefault="003F48C2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52D141C4" w14:textId="7F2DE53E" w:rsidR="00F461F1" w:rsidRPr="004D4C3A" w:rsidRDefault="00F461F1" w:rsidP="00B67484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62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ส่วนงานดำเนินงาน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0D4EC4C" w14:textId="77777777" w:rsidR="00F461F1" w:rsidRPr="004D4C3A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931C472" w14:textId="482FA275" w:rsidR="000C7B28" w:rsidRPr="004D4C3A" w:rsidRDefault="00F461F1" w:rsidP="000C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4D4C3A">
        <w:rPr>
          <w:rFonts w:ascii="BrowalliaUPC" w:hAnsi="BrowalliaUPC" w:cs="BrowalliaUPC"/>
          <w:sz w:val="28"/>
          <w:szCs w:val="28"/>
        </w:rPr>
        <w:t>2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4D4C3A">
        <w:rPr>
          <w:rFonts w:ascii="BrowalliaUPC" w:hAnsi="BrowalliaUPC" w:cs="BrowalliaUPC"/>
          <w:sz w:val="28"/>
          <w:szCs w:val="28"/>
        </w:rPr>
        <w:t>(1)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4D4C3A">
        <w:rPr>
          <w:rFonts w:ascii="BrowalliaUPC" w:hAnsi="BrowalliaUPC" w:cs="BrowalliaUPC"/>
          <w:sz w:val="28"/>
          <w:szCs w:val="28"/>
        </w:rPr>
        <w:t>2</w:t>
      </w:r>
      <w:r w:rsidRPr="004D4C3A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4D4C3A">
        <w:rPr>
          <w:rFonts w:ascii="BrowalliaUPC" w:hAnsi="BrowalliaUPC" w:cs="BrowalliaUPC"/>
          <w:sz w:val="28"/>
          <w:szCs w:val="28"/>
          <w:cs/>
        </w:rPr>
        <w:t>ด้าน</w:t>
      </w:r>
      <w:r w:rsidRPr="004D4C3A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4D4C3A">
        <w:rPr>
          <w:rFonts w:ascii="BrowalliaUPC" w:hAnsi="BrowalliaUPC" w:cs="BrowalliaUPC"/>
          <w:sz w:val="28"/>
          <w:szCs w:val="28"/>
        </w:rPr>
        <w:t xml:space="preserve">        </w:t>
      </w:r>
      <w:r w:rsidRPr="004D4C3A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E67D0A" w:rsidRPr="004D4C3A">
        <w:rPr>
          <w:rFonts w:ascii="BrowalliaUPC" w:hAnsi="BrowalliaUPC" w:cs="BrowalliaUPC" w:hint="cs"/>
          <w:sz w:val="28"/>
          <w:szCs w:val="28"/>
          <w:cs/>
        </w:rPr>
        <w:t>และหกเดือน</w:t>
      </w:r>
      <w:r w:rsidRPr="004D4C3A">
        <w:rPr>
          <w:rFonts w:ascii="BrowalliaUPC" w:hAnsi="BrowalliaUPC" w:cs="BrowalliaUPC"/>
          <w:sz w:val="28"/>
          <w:szCs w:val="28"/>
          <w:cs/>
        </w:rPr>
        <w:t>สิ้นสุดวันที่</w:t>
      </w:r>
      <w:r w:rsidR="00E67D0A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C027B7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B1339E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4D4C3A">
        <w:rPr>
          <w:rFonts w:ascii="BrowalliaUPC" w:hAnsi="BrowalliaUPC" w:cs="BrowalliaUPC"/>
          <w:sz w:val="28"/>
          <w:szCs w:val="28"/>
        </w:rPr>
        <w:t>25</w:t>
      </w:r>
      <w:r w:rsidR="00F63B0C" w:rsidRPr="004D4C3A">
        <w:rPr>
          <w:rFonts w:ascii="BrowalliaUPC" w:hAnsi="BrowalliaUPC" w:cs="BrowalliaUPC"/>
          <w:sz w:val="28"/>
          <w:szCs w:val="28"/>
        </w:rPr>
        <w:t>6</w:t>
      </w:r>
      <w:r w:rsidR="00B1339E" w:rsidRPr="004D4C3A">
        <w:rPr>
          <w:rFonts w:ascii="BrowalliaUPC" w:hAnsi="BrowalliaUPC" w:cs="BrowalliaUPC"/>
          <w:sz w:val="28"/>
          <w:szCs w:val="28"/>
        </w:rPr>
        <w:t>4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3211D079" w14:textId="77777777" w:rsidR="001A583C" w:rsidRPr="004D4C3A" w:rsidRDefault="001A583C" w:rsidP="0015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FB24D51" w14:textId="77777777" w:rsidR="00472CE3" w:rsidRPr="004D4C3A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bookmarkEnd w:id="3"/>
    <w:bookmarkEnd w:id="4"/>
    <w:tbl>
      <w:tblPr>
        <w:tblW w:w="941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1135"/>
        <w:gridCol w:w="851"/>
        <w:gridCol w:w="850"/>
        <w:gridCol w:w="851"/>
        <w:gridCol w:w="887"/>
        <w:gridCol w:w="900"/>
        <w:gridCol w:w="905"/>
        <w:gridCol w:w="906"/>
      </w:tblGrid>
      <w:tr w:rsidR="004D4C3A" w:rsidRPr="004D4C3A" w14:paraId="0D84A5CE" w14:textId="77777777" w:rsidTr="001013F6">
        <w:trPr>
          <w:trHeight w:val="233"/>
        </w:trPr>
        <w:tc>
          <w:tcPr>
            <w:tcW w:w="2126" w:type="dxa"/>
          </w:tcPr>
          <w:p w14:paraId="7D4848AB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85" w:type="dxa"/>
            <w:gridSpan w:val="8"/>
          </w:tcPr>
          <w:p w14:paraId="6C6583F8" w14:textId="512895CF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4D4C3A" w:rsidRPr="004D4C3A" w14:paraId="7A376FC6" w14:textId="77777777" w:rsidTr="001013F6">
        <w:trPr>
          <w:trHeight w:val="257"/>
        </w:trPr>
        <w:tc>
          <w:tcPr>
            <w:tcW w:w="2126" w:type="dxa"/>
          </w:tcPr>
          <w:p w14:paraId="34D978D3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85" w:type="dxa"/>
            <w:gridSpan w:val="8"/>
          </w:tcPr>
          <w:p w14:paraId="24BCCDFF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C3A" w:rsidRPr="004D4C3A" w14:paraId="29017BC7" w14:textId="77777777" w:rsidTr="001013F6">
        <w:trPr>
          <w:trHeight w:val="162"/>
        </w:trPr>
        <w:tc>
          <w:tcPr>
            <w:tcW w:w="2126" w:type="dxa"/>
          </w:tcPr>
          <w:p w14:paraId="3BC7EB5A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85" w:type="dxa"/>
            <w:gridSpan w:val="8"/>
          </w:tcPr>
          <w:p w14:paraId="38FBA54E" w14:textId="527AC1C5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865F78" w:rsidRPr="004D4C3A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 w:rsidR="00865F78"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มิถุนายน</w:t>
            </w:r>
          </w:p>
        </w:tc>
      </w:tr>
      <w:tr w:rsidR="004D4C3A" w:rsidRPr="004D4C3A" w14:paraId="1D7D4F59" w14:textId="77777777" w:rsidTr="001013F6">
        <w:trPr>
          <w:trHeight w:val="491"/>
        </w:trPr>
        <w:tc>
          <w:tcPr>
            <w:tcW w:w="2126" w:type="dxa"/>
          </w:tcPr>
          <w:p w14:paraId="38F63DFC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07E94D1B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vAlign w:val="bottom"/>
          </w:tcPr>
          <w:p w14:paraId="1C3FB464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87" w:type="dxa"/>
            <w:gridSpan w:val="2"/>
            <w:vAlign w:val="bottom"/>
          </w:tcPr>
          <w:p w14:paraId="1413A0E1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ตัดรายการ</w:t>
            </w:r>
          </w:p>
          <w:p w14:paraId="500F927B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811" w:type="dxa"/>
            <w:gridSpan w:val="2"/>
            <w:vAlign w:val="bottom"/>
          </w:tcPr>
          <w:p w14:paraId="0073621D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5879573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4D4C3A" w:rsidRPr="004D4C3A" w14:paraId="1670C3D3" w14:textId="77777777" w:rsidTr="001013F6">
        <w:trPr>
          <w:trHeight w:val="257"/>
        </w:trPr>
        <w:tc>
          <w:tcPr>
            <w:tcW w:w="2126" w:type="dxa"/>
          </w:tcPr>
          <w:p w14:paraId="6B59BDDB" w14:textId="77777777" w:rsidR="00C027B7" w:rsidRPr="004D4C3A" w:rsidRDefault="00C027B7" w:rsidP="00644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  <w:vAlign w:val="bottom"/>
          </w:tcPr>
          <w:p w14:paraId="50F968DF" w14:textId="74DC378E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0B39068F" w14:textId="6B3DD60B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14:paraId="25BD63BC" w14:textId="585EAF70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6DA7D738" w14:textId="393B6285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87" w:type="dxa"/>
            <w:vAlign w:val="bottom"/>
          </w:tcPr>
          <w:p w14:paraId="5AF87AD3" w14:textId="3B8D2D78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098CD7AF" w14:textId="16AA1964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905" w:type="dxa"/>
            <w:vAlign w:val="bottom"/>
          </w:tcPr>
          <w:p w14:paraId="7B3AFEAE" w14:textId="6DC2E1B9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906" w:type="dxa"/>
            <w:vAlign w:val="bottom"/>
          </w:tcPr>
          <w:p w14:paraId="21495C90" w14:textId="6F5E2468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4D4C3A" w:rsidRPr="004D4C3A" w14:paraId="14B00661" w14:textId="77777777" w:rsidTr="001013F6">
        <w:trPr>
          <w:trHeight w:val="233"/>
        </w:trPr>
        <w:tc>
          <w:tcPr>
            <w:tcW w:w="2126" w:type="dxa"/>
          </w:tcPr>
          <w:p w14:paraId="7F154260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5" w:type="dxa"/>
          </w:tcPr>
          <w:p w14:paraId="3C1F9A03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644586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8CBF6C0" w14:textId="77777777" w:rsidR="00C027B7" w:rsidRPr="004D4C3A" w:rsidRDefault="00C027B7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C6121F" w14:textId="77777777" w:rsidR="00C027B7" w:rsidRPr="004D4C3A" w:rsidRDefault="00C027B7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00B1F819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877979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64BFF1C" w14:textId="77777777" w:rsidR="00C027B7" w:rsidRPr="004D4C3A" w:rsidRDefault="00C027B7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C86A68B" w14:textId="77777777" w:rsidR="00C027B7" w:rsidRPr="004D4C3A" w:rsidRDefault="00C027B7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D4C3A" w:rsidRPr="004D4C3A" w14:paraId="3AD6B550" w14:textId="77777777" w:rsidTr="001013F6">
        <w:trPr>
          <w:trHeight w:val="409"/>
        </w:trPr>
        <w:tc>
          <w:tcPr>
            <w:tcW w:w="2126" w:type="dxa"/>
          </w:tcPr>
          <w:p w14:paraId="3FF16F96" w14:textId="199E1F16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7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5" w:type="dxa"/>
          </w:tcPr>
          <w:p w14:paraId="1078A65B" w14:textId="707A010F" w:rsidR="00431840" w:rsidRPr="004D4C3A" w:rsidRDefault="00D963F1" w:rsidP="00D963F1">
            <w:pPr>
              <w:spacing w:before="2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D51427" w:rsidRPr="004D4C3A">
              <w:rPr>
                <w:rFonts w:ascii="Browallia New" w:hAnsi="Browallia New" w:cs="Browallia New"/>
                <w:sz w:val="20"/>
                <w:szCs w:val="20"/>
              </w:rPr>
              <w:t>91,949</w:t>
            </w:r>
          </w:p>
        </w:tc>
        <w:tc>
          <w:tcPr>
            <w:tcW w:w="851" w:type="dxa"/>
            <w:shd w:val="clear" w:color="auto" w:fill="auto"/>
          </w:tcPr>
          <w:p w14:paraId="4A9AF511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B960136" w14:textId="35B86238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599,613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B9580D" w14:textId="50824D50" w:rsidR="00431840" w:rsidRPr="004D4C3A" w:rsidRDefault="004E1D75" w:rsidP="004E1D7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733600B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5739F9F" w14:textId="38F86801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FBF79BE" w14:textId="4C8D1295" w:rsidR="00431840" w:rsidRPr="004D4C3A" w:rsidRDefault="00CC5367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1EF4321" w14:textId="77777777" w:rsidR="00431840" w:rsidRPr="004D4C3A" w:rsidRDefault="00431840" w:rsidP="00431840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AE45D6" w14:textId="72EF150A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5BBA1E73" w14:textId="6E91C5EB" w:rsidR="00431840" w:rsidRPr="004D4C3A" w:rsidRDefault="00CC5367" w:rsidP="00216B13">
            <w:pPr>
              <w:spacing w:before="2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391,949</w:t>
            </w:r>
          </w:p>
        </w:tc>
        <w:tc>
          <w:tcPr>
            <w:tcW w:w="906" w:type="dxa"/>
            <w:shd w:val="clear" w:color="auto" w:fill="auto"/>
          </w:tcPr>
          <w:p w14:paraId="51B8C673" w14:textId="77777777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2EF76C" w14:textId="38A1FCCC" w:rsidR="00431840" w:rsidRPr="004D4C3A" w:rsidRDefault="00431840" w:rsidP="00431840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600,493</w:t>
            </w:r>
          </w:p>
        </w:tc>
      </w:tr>
      <w:tr w:rsidR="004D4C3A" w:rsidRPr="004D4C3A" w14:paraId="11D1E1BF" w14:textId="77777777" w:rsidTr="001013F6">
        <w:trPr>
          <w:trHeight w:val="216"/>
        </w:trPr>
        <w:tc>
          <w:tcPr>
            <w:tcW w:w="2126" w:type="dxa"/>
          </w:tcPr>
          <w:p w14:paraId="59F6980D" w14:textId="77777777" w:rsidR="00431840" w:rsidRPr="004D4C3A" w:rsidRDefault="00431840" w:rsidP="00431840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135" w:type="dxa"/>
          </w:tcPr>
          <w:p w14:paraId="54E61BEF" w14:textId="77777777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CA84B84" w14:textId="4B6F1F27" w:rsidR="00431840" w:rsidRPr="004D4C3A" w:rsidRDefault="00D963F1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1,379</w:t>
            </w:r>
          </w:p>
        </w:tc>
        <w:tc>
          <w:tcPr>
            <w:tcW w:w="851" w:type="dxa"/>
            <w:shd w:val="clear" w:color="auto" w:fill="auto"/>
          </w:tcPr>
          <w:p w14:paraId="7D9CDE66" w14:textId="77777777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502BFAD" w14:textId="060CEA04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3,022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E61B2F" w14:textId="77777777" w:rsidR="00431840" w:rsidRPr="004D4C3A" w:rsidRDefault="00431840" w:rsidP="004E1D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800E1D" w14:textId="31DCE34F" w:rsidR="00431840" w:rsidRPr="004D4C3A" w:rsidRDefault="004E1D75" w:rsidP="004E1D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ABECB71" w14:textId="77777777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AA4633" w14:textId="65C752C2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294</w:t>
            </w:r>
          </w:p>
        </w:tc>
        <w:tc>
          <w:tcPr>
            <w:tcW w:w="887" w:type="dxa"/>
            <w:shd w:val="clear" w:color="auto" w:fill="auto"/>
          </w:tcPr>
          <w:p w14:paraId="3EFBA2EB" w14:textId="77777777" w:rsidR="00431840" w:rsidRPr="004D4C3A" w:rsidRDefault="00431840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54004D" w14:textId="2A753032" w:rsidR="00431840" w:rsidRPr="004D4C3A" w:rsidRDefault="00D963F1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BD345B" w:rsidRPr="004D4C3A">
              <w:rPr>
                <w:rFonts w:ascii="Browallia New" w:hAnsi="Browallia New" w:cs="Browallia New"/>
                <w:sz w:val="20"/>
                <w:szCs w:val="20"/>
              </w:rPr>
              <w:t>1,379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0E96B54" w14:textId="77777777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9C416C" w14:textId="37097565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(3,316)</w:t>
            </w:r>
          </w:p>
        </w:tc>
        <w:tc>
          <w:tcPr>
            <w:tcW w:w="905" w:type="dxa"/>
            <w:shd w:val="clear" w:color="auto" w:fill="auto"/>
          </w:tcPr>
          <w:p w14:paraId="1277013A" w14:textId="77777777" w:rsidR="00431840" w:rsidRPr="004D4C3A" w:rsidRDefault="00431840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868F98" w14:textId="12E63E89" w:rsidR="00431840" w:rsidRPr="004D4C3A" w:rsidRDefault="00BD345B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396C01D7" w14:textId="77777777" w:rsidR="00431840" w:rsidRPr="004D4C3A" w:rsidRDefault="00431840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3F9F5F" w14:textId="7F8F65E0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D4C3A" w:rsidRPr="004D4C3A" w14:paraId="20F39F0D" w14:textId="77777777" w:rsidTr="001013F6">
        <w:trPr>
          <w:trHeight w:val="257"/>
        </w:trPr>
        <w:tc>
          <w:tcPr>
            <w:tcW w:w="2126" w:type="dxa"/>
          </w:tcPr>
          <w:p w14:paraId="3BCE14E2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35" w:type="dxa"/>
          </w:tcPr>
          <w:p w14:paraId="6FA5E111" w14:textId="69153612" w:rsidR="00431840" w:rsidRPr="004D4C3A" w:rsidRDefault="00D963F1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D51427" w:rsidRPr="004D4C3A">
              <w:rPr>
                <w:rFonts w:ascii="Browallia New" w:hAnsi="Browallia New" w:cs="Browallia New"/>
                <w:sz w:val="20"/>
                <w:szCs w:val="20"/>
              </w:rPr>
              <w:t>93,328</w:t>
            </w:r>
          </w:p>
        </w:tc>
        <w:tc>
          <w:tcPr>
            <w:tcW w:w="851" w:type="dxa"/>
            <w:shd w:val="clear" w:color="auto" w:fill="auto"/>
          </w:tcPr>
          <w:p w14:paraId="49B83080" w14:textId="387A51C7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602,635</w:t>
            </w:r>
          </w:p>
        </w:tc>
        <w:tc>
          <w:tcPr>
            <w:tcW w:w="850" w:type="dxa"/>
            <w:shd w:val="clear" w:color="auto" w:fill="auto"/>
          </w:tcPr>
          <w:p w14:paraId="3A298AEC" w14:textId="664B1CD0" w:rsidR="00431840" w:rsidRPr="004D4C3A" w:rsidRDefault="009C36D6" w:rsidP="009C36D6">
            <w:pPr>
              <w:pBdr>
                <w:bottom w:val="single" w:sz="4" w:space="1" w:color="auto"/>
              </w:pBdr>
              <w:tabs>
                <w:tab w:val="left" w:pos="0"/>
                <w:tab w:val="left" w:pos="195"/>
                <w:tab w:val="left" w:pos="415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6C35334" w14:textId="6AC670E1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1,174</w:t>
            </w:r>
          </w:p>
        </w:tc>
        <w:tc>
          <w:tcPr>
            <w:tcW w:w="887" w:type="dxa"/>
            <w:shd w:val="clear" w:color="auto" w:fill="auto"/>
          </w:tcPr>
          <w:p w14:paraId="6E5BD910" w14:textId="7EEEE205" w:rsidR="00431840" w:rsidRPr="004D4C3A" w:rsidRDefault="00D963F1" w:rsidP="00D963F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EB2640" w:rsidRPr="004D4C3A">
              <w:rPr>
                <w:rFonts w:ascii="Browallia New" w:hAnsi="Browallia New" w:cs="Browallia New"/>
                <w:sz w:val="20"/>
                <w:szCs w:val="20"/>
              </w:rPr>
              <w:t>1,379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4A33F96" w14:textId="2DF6A42D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(3,316)</w:t>
            </w:r>
          </w:p>
        </w:tc>
        <w:tc>
          <w:tcPr>
            <w:tcW w:w="905" w:type="dxa"/>
            <w:shd w:val="clear" w:color="auto" w:fill="auto"/>
          </w:tcPr>
          <w:p w14:paraId="15CB323D" w14:textId="77E6DD73" w:rsidR="00431840" w:rsidRPr="004D4C3A" w:rsidRDefault="001A44C1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391,949</w:t>
            </w:r>
          </w:p>
        </w:tc>
        <w:tc>
          <w:tcPr>
            <w:tcW w:w="906" w:type="dxa"/>
            <w:shd w:val="clear" w:color="auto" w:fill="auto"/>
          </w:tcPr>
          <w:p w14:paraId="2F531259" w14:textId="3B443B3C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600,493</w:t>
            </w:r>
          </w:p>
        </w:tc>
      </w:tr>
      <w:tr w:rsidR="004D4C3A" w:rsidRPr="004D4C3A" w14:paraId="5D50DC72" w14:textId="77777777" w:rsidTr="001013F6">
        <w:trPr>
          <w:trHeight w:val="257"/>
        </w:trPr>
        <w:tc>
          <w:tcPr>
            <w:tcW w:w="2126" w:type="dxa"/>
          </w:tcPr>
          <w:p w14:paraId="3D296A79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3CBCD50F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467532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0AC35A" w14:textId="77777777" w:rsidR="00431840" w:rsidRPr="004D4C3A" w:rsidRDefault="00431840" w:rsidP="0043184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F5126A" w14:textId="77777777" w:rsidR="00431840" w:rsidRPr="004D4C3A" w:rsidRDefault="00431840" w:rsidP="00431840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8D02142" w14:textId="77777777" w:rsidR="00431840" w:rsidRPr="004D4C3A" w:rsidRDefault="00431840" w:rsidP="00431840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98B604" w14:textId="77777777" w:rsidR="00431840" w:rsidRPr="004D4C3A" w:rsidRDefault="00431840" w:rsidP="00431840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48BBDE0" w14:textId="77777777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0000F1F" w14:textId="77777777" w:rsidR="00431840" w:rsidRPr="004D4C3A" w:rsidRDefault="00431840" w:rsidP="00431840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C3A" w:rsidRPr="004D4C3A" w14:paraId="16135322" w14:textId="77777777" w:rsidTr="001013F6">
        <w:trPr>
          <w:trHeight w:val="257"/>
        </w:trPr>
        <w:tc>
          <w:tcPr>
            <w:tcW w:w="2126" w:type="dxa"/>
            <w:shd w:val="clear" w:color="auto" w:fill="auto"/>
          </w:tcPr>
          <w:p w14:paraId="0225E67F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702DBB82" w14:textId="19625944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7F6149" w14:textId="50B886FB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3F17B" w14:textId="77777777" w:rsidR="00431840" w:rsidRPr="004D4C3A" w:rsidRDefault="00431840" w:rsidP="0043184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13CBDB" w14:textId="521F29E4" w:rsidR="00431840" w:rsidRPr="004D4C3A" w:rsidRDefault="00431840" w:rsidP="00431840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C807808" w14:textId="77777777" w:rsidR="00431840" w:rsidRPr="004D4C3A" w:rsidRDefault="00431840" w:rsidP="00431840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89C530" w14:textId="10970073" w:rsidR="00431840" w:rsidRPr="004D4C3A" w:rsidRDefault="00431840" w:rsidP="00431840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B5EAD10" w14:textId="77777777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A22047F" w14:textId="0BF8EF7B" w:rsidR="00431840" w:rsidRPr="004D4C3A" w:rsidRDefault="00431840" w:rsidP="00431840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C3A" w:rsidRPr="004D4C3A" w14:paraId="13C1E27C" w14:textId="77777777" w:rsidTr="001013F6">
        <w:trPr>
          <w:trHeight w:val="257"/>
        </w:trPr>
        <w:tc>
          <w:tcPr>
            <w:tcW w:w="2126" w:type="dxa"/>
          </w:tcPr>
          <w:p w14:paraId="7E68EE67" w14:textId="5DD355D8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1135" w:type="dxa"/>
            <w:shd w:val="clear" w:color="auto" w:fill="auto"/>
          </w:tcPr>
          <w:p w14:paraId="777351DA" w14:textId="52BA4F55" w:rsidR="00431840" w:rsidRPr="004D4C3A" w:rsidRDefault="00D963F1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4E1D75" w:rsidRPr="004D4C3A">
              <w:rPr>
                <w:rFonts w:ascii="Browallia New" w:hAnsi="Browallia New" w:cs="Browallia New"/>
                <w:sz w:val="20"/>
                <w:szCs w:val="20"/>
              </w:rPr>
              <w:t>84,572</w:t>
            </w:r>
          </w:p>
        </w:tc>
        <w:tc>
          <w:tcPr>
            <w:tcW w:w="851" w:type="dxa"/>
            <w:shd w:val="clear" w:color="auto" w:fill="auto"/>
          </w:tcPr>
          <w:p w14:paraId="1E17FDA7" w14:textId="47A00D38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594,664</w:t>
            </w:r>
          </w:p>
        </w:tc>
        <w:tc>
          <w:tcPr>
            <w:tcW w:w="850" w:type="dxa"/>
            <w:shd w:val="clear" w:color="auto" w:fill="auto"/>
          </w:tcPr>
          <w:p w14:paraId="196AA10C" w14:textId="6E1F29F7" w:rsidR="00431840" w:rsidRPr="004D4C3A" w:rsidRDefault="00CC5367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AB117BC" w14:textId="59E559A1" w:rsidR="00431840" w:rsidRPr="004D4C3A" w:rsidRDefault="00431840" w:rsidP="004318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1,056</w:t>
            </w:r>
          </w:p>
        </w:tc>
        <w:tc>
          <w:tcPr>
            <w:tcW w:w="887" w:type="dxa"/>
            <w:shd w:val="clear" w:color="auto" w:fill="auto"/>
          </w:tcPr>
          <w:p w14:paraId="66E860FC" w14:textId="5FF9EDAE" w:rsidR="00431840" w:rsidRPr="004D4C3A" w:rsidRDefault="00D963F1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EB2640"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1,379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BDD8DA4" w14:textId="6A0511CF" w:rsidR="00431840" w:rsidRPr="004D4C3A" w:rsidRDefault="00431840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(3,316)</w:t>
            </w:r>
          </w:p>
        </w:tc>
        <w:tc>
          <w:tcPr>
            <w:tcW w:w="905" w:type="dxa"/>
            <w:shd w:val="clear" w:color="auto" w:fill="auto"/>
          </w:tcPr>
          <w:p w14:paraId="7D8FD492" w14:textId="6F350395" w:rsidR="00431840" w:rsidRPr="004D4C3A" w:rsidRDefault="00C21653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383,193</w:t>
            </w:r>
          </w:p>
        </w:tc>
        <w:tc>
          <w:tcPr>
            <w:tcW w:w="906" w:type="dxa"/>
            <w:shd w:val="clear" w:color="auto" w:fill="auto"/>
          </w:tcPr>
          <w:p w14:paraId="11DAD8F5" w14:textId="43A14630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592,404</w:t>
            </w:r>
          </w:p>
        </w:tc>
      </w:tr>
      <w:tr w:rsidR="004D4C3A" w:rsidRPr="004D4C3A" w14:paraId="1BAE0035" w14:textId="77777777" w:rsidTr="001013F6">
        <w:trPr>
          <w:trHeight w:val="257"/>
        </w:trPr>
        <w:tc>
          <w:tcPr>
            <w:tcW w:w="2126" w:type="dxa"/>
          </w:tcPr>
          <w:p w14:paraId="101A5A5C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1135" w:type="dxa"/>
            <w:shd w:val="clear" w:color="auto" w:fill="auto"/>
          </w:tcPr>
          <w:p w14:paraId="2147C001" w14:textId="250CA409" w:rsidR="00431840" w:rsidRPr="004D4C3A" w:rsidRDefault="00D963F1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8,756</w:t>
            </w:r>
          </w:p>
        </w:tc>
        <w:tc>
          <w:tcPr>
            <w:tcW w:w="851" w:type="dxa"/>
            <w:shd w:val="clear" w:color="auto" w:fill="auto"/>
          </w:tcPr>
          <w:p w14:paraId="589DB21D" w14:textId="6227F396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7,971</w:t>
            </w:r>
          </w:p>
        </w:tc>
        <w:tc>
          <w:tcPr>
            <w:tcW w:w="850" w:type="dxa"/>
            <w:shd w:val="clear" w:color="auto" w:fill="auto"/>
          </w:tcPr>
          <w:p w14:paraId="34C6F4E0" w14:textId="3C99ECFB" w:rsidR="00431840" w:rsidRPr="004D4C3A" w:rsidRDefault="00CC5367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AD1642" w14:textId="4EAC52EC" w:rsidR="00431840" w:rsidRPr="004D4C3A" w:rsidRDefault="00431840" w:rsidP="004318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887" w:type="dxa"/>
            <w:shd w:val="clear" w:color="auto" w:fill="auto"/>
          </w:tcPr>
          <w:p w14:paraId="3E3BB67F" w14:textId="35620D1B" w:rsidR="00431840" w:rsidRPr="004D4C3A" w:rsidRDefault="00573C1B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3D4FBC8" w14:textId="5F892CA1" w:rsidR="00431840" w:rsidRPr="004D4C3A" w:rsidRDefault="00431840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6CCBF2BB" w14:textId="05CA6A1C" w:rsidR="00431840" w:rsidRPr="004D4C3A" w:rsidRDefault="00FC3A5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8,756</w:t>
            </w:r>
          </w:p>
        </w:tc>
        <w:tc>
          <w:tcPr>
            <w:tcW w:w="906" w:type="dxa"/>
            <w:shd w:val="clear" w:color="auto" w:fill="auto"/>
          </w:tcPr>
          <w:p w14:paraId="672BF049" w14:textId="1D0E6DAA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8,089</w:t>
            </w:r>
          </w:p>
        </w:tc>
      </w:tr>
      <w:tr w:rsidR="004D4C3A" w:rsidRPr="004D4C3A" w14:paraId="1F8FC3A7" w14:textId="77777777" w:rsidTr="001013F6">
        <w:trPr>
          <w:trHeight w:val="257"/>
        </w:trPr>
        <w:tc>
          <w:tcPr>
            <w:tcW w:w="2126" w:type="dxa"/>
          </w:tcPr>
          <w:p w14:paraId="7D4AA301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773F6F49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79D3675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F18EB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ABD739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B6C761A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BBFD4" w14:textId="77777777" w:rsidR="00431840" w:rsidRPr="004D4C3A" w:rsidRDefault="00431840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6FAEF92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3C59FCA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C3A" w:rsidRPr="004D4C3A" w14:paraId="451B2767" w14:textId="77777777" w:rsidTr="001013F6">
        <w:trPr>
          <w:trHeight w:val="257"/>
        </w:trPr>
        <w:tc>
          <w:tcPr>
            <w:tcW w:w="2126" w:type="dxa"/>
          </w:tcPr>
          <w:p w14:paraId="6951AB24" w14:textId="77777777" w:rsidR="00431840" w:rsidRPr="004D4C3A" w:rsidRDefault="00431840" w:rsidP="00E36D50">
            <w:pPr>
              <w:tabs>
                <w:tab w:val="clear" w:pos="258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1135" w:type="dxa"/>
            <w:vAlign w:val="center"/>
          </w:tcPr>
          <w:p w14:paraId="3C145BFC" w14:textId="1FAD7997" w:rsidR="00431840" w:rsidRPr="004D4C3A" w:rsidRDefault="00D963F1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121,834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19AFAE" w14:textId="6F6E6259" w:rsidR="00431840" w:rsidRPr="004D4C3A" w:rsidRDefault="00431840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220,466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759DF3" w14:textId="74C3BD60" w:rsidR="00431840" w:rsidRPr="004D4C3A" w:rsidRDefault="00CC5367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3930F1" w14:textId="36B6BAFB" w:rsidR="00431840" w:rsidRPr="004D4C3A" w:rsidRDefault="00431840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(378)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4177A32" w14:textId="5EC61A67" w:rsidR="00431840" w:rsidRPr="004D4C3A" w:rsidRDefault="00E36D50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right" w:pos="704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9C36D6"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3B7B8B0" w14:textId="127AF7C3" w:rsidR="00431840" w:rsidRPr="004D4C3A" w:rsidRDefault="00144466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117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7A3520C2" w14:textId="7D929208" w:rsidR="00431840" w:rsidRPr="004D4C3A" w:rsidRDefault="00216B13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121,834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336B719" w14:textId="471A47F3" w:rsidR="00431840" w:rsidRPr="004D4C3A" w:rsidRDefault="00431840" w:rsidP="00A1030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220,</w:t>
            </w:r>
            <w:r w:rsidR="00635873" w:rsidRPr="004D4C3A">
              <w:rPr>
                <w:rFonts w:ascii="Browallia New" w:hAnsi="Browallia New" w:cs="Browallia New"/>
                <w:sz w:val="20"/>
                <w:szCs w:val="20"/>
              </w:rPr>
              <w:t>205</w:t>
            </w:r>
          </w:p>
        </w:tc>
      </w:tr>
      <w:tr w:rsidR="004D4C3A" w:rsidRPr="004D4C3A" w14:paraId="00C5CEB2" w14:textId="77777777" w:rsidTr="001013F6">
        <w:trPr>
          <w:trHeight w:val="233"/>
        </w:trPr>
        <w:tc>
          <w:tcPr>
            <w:tcW w:w="2126" w:type="dxa"/>
          </w:tcPr>
          <w:p w14:paraId="3DC374C8" w14:textId="77777777" w:rsidR="00431840" w:rsidRPr="004D4C3A" w:rsidRDefault="00431840" w:rsidP="0043184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135" w:type="dxa"/>
          </w:tcPr>
          <w:p w14:paraId="2C4A73EE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F4E424F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52AA2A" w14:textId="77777777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656E273" w14:textId="77777777" w:rsidR="00431840" w:rsidRPr="004D4C3A" w:rsidRDefault="00431840" w:rsidP="00431840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E3A43C5" w14:textId="77777777" w:rsidR="00431840" w:rsidRPr="004D4C3A" w:rsidRDefault="00431840" w:rsidP="00431840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C46CF47" w14:textId="77777777" w:rsidR="00431840" w:rsidRPr="004D4C3A" w:rsidRDefault="00431840" w:rsidP="00431840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438ADA84" w14:textId="24B06F7A" w:rsidR="00431840" w:rsidRPr="004D4C3A" w:rsidRDefault="00216B13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912</w:t>
            </w:r>
          </w:p>
        </w:tc>
        <w:tc>
          <w:tcPr>
            <w:tcW w:w="906" w:type="dxa"/>
            <w:shd w:val="clear" w:color="auto" w:fill="auto"/>
          </w:tcPr>
          <w:p w14:paraId="40EDE061" w14:textId="0AF8A6CA" w:rsidR="00431840" w:rsidRPr="004D4C3A" w:rsidRDefault="00635873" w:rsidP="00431840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4D4C3A" w:rsidRPr="004D4C3A" w14:paraId="52ED947C" w14:textId="77777777" w:rsidTr="001013F6">
        <w:trPr>
          <w:trHeight w:val="233"/>
        </w:trPr>
        <w:tc>
          <w:tcPr>
            <w:tcW w:w="2126" w:type="dxa"/>
          </w:tcPr>
          <w:p w14:paraId="3F9733E4" w14:textId="77777777" w:rsidR="00431840" w:rsidRPr="004D4C3A" w:rsidRDefault="00431840" w:rsidP="00431840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5" w:type="dxa"/>
          </w:tcPr>
          <w:p w14:paraId="132245E3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DFD06F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4C0A4A" w14:textId="77777777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339C2A" w14:textId="77777777" w:rsidR="00431840" w:rsidRPr="004D4C3A" w:rsidRDefault="00431840" w:rsidP="00431840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17FAC496" w14:textId="77777777" w:rsidR="00431840" w:rsidRPr="004D4C3A" w:rsidRDefault="00431840" w:rsidP="00431840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A54735B" w14:textId="77777777" w:rsidR="00431840" w:rsidRPr="004D4C3A" w:rsidRDefault="00431840" w:rsidP="00431840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64DA1AC3" w14:textId="4E837C8B" w:rsidR="00431840" w:rsidRPr="004D4C3A" w:rsidRDefault="00216B13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7,590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6" w:type="dxa"/>
            <w:shd w:val="clear" w:color="auto" w:fill="auto"/>
          </w:tcPr>
          <w:p w14:paraId="1E41873B" w14:textId="3010F6C5" w:rsidR="00431840" w:rsidRPr="004D4C3A" w:rsidRDefault="00431840" w:rsidP="00431840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(1</w:t>
            </w:r>
            <w:r w:rsidR="003E070B" w:rsidRPr="004D4C3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1224C0" w:rsidRPr="004D4C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E070B" w:rsidRPr="004D4C3A">
              <w:rPr>
                <w:rFonts w:ascii="Browallia New" w:hAnsi="Browallia New" w:cs="Browallia New"/>
                <w:sz w:val="20"/>
                <w:szCs w:val="20"/>
              </w:rPr>
              <w:t>879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D4C3A" w:rsidRPr="004D4C3A" w14:paraId="6B437E80" w14:textId="77777777" w:rsidTr="001013F6">
        <w:trPr>
          <w:trHeight w:val="257"/>
        </w:trPr>
        <w:tc>
          <w:tcPr>
            <w:tcW w:w="2126" w:type="dxa"/>
          </w:tcPr>
          <w:p w14:paraId="7F663FC5" w14:textId="77777777" w:rsidR="00431840" w:rsidRPr="004D4C3A" w:rsidRDefault="00431840" w:rsidP="0043184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5" w:type="dxa"/>
          </w:tcPr>
          <w:p w14:paraId="4E503D73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75234A6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BAB646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EF598C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94B1997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1218582" w14:textId="77777777" w:rsidR="00431840" w:rsidRPr="004D4C3A" w:rsidRDefault="00431840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4E0B82EC" w14:textId="6AF54694" w:rsidR="00431840" w:rsidRPr="004D4C3A" w:rsidRDefault="00216B13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11,</w:t>
            </w:r>
            <w:r w:rsidR="00635873" w:rsidRPr="004D4C3A">
              <w:rPr>
                <w:rFonts w:ascii="Browallia New" w:hAnsi="Browallia New" w:cs="Browallia New"/>
                <w:sz w:val="20"/>
                <w:szCs w:val="20"/>
              </w:rPr>
              <w:t>990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6" w:type="dxa"/>
            <w:shd w:val="clear" w:color="auto" w:fill="auto"/>
          </w:tcPr>
          <w:p w14:paraId="2AAA8881" w14:textId="72EE3699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33C96" w:rsidRPr="004D4C3A">
              <w:rPr>
                <w:rFonts w:ascii="Browallia New" w:hAnsi="Browallia New" w:cs="Browallia New"/>
                <w:sz w:val="20"/>
                <w:szCs w:val="20"/>
              </w:rPr>
              <w:t>16,413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D4C3A" w:rsidRPr="004D4C3A" w14:paraId="473A56C9" w14:textId="77777777" w:rsidTr="001013F6">
        <w:trPr>
          <w:trHeight w:val="68"/>
        </w:trPr>
        <w:tc>
          <w:tcPr>
            <w:tcW w:w="2126" w:type="dxa"/>
          </w:tcPr>
          <w:p w14:paraId="459D2998" w14:textId="7BDA6AA4" w:rsidR="00431840" w:rsidRPr="004D4C3A" w:rsidRDefault="00431840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35" w:type="dxa"/>
          </w:tcPr>
          <w:p w14:paraId="1A388F12" w14:textId="5ABF1A5B" w:rsidR="00431840" w:rsidRPr="004D4C3A" w:rsidRDefault="00D963F1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16,530</w:t>
            </w:r>
          </w:p>
        </w:tc>
        <w:tc>
          <w:tcPr>
            <w:tcW w:w="851" w:type="dxa"/>
            <w:shd w:val="clear" w:color="auto" w:fill="auto"/>
          </w:tcPr>
          <w:p w14:paraId="439C2AEA" w14:textId="24C462CD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4466"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43687"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4,658</w:t>
            </w:r>
          </w:p>
        </w:tc>
        <w:tc>
          <w:tcPr>
            <w:tcW w:w="850" w:type="dxa"/>
            <w:shd w:val="clear" w:color="auto" w:fill="auto"/>
          </w:tcPr>
          <w:p w14:paraId="59273B15" w14:textId="43D3197E" w:rsidR="00431840" w:rsidRPr="004D4C3A" w:rsidRDefault="00CC5367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11279EE" w14:textId="528FB494" w:rsidR="00431840" w:rsidRPr="004D4C3A" w:rsidRDefault="00431840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(25,308)</w:t>
            </w:r>
          </w:p>
        </w:tc>
        <w:tc>
          <w:tcPr>
            <w:tcW w:w="887" w:type="dxa"/>
            <w:shd w:val="clear" w:color="auto" w:fill="auto"/>
          </w:tcPr>
          <w:p w14:paraId="4CDC8F7A" w14:textId="13A6983A" w:rsidR="00431840" w:rsidRPr="004D4C3A" w:rsidRDefault="00D963F1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7,000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4792A5D" w14:textId="55BB4BFF" w:rsidR="00431840" w:rsidRPr="004D4C3A" w:rsidRDefault="00A43687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44466" w:rsidRPr="004D4C3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4466" w:rsidRPr="004D4C3A">
              <w:rPr>
                <w:rFonts w:ascii="Browallia New" w:hAnsi="Browallia New" w:cs="Browallia New"/>
                <w:sz w:val="20"/>
                <w:szCs w:val="20"/>
              </w:rPr>
              <w:t>948</w:t>
            </w:r>
          </w:p>
        </w:tc>
        <w:tc>
          <w:tcPr>
            <w:tcW w:w="905" w:type="dxa"/>
            <w:shd w:val="clear" w:color="auto" w:fill="auto"/>
          </w:tcPr>
          <w:p w14:paraId="775B12F7" w14:textId="27266F55" w:rsidR="00431840" w:rsidRPr="004D4C3A" w:rsidRDefault="00216B13" w:rsidP="00431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9,530</w:t>
            </w:r>
          </w:p>
        </w:tc>
        <w:tc>
          <w:tcPr>
            <w:tcW w:w="906" w:type="dxa"/>
            <w:shd w:val="clear" w:color="auto" w:fill="auto"/>
          </w:tcPr>
          <w:p w14:paraId="7BF37E1F" w14:textId="0A6A424F" w:rsidR="00431840" w:rsidRPr="004D4C3A" w:rsidRDefault="00E33C96" w:rsidP="0043184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109,298</w:t>
            </w:r>
          </w:p>
        </w:tc>
      </w:tr>
      <w:tr w:rsidR="004D4C3A" w:rsidRPr="004D4C3A" w14:paraId="1B99A4B6" w14:textId="77777777" w:rsidTr="001013F6">
        <w:trPr>
          <w:trHeight w:val="68"/>
        </w:trPr>
        <w:tc>
          <w:tcPr>
            <w:tcW w:w="2126" w:type="dxa"/>
          </w:tcPr>
          <w:p w14:paraId="317CC806" w14:textId="77777777" w:rsidR="00431840" w:rsidRPr="004D4C3A" w:rsidRDefault="00431840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2C97B4B4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FC37C1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0F3C334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945E70" w14:textId="77777777" w:rsidR="00431840" w:rsidRPr="004D4C3A" w:rsidRDefault="00431840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0F7992C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5BC0674" w14:textId="77777777" w:rsidR="00431840" w:rsidRPr="004D4C3A" w:rsidRDefault="00431840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69503EF8" w14:textId="77777777" w:rsidR="00431840" w:rsidRPr="004D4C3A" w:rsidRDefault="00431840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468C9E17" w14:textId="77777777" w:rsidR="00431840" w:rsidRPr="004D4C3A" w:rsidRDefault="00431840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5702391B" w14:textId="77777777" w:rsidTr="001013F6">
        <w:trPr>
          <w:trHeight w:val="68"/>
        </w:trPr>
        <w:tc>
          <w:tcPr>
            <w:tcW w:w="2126" w:type="dxa"/>
          </w:tcPr>
          <w:p w14:paraId="4A659284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35B2A46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58C93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62C5B1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EAF2A7E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0FDF2E6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95C3434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014B6FC8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460C0AA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6CDAAB2" w14:textId="77777777" w:rsidTr="001013F6">
        <w:trPr>
          <w:trHeight w:val="68"/>
        </w:trPr>
        <w:tc>
          <w:tcPr>
            <w:tcW w:w="2126" w:type="dxa"/>
          </w:tcPr>
          <w:p w14:paraId="7FF38DCD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3D93F5A6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43A4AA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E10F2E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B43B6E1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0FCB8E5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F1F4BDD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3EAE049F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34F42F7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3B61EAE8" w14:textId="77777777" w:rsidTr="001013F6">
        <w:trPr>
          <w:trHeight w:val="68"/>
        </w:trPr>
        <w:tc>
          <w:tcPr>
            <w:tcW w:w="2126" w:type="dxa"/>
          </w:tcPr>
          <w:p w14:paraId="07452942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034C73D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04AEB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9AE5686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03A598D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98A4E43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9E94A96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65DF4C0F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4275C70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52ED91E" w14:textId="77777777" w:rsidTr="001013F6">
        <w:trPr>
          <w:trHeight w:val="68"/>
        </w:trPr>
        <w:tc>
          <w:tcPr>
            <w:tcW w:w="2126" w:type="dxa"/>
          </w:tcPr>
          <w:p w14:paraId="7E316D63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493E59D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085B4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3A3718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0478995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375F9DD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FFF59DE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12277789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0F218D1A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FF1BFE2" w14:textId="77777777" w:rsidTr="001013F6">
        <w:trPr>
          <w:trHeight w:val="68"/>
        </w:trPr>
        <w:tc>
          <w:tcPr>
            <w:tcW w:w="2126" w:type="dxa"/>
          </w:tcPr>
          <w:p w14:paraId="2A0B0499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03BC23A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B138E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0E0D15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BCB746E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773E95E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7096ECC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7FEC64A4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2ADDF44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01F2DDD4" w14:textId="77777777" w:rsidTr="001013F6">
        <w:trPr>
          <w:trHeight w:val="68"/>
        </w:trPr>
        <w:tc>
          <w:tcPr>
            <w:tcW w:w="2126" w:type="dxa"/>
          </w:tcPr>
          <w:p w14:paraId="311B3AF3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7CB1400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F194B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CE34AC1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6B7CE3D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46FEB61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A5AD52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22F70EC3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7AFE1ED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7437C90B" w14:textId="77777777" w:rsidTr="001013F6">
        <w:trPr>
          <w:trHeight w:val="68"/>
        </w:trPr>
        <w:tc>
          <w:tcPr>
            <w:tcW w:w="2126" w:type="dxa"/>
          </w:tcPr>
          <w:p w14:paraId="4E3E0BFC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3D5E93B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4E2A3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387724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E384A16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507F199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7058967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6A74FC32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24FC0AD1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7743CF12" w14:textId="77777777" w:rsidTr="001013F6">
        <w:trPr>
          <w:trHeight w:val="68"/>
        </w:trPr>
        <w:tc>
          <w:tcPr>
            <w:tcW w:w="2126" w:type="dxa"/>
          </w:tcPr>
          <w:p w14:paraId="1D8253D0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2BD61C2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02792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9EEB27A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41959D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01570B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191FDAA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48BD2CC9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1C6C068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89B8A3F" w14:textId="77777777" w:rsidTr="001013F6">
        <w:trPr>
          <w:trHeight w:val="68"/>
        </w:trPr>
        <w:tc>
          <w:tcPr>
            <w:tcW w:w="2126" w:type="dxa"/>
          </w:tcPr>
          <w:p w14:paraId="03C1BAEE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3A2CEC1E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6B027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C4A07E3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F1D70F2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5782D9E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1EDE1E9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2E007892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631E331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7D66F5EF" w14:textId="77777777" w:rsidTr="001013F6">
        <w:trPr>
          <w:trHeight w:val="68"/>
        </w:trPr>
        <w:tc>
          <w:tcPr>
            <w:tcW w:w="2126" w:type="dxa"/>
          </w:tcPr>
          <w:p w14:paraId="1093461A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7CF4FCE1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962EB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58BCAD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EF0C30A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5772DED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829A807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311FE099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2EF80F1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AE6DCF3" w14:textId="77777777" w:rsidTr="001013F6">
        <w:trPr>
          <w:trHeight w:val="68"/>
        </w:trPr>
        <w:tc>
          <w:tcPr>
            <w:tcW w:w="2126" w:type="dxa"/>
          </w:tcPr>
          <w:p w14:paraId="77E62FEC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54C95A1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91C07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191006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2C9363A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1C321B8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955BB77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7905A662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68CCFBD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34814108" w14:textId="77777777" w:rsidTr="001013F6">
        <w:trPr>
          <w:trHeight w:val="68"/>
        </w:trPr>
        <w:tc>
          <w:tcPr>
            <w:tcW w:w="2126" w:type="dxa"/>
          </w:tcPr>
          <w:p w14:paraId="3502FD91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4EC684B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DF636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E3B430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286E2A5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1BB1A6E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95C2F3B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308C98F7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1CD50DD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0A5EA9A8" w14:textId="77777777" w:rsidTr="001013F6">
        <w:trPr>
          <w:trHeight w:val="68"/>
        </w:trPr>
        <w:tc>
          <w:tcPr>
            <w:tcW w:w="2126" w:type="dxa"/>
          </w:tcPr>
          <w:p w14:paraId="2B7D12B0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7842C4F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8B78E6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5A9CD8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E3E4979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76957ED8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0302724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325A87E4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561BFA5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4A8DD8FB" w14:textId="77777777" w:rsidTr="001013F6">
        <w:trPr>
          <w:trHeight w:val="68"/>
        </w:trPr>
        <w:tc>
          <w:tcPr>
            <w:tcW w:w="2126" w:type="dxa"/>
          </w:tcPr>
          <w:p w14:paraId="5CA2E555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7044CA1D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0AAB61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65D70FF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9C4A86C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87E238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A24F7C2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5741BCE5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0FF87AD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08E31AC9" w14:textId="77777777" w:rsidTr="001013F6">
        <w:trPr>
          <w:trHeight w:val="68"/>
        </w:trPr>
        <w:tc>
          <w:tcPr>
            <w:tcW w:w="2126" w:type="dxa"/>
          </w:tcPr>
          <w:p w14:paraId="1A8F7E44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0DEBB6FF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D80245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7DBDC4B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89F112C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9629C5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714FA99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4ADE6126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5041D70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AF5426C" w14:textId="77777777" w:rsidTr="001013F6">
        <w:trPr>
          <w:trHeight w:val="68"/>
        </w:trPr>
        <w:tc>
          <w:tcPr>
            <w:tcW w:w="2126" w:type="dxa"/>
          </w:tcPr>
          <w:p w14:paraId="7C423ECF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14708FAD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4498B8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BA39F8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F2B482C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5A7C82D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5B38D06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04361E1D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2B2DE6A0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5FB4AEA" w14:textId="77777777" w:rsidTr="001013F6">
        <w:trPr>
          <w:trHeight w:val="68"/>
        </w:trPr>
        <w:tc>
          <w:tcPr>
            <w:tcW w:w="2126" w:type="dxa"/>
          </w:tcPr>
          <w:p w14:paraId="17767F35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37FABFB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99907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3472B67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58B48E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521396E3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4905123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3F85A147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0488FA6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777065A9" w14:textId="77777777" w:rsidTr="001013F6">
        <w:trPr>
          <w:trHeight w:val="68"/>
        </w:trPr>
        <w:tc>
          <w:tcPr>
            <w:tcW w:w="2126" w:type="dxa"/>
          </w:tcPr>
          <w:p w14:paraId="0689D2B2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7064A87D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A0BB98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1499D8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02DC9D7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07A52FF9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72E2864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70D0625C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055A620E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0E40D9FE" w14:textId="77777777" w:rsidTr="001013F6">
        <w:trPr>
          <w:trHeight w:val="68"/>
        </w:trPr>
        <w:tc>
          <w:tcPr>
            <w:tcW w:w="2126" w:type="dxa"/>
          </w:tcPr>
          <w:p w14:paraId="6E023FE9" w14:textId="77777777" w:rsidR="002009B8" w:rsidRPr="004D4C3A" w:rsidRDefault="002009B8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675AC348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0281E4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B3DCE6A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D247008" w14:textId="77777777" w:rsidR="002009B8" w:rsidRPr="004D4C3A" w:rsidRDefault="002009B8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9EAAD3C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B04B7D4" w14:textId="77777777" w:rsidR="002009B8" w:rsidRPr="004D4C3A" w:rsidRDefault="002009B8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2F0D2279" w14:textId="77777777" w:rsidR="002009B8" w:rsidRPr="004D4C3A" w:rsidRDefault="002009B8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25F04982" w14:textId="77777777" w:rsidR="002009B8" w:rsidRPr="004D4C3A" w:rsidRDefault="002009B8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0130A" w:rsidRPr="004D4C3A" w14:paraId="199B23CF" w14:textId="77777777" w:rsidTr="001013F6">
        <w:trPr>
          <w:trHeight w:val="68"/>
        </w:trPr>
        <w:tc>
          <w:tcPr>
            <w:tcW w:w="2126" w:type="dxa"/>
          </w:tcPr>
          <w:p w14:paraId="11A3CAD0" w14:textId="77777777" w:rsidR="0070130A" w:rsidRPr="004D4C3A" w:rsidRDefault="0070130A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53A84F93" w14:textId="77777777" w:rsidR="0070130A" w:rsidRPr="004D4C3A" w:rsidRDefault="0070130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19536" w14:textId="77777777" w:rsidR="0070130A" w:rsidRPr="004D4C3A" w:rsidRDefault="0070130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6C63E85" w14:textId="77777777" w:rsidR="0070130A" w:rsidRPr="004D4C3A" w:rsidRDefault="0070130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E591834" w14:textId="77777777" w:rsidR="0070130A" w:rsidRPr="004D4C3A" w:rsidRDefault="0070130A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B028351" w14:textId="77777777" w:rsidR="0070130A" w:rsidRPr="004D4C3A" w:rsidRDefault="0070130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A74A126" w14:textId="77777777" w:rsidR="0070130A" w:rsidRPr="004D4C3A" w:rsidRDefault="0070130A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17573022" w14:textId="77777777" w:rsidR="0070130A" w:rsidRPr="004D4C3A" w:rsidRDefault="0070130A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06DE4F76" w14:textId="77777777" w:rsidR="0070130A" w:rsidRPr="004D4C3A" w:rsidRDefault="0070130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D32CA" w:rsidRPr="004D4C3A" w14:paraId="365C1BF9" w14:textId="77777777" w:rsidTr="001013F6">
        <w:trPr>
          <w:trHeight w:val="68"/>
        </w:trPr>
        <w:tc>
          <w:tcPr>
            <w:tcW w:w="2126" w:type="dxa"/>
          </w:tcPr>
          <w:p w14:paraId="4D9E53A4" w14:textId="77777777" w:rsidR="00AD32CA" w:rsidRPr="004D4C3A" w:rsidRDefault="00AD32CA" w:rsidP="00431840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4DFBA547" w14:textId="77777777" w:rsidR="00AD32CA" w:rsidRPr="004D4C3A" w:rsidRDefault="00AD32C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006172" w14:textId="77777777" w:rsidR="00AD32CA" w:rsidRPr="004D4C3A" w:rsidRDefault="00AD32C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BA7254A" w14:textId="77777777" w:rsidR="00AD32CA" w:rsidRPr="004D4C3A" w:rsidRDefault="00AD32C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64E3750" w14:textId="77777777" w:rsidR="00AD32CA" w:rsidRPr="004D4C3A" w:rsidRDefault="00AD32CA" w:rsidP="0043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1ACD114" w14:textId="77777777" w:rsidR="00AD32CA" w:rsidRPr="004D4C3A" w:rsidRDefault="00AD32C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DDBE02" w14:textId="77777777" w:rsidR="00AD32CA" w:rsidRPr="004D4C3A" w:rsidRDefault="00AD32CA" w:rsidP="00431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3ECF5973" w14:textId="77777777" w:rsidR="00AD32CA" w:rsidRPr="004D4C3A" w:rsidRDefault="00AD32CA" w:rsidP="00431840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33A75B08" w14:textId="77777777" w:rsidR="00AD32CA" w:rsidRPr="004D4C3A" w:rsidRDefault="00AD32CA" w:rsidP="004318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1F971DB5" w14:textId="77777777" w:rsidTr="001013F6">
        <w:trPr>
          <w:trHeight w:val="233"/>
        </w:trPr>
        <w:tc>
          <w:tcPr>
            <w:tcW w:w="2126" w:type="dxa"/>
          </w:tcPr>
          <w:p w14:paraId="1C2AC8F0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85" w:type="dxa"/>
            <w:gridSpan w:val="8"/>
          </w:tcPr>
          <w:p w14:paraId="306B4DDE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4D4C3A" w:rsidRPr="004D4C3A" w14:paraId="483F59DF" w14:textId="77777777" w:rsidTr="001013F6">
        <w:trPr>
          <w:trHeight w:val="257"/>
        </w:trPr>
        <w:tc>
          <w:tcPr>
            <w:tcW w:w="2126" w:type="dxa"/>
          </w:tcPr>
          <w:p w14:paraId="035B7D5A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85" w:type="dxa"/>
            <w:gridSpan w:val="8"/>
          </w:tcPr>
          <w:p w14:paraId="67E49BF1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C3A" w:rsidRPr="004D4C3A" w14:paraId="3C553046" w14:textId="77777777" w:rsidTr="001013F6">
        <w:trPr>
          <w:trHeight w:val="162"/>
        </w:trPr>
        <w:tc>
          <w:tcPr>
            <w:tcW w:w="2126" w:type="dxa"/>
          </w:tcPr>
          <w:p w14:paraId="41679A60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85" w:type="dxa"/>
            <w:gridSpan w:val="8"/>
          </w:tcPr>
          <w:p w14:paraId="3E9A30F6" w14:textId="3C6A156F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มิถุนายน</w:t>
            </w:r>
          </w:p>
        </w:tc>
      </w:tr>
      <w:tr w:rsidR="004D4C3A" w:rsidRPr="004D4C3A" w14:paraId="525099BA" w14:textId="77777777" w:rsidTr="001013F6">
        <w:trPr>
          <w:trHeight w:val="491"/>
        </w:trPr>
        <w:tc>
          <w:tcPr>
            <w:tcW w:w="2126" w:type="dxa"/>
          </w:tcPr>
          <w:p w14:paraId="2B29BE47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7B758341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vAlign w:val="bottom"/>
          </w:tcPr>
          <w:p w14:paraId="6639502B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3FC56FB1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87" w:type="dxa"/>
            <w:gridSpan w:val="2"/>
            <w:vAlign w:val="bottom"/>
          </w:tcPr>
          <w:p w14:paraId="145AACA0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ตัดรายการ</w:t>
            </w:r>
          </w:p>
          <w:p w14:paraId="759D2900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811" w:type="dxa"/>
            <w:gridSpan w:val="2"/>
            <w:vAlign w:val="bottom"/>
          </w:tcPr>
          <w:p w14:paraId="293ACBA7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A399D0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4D4C3A" w:rsidRPr="004D4C3A" w14:paraId="0F9C4308" w14:textId="77777777" w:rsidTr="001013F6">
        <w:trPr>
          <w:trHeight w:val="257"/>
        </w:trPr>
        <w:tc>
          <w:tcPr>
            <w:tcW w:w="2126" w:type="dxa"/>
          </w:tcPr>
          <w:p w14:paraId="79265440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  <w:vAlign w:val="bottom"/>
          </w:tcPr>
          <w:p w14:paraId="4E7B19BA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6396E5C9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14:paraId="2EFA3B78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50C83034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87" w:type="dxa"/>
            <w:vAlign w:val="bottom"/>
          </w:tcPr>
          <w:p w14:paraId="2AEE0AEA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09258C8D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905" w:type="dxa"/>
            <w:vAlign w:val="bottom"/>
          </w:tcPr>
          <w:p w14:paraId="008DB306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906" w:type="dxa"/>
            <w:vAlign w:val="bottom"/>
          </w:tcPr>
          <w:p w14:paraId="5719B0B0" w14:textId="77777777" w:rsidR="00E265D1" w:rsidRPr="004D4C3A" w:rsidRDefault="00E265D1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4D4C3A" w:rsidRPr="004D4C3A" w14:paraId="628B1EEE" w14:textId="77777777" w:rsidTr="001013F6">
        <w:trPr>
          <w:trHeight w:val="233"/>
        </w:trPr>
        <w:tc>
          <w:tcPr>
            <w:tcW w:w="2126" w:type="dxa"/>
          </w:tcPr>
          <w:p w14:paraId="78C448D8" w14:textId="77777777" w:rsidR="00E265D1" w:rsidRPr="004D4C3A" w:rsidRDefault="00E265D1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5" w:type="dxa"/>
          </w:tcPr>
          <w:p w14:paraId="1D2B767D" w14:textId="77777777" w:rsidR="00E265D1" w:rsidRPr="004D4C3A" w:rsidRDefault="00E265D1" w:rsidP="00D16B9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76D622B" w14:textId="77777777" w:rsidR="00E265D1" w:rsidRPr="004D4C3A" w:rsidRDefault="00E265D1" w:rsidP="00D16B9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2A5BCD69" w14:textId="77777777" w:rsidR="00E265D1" w:rsidRPr="004D4C3A" w:rsidRDefault="00E265D1" w:rsidP="00D16B9A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1EE3FB0E" w14:textId="77777777" w:rsidR="00E265D1" w:rsidRPr="004D4C3A" w:rsidRDefault="00E265D1" w:rsidP="00D16B9A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2B230D9F" w14:textId="77777777" w:rsidR="00E265D1" w:rsidRPr="004D4C3A" w:rsidRDefault="00E265D1" w:rsidP="00D16B9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CE55D0" w14:textId="77777777" w:rsidR="00E265D1" w:rsidRPr="004D4C3A" w:rsidRDefault="00E265D1" w:rsidP="00D16B9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8BF1096" w14:textId="77777777" w:rsidR="00E265D1" w:rsidRPr="004D4C3A" w:rsidRDefault="00E265D1" w:rsidP="00D16B9A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4EC266E" w14:textId="77777777" w:rsidR="00E265D1" w:rsidRPr="004D4C3A" w:rsidRDefault="00E265D1" w:rsidP="00D16B9A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D4C3A" w:rsidRPr="004D4C3A" w14:paraId="22466C51" w14:textId="77777777" w:rsidTr="001013F6">
        <w:trPr>
          <w:trHeight w:val="409"/>
        </w:trPr>
        <w:tc>
          <w:tcPr>
            <w:tcW w:w="2126" w:type="dxa"/>
          </w:tcPr>
          <w:p w14:paraId="0E2E698E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7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5" w:type="dxa"/>
          </w:tcPr>
          <w:p w14:paraId="55752AFE" w14:textId="77777777" w:rsidR="002A278F" w:rsidRPr="004D4C3A" w:rsidRDefault="002A278F" w:rsidP="001D41E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5941EF1" w14:textId="0F269029" w:rsidR="001D41EF" w:rsidRPr="004D4C3A" w:rsidRDefault="001D41EF" w:rsidP="002A278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AU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73</w:t>
            </w:r>
            <w:r w:rsidR="00EE106D" w:rsidRPr="004D4C3A">
              <w:rPr>
                <w:rFonts w:ascii="Browallia New" w:hAnsi="Browallia New" w:cs="Browallia New"/>
                <w:sz w:val="20"/>
                <w:szCs w:val="20"/>
                <w:lang w:val="en-AU"/>
              </w:rPr>
              <w:t>3,370</w:t>
            </w:r>
          </w:p>
        </w:tc>
        <w:tc>
          <w:tcPr>
            <w:tcW w:w="851" w:type="dxa"/>
            <w:shd w:val="clear" w:color="auto" w:fill="auto"/>
          </w:tcPr>
          <w:p w14:paraId="13D807FC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9D5513" w14:textId="61B6FE93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1,014,666</w:t>
            </w:r>
          </w:p>
        </w:tc>
        <w:tc>
          <w:tcPr>
            <w:tcW w:w="850" w:type="dxa"/>
            <w:shd w:val="clear" w:color="auto" w:fill="auto"/>
          </w:tcPr>
          <w:p w14:paraId="2A539FD6" w14:textId="77777777" w:rsidR="00CA2C2A" w:rsidRPr="004D4C3A" w:rsidRDefault="00CA2C2A" w:rsidP="00CA2C2A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D5A8DF" w14:textId="652791F5" w:rsidR="001D41EF" w:rsidRPr="004D4C3A" w:rsidRDefault="001D41EF" w:rsidP="00FC283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C7FF056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EE5818" w14:textId="6333FACB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3,802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1B65162" w14:textId="4091B2A7" w:rsidR="00CA2C2A" w:rsidRPr="004D4C3A" w:rsidRDefault="00EC1AF4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513CA69" w14:textId="77777777" w:rsidR="00CA2C2A" w:rsidRPr="004D4C3A" w:rsidRDefault="00CA2C2A" w:rsidP="00CA2C2A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FFCEE4" w14:textId="43490120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12616FD2" w14:textId="77777777" w:rsidR="001D41EF" w:rsidRPr="004D4C3A" w:rsidRDefault="001D41EF" w:rsidP="001D41E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5B0C444" w14:textId="3B956537" w:rsidR="00B7221E" w:rsidRPr="004D4C3A" w:rsidRDefault="00B7221E" w:rsidP="00B7221E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733,370</w:t>
            </w:r>
          </w:p>
        </w:tc>
        <w:tc>
          <w:tcPr>
            <w:tcW w:w="906" w:type="dxa"/>
            <w:shd w:val="clear" w:color="auto" w:fill="auto"/>
          </w:tcPr>
          <w:p w14:paraId="2AC6864B" w14:textId="77777777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F77CED4" w14:textId="1D1AB7D3" w:rsidR="00CA2C2A" w:rsidRPr="004D4C3A" w:rsidRDefault="00CA2C2A" w:rsidP="00CA2C2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1,018,468</w:t>
            </w:r>
          </w:p>
        </w:tc>
      </w:tr>
      <w:tr w:rsidR="004D4C3A" w:rsidRPr="004D4C3A" w14:paraId="55FBE922" w14:textId="77777777" w:rsidTr="001013F6">
        <w:trPr>
          <w:trHeight w:val="216"/>
        </w:trPr>
        <w:tc>
          <w:tcPr>
            <w:tcW w:w="2126" w:type="dxa"/>
          </w:tcPr>
          <w:p w14:paraId="02B615FA" w14:textId="77777777" w:rsidR="00CA2C2A" w:rsidRPr="004D4C3A" w:rsidRDefault="00CA2C2A" w:rsidP="00CA2C2A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135" w:type="dxa"/>
          </w:tcPr>
          <w:p w14:paraId="769D051B" w14:textId="77777777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95DE4C4" w14:textId="18FFB07E" w:rsidR="000751FC" w:rsidRPr="004D4C3A" w:rsidRDefault="001D41EF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2,019</w:t>
            </w:r>
          </w:p>
        </w:tc>
        <w:tc>
          <w:tcPr>
            <w:tcW w:w="851" w:type="dxa"/>
            <w:shd w:val="clear" w:color="auto" w:fill="auto"/>
          </w:tcPr>
          <w:p w14:paraId="445137CD" w14:textId="77777777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429A4B7" w14:textId="7AD68A9C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4,714</w:t>
            </w:r>
          </w:p>
        </w:tc>
        <w:tc>
          <w:tcPr>
            <w:tcW w:w="850" w:type="dxa"/>
            <w:shd w:val="clear" w:color="auto" w:fill="auto"/>
          </w:tcPr>
          <w:p w14:paraId="7A452CAA" w14:textId="77777777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FD08562" w14:textId="3A174D34" w:rsidR="000751FC" w:rsidRPr="004D4C3A" w:rsidRDefault="001D41EF" w:rsidP="00FC283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39E27D" w14:textId="77777777" w:rsidR="000751FC" w:rsidRPr="004D4C3A" w:rsidRDefault="000751FC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75479A4" w14:textId="54420154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332</w:t>
            </w:r>
          </w:p>
        </w:tc>
        <w:tc>
          <w:tcPr>
            <w:tcW w:w="887" w:type="dxa"/>
            <w:shd w:val="clear" w:color="auto" w:fill="auto"/>
          </w:tcPr>
          <w:p w14:paraId="02489D7F" w14:textId="77777777" w:rsidR="00CA2C2A" w:rsidRPr="004D4C3A" w:rsidRDefault="00CA2C2A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02AB52" w14:textId="3D52EDD3" w:rsidR="000751FC" w:rsidRPr="004D4C3A" w:rsidRDefault="001D41EF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(2,019)</w:t>
            </w:r>
          </w:p>
        </w:tc>
        <w:tc>
          <w:tcPr>
            <w:tcW w:w="900" w:type="dxa"/>
            <w:shd w:val="clear" w:color="auto" w:fill="auto"/>
          </w:tcPr>
          <w:p w14:paraId="346B583D" w14:textId="77777777" w:rsidR="000751FC" w:rsidRPr="004D4C3A" w:rsidRDefault="000751FC" w:rsidP="00CA2C2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23487A2" w14:textId="7A9EAD4D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(5,046)</w:t>
            </w:r>
          </w:p>
        </w:tc>
        <w:tc>
          <w:tcPr>
            <w:tcW w:w="905" w:type="dxa"/>
            <w:shd w:val="clear" w:color="auto" w:fill="auto"/>
          </w:tcPr>
          <w:p w14:paraId="41CB200A" w14:textId="77777777" w:rsidR="00CA2C2A" w:rsidRPr="004D4C3A" w:rsidRDefault="00CA2C2A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79D47D7" w14:textId="4E24EE35" w:rsidR="000751FC" w:rsidRPr="004D4C3A" w:rsidRDefault="001D41EF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250AE58F" w14:textId="77777777" w:rsidR="00CA2C2A" w:rsidRPr="004D4C3A" w:rsidRDefault="00CA2C2A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E6AE5BA" w14:textId="2E155280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D4C3A" w:rsidRPr="004D4C3A" w14:paraId="5E7BF1F4" w14:textId="77777777" w:rsidTr="001013F6">
        <w:trPr>
          <w:trHeight w:val="257"/>
        </w:trPr>
        <w:tc>
          <w:tcPr>
            <w:tcW w:w="2126" w:type="dxa"/>
          </w:tcPr>
          <w:p w14:paraId="3C2BB204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35" w:type="dxa"/>
          </w:tcPr>
          <w:p w14:paraId="7359162C" w14:textId="73AE4209" w:rsidR="00CA2C2A" w:rsidRPr="004D4C3A" w:rsidRDefault="005C7C60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Pr="004D4C3A">
              <w:rPr>
                <w:rFonts w:ascii="Browallia New" w:hAnsi="Browallia New" w:cs="Browallia New"/>
                <w:noProof/>
                <w:sz w:val="20"/>
                <w:szCs w:val="20"/>
              </w:rPr>
              <w:t>735,389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3BB48434" w14:textId="13908C65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1,019,380</w:t>
            </w:r>
          </w:p>
        </w:tc>
        <w:tc>
          <w:tcPr>
            <w:tcW w:w="850" w:type="dxa"/>
            <w:shd w:val="clear" w:color="auto" w:fill="auto"/>
          </w:tcPr>
          <w:p w14:paraId="1740A03A" w14:textId="2AF99EA1" w:rsidR="00CA2C2A" w:rsidRPr="004D4C3A" w:rsidRDefault="001D41EF" w:rsidP="00FC2835">
            <w:pPr>
              <w:pBdr>
                <w:bottom w:val="single" w:sz="4" w:space="1" w:color="auto"/>
              </w:pBdr>
              <w:tabs>
                <w:tab w:val="left" w:pos="0"/>
                <w:tab w:val="left" w:pos="195"/>
                <w:tab w:val="left" w:pos="415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4F82AD" w14:textId="17459A1F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4,134</w:t>
            </w:r>
          </w:p>
        </w:tc>
        <w:tc>
          <w:tcPr>
            <w:tcW w:w="887" w:type="dxa"/>
            <w:shd w:val="clear" w:color="auto" w:fill="auto"/>
          </w:tcPr>
          <w:p w14:paraId="7654E3C3" w14:textId="0FD14C1C" w:rsidR="00CA2C2A" w:rsidRPr="004D4C3A" w:rsidRDefault="001D41EF" w:rsidP="00B7221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(2,019)</w:t>
            </w:r>
          </w:p>
        </w:tc>
        <w:tc>
          <w:tcPr>
            <w:tcW w:w="900" w:type="dxa"/>
            <w:shd w:val="clear" w:color="auto" w:fill="auto"/>
          </w:tcPr>
          <w:p w14:paraId="31B2A388" w14:textId="6F692C42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(5,046)</w:t>
            </w:r>
          </w:p>
        </w:tc>
        <w:tc>
          <w:tcPr>
            <w:tcW w:w="905" w:type="dxa"/>
            <w:shd w:val="clear" w:color="auto" w:fill="auto"/>
          </w:tcPr>
          <w:p w14:paraId="2D385D44" w14:textId="164E21E9" w:rsidR="00CA2C2A" w:rsidRPr="004D4C3A" w:rsidRDefault="007E1F59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733,370</w:t>
            </w:r>
          </w:p>
        </w:tc>
        <w:tc>
          <w:tcPr>
            <w:tcW w:w="906" w:type="dxa"/>
            <w:shd w:val="clear" w:color="auto" w:fill="auto"/>
          </w:tcPr>
          <w:p w14:paraId="665ED0C5" w14:textId="030AD125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1,018,468</w:t>
            </w:r>
          </w:p>
        </w:tc>
      </w:tr>
      <w:tr w:rsidR="004D4C3A" w:rsidRPr="004D4C3A" w14:paraId="744A06B3" w14:textId="77777777" w:rsidTr="001013F6">
        <w:trPr>
          <w:trHeight w:val="257"/>
        </w:trPr>
        <w:tc>
          <w:tcPr>
            <w:tcW w:w="2126" w:type="dxa"/>
          </w:tcPr>
          <w:p w14:paraId="53FDF60E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50D55DD0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47CCF87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323526" w14:textId="77777777" w:rsidR="00CA2C2A" w:rsidRPr="004D4C3A" w:rsidRDefault="00CA2C2A" w:rsidP="00CA2C2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2DDB1C" w14:textId="77777777" w:rsidR="00CA2C2A" w:rsidRPr="004D4C3A" w:rsidRDefault="00CA2C2A" w:rsidP="00CA2C2A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23B6EA8" w14:textId="77777777" w:rsidR="00CA2C2A" w:rsidRPr="004D4C3A" w:rsidRDefault="00CA2C2A" w:rsidP="00CA2C2A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10E053" w14:textId="77777777" w:rsidR="00CA2C2A" w:rsidRPr="004D4C3A" w:rsidRDefault="00CA2C2A" w:rsidP="00CA2C2A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B7A99F4" w14:textId="77777777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971229F" w14:textId="77777777" w:rsidR="00CA2C2A" w:rsidRPr="004D4C3A" w:rsidRDefault="00CA2C2A" w:rsidP="00CA2C2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C3A" w:rsidRPr="004D4C3A" w14:paraId="47F93686" w14:textId="77777777" w:rsidTr="001013F6">
        <w:trPr>
          <w:trHeight w:val="257"/>
        </w:trPr>
        <w:tc>
          <w:tcPr>
            <w:tcW w:w="2126" w:type="dxa"/>
            <w:shd w:val="clear" w:color="auto" w:fill="auto"/>
          </w:tcPr>
          <w:p w14:paraId="56EFF22B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4E2A4040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5EFAEEB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1634C8" w14:textId="77777777" w:rsidR="00CA2C2A" w:rsidRPr="004D4C3A" w:rsidRDefault="00CA2C2A" w:rsidP="00CA2C2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F3941A" w14:textId="77777777" w:rsidR="00CA2C2A" w:rsidRPr="004D4C3A" w:rsidRDefault="00CA2C2A" w:rsidP="00CA2C2A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085932C" w14:textId="77777777" w:rsidR="00CA2C2A" w:rsidRPr="004D4C3A" w:rsidRDefault="00CA2C2A" w:rsidP="00CA2C2A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6BBDC6" w14:textId="77777777" w:rsidR="00CA2C2A" w:rsidRPr="004D4C3A" w:rsidRDefault="00CA2C2A" w:rsidP="00CA2C2A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35C3703" w14:textId="77777777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3B73F04" w14:textId="77777777" w:rsidR="00CA2C2A" w:rsidRPr="004D4C3A" w:rsidRDefault="00CA2C2A" w:rsidP="00CA2C2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C3A" w:rsidRPr="004D4C3A" w14:paraId="7B4D75FE" w14:textId="77777777" w:rsidTr="001013F6">
        <w:trPr>
          <w:trHeight w:val="257"/>
        </w:trPr>
        <w:tc>
          <w:tcPr>
            <w:tcW w:w="2126" w:type="dxa"/>
          </w:tcPr>
          <w:p w14:paraId="3EAD83C1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1135" w:type="dxa"/>
            <w:shd w:val="clear" w:color="auto" w:fill="auto"/>
          </w:tcPr>
          <w:p w14:paraId="21A44B1F" w14:textId="7C0767D8" w:rsidR="00CA2C2A" w:rsidRPr="004D4C3A" w:rsidRDefault="00F83492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718,737</w:t>
            </w:r>
          </w:p>
        </w:tc>
        <w:tc>
          <w:tcPr>
            <w:tcW w:w="851" w:type="dxa"/>
            <w:shd w:val="clear" w:color="auto" w:fill="auto"/>
          </w:tcPr>
          <w:p w14:paraId="36E2AD18" w14:textId="2B66ACC6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1,002,212</w:t>
            </w:r>
          </w:p>
        </w:tc>
        <w:tc>
          <w:tcPr>
            <w:tcW w:w="850" w:type="dxa"/>
            <w:shd w:val="clear" w:color="auto" w:fill="auto"/>
          </w:tcPr>
          <w:p w14:paraId="31173A7A" w14:textId="5A24FAFF" w:rsidR="00CA2C2A" w:rsidRPr="004D4C3A" w:rsidRDefault="001D41EF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32B1C1B" w14:textId="6436445E" w:rsidR="00CA2C2A" w:rsidRPr="004D4C3A" w:rsidRDefault="00CA2C2A" w:rsidP="00CA2C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2,989</w:t>
            </w:r>
          </w:p>
        </w:tc>
        <w:tc>
          <w:tcPr>
            <w:tcW w:w="887" w:type="dxa"/>
            <w:shd w:val="clear" w:color="auto" w:fill="auto"/>
          </w:tcPr>
          <w:p w14:paraId="07E22415" w14:textId="171BD9D2" w:rsidR="00CA2C2A" w:rsidRPr="004D4C3A" w:rsidRDefault="001D41EF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(2,019)</w:t>
            </w:r>
          </w:p>
        </w:tc>
        <w:tc>
          <w:tcPr>
            <w:tcW w:w="900" w:type="dxa"/>
            <w:shd w:val="clear" w:color="auto" w:fill="auto"/>
          </w:tcPr>
          <w:p w14:paraId="098EFF2A" w14:textId="30D3CA73" w:rsidR="00CA2C2A" w:rsidRPr="004D4C3A" w:rsidRDefault="00CA2C2A" w:rsidP="00CA2C2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(5,046)</w:t>
            </w:r>
          </w:p>
        </w:tc>
        <w:tc>
          <w:tcPr>
            <w:tcW w:w="905" w:type="dxa"/>
            <w:shd w:val="clear" w:color="auto" w:fill="auto"/>
          </w:tcPr>
          <w:p w14:paraId="4DDFB750" w14:textId="1010B31C" w:rsidR="00CA2C2A" w:rsidRPr="004D4C3A" w:rsidRDefault="00F83492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  <w:r w:rsidR="00AC71E4"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,718</w:t>
            </w:r>
          </w:p>
        </w:tc>
        <w:tc>
          <w:tcPr>
            <w:tcW w:w="906" w:type="dxa"/>
            <w:shd w:val="clear" w:color="auto" w:fill="auto"/>
          </w:tcPr>
          <w:p w14:paraId="1A8855BA" w14:textId="51062759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1,000,155</w:t>
            </w:r>
          </w:p>
        </w:tc>
      </w:tr>
      <w:tr w:rsidR="004D4C3A" w:rsidRPr="004D4C3A" w14:paraId="47760592" w14:textId="77777777" w:rsidTr="001013F6">
        <w:trPr>
          <w:trHeight w:val="257"/>
        </w:trPr>
        <w:tc>
          <w:tcPr>
            <w:tcW w:w="2126" w:type="dxa"/>
          </w:tcPr>
          <w:p w14:paraId="65B47EAB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1135" w:type="dxa"/>
            <w:shd w:val="clear" w:color="auto" w:fill="auto"/>
          </w:tcPr>
          <w:p w14:paraId="586C4774" w14:textId="4E8965F8" w:rsidR="00CA2C2A" w:rsidRPr="004D4C3A" w:rsidRDefault="00FC2835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16,652</w:t>
            </w:r>
          </w:p>
        </w:tc>
        <w:tc>
          <w:tcPr>
            <w:tcW w:w="851" w:type="dxa"/>
            <w:shd w:val="clear" w:color="auto" w:fill="auto"/>
          </w:tcPr>
          <w:p w14:paraId="4CFE051B" w14:textId="1CFEF69B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17,168</w:t>
            </w:r>
          </w:p>
        </w:tc>
        <w:tc>
          <w:tcPr>
            <w:tcW w:w="850" w:type="dxa"/>
            <w:shd w:val="clear" w:color="auto" w:fill="auto"/>
          </w:tcPr>
          <w:p w14:paraId="4816C017" w14:textId="57BDE459" w:rsidR="00CA2C2A" w:rsidRPr="004D4C3A" w:rsidRDefault="001D41EF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BD3FFAF" w14:textId="10E9B154" w:rsidR="00CA2C2A" w:rsidRPr="004D4C3A" w:rsidRDefault="00CA2C2A" w:rsidP="00CA2C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1,145</w:t>
            </w:r>
          </w:p>
        </w:tc>
        <w:tc>
          <w:tcPr>
            <w:tcW w:w="887" w:type="dxa"/>
            <w:shd w:val="clear" w:color="auto" w:fill="auto"/>
          </w:tcPr>
          <w:p w14:paraId="7F04A16E" w14:textId="6F5B4053" w:rsidR="00CA2C2A" w:rsidRPr="004D4C3A" w:rsidRDefault="00573C1B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B1F663" w14:textId="480A7BF6" w:rsidR="00CA2C2A" w:rsidRPr="004D4C3A" w:rsidRDefault="00CA2C2A" w:rsidP="00CA2C2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194636DE" w14:textId="5BFB3502" w:rsidR="00CA2C2A" w:rsidRPr="004D4C3A" w:rsidRDefault="003E6B52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16,652</w:t>
            </w:r>
          </w:p>
        </w:tc>
        <w:tc>
          <w:tcPr>
            <w:tcW w:w="906" w:type="dxa"/>
            <w:shd w:val="clear" w:color="auto" w:fill="auto"/>
          </w:tcPr>
          <w:p w14:paraId="35B3A2B7" w14:textId="74204FEE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18,313</w:t>
            </w:r>
          </w:p>
        </w:tc>
      </w:tr>
      <w:tr w:rsidR="004D4C3A" w:rsidRPr="004D4C3A" w14:paraId="70D94346" w14:textId="77777777" w:rsidTr="001013F6">
        <w:trPr>
          <w:trHeight w:val="257"/>
        </w:trPr>
        <w:tc>
          <w:tcPr>
            <w:tcW w:w="2126" w:type="dxa"/>
          </w:tcPr>
          <w:p w14:paraId="15C089A2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166CCC4B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6E614D0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B958EA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94CB52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F48D91D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DFC96" w14:textId="77777777" w:rsidR="00CA2C2A" w:rsidRPr="004D4C3A" w:rsidRDefault="00CA2C2A" w:rsidP="00CA2C2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B8FD22C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77EA6FF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C3A" w:rsidRPr="004D4C3A" w14:paraId="6E577013" w14:textId="77777777" w:rsidTr="001013F6">
        <w:trPr>
          <w:trHeight w:val="257"/>
        </w:trPr>
        <w:tc>
          <w:tcPr>
            <w:tcW w:w="2126" w:type="dxa"/>
          </w:tcPr>
          <w:p w14:paraId="59F6CEF0" w14:textId="77777777" w:rsidR="00CA2C2A" w:rsidRPr="004D4C3A" w:rsidRDefault="00CA2C2A" w:rsidP="00CA2C2A">
            <w:pPr>
              <w:spacing w:line="240" w:lineRule="auto"/>
              <w:ind w:right="-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1135" w:type="dxa"/>
          </w:tcPr>
          <w:p w14:paraId="6C6DA66D" w14:textId="619E634F" w:rsidR="00CA2C2A" w:rsidRPr="004D4C3A" w:rsidRDefault="00C761C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241,910</w:t>
            </w:r>
          </w:p>
        </w:tc>
        <w:tc>
          <w:tcPr>
            <w:tcW w:w="851" w:type="dxa"/>
            <w:shd w:val="clear" w:color="auto" w:fill="auto"/>
          </w:tcPr>
          <w:p w14:paraId="45968A40" w14:textId="7C476781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365,430</w:t>
            </w:r>
          </w:p>
        </w:tc>
        <w:tc>
          <w:tcPr>
            <w:tcW w:w="850" w:type="dxa"/>
            <w:shd w:val="clear" w:color="auto" w:fill="auto"/>
          </w:tcPr>
          <w:p w14:paraId="3B428D65" w14:textId="2AEE10C3" w:rsidR="00CA2C2A" w:rsidRPr="004D4C3A" w:rsidRDefault="001D41EF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3734DC" w14:textId="70449B8F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1,407</w:t>
            </w:r>
          </w:p>
        </w:tc>
        <w:tc>
          <w:tcPr>
            <w:tcW w:w="887" w:type="dxa"/>
            <w:shd w:val="clear" w:color="auto" w:fill="auto"/>
          </w:tcPr>
          <w:p w14:paraId="77F3953D" w14:textId="49BC2E21" w:rsidR="00CA2C2A" w:rsidRPr="004D4C3A" w:rsidRDefault="00892203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6B143A4" w14:textId="1EFB1281" w:rsidR="00CA2C2A" w:rsidRPr="004D4C3A" w:rsidRDefault="00534645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272</w:t>
            </w:r>
          </w:p>
        </w:tc>
        <w:tc>
          <w:tcPr>
            <w:tcW w:w="905" w:type="dxa"/>
            <w:shd w:val="clear" w:color="auto" w:fill="auto"/>
          </w:tcPr>
          <w:p w14:paraId="697CCC82" w14:textId="4DD79048" w:rsidR="00CA2C2A" w:rsidRPr="004D4C3A" w:rsidRDefault="003E6B52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241,910</w:t>
            </w:r>
          </w:p>
        </w:tc>
        <w:tc>
          <w:tcPr>
            <w:tcW w:w="906" w:type="dxa"/>
            <w:shd w:val="clear" w:color="auto" w:fill="auto"/>
          </w:tcPr>
          <w:p w14:paraId="73BE8093" w14:textId="567926D6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0259E3" w:rsidRPr="004D4C3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846319" w:rsidRPr="004D4C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259E3" w:rsidRPr="004D4C3A">
              <w:rPr>
                <w:rFonts w:ascii="Browallia New" w:hAnsi="Browallia New" w:cs="Browallia New"/>
                <w:sz w:val="20"/>
                <w:szCs w:val="20"/>
              </w:rPr>
              <w:t>109</w:t>
            </w:r>
          </w:p>
        </w:tc>
      </w:tr>
      <w:tr w:rsidR="004D4C3A" w:rsidRPr="004D4C3A" w14:paraId="2C8790E8" w14:textId="77777777" w:rsidTr="001013F6">
        <w:trPr>
          <w:trHeight w:val="233"/>
        </w:trPr>
        <w:tc>
          <w:tcPr>
            <w:tcW w:w="2126" w:type="dxa"/>
          </w:tcPr>
          <w:p w14:paraId="2B737FAA" w14:textId="77777777" w:rsidR="00CA2C2A" w:rsidRPr="004D4C3A" w:rsidRDefault="00CA2C2A" w:rsidP="00CA2C2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135" w:type="dxa"/>
          </w:tcPr>
          <w:p w14:paraId="08F572DB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B43E3B8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83F179" w14:textId="77777777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ED36A74" w14:textId="77777777" w:rsidR="00CA2C2A" w:rsidRPr="004D4C3A" w:rsidRDefault="00CA2C2A" w:rsidP="00CA2C2A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FA7A028" w14:textId="77777777" w:rsidR="00CA2C2A" w:rsidRPr="004D4C3A" w:rsidRDefault="00CA2C2A" w:rsidP="00CA2C2A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CB80B54" w14:textId="77777777" w:rsidR="00CA2C2A" w:rsidRPr="004D4C3A" w:rsidRDefault="00CA2C2A" w:rsidP="00CA2C2A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7B976576" w14:textId="058294BC" w:rsidR="00CA2C2A" w:rsidRPr="004D4C3A" w:rsidRDefault="00C761C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974</w:t>
            </w:r>
          </w:p>
        </w:tc>
        <w:tc>
          <w:tcPr>
            <w:tcW w:w="906" w:type="dxa"/>
            <w:shd w:val="clear" w:color="auto" w:fill="auto"/>
          </w:tcPr>
          <w:p w14:paraId="7A1C58CC" w14:textId="4979CB5E" w:rsidR="00CA2C2A" w:rsidRPr="004D4C3A" w:rsidRDefault="00CD1E83" w:rsidP="00CA2C2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83</w:t>
            </w:r>
          </w:p>
        </w:tc>
      </w:tr>
      <w:tr w:rsidR="004D4C3A" w:rsidRPr="004D4C3A" w14:paraId="35875AAA" w14:textId="77777777" w:rsidTr="001013F6">
        <w:trPr>
          <w:trHeight w:val="233"/>
        </w:trPr>
        <w:tc>
          <w:tcPr>
            <w:tcW w:w="2126" w:type="dxa"/>
          </w:tcPr>
          <w:p w14:paraId="67CEE56D" w14:textId="77777777" w:rsidR="00CA2C2A" w:rsidRPr="004D4C3A" w:rsidRDefault="00CA2C2A" w:rsidP="00CA2C2A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5" w:type="dxa"/>
          </w:tcPr>
          <w:p w14:paraId="07447BF0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9536AE5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038C2AF" w14:textId="77777777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919834" w14:textId="77777777" w:rsidR="00CA2C2A" w:rsidRPr="004D4C3A" w:rsidRDefault="00CA2C2A" w:rsidP="00CA2C2A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888DA8E" w14:textId="77777777" w:rsidR="00CA2C2A" w:rsidRPr="004D4C3A" w:rsidRDefault="00CA2C2A" w:rsidP="00CA2C2A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535675C" w14:textId="77777777" w:rsidR="00CA2C2A" w:rsidRPr="004D4C3A" w:rsidRDefault="00CA2C2A" w:rsidP="00CA2C2A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3CCAEBDF" w14:textId="5B8DBE46" w:rsidR="00CA2C2A" w:rsidRPr="004D4C3A" w:rsidRDefault="00C761C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(15,59</w:t>
            </w:r>
            <w:r w:rsidR="00474CDD" w:rsidRPr="004D4C3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6" w:type="dxa"/>
            <w:shd w:val="clear" w:color="auto" w:fill="auto"/>
          </w:tcPr>
          <w:p w14:paraId="4FC78D5F" w14:textId="71069546" w:rsidR="00CA2C2A" w:rsidRPr="004D4C3A" w:rsidRDefault="00CA2C2A" w:rsidP="00CA2C2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8370D" w:rsidRPr="004D4C3A">
              <w:rPr>
                <w:rFonts w:ascii="Browallia New" w:hAnsi="Browallia New" w:cs="Browallia New"/>
                <w:sz w:val="20"/>
                <w:szCs w:val="20"/>
              </w:rPr>
              <w:t>30,863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D4C3A" w:rsidRPr="004D4C3A" w14:paraId="542EC4AD" w14:textId="77777777" w:rsidTr="001013F6">
        <w:trPr>
          <w:trHeight w:val="257"/>
        </w:trPr>
        <w:tc>
          <w:tcPr>
            <w:tcW w:w="2126" w:type="dxa"/>
          </w:tcPr>
          <w:p w14:paraId="24AE0DD7" w14:textId="77777777" w:rsidR="00CA2C2A" w:rsidRPr="004D4C3A" w:rsidRDefault="00CA2C2A" w:rsidP="00CA2C2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5" w:type="dxa"/>
          </w:tcPr>
          <w:p w14:paraId="4455C207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0166FA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D855E5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63FA33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61823F5B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CC5752D" w14:textId="77777777" w:rsidR="00CA2C2A" w:rsidRPr="004D4C3A" w:rsidRDefault="00CA2C2A" w:rsidP="00CA2C2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1E2D2780" w14:textId="7779B1C7" w:rsidR="00CA2C2A" w:rsidRPr="004D4C3A" w:rsidRDefault="00C761C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(2</w:t>
            </w:r>
            <w:r w:rsidR="00AC71E4" w:rsidRPr="004D4C3A">
              <w:rPr>
                <w:rFonts w:ascii="Browallia New" w:hAnsi="Browallia New" w:cs="Browallia New"/>
                <w:sz w:val="20"/>
                <w:szCs w:val="20"/>
              </w:rPr>
              <w:t>4,467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6" w:type="dxa"/>
            <w:shd w:val="clear" w:color="auto" w:fill="auto"/>
          </w:tcPr>
          <w:p w14:paraId="45511F68" w14:textId="4BDF9365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8370D" w:rsidRPr="004D4C3A">
              <w:rPr>
                <w:rFonts w:ascii="Browallia New" w:hAnsi="Browallia New" w:cs="Browallia New"/>
                <w:sz w:val="20"/>
                <w:szCs w:val="20"/>
              </w:rPr>
              <w:t>34,650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D4C3A" w:rsidRPr="004D4C3A" w14:paraId="5CB71CE6" w14:textId="77777777" w:rsidTr="001013F6">
        <w:trPr>
          <w:trHeight w:val="68"/>
        </w:trPr>
        <w:tc>
          <w:tcPr>
            <w:tcW w:w="2126" w:type="dxa"/>
          </w:tcPr>
          <w:p w14:paraId="213C1045" w14:textId="77777777" w:rsidR="00CA2C2A" w:rsidRPr="004D4C3A" w:rsidRDefault="00CA2C2A" w:rsidP="00CA2C2A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35" w:type="dxa"/>
          </w:tcPr>
          <w:p w14:paraId="1848DE5E" w14:textId="712BF17B" w:rsidR="00CA2C2A" w:rsidRPr="004D4C3A" w:rsidRDefault="00FC2835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32,213</w:t>
            </w:r>
          </w:p>
        </w:tc>
        <w:tc>
          <w:tcPr>
            <w:tcW w:w="851" w:type="dxa"/>
            <w:shd w:val="clear" w:color="auto" w:fill="auto"/>
          </w:tcPr>
          <w:p w14:paraId="3E877193" w14:textId="5A5ABFD7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139,994</w:t>
            </w:r>
          </w:p>
        </w:tc>
        <w:tc>
          <w:tcPr>
            <w:tcW w:w="850" w:type="dxa"/>
            <w:shd w:val="clear" w:color="auto" w:fill="auto"/>
          </w:tcPr>
          <w:p w14:paraId="6D1CDB6F" w14:textId="0A05C7EF" w:rsidR="00CA2C2A" w:rsidRPr="004D4C3A" w:rsidRDefault="001D41EF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71B12A9" w14:textId="1310B80F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(38,533)</w:t>
            </w:r>
          </w:p>
        </w:tc>
        <w:tc>
          <w:tcPr>
            <w:tcW w:w="887" w:type="dxa"/>
            <w:shd w:val="clear" w:color="auto" w:fill="auto"/>
          </w:tcPr>
          <w:p w14:paraId="34A78F13" w14:textId="0E115595" w:rsidR="00CA2C2A" w:rsidRPr="004D4C3A" w:rsidRDefault="00216B13" w:rsidP="00F6397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F63974" w:rsidRPr="004D4C3A">
              <w:rPr>
                <w:rFonts w:ascii="Browallia New" w:hAnsi="Browallia New" w:cs="Browallia New"/>
                <w:sz w:val="20"/>
                <w:szCs w:val="20"/>
              </w:rPr>
              <w:t>7,</w:t>
            </w:r>
            <w:r w:rsidR="00AF6754" w:rsidRPr="004D4C3A">
              <w:rPr>
                <w:rFonts w:ascii="Browallia New" w:hAnsi="Browallia New" w:cs="Browallia New"/>
                <w:sz w:val="20"/>
                <w:szCs w:val="20"/>
              </w:rPr>
              <w:t>105</w:t>
            </w:r>
            <w:r w:rsidRPr="004D4C3A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B288FCA" w14:textId="71321B96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17,097</w:t>
            </w:r>
          </w:p>
        </w:tc>
        <w:tc>
          <w:tcPr>
            <w:tcW w:w="905" w:type="dxa"/>
            <w:shd w:val="clear" w:color="auto" w:fill="auto"/>
          </w:tcPr>
          <w:p w14:paraId="7E210196" w14:textId="4316FF0D" w:rsidR="00CA2C2A" w:rsidRPr="004D4C3A" w:rsidRDefault="00846319" w:rsidP="00CA2C2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25,</w:t>
            </w:r>
            <w:r w:rsidR="00AC71E4" w:rsidRPr="004D4C3A">
              <w:rPr>
                <w:rFonts w:ascii="Browallia New" w:hAnsi="Browallia New" w:cs="Browallia New"/>
                <w:sz w:val="20"/>
                <w:szCs w:val="20"/>
              </w:rPr>
              <w:t>108</w:t>
            </w:r>
          </w:p>
        </w:tc>
        <w:tc>
          <w:tcPr>
            <w:tcW w:w="906" w:type="dxa"/>
            <w:shd w:val="clear" w:color="auto" w:fill="auto"/>
          </w:tcPr>
          <w:p w14:paraId="5346C317" w14:textId="50700F42" w:rsidR="00CA2C2A" w:rsidRPr="004D4C3A" w:rsidRDefault="00CA2C2A" w:rsidP="00CA2C2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118,558</w:t>
            </w:r>
          </w:p>
        </w:tc>
      </w:tr>
      <w:tr w:rsidR="004D4C3A" w:rsidRPr="004D4C3A" w14:paraId="52AE08E6" w14:textId="77777777" w:rsidTr="001013F6">
        <w:trPr>
          <w:trHeight w:val="68"/>
        </w:trPr>
        <w:tc>
          <w:tcPr>
            <w:tcW w:w="2126" w:type="dxa"/>
          </w:tcPr>
          <w:p w14:paraId="77DC91B2" w14:textId="77777777" w:rsidR="00CA2C2A" w:rsidRPr="004D4C3A" w:rsidRDefault="00CA2C2A" w:rsidP="00CA2C2A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5" w:type="dxa"/>
          </w:tcPr>
          <w:p w14:paraId="63CE5A50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E6BAA9E" w14:textId="441A424E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37D5D66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B74B80A" w14:textId="77777777" w:rsidR="00CA2C2A" w:rsidRPr="004D4C3A" w:rsidRDefault="00CA2C2A" w:rsidP="00CA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7C55B5B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94E987B" w14:textId="77777777" w:rsidR="00CA2C2A" w:rsidRPr="004D4C3A" w:rsidRDefault="00CA2C2A" w:rsidP="00CA2C2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573CB280" w14:textId="77777777" w:rsidR="00CA2C2A" w:rsidRPr="004D4C3A" w:rsidRDefault="00CA2C2A" w:rsidP="00CA2C2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4E98B03E" w14:textId="77777777" w:rsidR="00CA2C2A" w:rsidRPr="004D4C3A" w:rsidRDefault="00CA2C2A" w:rsidP="00CA2C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C3A" w:rsidRPr="004D4C3A" w14:paraId="27E5BA0B" w14:textId="77777777" w:rsidTr="001013F6">
        <w:trPr>
          <w:trHeight w:val="68"/>
        </w:trPr>
        <w:tc>
          <w:tcPr>
            <w:tcW w:w="2126" w:type="dxa"/>
          </w:tcPr>
          <w:p w14:paraId="7998393E" w14:textId="77777777" w:rsidR="000751FC" w:rsidRPr="004D4C3A" w:rsidRDefault="000751FC" w:rsidP="000751FC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135" w:type="dxa"/>
          </w:tcPr>
          <w:p w14:paraId="5FD8E99F" w14:textId="41B00134" w:rsidR="000751FC" w:rsidRPr="004D4C3A" w:rsidRDefault="00C761CA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1,666,302</w:t>
            </w:r>
          </w:p>
        </w:tc>
        <w:tc>
          <w:tcPr>
            <w:tcW w:w="851" w:type="dxa"/>
            <w:shd w:val="clear" w:color="auto" w:fill="auto"/>
          </w:tcPr>
          <w:p w14:paraId="1F875A65" w14:textId="2B73314B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1,790,558</w:t>
            </w:r>
          </w:p>
        </w:tc>
        <w:tc>
          <w:tcPr>
            <w:tcW w:w="850" w:type="dxa"/>
            <w:shd w:val="clear" w:color="auto" w:fill="auto"/>
          </w:tcPr>
          <w:p w14:paraId="26A3A22B" w14:textId="1AD3CD0E" w:rsidR="000751FC" w:rsidRPr="004D4C3A" w:rsidRDefault="001D41EF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E911E6A" w14:textId="482F9374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224,637</w:t>
            </w:r>
          </w:p>
        </w:tc>
        <w:tc>
          <w:tcPr>
            <w:tcW w:w="887" w:type="dxa"/>
            <w:shd w:val="clear" w:color="auto" w:fill="auto"/>
          </w:tcPr>
          <w:p w14:paraId="5048BDB2" w14:textId="6290D7B7" w:rsidR="000751FC" w:rsidRPr="004D4C3A" w:rsidRDefault="00C761CA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(6</w:t>
            </w:r>
            <w:r w:rsidR="00D54557" w:rsidRPr="004D4C3A">
              <w:rPr>
                <w:rFonts w:ascii="Browallia New" w:hAnsi="Browallia New" w:cs="Browallia New"/>
                <w:sz w:val="20"/>
                <w:szCs w:val="20"/>
              </w:rPr>
              <w:t>7,001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1A232CE" w14:textId="1167FA03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(118,116)</w:t>
            </w:r>
          </w:p>
        </w:tc>
        <w:tc>
          <w:tcPr>
            <w:tcW w:w="905" w:type="dxa"/>
            <w:shd w:val="clear" w:color="auto" w:fill="auto"/>
          </w:tcPr>
          <w:p w14:paraId="1683B3D9" w14:textId="3FC72A56" w:rsidR="000751FC" w:rsidRPr="004D4C3A" w:rsidRDefault="00C761CA" w:rsidP="000751F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1,599</w:t>
            </w:r>
            <w:r w:rsidR="00B300A4" w:rsidRPr="004D4C3A">
              <w:rPr>
                <w:rFonts w:ascii="Browallia New" w:hAnsi="Browallia New" w:cs="Browallia New"/>
                <w:sz w:val="20"/>
                <w:szCs w:val="20"/>
              </w:rPr>
              <w:t>,301</w:t>
            </w:r>
          </w:p>
        </w:tc>
        <w:tc>
          <w:tcPr>
            <w:tcW w:w="906" w:type="dxa"/>
            <w:shd w:val="clear" w:color="auto" w:fill="auto"/>
          </w:tcPr>
          <w:p w14:paraId="55974959" w14:textId="47075F41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1,897,079</w:t>
            </w:r>
          </w:p>
        </w:tc>
      </w:tr>
      <w:tr w:rsidR="004D4C3A" w:rsidRPr="004D4C3A" w14:paraId="3EFCF748" w14:textId="77777777" w:rsidTr="001013F6">
        <w:trPr>
          <w:trHeight w:val="68"/>
        </w:trPr>
        <w:tc>
          <w:tcPr>
            <w:tcW w:w="2126" w:type="dxa"/>
          </w:tcPr>
          <w:p w14:paraId="331F0240" w14:textId="77777777" w:rsidR="000751FC" w:rsidRPr="004D4C3A" w:rsidRDefault="000751FC" w:rsidP="000751FC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135" w:type="dxa"/>
          </w:tcPr>
          <w:p w14:paraId="47A62B50" w14:textId="499F5D26" w:rsidR="000751FC" w:rsidRPr="004D4C3A" w:rsidRDefault="00C761CA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1,128,699</w:t>
            </w:r>
          </w:p>
        </w:tc>
        <w:tc>
          <w:tcPr>
            <w:tcW w:w="851" w:type="dxa"/>
            <w:shd w:val="clear" w:color="auto" w:fill="auto"/>
          </w:tcPr>
          <w:p w14:paraId="4CD882A4" w14:textId="5FC405C0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1,603,783</w:t>
            </w:r>
          </w:p>
        </w:tc>
        <w:tc>
          <w:tcPr>
            <w:tcW w:w="850" w:type="dxa"/>
            <w:shd w:val="clear" w:color="auto" w:fill="auto"/>
          </w:tcPr>
          <w:p w14:paraId="29189A9B" w14:textId="4A6E5286" w:rsidR="000751FC" w:rsidRPr="004D4C3A" w:rsidRDefault="001D41EF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FEFFBA9" w14:textId="6438A7A0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lang w:val="en-GB"/>
              </w:rPr>
              <w:t>1,034,167</w:t>
            </w:r>
          </w:p>
        </w:tc>
        <w:tc>
          <w:tcPr>
            <w:tcW w:w="887" w:type="dxa"/>
            <w:shd w:val="clear" w:color="auto" w:fill="auto"/>
          </w:tcPr>
          <w:p w14:paraId="24964396" w14:textId="00924AAC" w:rsidR="000751FC" w:rsidRPr="004D4C3A" w:rsidRDefault="00C761CA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(7,50</w:t>
            </w:r>
            <w:r w:rsidR="00B300A4" w:rsidRPr="004D4C3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3AB8605" w14:textId="5CEF08E6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(310,532)</w:t>
            </w:r>
          </w:p>
        </w:tc>
        <w:tc>
          <w:tcPr>
            <w:tcW w:w="905" w:type="dxa"/>
            <w:shd w:val="clear" w:color="auto" w:fill="auto"/>
          </w:tcPr>
          <w:p w14:paraId="56412DF4" w14:textId="4D321336" w:rsidR="000751FC" w:rsidRPr="004D4C3A" w:rsidRDefault="00C761CA" w:rsidP="000751F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3E6B52" w:rsidRPr="004D4C3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7494B" w:rsidRPr="004D4C3A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3E6B52" w:rsidRPr="004D4C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300A4" w:rsidRPr="004D4C3A">
              <w:rPr>
                <w:rFonts w:ascii="Browallia New" w:hAnsi="Browallia New" w:cs="Browallia New"/>
                <w:sz w:val="20"/>
                <w:szCs w:val="20"/>
              </w:rPr>
              <w:t>196</w:t>
            </w:r>
          </w:p>
        </w:tc>
        <w:tc>
          <w:tcPr>
            <w:tcW w:w="906" w:type="dxa"/>
            <w:shd w:val="clear" w:color="auto" w:fill="auto"/>
          </w:tcPr>
          <w:p w14:paraId="1D8CD610" w14:textId="00DE0A0C" w:rsidR="000751FC" w:rsidRPr="004D4C3A" w:rsidRDefault="000751FC" w:rsidP="000751FC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2,327,418</w:t>
            </w:r>
          </w:p>
        </w:tc>
      </w:tr>
    </w:tbl>
    <w:p w14:paraId="0384E3FB" w14:textId="77777777" w:rsidR="00E265D1" w:rsidRPr="004D4C3A" w:rsidRDefault="00E265D1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74EE91E" w14:textId="00217ABD" w:rsidR="00AD2175" w:rsidRPr="004D4C3A" w:rsidRDefault="00B620E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Cs/>
          <w:sz w:val="28"/>
          <w:szCs w:val="28"/>
        </w:rPr>
      </w:pP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ในปี </w:t>
      </w:r>
      <w:r w:rsidR="00AD2175" w:rsidRPr="004D4C3A">
        <w:rPr>
          <w:rFonts w:ascii="BrowalliaUPC" w:hAnsi="BrowalliaUPC" w:cs="BrowalliaUPC"/>
          <w:sz w:val="28"/>
          <w:szCs w:val="28"/>
        </w:rPr>
        <w:t>2565</w:t>
      </w:r>
      <w:r w:rsidR="00AD2175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>กลุ่มบริษัทไม่มีส่วนงานดำเนินงานจากธุรกิจบริการด้านความงาม เนื่องจากบริษัทได้ขายเงินลงทุน</w:t>
      </w:r>
      <w:r w:rsidR="000A627B" w:rsidRPr="004D4C3A">
        <w:rPr>
          <w:rFonts w:ascii="BrowalliaUPC" w:hAnsi="BrowalliaUPC" w:cs="BrowalliaUPC" w:hint="cs"/>
          <w:b/>
          <w:sz w:val="28"/>
          <w:szCs w:val="28"/>
          <w:cs/>
        </w:rPr>
        <w:t>ในกลุ่ม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บริษัทย่อยที่ให้บริการด้านความงามตั้งแต่ปี </w:t>
      </w:r>
      <w:r w:rsidR="00AD2175" w:rsidRPr="004D4C3A">
        <w:rPr>
          <w:rFonts w:ascii="BrowalliaUPC" w:hAnsi="BrowalliaUPC" w:cs="BrowalliaUPC"/>
          <w:bCs/>
          <w:sz w:val="28"/>
          <w:szCs w:val="28"/>
        </w:rPr>
        <w:t>2564</w:t>
      </w:r>
    </w:p>
    <w:p w14:paraId="1F6E4209" w14:textId="77777777" w:rsidR="0089276F" w:rsidRPr="004D4C3A" w:rsidRDefault="0089276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Cs/>
          <w:sz w:val="28"/>
          <w:szCs w:val="28"/>
        </w:rPr>
      </w:pPr>
    </w:p>
    <w:p w14:paraId="3085FCA9" w14:textId="50D13178" w:rsidR="00707DD8" w:rsidRPr="004D4C3A" w:rsidRDefault="00707DD8" w:rsidP="0089276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4D4C3A">
        <w:rPr>
          <w:rFonts w:ascii="BrowalliaUPC" w:hAnsi="BrowalliaUPC" w:cs="BrowalliaUPC"/>
          <w:b/>
          <w:sz w:val="28"/>
          <w:szCs w:val="28"/>
          <w:cs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4D4C3A">
        <w:rPr>
          <w:rFonts w:ascii="BrowalliaUPC" w:hAnsi="BrowalliaUPC" w:cs="BrowalliaUPC"/>
          <w:b/>
          <w:sz w:val="28"/>
          <w:szCs w:val="28"/>
          <w:cs/>
        </w:rPr>
        <w:t>ด</w:t>
      </w:r>
      <w:r w:rsidR="00DA07BE" w:rsidRPr="004D4C3A">
        <w:rPr>
          <w:rFonts w:ascii="BrowalliaUPC" w:hAnsi="BrowalliaUPC" w:cs="BrowalliaUPC" w:hint="cs"/>
          <w:b/>
          <w:sz w:val="28"/>
          <w:szCs w:val="28"/>
          <w:cs/>
        </w:rPr>
        <w:t>หก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เดือนสิ้นสุดวันที่ </w:t>
      </w:r>
      <w:r w:rsidR="00DA07B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DA07B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DA07BE" w:rsidRPr="004D4C3A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6448AA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3789A2D7" w14:textId="097AF6CC" w:rsidR="00406384" w:rsidRPr="004D4C3A" w:rsidRDefault="00406384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17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240"/>
        <w:gridCol w:w="2226"/>
      </w:tblGrid>
      <w:tr w:rsidR="004D4C3A" w:rsidRPr="004D4C3A" w14:paraId="23960B40" w14:textId="77777777" w:rsidTr="000751FC">
        <w:tc>
          <w:tcPr>
            <w:tcW w:w="6710" w:type="dxa"/>
          </w:tcPr>
          <w:p w14:paraId="54FAFCF7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C26F7D6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26" w:type="dxa"/>
          </w:tcPr>
          <w:p w14:paraId="2DFED09E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10EC7373" w14:textId="77777777" w:rsidTr="000751FC">
        <w:tc>
          <w:tcPr>
            <w:tcW w:w="6710" w:type="dxa"/>
          </w:tcPr>
          <w:p w14:paraId="4E3A6586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0" w:type="dxa"/>
          </w:tcPr>
          <w:p w14:paraId="3DD83759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14:paraId="2AD03776" w14:textId="0AFB220A" w:rsidR="00544EEE" w:rsidRPr="004D4C3A" w:rsidRDefault="00544EEE" w:rsidP="00544EEE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4D4C3A" w:rsidRPr="004D4C3A" w14:paraId="546218DF" w14:textId="77777777" w:rsidTr="000751FC">
        <w:trPr>
          <w:trHeight w:val="341"/>
        </w:trPr>
        <w:tc>
          <w:tcPr>
            <w:tcW w:w="6710" w:type="dxa"/>
          </w:tcPr>
          <w:p w14:paraId="5A15C47D" w14:textId="1A8C92A2" w:rsidR="00544EEE" w:rsidRPr="004D4C3A" w:rsidRDefault="00C417E0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รายได้รอการรับรู้ที</w:t>
            </w:r>
            <w:r w:rsidR="00F55DF3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่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มีภาระต้องปฏิบัติตาม</w:t>
            </w:r>
          </w:p>
        </w:tc>
        <w:tc>
          <w:tcPr>
            <w:tcW w:w="240" w:type="dxa"/>
          </w:tcPr>
          <w:p w14:paraId="30303A23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45331965" w14:textId="77777777" w:rsidR="00544EEE" w:rsidRPr="004D4C3A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2AA16C7C" w14:textId="77777777" w:rsidTr="000751FC">
        <w:tc>
          <w:tcPr>
            <w:tcW w:w="6710" w:type="dxa"/>
          </w:tcPr>
          <w:p w14:paraId="52611367" w14:textId="0EF9F0D0" w:rsidR="00544EEE" w:rsidRPr="004D4C3A" w:rsidRDefault="00C417E0" w:rsidP="00A74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544EEE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="00544EEE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="00544EEE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40" w:type="dxa"/>
            <w:shd w:val="clear" w:color="auto" w:fill="auto"/>
          </w:tcPr>
          <w:p w14:paraId="30188721" w14:textId="77777777" w:rsidR="00544EEE" w:rsidRPr="004D4C3A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26" w:type="dxa"/>
            <w:shd w:val="clear" w:color="auto" w:fill="auto"/>
          </w:tcPr>
          <w:p w14:paraId="3804C90B" w14:textId="397E1F38" w:rsidR="00544EEE" w:rsidRPr="004D4C3A" w:rsidRDefault="00C1444C" w:rsidP="00544EE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11,928</w:t>
            </w:r>
          </w:p>
        </w:tc>
      </w:tr>
      <w:tr w:rsidR="004D4C3A" w:rsidRPr="004D4C3A" w14:paraId="70C62224" w14:textId="77777777" w:rsidTr="000751FC">
        <w:tc>
          <w:tcPr>
            <w:tcW w:w="6710" w:type="dxa"/>
          </w:tcPr>
          <w:p w14:paraId="5ADA4369" w14:textId="5E336C44" w:rsidR="00544EEE" w:rsidRPr="004D4C3A" w:rsidRDefault="00C417E0" w:rsidP="00A7460D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FA3B06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="00FA3B06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2-3 </w:t>
            </w:r>
            <w:r w:rsidR="00FA3B06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40" w:type="dxa"/>
            <w:shd w:val="clear" w:color="auto" w:fill="auto"/>
          </w:tcPr>
          <w:p w14:paraId="2A3A5DB1" w14:textId="77777777" w:rsidR="00544EEE" w:rsidRPr="004D4C3A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26" w:type="dxa"/>
            <w:shd w:val="clear" w:color="auto" w:fill="auto"/>
          </w:tcPr>
          <w:p w14:paraId="1C29203A" w14:textId="5647ECE8" w:rsidR="00544EEE" w:rsidRPr="004D4C3A" w:rsidRDefault="00C1444C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8,405</w:t>
            </w:r>
          </w:p>
        </w:tc>
      </w:tr>
      <w:tr w:rsidR="004D4C3A" w:rsidRPr="004D4C3A" w14:paraId="012B8DE8" w14:textId="77777777" w:rsidTr="000751FC">
        <w:tc>
          <w:tcPr>
            <w:tcW w:w="6710" w:type="dxa"/>
          </w:tcPr>
          <w:p w14:paraId="78E750A9" w14:textId="5BCA184D" w:rsidR="00C417E0" w:rsidRPr="004D4C3A" w:rsidRDefault="00C417E0" w:rsidP="00A7460D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เงินรับล่วงหน้าจากลูกค้า</w:t>
            </w:r>
          </w:p>
        </w:tc>
        <w:tc>
          <w:tcPr>
            <w:tcW w:w="240" w:type="dxa"/>
            <w:shd w:val="clear" w:color="auto" w:fill="auto"/>
          </w:tcPr>
          <w:p w14:paraId="5D0E6026" w14:textId="77777777" w:rsidR="00C417E0" w:rsidRPr="004D4C3A" w:rsidRDefault="00C417E0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26" w:type="dxa"/>
            <w:shd w:val="clear" w:color="auto" w:fill="auto"/>
          </w:tcPr>
          <w:p w14:paraId="0B8B7C48" w14:textId="2F8BC674" w:rsidR="00C417E0" w:rsidRPr="004D4C3A" w:rsidRDefault="00C1444C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3,089</w:t>
            </w:r>
          </w:p>
        </w:tc>
      </w:tr>
      <w:tr w:rsidR="00544EEE" w:rsidRPr="004D4C3A" w14:paraId="7A88F0C0" w14:textId="77777777" w:rsidTr="000751FC">
        <w:tc>
          <w:tcPr>
            <w:tcW w:w="6710" w:type="dxa"/>
          </w:tcPr>
          <w:p w14:paraId="7C18AD72" w14:textId="50DA06BB" w:rsidR="00544EEE" w:rsidRPr="004D4C3A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23BF5260" w14:textId="77777777" w:rsidR="00544EEE" w:rsidRPr="004D4C3A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C7F182" w14:textId="6384F770" w:rsidR="00544EEE" w:rsidRPr="004D4C3A" w:rsidRDefault="00C1444C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23,422</w:t>
            </w:r>
          </w:p>
        </w:tc>
      </w:tr>
    </w:tbl>
    <w:p w14:paraId="540CFF93" w14:textId="36DAAE87" w:rsidR="00E43D78" w:rsidRPr="004D4C3A" w:rsidRDefault="00E43D78" w:rsidP="00A43D21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E828C3F" w14:textId="2A12E8AB" w:rsidR="00DA07BE" w:rsidRPr="004D4C3A" w:rsidRDefault="005D5277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4D4C3A">
        <w:rPr>
          <w:rFonts w:ascii="BrowalliaUPC" w:hAnsi="BrowalliaUPC" w:cs="BrowalliaUPC"/>
          <w:b/>
          <w:sz w:val="28"/>
          <w:szCs w:val="28"/>
          <w:cs/>
        </w:rPr>
        <w:t>ภาระที่ต้องปฏิบัติตามสัญญาเกี่ยวข้องกับการให้บริการบำรุงรักษาเครื่องมือแพทย์</w:t>
      </w:r>
      <w:r w:rsidR="00086424" w:rsidRPr="004D4C3A">
        <w:rPr>
          <w:rFonts w:ascii="BrowalliaUPC" w:hAnsi="BrowalliaUPC" w:cs="BrowalliaUPC" w:hint="cs"/>
          <w:b/>
          <w:sz w:val="28"/>
          <w:szCs w:val="28"/>
          <w:cs/>
        </w:rPr>
        <w:t>ซึ่งมีข้อผูกพัน</w:t>
      </w:r>
      <w:r w:rsidRPr="004D4C3A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3274AABC" w14:textId="775CF270" w:rsidR="0082128E" w:rsidRPr="004D4C3A" w:rsidRDefault="0082128E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3CDB044" w14:textId="77777777" w:rsidR="00E31F9B" w:rsidRPr="004D4C3A" w:rsidRDefault="00E31F9B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4FC980F" w14:textId="796247B2" w:rsidR="000C7B28" w:rsidRPr="004D4C3A" w:rsidRDefault="000C7B28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A65661C" w14:textId="2F0B101F" w:rsidR="000C7B28" w:rsidRPr="004D4C3A" w:rsidRDefault="000C7B28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67647D5" w14:textId="12AE96AA" w:rsidR="000C7B28" w:rsidRPr="004D4C3A" w:rsidRDefault="000C7B28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26E2802" w14:textId="534E65C0" w:rsidR="00C600BB" w:rsidRPr="004D4C3A" w:rsidRDefault="00645126" w:rsidP="001013F6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260"/>
        </w:tabs>
        <w:ind w:left="425" w:hanging="425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24C253A4" w14:textId="4E0F934B" w:rsidR="00074474" w:rsidRPr="004D4C3A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UPC" w:hAnsi="BrowalliaUPC" w:cs="BrowalliaUPC"/>
          <w:b/>
          <w:bCs/>
          <w:color w:val="auto"/>
        </w:rPr>
      </w:pPr>
    </w:p>
    <w:p w14:paraId="4692807C" w14:textId="535DAE25" w:rsidR="00074474" w:rsidRPr="004D4C3A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DA07BE" w:rsidRPr="004D4C3A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DA07BE"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DA07BE" w:rsidRPr="004D4C3A">
        <w:rPr>
          <w:rFonts w:ascii="BrowalliaUPC" w:hAnsi="BrowalliaUPC" w:cs="BrowalliaUPC"/>
          <w:color w:val="auto"/>
          <w:sz w:val="28"/>
          <w:szCs w:val="28"/>
          <w:cs/>
        </w:rPr>
        <w:t>มิถุนายน</w:t>
      </w:r>
      <w:r w:rsidR="00351FA7" w:rsidRPr="004D4C3A">
        <w:rPr>
          <w:rFonts w:ascii="BrowalliaUPC" w:hAnsi="BrowalliaUPC" w:cs="BrowalliaUPC"/>
          <w:color w:val="auto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</w:t>
      </w:r>
      <w:r w:rsidR="00973311" w:rsidRPr="004D4C3A">
        <w:rPr>
          <w:rFonts w:ascii="BrowalliaUPC" w:hAnsi="BrowalliaUPC" w:cs="BrowalliaUPC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4D4C3A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3232E5A" w14:textId="7551C416" w:rsidR="00566B2B" w:rsidRPr="004D4C3A" w:rsidRDefault="00566B2B" w:rsidP="00E208A7">
      <w:pPr>
        <w:pStyle w:val="CordiaNew"/>
        <w:numPr>
          <w:ilvl w:val="0"/>
          <w:numId w:val="42"/>
        </w:numPr>
        <w:tabs>
          <w:tab w:val="clear" w:pos="4153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4D4C3A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00"/>
        <w:gridCol w:w="2279"/>
        <w:gridCol w:w="240"/>
        <w:gridCol w:w="2281"/>
      </w:tblGrid>
      <w:tr w:rsidR="004D4C3A" w:rsidRPr="004D4C3A" w14:paraId="2C10CDBD" w14:textId="77777777" w:rsidTr="004E5502">
        <w:tc>
          <w:tcPr>
            <w:tcW w:w="3600" w:type="dxa"/>
          </w:tcPr>
          <w:p w14:paraId="70A80755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4D4C3A" w:rsidRPr="004D4C3A" w14:paraId="0B4B99B5" w14:textId="77777777" w:rsidTr="004E5502">
        <w:tc>
          <w:tcPr>
            <w:tcW w:w="3600" w:type="dxa"/>
          </w:tcPr>
          <w:p w14:paraId="1BB18E0D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4D4C3A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4D4C3A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12E32386" w14:textId="77777777" w:rsidTr="004E5502">
        <w:tc>
          <w:tcPr>
            <w:tcW w:w="3600" w:type="dxa"/>
          </w:tcPr>
          <w:p w14:paraId="6E545EC9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4D4C3A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4D4C3A" w14:paraId="6642DAA2" w14:textId="77777777" w:rsidTr="004E5502">
        <w:tc>
          <w:tcPr>
            <w:tcW w:w="3600" w:type="dxa"/>
            <w:hideMark/>
          </w:tcPr>
          <w:p w14:paraId="2ED6993B" w14:textId="1CC711A2" w:rsidR="00823AEA" w:rsidRPr="004D4C3A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39C3D103" w:rsidR="00823AEA" w:rsidRPr="004D4C3A" w:rsidRDefault="00C1444C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4,961</w:t>
            </w:r>
          </w:p>
        </w:tc>
        <w:tc>
          <w:tcPr>
            <w:tcW w:w="240" w:type="dxa"/>
          </w:tcPr>
          <w:p w14:paraId="06AEDD3C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181AD872" w:rsidR="00823AEA" w:rsidRPr="004D4C3A" w:rsidRDefault="00C1444C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2,764</w:t>
            </w:r>
          </w:p>
        </w:tc>
      </w:tr>
      <w:tr w:rsidR="004D4C3A" w:rsidRPr="004D4C3A" w14:paraId="5EF0E0CE" w14:textId="77777777" w:rsidTr="004E5502">
        <w:tc>
          <w:tcPr>
            <w:tcW w:w="3600" w:type="dxa"/>
            <w:hideMark/>
          </w:tcPr>
          <w:p w14:paraId="2DCA6A5F" w14:textId="3E6ADAE9" w:rsidR="00823AEA" w:rsidRPr="004D4C3A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06C0B9BB" w:rsidR="00823AEA" w:rsidRPr="004D4C3A" w:rsidRDefault="00C1444C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3,285</w:t>
            </w:r>
          </w:p>
        </w:tc>
        <w:tc>
          <w:tcPr>
            <w:tcW w:w="240" w:type="dxa"/>
          </w:tcPr>
          <w:p w14:paraId="6EB5DC4B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07D91943" w:rsidR="00823AEA" w:rsidRPr="004D4C3A" w:rsidRDefault="00C1444C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164</w:t>
            </w:r>
          </w:p>
        </w:tc>
      </w:tr>
      <w:tr w:rsidR="00823AEA" w:rsidRPr="004D4C3A" w14:paraId="69AD3354" w14:textId="77777777" w:rsidTr="004E5502">
        <w:tc>
          <w:tcPr>
            <w:tcW w:w="3600" w:type="dxa"/>
            <w:hideMark/>
          </w:tcPr>
          <w:p w14:paraId="59ED154D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533E71BD" w:rsidR="00823AEA" w:rsidRPr="004D4C3A" w:rsidRDefault="00C1444C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8,246</w:t>
            </w:r>
          </w:p>
        </w:tc>
        <w:tc>
          <w:tcPr>
            <w:tcW w:w="240" w:type="dxa"/>
          </w:tcPr>
          <w:p w14:paraId="63E708A0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46FF523E" w:rsidR="00823AEA" w:rsidRPr="004D4C3A" w:rsidRDefault="00C1444C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2,928</w:t>
            </w:r>
          </w:p>
        </w:tc>
      </w:tr>
    </w:tbl>
    <w:p w14:paraId="02EE962F" w14:textId="77777777" w:rsidR="00CC4F10" w:rsidRPr="004D4C3A" w:rsidRDefault="00CC4F10" w:rsidP="00CC4F10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25262FBD" w14:textId="55784B53" w:rsidR="00784A10" w:rsidRPr="004D4C3A" w:rsidRDefault="007305FD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บริษัทได้ทำสัญญาว่าจ้างที่ปรึกษาในการติดต่อประสานงานกับสำนักงานคณะกรรมการกำกับหลักทรัพย์และตลาดหลักทรัพย์แห่งประเทศไทย และสถาบันการเงิน รวมถึงฝ่ายบริหารในงานบัญชีและการเงิน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โดยมีค่าตอบแทนจำนวน</w:t>
      </w:r>
      <w:r w:rsidR="003557FE" w:rsidRPr="004D4C3A">
        <w:rPr>
          <w:rFonts w:ascii="BrowalliaUPC" w:hAnsi="BrowalliaUPC" w:cs="BrowalliaUPC"/>
          <w:color w:val="auto"/>
          <w:sz w:val="28"/>
          <w:szCs w:val="28"/>
        </w:rPr>
        <w:t xml:space="preserve"> 1.04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ล้านบาท</w:t>
      </w:r>
    </w:p>
    <w:p w14:paraId="1F2342B5" w14:textId="1CC36587" w:rsidR="009360DF" w:rsidRPr="004D4C3A" w:rsidRDefault="009360DF" w:rsidP="009360DF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50B35781" w14:textId="480F6E56" w:rsidR="003C77F3" w:rsidRPr="004D4C3A" w:rsidRDefault="008608E8" w:rsidP="003D131A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4D4C3A">
        <w:rPr>
          <w:rFonts w:ascii="BrowalliaUPC" w:hAnsi="BrowalliaUPC" w:cs="BrowalliaUPC"/>
          <w:color w:val="auto"/>
          <w:sz w:val="28"/>
          <w:szCs w:val="28"/>
          <w:cs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3557FE" w:rsidRPr="004D4C3A">
        <w:rPr>
          <w:rFonts w:ascii="BrowalliaUPC" w:hAnsi="BrowalliaUPC" w:cs="BrowalliaUPC"/>
          <w:color w:val="auto"/>
          <w:sz w:val="28"/>
          <w:szCs w:val="28"/>
        </w:rPr>
        <w:t xml:space="preserve">157.60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ล้านบาท และ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3557FE" w:rsidRPr="004D4C3A">
        <w:rPr>
          <w:rFonts w:ascii="BrowalliaUPC" w:hAnsi="BrowalliaUPC" w:cs="BrowalliaUPC"/>
          <w:color w:val="auto"/>
          <w:sz w:val="28"/>
          <w:szCs w:val="28"/>
        </w:rPr>
        <w:t xml:space="preserve">7.36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ล้านบาท ตามลำดับ</w:t>
      </w:r>
    </w:p>
    <w:p w14:paraId="1308A2D3" w14:textId="77777777" w:rsidR="003D131A" w:rsidRPr="004D4C3A" w:rsidRDefault="003D131A" w:rsidP="003D131A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CB0D21D" w14:textId="169E1171" w:rsidR="004062CD" w:rsidRPr="004D4C3A" w:rsidRDefault="00D858CF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bookmarkStart w:id="6" w:name="_Hlk5908315"/>
      <w:bookmarkStart w:id="7" w:name="_Hlk5908296"/>
      <w:bookmarkStart w:id="8" w:name="_Hlk5908283"/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>20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 แห่ง และ </w:t>
      </w:r>
      <w:r w:rsidR="003713C0" w:rsidRPr="004D4C3A">
        <w:rPr>
          <w:rFonts w:ascii="BrowalliaUPC" w:hAnsi="BrowalliaUPC" w:cs="BrowalliaUPC"/>
          <w:color w:val="auto"/>
          <w:sz w:val="28"/>
          <w:szCs w:val="28"/>
          <w:cs/>
        </w:rPr>
        <w:br/>
      </w:r>
      <w:r w:rsidR="002A6432" w:rsidRPr="004D4C3A">
        <w:rPr>
          <w:rFonts w:ascii="BrowalliaUPC" w:hAnsi="BrowalliaUPC" w:cs="BrowalliaUPC"/>
          <w:color w:val="auto"/>
          <w:sz w:val="28"/>
          <w:szCs w:val="28"/>
        </w:rPr>
        <w:t>8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 แห่ง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p w14:paraId="46FB266E" w14:textId="77777777" w:rsidR="00D96163" w:rsidRPr="004D4C3A" w:rsidRDefault="00D96163" w:rsidP="00FC54F8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bookmarkEnd w:id="6"/>
    <w:p w14:paraId="7BA75609" w14:textId="7F292265" w:rsidR="00B91B8D" w:rsidRPr="004D4C3A" w:rsidRDefault="009C7DD6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3557FE" w:rsidRPr="004D4C3A">
        <w:rPr>
          <w:rFonts w:ascii="BrowalliaUPC" w:hAnsi="BrowalliaUPC" w:cs="BrowalliaUPC"/>
          <w:color w:val="auto"/>
          <w:sz w:val="28"/>
          <w:szCs w:val="28"/>
        </w:rPr>
        <w:t xml:space="preserve">54.37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ล้านบาท และ </w:t>
      </w:r>
      <w:r w:rsidR="003557FE" w:rsidRPr="004D4C3A">
        <w:rPr>
          <w:rFonts w:ascii="BrowalliaUPC" w:hAnsi="BrowalliaUPC" w:cs="BrowalliaUPC"/>
          <w:color w:val="auto"/>
          <w:sz w:val="28"/>
          <w:szCs w:val="28"/>
        </w:rPr>
        <w:t xml:space="preserve">19.46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ล้านบาท ตามลำดับ</w:t>
      </w:r>
    </w:p>
    <w:p w14:paraId="11F58F8B" w14:textId="59E77F67" w:rsidR="009C7DD6" w:rsidRPr="004D4C3A" w:rsidRDefault="009C7DD6" w:rsidP="009C7DD6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6B73807C" w14:textId="3CA26190" w:rsidR="00A22CC3" w:rsidRPr="004D4C3A" w:rsidRDefault="00EA2E81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บริษัทและบริษัทย่อยมีภาระผูกพันเกี่ยวกับการ</w:t>
      </w:r>
      <w:r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ส่งมอบ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สินค้า</w:t>
      </w:r>
      <w:r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ให้กับลูกค้า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จำนวน </w:t>
      </w:r>
      <w:r w:rsidR="005236B1" w:rsidRPr="004D4C3A">
        <w:rPr>
          <w:rFonts w:ascii="BrowalliaUPC" w:hAnsi="BrowalliaUPC" w:cs="BrowalliaUPC"/>
          <w:color w:val="auto"/>
          <w:sz w:val="28"/>
          <w:szCs w:val="28"/>
        </w:rPr>
        <w:t>230.70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 ล้านบาท และ </w:t>
      </w:r>
      <w:r w:rsidR="005C54BB" w:rsidRPr="004D4C3A">
        <w:rPr>
          <w:rFonts w:ascii="BrowalliaUPC" w:hAnsi="BrowalliaUPC" w:cs="BrowalliaUPC"/>
          <w:color w:val="auto"/>
          <w:sz w:val="28"/>
          <w:szCs w:val="28"/>
        </w:rPr>
        <w:t>1.9</w:t>
      </w:r>
      <w:r w:rsidR="005236B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 ล้านบาท ตามลำดับ</w:t>
      </w:r>
    </w:p>
    <w:p w14:paraId="13D6A884" w14:textId="4CBC8263" w:rsidR="003A294F" w:rsidRPr="004D4C3A" w:rsidRDefault="003A2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</w:rPr>
        <w:br w:type="page"/>
      </w:r>
    </w:p>
    <w:p w14:paraId="1D9192AD" w14:textId="08F420AC" w:rsidR="002525A3" w:rsidRPr="004D4C3A" w:rsidRDefault="002525A3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pacing w:val="-6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432F02" w:rsidRPr="004D4C3A">
        <w:rPr>
          <w:rFonts w:ascii="BrowalliaUPC" w:hAnsi="BrowalliaUPC" w:cs="BrowalliaUPC"/>
          <w:color w:val="auto"/>
          <w:spacing w:val="-6"/>
          <w:sz w:val="28"/>
          <w:szCs w:val="28"/>
          <w:lang w:val="en-GB"/>
        </w:rPr>
        <w:t>30</w:t>
      </w:r>
      <w:r w:rsidR="00432F02"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</w:t>
      </w:r>
      <w:r w:rsidR="00432F02"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t>มิถุนายน</w:t>
      </w:r>
      <w:r w:rsidR="00EA2E81"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t>ดังนี้</w:t>
      </w:r>
    </w:p>
    <w:p w14:paraId="5362044A" w14:textId="280349F6" w:rsidR="0010648E" w:rsidRPr="004D4C3A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6"/>
        <w:gridCol w:w="1134"/>
        <w:gridCol w:w="1275"/>
        <w:gridCol w:w="1392"/>
        <w:gridCol w:w="1277"/>
      </w:tblGrid>
      <w:tr w:rsidR="004D4C3A" w:rsidRPr="004D4C3A" w14:paraId="7EA0E40A" w14:textId="77777777" w:rsidTr="00457EC3">
        <w:trPr>
          <w:trHeight w:val="20"/>
        </w:trPr>
        <w:tc>
          <w:tcPr>
            <w:tcW w:w="3426" w:type="dxa"/>
          </w:tcPr>
          <w:p w14:paraId="47EC0AE9" w14:textId="77777777" w:rsidR="0010648E" w:rsidRPr="004D4C3A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</w:tcPr>
          <w:p w14:paraId="456B5E64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431102B0" w14:textId="77777777" w:rsidR="0010648E" w:rsidRPr="004D4C3A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D4C3A" w:rsidRPr="004D4C3A" w14:paraId="5842998B" w14:textId="77777777" w:rsidTr="00457EC3">
        <w:trPr>
          <w:trHeight w:val="20"/>
        </w:trPr>
        <w:tc>
          <w:tcPr>
            <w:tcW w:w="3426" w:type="dxa"/>
          </w:tcPr>
          <w:p w14:paraId="7D59461F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64E40214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4C3A" w:rsidRPr="004D4C3A" w14:paraId="3625D618" w14:textId="77777777" w:rsidTr="00457EC3">
        <w:trPr>
          <w:trHeight w:val="20"/>
        </w:trPr>
        <w:tc>
          <w:tcPr>
            <w:tcW w:w="3426" w:type="dxa"/>
          </w:tcPr>
          <w:p w14:paraId="0E094FC7" w14:textId="77777777" w:rsidR="0010648E" w:rsidRPr="004D4C3A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16463673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4D4C3A" w14:paraId="5E5A3556" w14:textId="77777777" w:rsidTr="00457EC3">
        <w:trPr>
          <w:trHeight w:val="20"/>
        </w:trPr>
        <w:tc>
          <w:tcPr>
            <w:tcW w:w="3426" w:type="dxa"/>
            <w:hideMark/>
          </w:tcPr>
          <w:p w14:paraId="64931548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9A45EB1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0ECA978C" w14:textId="77777777" w:rsidTr="00457EC3">
        <w:trPr>
          <w:trHeight w:val="20"/>
        </w:trPr>
        <w:tc>
          <w:tcPr>
            <w:tcW w:w="3426" w:type="dxa"/>
          </w:tcPr>
          <w:p w14:paraId="45BD0E31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00D64180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3E9FB5A6" w14:textId="77777777" w:rsidTr="00F40E03">
        <w:trPr>
          <w:trHeight w:val="20"/>
        </w:trPr>
        <w:tc>
          <w:tcPr>
            <w:tcW w:w="3426" w:type="dxa"/>
            <w:hideMark/>
          </w:tcPr>
          <w:p w14:paraId="0D2492EE" w14:textId="77777777" w:rsidR="009C69CE" w:rsidRPr="004D4C3A" w:rsidRDefault="009C69CE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hideMark/>
          </w:tcPr>
          <w:p w14:paraId="4F25695C" w14:textId="77777777" w:rsidR="009C69CE" w:rsidRPr="004D4C3A" w:rsidRDefault="009C69CE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176DC214" w:rsidR="009C69CE" w:rsidRPr="004D4C3A" w:rsidRDefault="00D622BA" w:rsidP="00987FC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eastAsia="en-GB"/>
              </w:rPr>
              <w:t>20,000</w:t>
            </w:r>
          </w:p>
        </w:tc>
        <w:tc>
          <w:tcPr>
            <w:tcW w:w="1392" w:type="dxa"/>
            <w:shd w:val="clear" w:color="auto" w:fill="auto"/>
          </w:tcPr>
          <w:p w14:paraId="0339343D" w14:textId="08394AC9" w:rsidR="009C69CE" w:rsidRPr="004D4C3A" w:rsidRDefault="00D622BA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17,355</w:t>
            </w:r>
          </w:p>
        </w:tc>
        <w:tc>
          <w:tcPr>
            <w:tcW w:w="1277" w:type="dxa"/>
            <w:shd w:val="clear" w:color="auto" w:fill="auto"/>
          </w:tcPr>
          <w:p w14:paraId="4495B724" w14:textId="3871DC8F" w:rsidR="009C69CE" w:rsidRPr="004D4C3A" w:rsidRDefault="00D622BA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2,645</w:t>
            </w:r>
          </w:p>
        </w:tc>
      </w:tr>
      <w:tr w:rsidR="004D4C3A" w:rsidRPr="004D4C3A" w14:paraId="788FB9F0" w14:textId="77777777" w:rsidTr="00F40E03">
        <w:trPr>
          <w:trHeight w:val="20"/>
        </w:trPr>
        <w:tc>
          <w:tcPr>
            <w:tcW w:w="3426" w:type="dxa"/>
          </w:tcPr>
          <w:p w14:paraId="08F102A6" w14:textId="42099124" w:rsidR="00C378CE" w:rsidRPr="004D4C3A" w:rsidRDefault="00C378CE" w:rsidP="00C378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34" w:type="dxa"/>
            <w:shd w:val="clear" w:color="auto" w:fill="auto"/>
          </w:tcPr>
          <w:p w14:paraId="20FF55F3" w14:textId="0411DEF5" w:rsidR="00C378CE" w:rsidRPr="004D4C3A" w:rsidRDefault="00C378CE" w:rsidP="00C378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06154467" w:rsidR="00C378CE" w:rsidRPr="004D4C3A" w:rsidRDefault="00D622BA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443,600</w:t>
            </w:r>
          </w:p>
        </w:tc>
        <w:tc>
          <w:tcPr>
            <w:tcW w:w="1392" w:type="dxa"/>
            <w:shd w:val="clear" w:color="auto" w:fill="auto"/>
          </w:tcPr>
          <w:p w14:paraId="1EE85CFD" w14:textId="2528BAFB" w:rsidR="00C378CE" w:rsidRPr="004D4C3A" w:rsidRDefault="00D622BA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38,623</w:t>
            </w:r>
          </w:p>
        </w:tc>
        <w:tc>
          <w:tcPr>
            <w:tcW w:w="1277" w:type="dxa"/>
            <w:shd w:val="clear" w:color="auto" w:fill="auto"/>
          </w:tcPr>
          <w:p w14:paraId="534426C2" w14:textId="1F5AE588" w:rsidR="00C378CE" w:rsidRPr="004D4C3A" w:rsidRDefault="00D622BA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404,977</w:t>
            </w:r>
          </w:p>
        </w:tc>
      </w:tr>
      <w:tr w:rsidR="004D4C3A" w:rsidRPr="004D4C3A" w14:paraId="13830A9C" w14:textId="77777777" w:rsidTr="00457EC3">
        <w:trPr>
          <w:trHeight w:val="379"/>
        </w:trPr>
        <w:tc>
          <w:tcPr>
            <w:tcW w:w="3426" w:type="dxa"/>
          </w:tcPr>
          <w:p w14:paraId="557A68E6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4173065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10648E" w:rsidRPr="004D4C3A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4D4C3A" w:rsidRPr="004D4C3A" w14:paraId="6E120286" w14:textId="77777777" w:rsidTr="00457EC3">
        <w:trPr>
          <w:trHeight w:val="20"/>
        </w:trPr>
        <w:tc>
          <w:tcPr>
            <w:tcW w:w="3426" w:type="dxa"/>
          </w:tcPr>
          <w:p w14:paraId="253AD0D3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C69F36F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67ACDFC9" w14:textId="77777777" w:rsidR="0010648E" w:rsidRPr="004D4C3A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D4C3A" w:rsidRPr="004D4C3A" w14:paraId="7F09BB09" w14:textId="77777777" w:rsidTr="00457EC3">
        <w:trPr>
          <w:trHeight w:val="20"/>
        </w:trPr>
        <w:tc>
          <w:tcPr>
            <w:tcW w:w="3426" w:type="dxa"/>
          </w:tcPr>
          <w:p w14:paraId="43F7CD15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48388F5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1F5EBBCA" w14:textId="77777777" w:rsidTr="00457EC3">
        <w:trPr>
          <w:trHeight w:val="20"/>
        </w:trPr>
        <w:tc>
          <w:tcPr>
            <w:tcW w:w="3426" w:type="dxa"/>
          </w:tcPr>
          <w:p w14:paraId="3359428E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25B05DA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4D4C3A" w14:paraId="67DEFF78" w14:textId="77777777" w:rsidTr="00457EC3">
        <w:trPr>
          <w:trHeight w:val="20"/>
        </w:trPr>
        <w:tc>
          <w:tcPr>
            <w:tcW w:w="3426" w:type="dxa"/>
          </w:tcPr>
          <w:p w14:paraId="1056FC2B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414B18B" w14:textId="77777777" w:rsidR="0010648E" w:rsidRPr="004D4C3A" w:rsidRDefault="0010648E" w:rsidP="004F6F6F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10648E" w:rsidRPr="004D4C3A" w:rsidRDefault="0010648E" w:rsidP="004F6F6F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10648E" w:rsidRPr="004D4C3A" w:rsidRDefault="0010648E" w:rsidP="004F6F6F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10648E" w:rsidRPr="004D4C3A" w:rsidRDefault="0010648E" w:rsidP="004F6F6F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D4C3A" w:rsidRPr="004D4C3A" w14:paraId="41B58CA4" w14:textId="77777777" w:rsidTr="00457EC3">
        <w:trPr>
          <w:trHeight w:val="20"/>
        </w:trPr>
        <w:tc>
          <w:tcPr>
            <w:tcW w:w="3426" w:type="dxa"/>
          </w:tcPr>
          <w:p w14:paraId="70FB9667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7EC5D843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10648E" w:rsidRPr="004D4C3A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10648E" w:rsidRPr="004D4C3A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10648E" w:rsidRPr="004D4C3A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00185909" w14:textId="77777777" w:rsidTr="00457EC3">
        <w:trPr>
          <w:trHeight w:val="20"/>
        </w:trPr>
        <w:tc>
          <w:tcPr>
            <w:tcW w:w="3426" w:type="dxa"/>
          </w:tcPr>
          <w:p w14:paraId="6CE137E2" w14:textId="77777777" w:rsidR="000F04E8" w:rsidRPr="004D4C3A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1729BDCF" w14:textId="77777777" w:rsidR="000F04E8" w:rsidRPr="004D4C3A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37636679" w14:textId="4F0D1CBD" w:rsidR="000F04E8" w:rsidRPr="004D4C3A" w:rsidRDefault="0033337D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7B5EF33D" w14:textId="5D79ADD5" w:rsidR="000F04E8" w:rsidRPr="004D4C3A" w:rsidRDefault="0033337D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9,954</w:t>
            </w:r>
          </w:p>
        </w:tc>
        <w:tc>
          <w:tcPr>
            <w:tcW w:w="1277" w:type="dxa"/>
            <w:shd w:val="clear" w:color="auto" w:fill="auto"/>
          </w:tcPr>
          <w:p w14:paraId="04A66FB6" w14:textId="6D1A8D87" w:rsidR="000F04E8" w:rsidRPr="004D4C3A" w:rsidRDefault="0033337D" w:rsidP="000F04E8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46</w:t>
            </w:r>
          </w:p>
        </w:tc>
      </w:tr>
      <w:tr w:rsidR="00871F78" w:rsidRPr="004D4C3A" w14:paraId="7BFE94D3" w14:textId="77777777" w:rsidTr="00457EC3">
        <w:trPr>
          <w:trHeight w:val="20"/>
        </w:trPr>
        <w:tc>
          <w:tcPr>
            <w:tcW w:w="3426" w:type="dxa"/>
          </w:tcPr>
          <w:p w14:paraId="44A7657D" w14:textId="77777777" w:rsidR="000F04E8" w:rsidRPr="004D4C3A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34" w:type="dxa"/>
          </w:tcPr>
          <w:p w14:paraId="64ED3696" w14:textId="77777777" w:rsidR="000F04E8" w:rsidRPr="004D4C3A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28ACBAF5" w:rsidR="000F04E8" w:rsidRPr="004D4C3A" w:rsidRDefault="0033337D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323,600</w:t>
            </w:r>
          </w:p>
        </w:tc>
        <w:tc>
          <w:tcPr>
            <w:tcW w:w="1392" w:type="dxa"/>
            <w:shd w:val="clear" w:color="auto" w:fill="auto"/>
          </w:tcPr>
          <w:p w14:paraId="634181F9" w14:textId="6F72EEC1" w:rsidR="000F04E8" w:rsidRPr="004D4C3A" w:rsidRDefault="0033337D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14,924</w:t>
            </w:r>
          </w:p>
        </w:tc>
        <w:tc>
          <w:tcPr>
            <w:tcW w:w="1277" w:type="dxa"/>
            <w:shd w:val="clear" w:color="auto" w:fill="auto"/>
          </w:tcPr>
          <w:p w14:paraId="63242078" w14:textId="06211055" w:rsidR="000F04E8" w:rsidRPr="004D4C3A" w:rsidRDefault="0033337D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308,676</w:t>
            </w:r>
          </w:p>
        </w:tc>
      </w:tr>
    </w:tbl>
    <w:p w14:paraId="00D3BD28" w14:textId="01BF5313" w:rsidR="00E03505" w:rsidRPr="004D4C3A" w:rsidRDefault="00E03505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</w:rPr>
      </w:pPr>
    </w:p>
    <w:bookmarkEnd w:id="7"/>
    <w:bookmarkEnd w:id="8"/>
    <w:p w14:paraId="4BAB08AC" w14:textId="48EE3DC4" w:rsidR="00BC1249" w:rsidRPr="004D4C3A" w:rsidRDefault="00645126" w:rsidP="001013F6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50"/>
          <w:tab w:val="left" w:pos="1260"/>
          <w:tab w:val="num" w:pos="189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4D4C3A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B777FDD" w14:textId="2E97AF10" w:rsidR="00A1796E" w:rsidRPr="004D4C3A" w:rsidRDefault="003D33AB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</w:t>
      </w:r>
      <w:r w:rsidR="0020563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มีคดีความที่</w:t>
      </w:r>
      <w:r w:rsidR="00E32DA4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ค้างอยู่</w:t>
      </w:r>
      <w:r w:rsidR="00F9057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61305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4D4C3A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5F5A98E" w14:textId="67ABE243" w:rsidR="0061305F" w:rsidRPr="004D4C3A" w:rsidRDefault="0061305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481406CC" w14:textId="77777777" w:rsidR="0061305F" w:rsidRPr="004D4C3A" w:rsidRDefault="0061305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</w:pPr>
    </w:p>
    <w:p w14:paraId="51052DB7" w14:textId="535F9BB6" w:rsidR="00EB6C95" w:rsidRPr="004D4C3A" w:rsidRDefault="00644B0C" w:rsidP="00EB6C95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17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กันยายน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2560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275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และชำระดอกเบี้ยอัตราร้อยละ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7.50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ต่อปี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ของเงินต้นจำนวน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242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ให้แก่โจทก์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ซึ่งเมื่อวันที่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30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เมษายน</w:t>
      </w:r>
      <w:r w:rsidR="009E090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="00197986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ศาลชั้นต้น</w:t>
      </w:r>
      <w:r w:rsidR="002F7231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มีคำพิพากษาให้สัญญาซื้อขายหุ้นเป็นโมฆะ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อย่างไรก็ตาม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บริษัทไม่เห็นด้วยกับคำพิพากษาของศาลชั้นต้น</w:t>
      </w:r>
      <w:r w:rsidR="00197986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6BB00CE7" w14:textId="0757640B" w:rsidR="003A7DFF" w:rsidRPr="004D4C3A" w:rsidRDefault="003A7DF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81B156D" w14:textId="3C6626FB" w:rsidR="005A04B4" w:rsidRPr="004D4C3A" w:rsidRDefault="00197986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มิถุนายน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ซึ่งบริษัทไม่เห็นด้วยกับคำพิพากษาของ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จึงได้ยื่นฎีกาคัดค้านคำพิพากษาศาลอุทธรณ์เมื่อวันที่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16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พฤศจิกายน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เนื่องจากผู้บริหารของบริษัทเชื่อมั่นว่าการซื้อขายหุ้นดังกล่าว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ไม่มีการกระทำใดเป็นการกระทำที่ไม่สุจริตหรือไม่ถูกต้อง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อีกทั้งมีหลักฐานที่ชัดเจนในการต่อสู้คดี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ดังนั้นบริษัทจึงไม่ได้บันทึกหนี้สินที่อาจจะเกิดขึ้นจากคดีดังกล่าวในงบการเงิน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ปัจจุบันคดีดังกล่าวอยู่ระหว่างการพิจารณาของศาลฎีกา</w:t>
      </w:r>
      <w:r w:rsidR="00B14C3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</w:p>
    <w:p w14:paraId="5211EBE3" w14:textId="77777777" w:rsidR="00790CE4" w:rsidRPr="004D4C3A" w:rsidRDefault="00790CE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EB6DD23" w14:textId="138797EA" w:rsidR="00941B85" w:rsidRPr="004D4C3A" w:rsidRDefault="00941B85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ณ วันที่ </w:t>
      </w:r>
      <w:r w:rsidR="006C61B8" w:rsidRPr="004D4C3A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6C61B8"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C61B8" w:rsidRPr="004D4C3A">
        <w:rPr>
          <w:rFonts w:ascii="BrowalliaUPC" w:hAnsi="BrowalliaUPC" w:cs="BrowalliaUPC"/>
          <w:color w:val="auto"/>
          <w:sz w:val="28"/>
          <w:szCs w:val="28"/>
          <w:cs/>
        </w:rPr>
        <w:t>มิถุนายน</w:t>
      </w:r>
      <w:r w:rsidR="009A5B1B" w:rsidRPr="004D4C3A">
        <w:rPr>
          <w:rFonts w:ascii="BrowalliaUPC" w:hAnsi="BrowalliaUPC" w:cs="BrowalliaUPC"/>
          <w:color w:val="auto"/>
          <w:sz w:val="28"/>
          <w:szCs w:val="28"/>
        </w:rPr>
        <w:t xml:space="preserve"> 2565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บริษัทมีเงินฝากธนาคารที่ถูกอายัดจากคดีดังกล่าวจำนวน</w:t>
      </w:r>
      <w:r w:rsidR="007A5C0D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33337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94.39</w:t>
      </w:r>
      <w:r w:rsidR="007A5C0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="007A5C0D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ซึ่งจำนวนเงินดังกล่าวแสดงอยู่ภายใต้เงินฝากธนาคารที่มีข้อจำกัดการใช้</w:t>
      </w:r>
      <w:r w:rsidR="007A5C0D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อย่างไรก็ตาม</w:t>
      </w:r>
      <w:r w:rsidR="004E5A6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บริษัทยื่นคัดค้านการบังคับคดีของโจทก์และดำเนินคดีกับโจทก์ทั้งทางแพ่งและอาญา</w:t>
      </w:r>
      <w:r w:rsidR="007A5C0D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เนื่องจากการกระทำของโจทก์เป็นการใช้สิทธิไม่สุจริตและไม่ชอบด</w:t>
      </w:r>
      <w:r w:rsidR="00822FE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้</w:t>
      </w:r>
      <w:r w:rsidR="007A5C0D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วยกฎหมาย</w:t>
      </w:r>
    </w:p>
    <w:p w14:paraId="4422A66B" w14:textId="13AE37EC" w:rsidR="0061305F" w:rsidRPr="004D4C3A" w:rsidRDefault="0061305F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lastRenderedPageBreak/>
        <w:t>คดีความเกี่ยวกับเรื่อง</w:t>
      </w:r>
      <w:r w:rsidR="00802A5B" w:rsidRPr="004D4C3A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การซื้อขายที่ดินพร้อมสิ่งปลูกสร้าง</w:t>
      </w:r>
      <w:r w:rsidR="00B300A2" w:rsidRPr="004D4C3A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และการจำนอง</w:t>
      </w:r>
    </w:p>
    <w:p w14:paraId="48250146" w14:textId="77777777" w:rsidR="0061305F" w:rsidRPr="004D4C3A" w:rsidRDefault="0061305F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D66A12D" w14:textId="3006235F" w:rsidR="00F47A5D" w:rsidRPr="004D4C3A" w:rsidRDefault="00F47A5D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6640EB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 w:rsidR="006640EB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บริษัท</w:t>
      </w:r>
      <w:r w:rsidR="00B300A2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พร้อมด้วยบุคคลอื่นอีก </w:t>
      </w:r>
      <w:r w:rsidR="00B300A2" w:rsidRPr="004D4C3A">
        <w:rPr>
          <w:rFonts w:ascii="BrowalliaUPC" w:eastAsia="Times New Roman" w:hAnsi="BrowalliaUPC" w:cs="BrowalliaUPC"/>
          <w:color w:val="auto"/>
          <w:sz w:val="28"/>
          <w:szCs w:val="28"/>
          <w:lang w:val="en-AU" w:eastAsia="en-US"/>
        </w:rPr>
        <w:t xml:space="preserve">3 </w:t>
      </w:r>
      <w:r w:rsidR="00B300A2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</w:t>
      </w:r>
      <w:r w:rsidR="00B52B6C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ถูก</w:t>
      </w:r>
      <w:r w:rsidR="00B52B6C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โจทก์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ฟ้องเป็นคดีแพ่งให้ศาลมีคำสั่งเพิกถอนการ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="005A6F7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 w:rsidR="005A6F7D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และขอให้เพิกถอนการจำนองที่ดินพร้อมสิ่งปลูกสร้าง กับเจ้าหนี้สถาบันการเงินแห่งหนึ่ง ซึ่งโจทก์รายนี้ได้ยื่นเรื่องเดียวกันนี้ต่อศาลล้มละลายกลางเพื่อคัดค้านกรณี บริษัท วุฒิศักดิ์ คลินิกอินเตอร์ กรุ๊ป จำกัด ยื่นขอฟื้นฟูกิจการ แต่ศาลล้มละลายกลางไม่ได้ยกประเด็นเรื่องนี้มาพิจารณาอย่างใด </w:t>
      </w:r>
    </w:p>
    <w:p w14:paraId="336887BE" w14:textId="77777777" w:rsidR="00F47A5D" w:rsidRPr="004D4C3A" w:rsidRDefault="00F47A5D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541FBB7" w14:textId="11EF4A5B" w:rsidR="00F47A5D" w:rsidRPr="004D4C3A" w:rsidRDefault="00F47A5D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บริษัทอยู่ระหว่างดำเนินการต่อสู้คดีตามแนวทางก</w:t>
      </w:r>
      <w:r w:rsidR="004A3E15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ฎ</w:t>
      </w: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หมายเนื่องจากผู้บริหารของบริษัทเชื่อมั่นว่าการทำนิติกรรมซื้อขายและจำนองที่ดินพร้อมสิ่งปลูกสร้างดังกล่าวถูกต้องครบถ้วนตามกฎหมายและระเบียบที่เกี่ยวข้อง อีกทั้ง บริษัทอยู่ระหว่างการศึกษารายละเอียดข้อเท็จจริงข้อกฎหมายเพิ่มเติมเพื่อดำเนินคดีกับโจทก์ในคดีนี้ด้วย</w:t>
      </w:r>
    </w:p>
    <w:p w14:paraId="5647996C" w14:textId="1EF71A01" w:rsidR="00720382" w:rsidRPr="004D4C3A" w:rsidRDefault="00720382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D4A6E4B" w14:textId="714691F9" w:rsidR="00CC00D7" w:rsidRPr="004D4C3A" w:rsidRDefault="00935BBF" w:rsidP="001013F6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50"/>
          <w:tab w:val="num" w:pos="207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3B5AFEDC" w14:textId="77777777" w:rsidR="00772C1E" w:rsidRPr="004D4C3A" w:rsidRDefault="00772C1E" w:rsidP="00772C1E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409275F" w14:textId="3B69656C" w:rsidR="00772C1E" w:rsidRPr="004D4C3A" w:rsidRDefault="00772C1E" w:rsidP="002E1AA2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เมื่อวันที่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20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1B2D9C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กรกฎาคม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2565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เกิดเหตุการณ์เพลิงไหม้อาคารสำนักงาน</w:t>
      </w:r>
      <w:r w:rsidR="002E1AA2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แห่งหนึ่ง</w:t>
      </w:r>
      <w:r w:rsidR="001B2D9C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ของบริษัท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บางส่วน</w:t>
      </w:r>
      <w:r w:rsidR="00D54685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ซึ่งเป็นอาคารที่บริษัท</w:t>
      </w:r>
      <w:r w:rsidR="003C589C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เช่า</w:t>
      </w:r>
      <w:r w:rsidR="00E6049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จากบุคคลอื่น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ความเสียหายจากเหตุเพลิงไหม้มีเพียงอุปกรณ์สำนักงาน และทรัพย์สินบางส่วน </w:t>
      </w:r>
      <w:r w:rsidR="00E6049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บริษัทมีการทำประกันคุ้มครองความเสียหายไว้ครบถ้วน ขณะนี้อยู่ระหว่างการประเมินค่าความเสียหายของบริษัทประกันภัย ร่วมกับผู้ประเมินราคาเพื่อจะได้พิจารณาตกลงมูลค่าชดเชยต่อไป ซึ่งบริษัท</w:t>
      </w:r>
      <w:r w:rsidR="00E6049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คาดว่า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ไม่ต้องมีภาระรับผิดชอบสำหรับค่าเสียหายในส่วนนี้</w:t>
      </w:r>
    </w:p>
    <w:p w14:paraId="40E5081F" w14:textId="2D755738" w:rsidR="00AC138D" w:rsidRPr="004D4C3A" w:rsidRDefault="00AC138D" w:rsidP="00AC138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sectPr w:rsidR="00AC138D" w:rsidRPr="004D4C3A" w:rsidSect="00A82DB3">
      <w:footerReference w:type="default" r:id="rId11"/>
      <w:pgSz w:w="11909" w:h="16834" w:code="9"/>
      <w:pgMar w:top="1260" w:right="1019" w:bottom="36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3E050" w14:textId="77777777" w:rsidR="00656CF9" w:rsidRDefault="00656CF9">
      <w:r>
        <w:separator/>
      </w:r>
    </w:p>
  </w:endnote>
  <w:endnote w:type="continuationSeparator" w:id="0">
    <w:p w14:paraId="59E9EE70" w14:textId="77777777" w:rsidR="00656CF9" w:rsidRDefault="00656CF9">
      <w:r>
        <w:continuationSeparator/>
      </w:r>
    </w:p>
  </w:endnote>
  <w:endnote w:type="continuationNotice" w:id="1">
    <w:p w14:paraId="3BE5329C" w14:textId="77777777" w:rsidR="00656CF9" w:rsidRDefault="00656C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2D731A" w:rsidRDefault="002D731A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2D731A" w:rsidRPr="00B5115E" w:rsidRDefault="002D731A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2D731A" w:rsidRPr="00145EC5" w:rsidRDefault="002D731A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776A0" w14:textId="77777777" w:rsidR="00656CF9" w:rsidRDefault="00656CF9">
      <w:r>
        <w:separator/>
      </w:r>
    </w:p>
  </w:footnote>
  <w:footnote w:type="continuationSeparator" w:id="0">
    <w:p w14:paraId="4A41999C" w14:textId="77777777" w:rsidR="00656CF9" w:rsidRDefault="00656CF9">
      <w:r>
        <w:continuationSeparator/>
      </w:r>
    </w:p>
  </w:footnote>
  <w:footnote w:type="continuationNotice" w:id="1">
    <w:p w14:paraId="3889FB37" w14:textId="77777777" w:rsidR="00656CF9" w:rsidRDefault="00656CF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28" w15:restartNumberingAfterBreak="0">
    <w:nsid w:val="442E694C"/>
    <w:multiLevelType w:val="hybridMultilevel"/>
    <w:tmpl w:val="AC3E4548"/>
    <w:lvl w:ilvl="0" w:tplc="B094B2F2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1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6"/>
  </w:num>
  <w:num w:numId="14">
    <w:abstractNumId w:val="19"/>
  </w:num>
  <w:num w:numId="15">
    <w:abstractNumId w:val="26"/>
  </w:num>
  <w:num w:numId="16">
    <w:abstractNumId w:val="39"/>
  </w:num>
  <w:num w:numId="17">
    <w:abstractNumId w:val="41"/>
  </w:num>
  <w:num w:numId="18">
    <w:abstractNumId w:val="32"/>
  </w:num>
  <w:num w:numId="19">
    <w:abstractNumId w:val="31"/>
  </w:num>
  <w:num w:numId="20">
    <w:abstractNumId w:val="30"/>
  </w:num>
  <w:num w:numId="21">
    <w:abstractNumId w:val="40"/>
  </w:num>
  <w:num w:numId="22">
    <w:abstractNumId w:val="25"/>
  </w:num>
  <w:num w:numId="23">
    <w:abstractNumId w:val="42"/>
  </w:num>
  <w:num w:numId="24">
    <w:abstractNumId w:val="18"/>
  </w:num>
  <w:num w:numId="25">
    <w:abstractNumId w:val="23"/>
  </w:num>
  <w:num w:numId="26">
    <w:abstractNumId w:val="33"/>
  </w:num>
  <w:num w:numId="27">
    <w:abstractNumId w:val="15"/>
  </w:num>
  <w:num w:numId="28">
    <w:abstractNumId w:val="14"/>
  </w:num>
  <w:num w:numId="29">
    <w:abstractNumId w:val="29"/>
  </w:num>
  <w:num w:numId="30">
    <w:abstractNumId w:val="10"/>
  </w:num>
  <w:num w:numId="31">
    <w:abstractNumId w:val="38"/>
  </w:num>
  <w:num w:numId="32">
    <w:abstractNumId w:val="27"/>
  </w:num>
  <w:num w:numId="33">
    <w:abstractNumId w:val="20"/>
  </w:num>
  <w:num w:numId="34">
    <w:abstractNumId w:val="13"/>
  </w:num>
  <w:num w:numId="35">
    <w:abstractNumId w:val="34"/>
  </w:num>
  <w:num w:numId="36">
    <w:abstractNumId w:val="24"/>
  </w:num>
  <w:num w:numId="37">
    <w:abstractNumId w:val="12"/>
  </w:num>
  <w:num w:numId="38">
    <w:abstractNumId w:val="16"/>
  </w:num>
  <w:num w:numId="39">
    <w:abstractNumId w:val="37"/>
  </w:num>
  <w:num w:numId="40">
    <w:abstractNumId w:val="35"/>
  </w:num>
  <w:num w:numId="41">
    <w:abstractNumId w:val="11"/>
  </w:num>
  <w:num w:numId="42">
    <w:abstractNumId w:val="28"/>
  </w:num>
  <w:num w:numId="43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D3E"/>
    <w:rsid w:val="00002ECA"/>
    <w:rsid w:val="000032BF"/>
    <w:rsid w:val="000035E7"/>
    <w:rsid w:val="0000366C"/>
    <w:rsid w:val="000037C4"/>
    <w:rsid w:val="000038E7"/>
    <w:rsid w:val="00003942"/>
    <w:rsid w:val="00003B27"/>
    <w:rsid w:val="00003C2C"/>
    <w:rsid w:val="00003C35"/>
    <w:rsid w:val="00003C6D"/>
    <w:rsid w:val="00004144"/>
    <w:rsid w:val="000045E5"/>
    <w:rsid w:val="000045FF"/>
    <w:rsid w:val="00004863"/>
    <w:rsid w:val="00004D19"/>
    <w:rsid w:val="00004E3E"/>
    <w:rsid w:val="00005398"/>
    <w:rsid w:val="0000542A"/>
    <w:rsid w:val="0000552C"/>
    <w:rsid w:val="000056B1"/>
    <w:rsid w:val="000058EE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9B"/>
    <w:rsid w:val="000126D2"/>
    <w:rsid w:val="00012810"/>
    <w:rsid w:val="00012983"/>
    <w:rsid w:val="000129E1"/>
    <w:rsid w:val="00012DD1"/>
    <w:rsid w:val="00012F2A"/>
    <w:rsid w:val="0001327B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99A"/>
    <w:rsid w:val="00020F57"/>
    <w:rsid w:val="0002117E"/>
    <w:rsid w:val="000215E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D7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873"/>
    <w:rsid w:val="000248A4"/>
    <w:rsid w:val="0002491D"/>
    <w:rsid w:val="0002497D"/>
    <w:rsid w:val="00024C62"/>
    <w:rsid w:val="00024E55"/>
    <w:rsid w:val="0002534B"/>
    <w:rsid w:val="00025398"/>
    <w:rsid w:val="00025477"/>
    <w:rsid w:val="00025535"/>
    <w:rsid w:val="00025655"/>
    <w:rsid w:val="000256BE"/>
    <w:rsid w:val="000258D6"/>
    <w:rsid w:val="000259E3"/>
    <w:rsid w:val="00025D11"/>
    <w:rsid w:val="00025F25"/>
    <w:rsid w:val="00025F7D"/>
    <w:rsid w:val="00025FDD"/>
    <w:rsid w:val="0002634B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601"/>
    <w:rsid w:val="000276FE"/>
    <w:rsid w:val="000277F4"/>
    <w:rsid w:val="0002791A"/>
    <w:rsid w:val="00027BD0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EE"/>
    <w:rsid w:val="00031AE1"/>
    <w:rsid w:val="00031C2E"/>
    <w:rsid w:val="00031C52"/>
    <w:rsid w:val="00031D23"/>
    <w:rsid w:val="00031DCF"/>
    <w:rsid w:val="00032115"/>
    <w:rsid w:val="000321AD"/>
    <w:rsid w:val="000323B8"/>
    <w:rsid w:val="000323C1"/>
    <w:rsid w:val="00032465"/>
    <w:rsid w:val="00032812"/>
    <w:rsid w:val="00032D92"/>
    <w:rsid w:val="00032D9F"/>
    <w:rsid w:val="000331FE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4F6"/>
    <w:rsid w:val="00041605"/>
    <w:rsid w:val="000417E3"/>
    <w:rsid w:val="00041875"/>
    <w:rsid w:val="00041B30"/>
    <w:rsid w:val="00041D98"/>
    <w:rsid w:val="00041DA6"/>
    <w:rsid w:val="00041E61"/>
    <w:rsid w:val="00041E8B"/>
    <w:rsid w:val="00042242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BF"/>
    <w:rsid w:val="00044B43"/>
    <w:rsid w:val="00044C07"/>
    <w:rsid w:val="0004526E"/>
    <w:rsid w:val="00045313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FC"/>
    <w:rsid w:val="000516AF"/>
    <w:rsid w:val="0005196D"/>
    <w:rsid w:val="00051FEC"/>
    <w:rsid w:val="000521DF"/>
    <w:rsid w:val="00052412"/>
    <w:rsid w:val="0005242C"/>
    <w:rsid w:val="0005265F"/>
    <w:rsid w:val="000526D8"/>
    <w:rsid w:val="000526E2"/>
    <w:rsid w:val="00052789"/>
    <w:rsid w:val="000527FC"/>
    <w:rsid w:val="0005299F"/>
    <w:rsid w:val="00052C48"/>
    <w:rsid w:val="00052CF0"/>
    <w:rsid w:val="00052E9F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507A"/>
    <w:rsid w:val="00055180"/>
    <w:rsid w:val="00055219"/>
    <w:rsid w:val="0005523F"/>
    <w:rsid w:val="000553F5"/>
    <w:rsid w:val="000554E0"/>
    <w:rsid w:val="000555F4"/>
    <w:rsid w:val="000557C2"/>
    <w:rsid w:val="00055A6D"/>
    <w:rsid w:val="00055B53"/>
    <w:rsid w:val="00055C51"/>
    <w:rsid w:val="00055D6F"/>
    <w:rsid w:val="00055D89"/>
    <w:rsid w:val="00056128"/>
    <w:rsid w:val="000564D0"/>
    <w:rsid w:val="00056573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768"/>
    <w:rsid w:val="000608BA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31CA"/>
    <w:rsid w:val="00063338"/>
    <w:rsid w:val="0006334F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AB8"/>
    <w:rsid w:val="00064B0E"/>
    <w:rsid w:val="00064E34"/>
    <w:rsid w:val="00065044"/>
    <w:rsid w:val="00065173"/>
    <w:rsid w:val="0006596B"/>
    <w:rsid w:val="000659F6"/>
    <w:rsid w:val="00065A7D"/>
    <w:rsid w:val="00065B6F"/>
    <w:rsid w:val="00065FEE"/>
    <w:rsid w:val="000665DF"/>
    <w:rsid w:val="000668C2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FA"/>
    <w:rsid w:val="00067EB2"/>
    <w:rsid w:val="00067EEF"/>
    <w:rsid w:val="0007032E"/>
    <w:rsid w:val="000703B0"/>
    <w:rsid w:val="0007049E"/>
    <w:rsid w:val="0007064A"/>
    <w:rsid w:val="000708B9"/>
    <w:rsid w:val="000709DE"/>
    <w:rsid w:val="000709E1"/>
    <w:rsid w:val="00070B8D"/>
    <w:rsid w:val="00070B9F"/>
    <w:rsid w:val="00070CD5"/>
    <w:rsid w:val="00071046"/>
    <w:rsid w:val="00071131"/>
    <w:rsid w:val="00071283"/>
    <w:rsid w:val="0007154A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734"/>
    <w:rsid w:val="0007277A"/>
    <w:rsid w:val="00072B4A"/>
    <w:rsid w:val="00072D16"/>
    <w:rsid w:val="00072EA1"/>
    <w:rsid w:val="00073364"/>
    <w:rsid w:val="00073723"/>
    <w:rsid w:val="000737A1"/>
    <w:rsid w:val="000738BC"/>
    <w:rsid w:val="00073B73"/>
    <w:rsid w:val="00073CCA"/>
    <w:rsid w:val="00073FD1"/>
    <w:rsid w:val="000741AE"/>
    <w:rsid w:val="00074367"/>
    <w:rsid w:val="00074474"/>
    <w:rsid w:val="0007494B"/>
    <w:rsid w:val="000749CF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30D"/>
    <w:rsid w:val="0008154D"/>
    <w:rsid w:val="000817CC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6DA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6AA"/>
    <w:rsid w:val="00085B82"/>
    <w:rsid w:val="00085EFD"/>
    <w:rsid w:val="00086065"/>
    <w:rsid w:val="000862B7"/>
    <w:rsid w:val="00086305"/>
    <w:rsid w:val="00086424"/>
    <w:rsid w:val="0008663B"/>
    <w:rsid w:val="0008666A"/>
    <w:rsid w:val="0008667A"/>
    <w:rsid w:val="00086750"/>
    <w:rsid w:val="0008677C"/>
    <w:rsid w:val="00086B2B"/>
    <w:rsid w:val="00086DFD"/>
    <w:rsid w:val="00087328"/>
    <w:rsid w:val="0008737E"/>
    <w:rsid w:val="00087382"/>
    <w:rsid w:val="00087719"/>
    <w:rsid w:val="000877BF"/>
    <w:rsid w:val="000878E9"/>
    <w:rsid w:val="00087C12"/>
    <w:rsid w:val="00087CCC"/>
    <w:rsid w:val="00087CDA"/>
    <w:rsid w:val="00087DEE"/>
    <w:rsid w:val="00087F7D"/>
    <w:rsid w:val="000901EE"/>
    <w:rsid w:val="00090257"/>
    <w:rsid w:val="000904AB"/>
    <w:rsid w:val="0009067B"/>
    <w:rsid w:val="000909D9"/>
    <w:rsid w:val="00090AD7"/>
    <w:rsid w:val="00090B5B"/>
    <w:rsid w:val="00090B61"/>
    <w:rsid w:val="00090E2A"/>
    <w:rsid w:val="00091036"/>
    <w:rsid w:val="0009128E"/>
    <w:rsid w:val="000912AA"/>
    <w:rsid w:val="00091329"/>
    <w:rsid w:val="0009137D"/>
    <w:rsid w:val="00091394"/>
    <w:rsid w:val="0009140A"/>
    <w:rsid w:val="0009160C"/>
    <w:rsid w:val="0009186F"/>
    <w:rsid w:val="00091870"/>
    <w:rsid w:val="000919AA"/>
    <w:rsid w:val="00091C23"/>
    <w:rsid w:val="00091C93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60A"/>
    <w:rsid w:val="00093BB5"/>
    <w:rsid w:val="00093C6D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824"/>
    <w:rsid w:val="000958B3"/>
    <w:rsid w:val="00095914"/>
    <w:rsid w:val="00095A2E"/>
    <w:rsid w:val="00095A3C"/>
    <w:rsid w:val="00095C22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6CD"/>
    <w:rsid w:val="0009785B"/>
    <w:rsid w:val="00097951"/>
    <w:rsid w:val="000A00B8"/>
    <w:rsid w:val="000A0113"/>
    <w:rsid w:val="000A01AC"/>
    <w:rsid w:val="000A034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B19"/>
    <w:rsid w:val="000A4BEC"/>
    <w:rsid w:val="000A4C6B"/>
    <w:rsid w:val="000A4D5B"/>
    <w:rsid w:val="000A5250"/>
    <w:rsid w:val="000A5457"/>
    <w:rsid w:val="000A5569"/>
    <w:rsid w:val="000A56F3"/>
    <w:rsid w:val="000A588E"/>
    <w:rsid w:val="000A58BA"/>
    <w:rsid w:val="000A59FD"/>
    <w:rsid w:val="000A5ADD"/>
    <w:rsid w:val="000A5BE3"/>
    <w:rsid w:val="000A5DC2"/>
    <w:rsid w:val="000A5DD2"/>
    <w:rsid w:val="000A5FBD"/>
    <w:rsid w:val="000A627B"/>
    <w:rsid w:val="000A6303"/>
    <w:rsid w:val="000A6374"/>
    <w:rsid w:val="000A646A"/>
    <w:rsid w:val="000A6859"/>
    <w:rsid w:val="000A6E29"/>
    <w:rsid w:val="000A7090"/>
    <w:rsid w:val="000A7154"/>
    <w:rsid w:val="000A7222"/>
    <w:rsid w:val="000A76A7"/>
    <w:rsid w:val="000A7773"/>
    <w:rsid w:val="000A792C"/>
    <w:rsid w:val="000A7ACC"/>
    <w:rsid w:val="000A7EB1"/>
    <w:rsid w:val="000B0078"/>
    <w:rsid w:val="000B02F6"/>
    <w:rsid w:val="000B0334"/>
    <w:rsid w:val="000B0557"/>
    <w:rsid w:val="000B0945"/>
    <w:rsid w:val="000B0C57"/>
    <w:rsid w:val="000B0CEB"/>
    <w:rsid w:val="000B0EC8"/>
    <w:rsid w:val="000B0FC2"/>
    <w:rsid w:val="000B102B"/>
    <w:rsid w:val="000B1087"/>
    <w:rsid w:val="000B1265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7F9"/>
    <w:rsid w:val="000B2A7E"/>
    <w:rsid w:val="000B2B04"/>
    <w:rsid w:val="000B2B65"/>
    <w:rsid w:val="000B2DC7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AE"/>
    <w:rsid w:val="000B5677"/>
    <w:rsid w:val="000B592F"/>
    <w:rsid w:val="000B5A12"/>
    <w:rsid w:val="000B5B2C"/>
    <w:rsid w:val="000B5DE2"/>
    <w:rsid w:val="000B6479"/>
    <w:rsid w:val="000B6639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05C"/>
    <w:rsid w:val="000C51AB"/>
    <w:rsid w:val="000C5255"/>
    <w:rsid w:val="000C52A3"/>
    <w:rsid w:val="000C5491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54B"/>
    <w:rsid w:val="000C7555"/>
    <w:rsid w:val="000C7572"/>
    <w:rsid w:val="000C777C"/>
    <w:rsid w:val="000C7883"/>
    <w:rsid w:val="000C7AD2"/>
    <w:rsid w:val="000C7B05"/>
    <w:rsid w:val="000C7B28"/>
    <w:rsid w:val="000C7C51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AE"/>
    <w:rsid w:val="000D6B33"/>
    <w:rsid w:val="000D6B7C"/>
    <w:rsid w:val="000D6CF9"/>
    <w:rsid w:val="000D6F52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362"/>
    <w:rsid w:val="000E0435"/>
    <w:rsid w:val="000E0795"/>
    <w:rsid w:val="000E0CE3"/>
    <w:rsid w:val="000E0DB7"/>
    <w:rsid w:val="000E0E7E"/>
    <w:rsid w:val="000E11C0"/>
    <w:rsid w:val="000E11F3"/>
    <w:rsid w:val="000E1A24"/>
    <w:rsid w:val="000E1B95"/>
    <w:rsid w:val="000E210A"/>
    <w:rsid w:val="000E2499"/>
    <w:rsid w:val="000E24A9"/>
    <w:rsid w:val="000E274C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EE"/>
    <w:rsid w:val="000E3B30"/>
    <w:rsid w:val="000E3D11"/>
    <w:rsid w:val="000E3DFC"/>
    <w:rsid w:val="000E43A4"/>
    <w:rsid w:val="000E450B"/>
    <w:rsid w:val="000E4529"/>
    <w:rsid w:val="000E4612"/>
    <w:rsid w:val="000E4630"/>
    <w:rsid w:val="000E475B"/>
    <w:rsid w:val="000E485A"/>
    <w:rsid w:val="000E4B82"/>
    <w:rsid w:val="000E4E14"/>
    <w:rsid w:val="000E4E57"/>
    <w:rsid w:val="000E518C"/>
    <w:rsid w:val="000E519E"/>
    <w:rsid w:val="000E51BA"/>
    <w:rsid w:val="000E54F8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12E"/>
    <w:rsid w:val="000E71C1"/>
    <w:rsid w:val="000E71D6"/>
    <w:rsid w:val="000E76B2"/>
    <w:rsid w:val="000E7789"/>
    <w:rsid w:val="000E77D2"/>
    <w:rsid w:val="000E7D40"/>
    <w:rsid w:val="000F0022"/>
    <w:rsid w:val="000F0331"/>
    <w:rsid w:val="000F03F7"/>
    <w:rsid w:val="000F04E8"/>
    <w:rsid w:val="000F0783"/>
    <w:rsid w:val="000F085F"/>
    <w:rsid w:val="000F0D2D"/>
    <w:rsid w:val="000F0F83"/>
    <w:rsid w:val="000F112E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C0"/>
    <w:rsid w:val="000F4880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358"/>
    <w:rsid w:val="000F57B6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80E"/>
    <w:rsid w:val="0010081A"/>
    <w:rsid w:val="0010089C"/>
    <w:rsid w:val="001008C6"/>
    <w:rsid w:val="00100A36"/>
    <w:rsid w:val="00100A71"/>
    <w:rsid w:val="00100BB0"/>
    <w:rsid w:val="00100FCA"/>
    <w:rsid w:val="00100FFB"/>
    <w:rsid w:val="00101351"/>
    <w:rsid w:val="0010138D"/>
    <w:rsid w:val="001013F6"/>
    <w:rsid w:val="001015B8"/>
    <w:rsid w:val="00101805"/>
    <w:rsid w:val="00101C0A"/>
    <w:rsid w:val="00101F95"/>
    <w:rsid w:val="00102016"/>
    <w:rsid w:val="001020C6"/>
    <w:rsid w:val="001025FB"/>
    <w:rsid w:val="0010291B"/>
    <w:rsid w:val="001029E9"/>
    <w:rsid w:val="00102A0C"/>
    <w:rsid w:val="00102D65"/>
    <w:rsid w:val="00102D8D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556"/>
    <w:rsid w:val="001045A8"/>
    <w:rsid w:val="0010468F"/>
    <w:rsid w:val="0010473D"/>
    <w:rsid w:val="00104786"/>
    <w:rsid w:val="001047B8"/>
    <w:rsid w:val="00104B27"/>
    <w:rsid w:val="00104B7F"/>
    <w:rsid w:val="00105240"/>
    <w:rsid w:val="00105756"/>
    <w:rsid w:val="001058D5"/>
    <w:rsid w:val="0010590B"/>
    <w:rsid w:val="00105BAD"/>
    <w:rsid w:val="00105CDE"/>
    <w:rsid w:val="00105D38"/>
    <w:rsid w:val="00105E55"/>
    <w:rsid w:val="00106215"/>
    <w:rsid w:val="0010648E"/>
    <w:rsid w:val="0010669B"/>
    <w:rsid w:val="001066F9"/>
    <w:rsid w:val="001068A4"/>
    <w:rsid w:val="00106B9A"/>
    <w:rsid w:val="00106CC6"/>
    <w:rsid w:val="00106D2A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DA8"/>
    <w:rsid w:val="00110F59"/>
    <w:rsid w:val="00111024"/>
    <w:rsid w:val="00111317"/>
    <w:rsid w:val="001114DD"/>
    <w:rsid w:val="00111535"/>
    <w:rsid w:val="00111A2C"/>
    <w:rsid w:val="00111E52"/>
    <w:rsid w:val="00112131"/>
    <w:rsid w:val="0011239B"/>
    <w:rsid w:val="001127A2"/>
    <w:rsid w:val="00112A73"/>
    <w:rsid w:val="00112D90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CD0"/>
    <w:rsid w:val="00113ED6"/>
    <w:rsid w:val="0011412F"/>
    <w:rsid w:val="00114171"/>
    <w:rsid w:val="001142A3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763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50D"/>
    <w:rsid w:val="00120515"/>
    <w:rsid w:val="0012069A"/>
    <w:rsid w:val="0012076B"/>
    <w:rsid w:val="001207A7"/>
    <w:rsid w:val="0012087C"/>
    <w:rsid w:val="00120B62"/>
    <w:rsid w:val="00120CA2"/>
    <w:rsid w:val="00121180"/>
    <w:rsid w:val="001212DC"/>
    <w:rsid w:val="0012181F"/>
    <w:rsid w:val="00121908"/>
    <w:rsid w:val="0012197C"/>
    <w:rsid w:val="00121A7D"/>
    <w:rsid w:val="00121D77"/>
    <w:rsid w:val="00122056"/>
    <w:rsid w:val="001220AD"/>
    <w:rsid w:val="0012221B"/>
    <w:rsid w:val="0012235E"/>
    <w:rsid w:val="00122384"/>
    <w:rsid w:val="001224C0"/>
    <w:rsid w:val="001226ED"/>
    <w:rsid w:val="0012290A"/>
    <w:rsid w:val="00122974"/>
    <w:rsid w:val="00122A63"/>
    <w:rsid w:val="00122AF0"/>
    <w:rsid w:val="00122DF9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A35"/>
    <w:rsid w:val="00125451"/>
    <w:rsid w:val="00125667"/>
    <w:rsid w:val="001259F3"/>
    <w:rsid w:val="00125A1B"/>
    <w:rsid w:val="00125AA4"/>
    <w:rsid w:val="00125AC2"/>
    <w:rsid w:val="00125AD2"/>
    <w:rsid w:val="001264E8"/>
    <w:rsid w:val="0012660E"/>
    <w:rsid w:val="00126834"/>
    <w:rsid w:val="00126924"/>
    <w:rsid w:val="00126B4A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30003"/>
    <w:rsid w:val="0013003C"/>
    <w:rsid w:val="001303D6"/>
    <w:rsid w:val="001304D4"/>
    <w:rsid w:val="00130507"/>
    <w:rsid w:val="00130530"/>
    <w:rsid w:val="00130877"/>
    <w:rsid w:val="001309D7"/>
    <w:rsid w:val="00130B1B"/>
    <w:rsid w:val="00130CB5"/>
    <w:rsid w:val="00130CBF"/>
    <w:rsid w:val="0013129D"/>
    <w:rsid w:val="00131479"/>
    <w:rsid w:val="0013151A"/>
    <w:rsid w:val="0013154C"/>
    <w:rsid w:val="001315F5"/>
    <w:rsid w:val="00131827"/>
    <w:rsid w:val="00131866"/>
    <w:rsid w:val="001318AF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9EF"/>
    <w:rsid w:val="00140CDB"/>
    <w:rsid w:val="00140CFD"/>
    <w:rsid w:val="00141181"/>
    <w:rsid w:val="00141516"/>
    <w:rsid w:val="001416A1"/>
    <w:rsid w:val="00141D06"/>
    <w:rsid w:val="00141DC1"/>
    <w:rsid w:val="00141EDB"/>
    <w:rsid w:val="0014246A"/>
    <w:rsid w:val="001425AC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7D9"/>
    <w:rsid w:val="00143A3E"/>
    <w:rsid w:val="00143AEF"/>
    <w:rsid w:val="00143AF6"/>
    <w:rsid w:val="00143D61"/>
    <w:rsid w:val="00143EA8"/>
    <w:rsid w:val="00144104"/>
    <w:rsid w:val="00144466"/>
    <w:rsid w:val="0014448B"/>
    <w:rsid w:val="0014490A"/>
    <w:rsid w:val="001449A4"/>
    <w:rsid w:val="00144A8F"/>
    <w:rsid w:val="00144C3A"/>
    <w:rsid w:val="001452EC"/>
    <w:rsid w:val="0014535D"/>
    <w:rsid w:val="00145365"/>
    <w:rsid w:val="001453DD"/>
    <w:rsid w:val="00145EC5"/>
    <w:rsid w:val="0014603B"/>
    <w:rsid w:val="00146071"/>
    <w:rsid w:val="00146201"/>
    <w:rsid w:val="001462D9"/>
    <w:rsid w:val="001463D6"/>
    <w:rsid w:val="0014665D"/>
    <w:rsid w:val="00146E28"/>
    <w:rsid w:val="00146F18"/>
    <w:rsid w:val="00147188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56F"/>
    <w:rsid w:val="0015176A"/>
    <w:rsid w:val="00151918"/>
    <w:rsid w:val="00151B9A"/>
    <w:rsid w:val="00151BF0"/>
    <w:rsid w:val="00151DB5"/>
    <w:rsid w:val="00151E83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2A4"/>
    <w:rsid w:val="0015452B"/>
    <w:rsid w:val="0015462E"/>
    <w:rsid w:val="00154820"/>
    <w:rsid w:val="0015483A"/>
    <w:rsid w:val="0015483E"/>
    <w:rsid w:val="00154898"/>
    <w:rsid w:val="0015498F"/>
    <w:rsid w:val="00154A1F"/>
    <w:rsid w:val="00154A2F"/>
    <w:rsid w:val="00154E30"/>
    <w:rsid w:val="00154F02"/>
    <w:rsid w:val="00155028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9B1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1E68"/>
    <w:rsid w:val="0016205E"/>
    <w:rsid w:val="00162145"/>
    <w:rsid w:val="0016240B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32D"/>
    <w:rsid w:val="00165333"/>
    <w:rsid w:val="00165530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2E8"/>
    <w:rsid w:val="00170330"/>
    <w:rsid w:val="00170447"/>
    <w:rsid w:val="001708BE"/>
    <w:rsid w:val="001708EA"/>
    <w:rsid w:val="001709FE"/>
    <w:rsid w:val="00170CA0"/>
    <w:rsid w:val="00170E7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80"/>
    <w:rsid w:val="001731E9"/>
    <w:rsid w:val="001731F0"/>
    <w:rsid w:val="00173366"/>
    <w:rsid w:val="001735E9"/>
    <w:rsid w:val="00173940"/>
    <w:rsid w:val="0017399E"/>
    <w:rsid w:val="00173A3F"/>
    <w:rsid w:val="00173D09"/>
    <w:rsid w:val="00173DF9"/>
    <w:rsid w:val="001743DB"/>
    <w:rsid w:val="00174461"/>
    <w:rsid w:val="0017457F"/>
    <w:rsid w:val="001745BF"/>
    <w:rsid w:val="00174761"/>
    <w:rsid w:val="001747FA"/>
    <w:rsid w:val="00174A29"/>
    <w:rsid w:val="00174A41"/>
    <w:rsid w:val="00174A4D"/>
    <w:rsid w:val="00174A94"/>
    <w:rsid w:val="00174C6C"/>
    <w:rsid w:val="00174D70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700A"/>
    <w:rsid w:val="001771F1"/>
    <w:rsid w:val="0017722C"/>
    <w:rsid w:val="00177235"/>
    <w:rsid w:val="00177306"/>
    <w:rsid w:val="0017731C"/>
    <w:rsid w:val="00177567"/>
    <w:rsid w:val="00177976"/>
    <w:rsid w:val="0017799E"/>
    <w:rsid w:val="00177E16"/>
    <w:rsid w:val="00177F42"/>
    <w:rsid w:val="00177F86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C"/>
    <w:rsid w:val="00182066"/>
    <w:rsid w:val="0018212C"/>
    <w:rsid w:val="00182139"/>
    <w:rsid w:val="0018214D"/>
    <w:rsid w:val="0018248B"/>
    <w:rsid w:val="00182654"/>
    <w:rsid w:val="0018280D"/>
    <w:rsid w:val="00182A28"/>
    <w:rsid w:val="00182CDE"/>
    <w:rsid w:val="00182D0A"/>
    <w:rsid w:val="00182F2D"/>
    <w:rsid w:val="0018330E"/>
    <w:rsid w:val="001835BC"/>
    <w:rsid w:val="001835C2"/>
    <w:rsid w:val="001838BF"/>
    <w:rsid w:val="00183908"/>
    <w:rsid w:val="0018393C"/>
    <w:rsid w:val="00183BF0"/>
    <w:rsid w:val="00183C49"/>
    <w:rsid w:val="00183CA4"/>
    <w:rsid w:val="0018422B"/>
    <w:rsid w:val="00184237"/>
    <w:rsid w:val="001844DD"/>
    <w:rsid w:val="00184562"/>
    <w:rsid w:val="00184574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5961"/>
    <w:rsid w:val="00185BC1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8FE"/>
    <w:rsid w:val="00190A58"/>
    <w:rsid w:val="00190B74"/>
    <w:rsid w:val="00190F21"/>
    <w:rsid w:val="0019113A"/>
    <w:rsid w:val="00191149"/>
    <w:rsid w:val="001911D8"/>
    <w:rsid w:val="001914E5"/>
    <w:rsid w:val="0019155E"/>
    <w:rsid w:val="001916D1"/>
    <w:rsid w:val="00191864"/>
    <w:rsid w:val="00191AC5"/>
    <w:rsid w:val="0019216D"/>
    <w:rsid w:val="001921DC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A24"/>
    <w:rsid w:val="00195BE4"/>
    <w:rsid w:val="00195DC0"/>
    <w:rsid w:val="00195F18"/>
    <w:rsid w:val="00196160"/>
    <w:rsid w:val="001961EC"/>
    <w:rsid w:val="00196215"/>
    <w:rsid w:val="001963DC"/>
    <w:rsid w:val="00196453"/>
    <w:rsid w:val="00196845"/>
    <w:rsid w:val="001968CB"/>
    <w:rsid w:val="00196992"/>
    <w:rsid w:val="00196B79"/>
    <w:rsid w:val="00196DB6"/>
    <w:rsid w:val="0019702C"/>
    <w:rsid w:val="001972D7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AF0"/>
    <w:rsid w:val="001A1BE2"/>
    <w:rsid w:val="001A1CDB"/>
    <w:rsid w:val="001A2049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E3E"/>
    <w:rsid w:val="001A5070"/>
    <w:rsid w:val="001A5302"/>
    <w:rsid w:val="001A583C"/>
    <w:rsid w:val="001A5942"/>
    <w:rsid w:val="001A5A63"/>
    <w:rsid w:val="001A5B77"/>
    <w:rsid w:val="001A5BF7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329"/>
    <w:rsid w:val="001A73A7"/>
    <w:rsid w:val="001A73C1"/>
    <w:rsid w:val="001A7454"/>
    <w:rsid w:val="001A7471"/>
    <w:rsid w:val="001A783A"/>
    <w:rsid w:val="001A78CE"/>
    <w:rsid w:val="001A7A48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9C"/>
    <w:rsid w:val="001B2DAF"/>
    <w:rsid w:val="001B2E28"/>
    <w:rsid w:val="001B328E"/>
    <w:rsid w:val="001B32BD"/>
    <w:rsid w:val="001B3486"/>
    <w:rsid w:val="001B348D"/>
    <w:rsid w:val="001B3529"/>
    <w:rsid w:val="001B3538"/>
    <w:rsid w:val="001B37E3"/>
    <w:rsid w:val="001B38B4"/>
    <w:rsid w:val="001B38DA"/>
    <w:rsid w:val="001B3FBE"/>
    <w:rsid w:val="001B40B6"/>
    <w:rsid w:val="001B40E9"/>
    <w:rsid w:val="001B41D4"/>
    <w:rsid w:val="001B4289"/>
    <w:rsid w:val="001B4333"/>
    <w:rsid w:val="001B4365"/>
    <w:rsid w:val="001B453A"/>
    <w:rsid w:val="001B4883"/>
    <w:rsid w:val="001B4A80"/>
    <w:rsid w:val="001B4C74"/>
    <w:rsid w:val="001B516A"/>
    <w:rsid w:val="001B51D8"/>
    <w:rsid w:val="001B528B"/>
    <w:rsid w:val="001B58A0"/>
    <w:rsid w:val="001B5A73"/>
    <w:rsid w:val="001B5EFB"/>
    <w:rsid w:val="001B5F00"/>
    <w:rsid w:val="001B5FFE"/>
    <w:rsid w:val="001B6037"/>
    <w:rsid w:val="001B6092"/>
    <w:rsid w:val="001B6343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C014A"/>
    <w:rsid w:val="001C0564"/>
    <w:rsid w:val="001C067A"/>
    <w:rsid w:val="001C084F"/>
    <w:rsid w:val="001C0854"/>
    <w:rsid w:val="001C0A21"/>
    <w:rsid w:val="001C0B18"/>
    <w:rsid w:val="001C0B92"/>
    <w:rsid w:val="001C10A0"/>
    <w:rsid w:val="001C11C0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9C0"/>
    <w:rsid w:val="001C5F9D"/>
    <w:rsid w:val="001C6184"/>
    <w:rsid w:val="001C65B4"/>
    <w:rsid w:val="001C65B9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AB"/>
    <w:rsid w:val="001C72ED"/>
    <w:rsid w:val="001C730E"/>
    <w:rsid w:val="001C7AF4"/>
    <w:rsid w:val="001C7CD8"/>
    <w:rsid w:val="001C7EE9"/>
    <w:rsid w:val="001C7FA8"/>
    <w:rsid w:val="001D00C2"/>
    <w:rsid w:val="001D0130"/>
    <w:rsid w:val="001D015B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5B0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82"/>
    <w:rsid w:val="001D3E14"/>
    <w:rsid w:val="001D3F42"/>
    <w:rsid w:val="001D413C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79F"/>
    <w:rsid w:val="001D7911"/>
    <w:rsid w:val="001D7D53"/>
    <w:rsid w:val="001D7ED1"/>
    <w:rsid w:val="001D7F7C"/>
    <w:rsid w:val="001E0223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4BC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DDB"/>
    <w:rsid w:val="001E6057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515"/>
    <w:rsid w:val="001F3669"/>
    <w:rsid w:val="001F3A47"/>
    <w:rsid w:val="001F40E4"/>
    <w:rsid w:val="001F4500"/>
    <w:rsid w:val="001F4929"/>
    <w:rsid w:val="001F4CDD"/>
    <w:rsid w:val="001F4E06"/>
    <w:rsid w:val="001F5134"/>
    <w:rsid w:val="001F51B6"/>
    <w:rsid w:val="001F5316"/>
    <w:rsid w:val="001F541F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363"/>
    <w:rsid w:val="001F65D9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CA4"/>
    <w:rsid w:val="00201CB3"/>
    <w:rsid w:val="00201E96"/>
    <w:rsid w:val="00202190"/>
    <w:rsid w:val="002022EA"/>
    <w:rsid w:val="0020238B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78"/>
    <w:rsid w:val="00205BA7"/>
    <w:rsid w:val="00205CFE"/>
    <w:rsid w:val="00205EEE"/>
    <w:rsid w:val="0020634C"/>
    <w:rsid w:val="002065E2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AD5"/>
    <w:rsid w:val="00207C54"/>
    <w:rsid w:val="00207ED0"/>
    <w:rsid w:val="00210480"/>
    <w:rsid w:val="00210556"/>
    <w:rsid w:val="002106C7"/>
    <w:rsid w:val="00210D0B"/>
    <w:rsid w:val="00210D34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7D1"/>
    <w:rsid w:val="002179BD"/>
    <w:rsid w:val="00217A38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461"/>
    <w:rsid w:val="002267CF"/>
    <w:rsid w:val="00226A2B"/>
    <w:rsid w:val="00226A88"/>
    <w:rsid w:val="00226C35"/>
    <w:rsid w:val="00226CA0"/>
    <w:rsid w:val="00226E05"/>
    <w:rsid w:val="00227094"/>
    <w:rsid w:val="0022715E"/>
    <w:rsid w:val="002271B6"/>
    <w:rsid w:val="0022724F"/>
    <w:rsid w:val="00227259"/>
    <w:rsid w:val="0022729B"/>
    <w:rsid w:val="00227939"/>
    <w:rsid w:val="00227A18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EDE"/>
    <w:rsid w:val="00231F2B"/>
    <w:rsid w:val="00231F8D"/>
    <w:rsid w:val="00231FCE"/>
    <w:rsid w:val="002320AC"/>
    <w:rsid w:val="00232116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6205"/>
    <w:rsid w:val="002364AE"/>
    <w:rsid w:val="00236614"/>
    <w:rsid w:val="00236A5B"/>
    <w:rsid w:val="00236D30"/>
    <w:rsid w:val="00236DE1"/>
    <w:rsid w:val="00236E72"/>
    <w:rsid w:val="00237A0E"/>
    <w:rsid w:val="00237BBC"/>
    <w:rsid w:val="00237BC4"/>
    <w:rsid w:val="00237C0A"/>
    <w:rsid w:val="00237CC2"/>
    <w:rsid w:val="00237D7C"/>
    <w:rsid w:val="00237EA3"/>
    <w:rsid w:val="00237EE6"/>
    <w:rsid w:val="00240239"/>
    <w:rsid w:val="00240279"/>
    <w:rsid w:val="00240423"/>
    <w:rsid w:val="00240837"/>
    <w:rsid w:val="00240AD6"/>
    <w:rsid w:val="00240B20"/>
    <w:rsid w:val="00240BED"/>
    <w:rsid w:val="00240D23"/>
    <w:rsid w:val="00240D25"/>
    <w:rsid w:val="00240E3E"/>
    <w:rsid w:val="00240EC3"/>
    <w:rsid w:val="002412C1"/>
    <w:rsid w:val="00241346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2156"/>
    <w:rsid w:val="002422B2"/>
    <w:rsid w:val="0024256E"/>
    <w:rsid w:val="00242573"/>
    <w:rsid w:val="00242821"/>
    <w:rsid w:val="00242845"/>
    <w:rsid w:val="0024284E"/>
    <w:rsid w:val="00242AE0"/>
    <w:rsid w:val="00242B5B"/>
    <w:rsid w:val="00242F81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A2D"/>
    <w:rsid w:val="00245C5A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E6"/>
    <w:rsid w:val="00250BAD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C39"/>
    <w:rsid w:val="00255E06"/>
    <w:rsid w:val="00255F1C"/>
    <w:rsid w:val="0025652E"/>
    <w:rsid w:val="00256559"/>
    <w:rsid w:val="002565DC"/>
    <w:rsid w:val="0025679D"/>
    <w:rsid w:val="002569E3"/>
    <w:rsid w:val="00256B2C"/>
    <w:rsid w:val="00256B3F"/>
    <w:rsid w:val="00256B42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F19"/>
    <w:rsid w:val="00262176"/>
    <w:rsid w:val="002622E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93A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133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4AF"/>
    <w:rsid w:val="00270567"/>
    <w:rsid w:val="00270625"/>
    <w:rsid w:val="00270B18"/>
    <w:rsid w:val="00270BC3"/>
    <w:rsid w:val="00270E21"/>
    <w:rsid w:val="0027129E"/>
    <w:rsid w:val="002714DF"/>
    <w:rsid w:val="0027173B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9A"/>
    <w:rsid w:val="00275EDE"/>
    <w:rsid w:val="002761D6"/>
    <w:rsid w:val="00276372"/>
    <w:rsid w:val="00276521"/>
    <w:rsid w:val="00276713"/>
    <w:rsid w:val="00276886"/>
    <w:rsid w:val="00276B62"/>
    <w:rsid w:val="0027700A"/>
    <w:rsid w:val="002770C0"/>
    <w:rsid w:val="00277121"/>
    <w:rsid w:val="0027722A"/>
    <w:rsid w:val="0027749D"/>
    <w:rsid w:val="002775EE"/>
    <w:rsid w:val="0027796D"/>
    <w:rsid w:val="00277A8D"/>
    <w:rsid w:val="00277CAB"/>
    <w:rsid w:val="00277E7A"/>
    <w:rsid w:val="0028001B"/>
    <w:rsid w:val="00280500"/>
    <w:rsid w:val="00280739"/>
    <w:rsid w:val="00280760"/>
    <w:rsid w:val="002809F5"/>
    <w:rsid w:val="00280ABE"/>
    <w:rsid w:val="00280B32"/>
    <w:rsid w:val="00280BE6"/>
    <w:rsid w:val="00280F33"/>
    <w:rsid w:val="00281062"/>
    <w:rsid w:val="0028112F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1D0"/>
    <w:rsid w:val="00285261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5D"/>
    <w:rsid w:val="00293EFC"/>
    <w:rsid w:val="002940CF"/>
    <w:rsid w:val="00294134"/>
    <w:rsid w:val="00294181"/>
    <w:rsid w:val="0029437F"/>
    <w:rsid w:val="00294967"/>
    <w:rsid w:val="00294A9C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5F24"/>
    <w:rsid w:val="00296000"/>
    <w:rsid w:val="002963D9"/>
    <w:rsid w:val="00296465"/>
    <w:rsid w:val="0029661F"/>
    <w:rsid w:val="00296643"/>
    <w:rsid w:val="002966BD"/>
    <w:rsid w:val="0029685A"/>
    <w:rsid w:val="00296987"/>
    <w:rsid w:val="00296D58"/>
    <w:rsid w:val="002970D2"/>
    <w:rsid w:val="00297224"/>
    <w:rsid w:val="00297386"/>
    <w:rsid w:val="00297657"/>
    <w:rsid w:val="002976A6"/>
    <w:rsid w:val="002977A5"/>
    <w:rsid w:val="002977EE"/>
    <w:rsid w:val="00297881"/>
    <w:rsid w:val="00297CDE"/>
    <w:rsid w:val="00297FBB"/>
    <w:rsid w:val="00297FC2"/>
    <w:rsid w:val="00297FE9"/>
    <w:rsid w:val="002A0287"/>
    <w:rsid w:val="002A0428"/>
    <w:rsid w:val="002A050B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98"/>
    <w:rsid w:val="002A1EA4"/>
    <w:rsid w:val="002A1FB5"/>
    <w:rsid w:val="002A21DD"/>
    <w:rsid w:val="002A2263"/>
    <w:rsid w:val="002A22E3"/>
    <w:rsid w:val="002A23D2"/>
    <w:rsid w:val="002A278F"/>
    <w:rsid w:val="002A2803"/>
    <w:rsid w:val="002A290E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746"/>
    <w:rsid w:val="002A7930"/>
    <w:rsid w:val="002A7FE0"/>
    <w:rsid w:val="002B0164"/>
    <w:rsid w:val="002B01C7"/>
    <w:rsid w:val="002B030C"/>
    <w:rsid w:val="002B0326"/>
    <w:rsid w:val="002B0B2B"/>
    <w:rsid w:val="002B0BC6"/>
    <w:rsid w:val="002B0C1D"/>
    <w:rsid w:val="002B0E78"/>
    <w:rsid w:val="002B0EF8"/>
    <w:rsid w:val="002B11A0"/>
    <w:rsid w:val="002B13D6"/>
    <w:rsid w:val="002B1951"/>
    <w:rsid w:val="002B19BD"/>
    <w:rsid w:val="002B1A57"/>
    <w:rsid w:val="002B1B12"/>
    <w:rsid w:val="002B1BD3"/>
    <w:rsid w:val="002B1FF2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599"/>
    <w:rsid w:val="002B3613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C05B8"/>
    <w:rsid w:val="002C05F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A2C"/>
    <w:rsid w:val="002C2005"/>
    <w:rsid w:val="002C204B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93E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E57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31A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F7F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BAE"/>
    <w:rsid w:val="002E3E07"/>
    <w:rsid w:val="002E3E80"/>
    <w:rsid w:val="002E4059"/>
    <w:rsid w:val="002E421B"/>
    <w:rsid w:val="002E4591"/>
    <w:rsid w:val="002E473E"/>
    <w:rsid w:val="002E49AF"/>
    <w:rsid w:val="002E4E35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766"/>
    <w:rsid w:val="002E695D"/>
    <w:rsid w:val="002E6979"/>
    <w:rsid w:val="002E6C14"/>
    <w:rsid w:val="002E72DA"/>
    <w:rsid w:val="002E74C0"/>
    <w:rsid w:val="002E75C4"/>
    <w:rsid w:val="002E76A4"/>
    <w:rsid w:val="002E7773"/>
    <w:rsid w:val="002E77C1"/>
    <w:rsid w:val="002E7811"/>
    <w:rsid w:val="002E7F5A"/>
    <w:rsid w:val="002E7FDC"/>
    <w:rsid w:val="002F0193"/>
    <w:rsid w:val="002F01B1"/>
    <w:rsid w:val="002F01FF"/>
    <w:rsid w:val="002F059B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64"/>
    <w:rsid w:val="002F3EAE"/>
    <w:rsid w:val="002F401D"/>
    <w:rsid w:val="002F411A"/>
    <w:rsid w:val="002F424C"/>
    <w:rsid w:val="002F4327"/>
    <w:rsid w:val="002F4640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31"/>
    <w:rsid w:val="002F729B"/>
    <w:rsid w:val="002F72B0"/>
    <w:rsid w:val="002F744C"/>
    <w:rsid w:val="002F75C5"/>
    <w:rsid w:val="002F7726"/>
    <w:rsid w:val="002F7964"/>
    <w:rsid w:val="002F7F49"/>
    <w:rsid w:val="002F7FF3"/>
    <w:rsid w:val="0030015B"/>
    <w:rsid w:val="00300258"/>
    <w:rsid w:val="00300480"/>
    <w:rsid w:val="00300633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86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9C0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19A"/>
    <w:rsid w:val="00306243"/>
    <w:rsid w:val="003062F3"/>
    <w:rsid w:val="00306708"/>
    <w:rsid w:val="00306E9A"/>
    <w:rsid w:val="003070E3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5C8"/>
    <w:rsid w:val="003108A2"/>
    <w:rsid w:val="003109D3"/>
    <w:rsid w:val="00310AF1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C1D"/>
    <w:rsid w:val="003145F3"/>
    <w:rsid w:val="0031467A"/>
    <w:rsid w:val="003148B7"/>
    <w:rsid w:val="00314B0A"/>
    <w:rsid w:val="00314B78"/>
    <w:rsid w:val="00314E92"/>
    <w:rsid w:val="00314E99"/>
    <w:rsid w:val="00315172"/>
    <w:rsid w:val="00315777"/>
    <w:rsid w:val="003157B6"/>
    <w:rsid w:val="00315843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C41"/>
    <w:rsid w:val="00317EE1"/>
    <w:rsid w:val="00320339"/>
    <w:rsid w:val="00320479"/>
    <w:rsid w:val="003204CF"/>
    <w:rsid w:val="0032063E"/>
    <w:rsid w:val="003207A2"/>
    <w:rsid w:val="00320875"/>
    <w:rsid w:val="00320C68"/>
    <w:rsid w:val="003212BF"/>
    <w:rsid w:val="003212DB"/>
    <w:rsid w:val="00321576"/>
    <w:rsid w:val="00321723"/>
    <w:rsid w:val="00321779"/>
    <w:rsid w:val="003217D7"/>
    <w:rsid w:val="00321895"/>
    <w:rsid w:val="0032203F"/>
    <w:rsid w:val="00322076"/>
    <w:rsid w:val="0032237D"/>
    <w:rsid w:val="00322513"/>
    <w:rsid w:val="00322798"/>
    <w:rsid w:val="00322808"/>
    <w:rsid w:val="00322CC0"/>
    <w:rsid w:val="003232D1"/>
    <w:rsid w:val="003233AD"/>
    <w:rsid w:val="003233C6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71B"/>
    <w:rsid w:val="003247F7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A9A"/>
    <w:rsid w:val="00325C58"/>
    <w:rsid w:val="00325CB2"/>
    <w:rsid w:val="00325D52"/>
    <w:rsid w:val="00325E48"/>
    <w:rsid w:val="00325E64"/>
    <w:rsid w:val="00325E6E"/>
    <w:rsid w:val="003262C5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F4"/>
    <w:rsid w:val="00327E36"/>
    <w:rsid w:val="0033011F"/>
    <w:rsid w:val="003304B0"/>
    <w:rsid w:val="00330530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B4C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5A"/>
    <w:rsid w:val="00333DD7"/>
    <w:rsid w:val="00333E62"/>
    <w:rsid w:val="00333ECB"/>
    <w:rsid w:val="00334097"/>
    <w:rsid w:val="00334104"/>
    <w:rsid w:val="00334187"/>
    <w:rsid w:val="00334350"/>
    <w:rsid w:val="003344F1"/>
    <w:rsid w:val="0033458E"/>
    <w:rsid w:val="003345F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90"/>
    <w:rsid w:val="0034004A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7"/>
    <w:rsid w:val="0034160E"/>
    <w:rsid w:val="003416F8"/>
    <w:rsid w:val="00341792"/>
    <w:rsid w:val="0034191A"/>
    <w:rsid w:val="00341DC9"/>
    <w:rsid w:val="00341FB8"/>
    <w:rsid w:val="003420E1"/>
    <w:rsid w:val="003422E9"/>
    <w:rsid w:val="003423F7"/>
    <w:rsid w:val="003424AD"/>
    <w:rsid w:val="003424D4"/>
    <w:rsid w:val="0034272D"/>
    <w:rsid w:val="00342A4D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75A"/>
    <w:rsid w:val="00344838"/>
    <w:rsid w:val="00344A35"/>
    <w:rsid w:val="00344B09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B8B"/>
    <w:rsid w:val="00345BB2"/>
    <w:rsid w:val="00345BB6"/>
    <w:rsid w:val="00345C64"/>
    <w:rsid w:val="00345EF2"/>
    <w:rsid w:val="003463FA"/>
    <w:rsid w:val="003464EF"/>
    <w:rsid w:val="00346826"/>
    <w:rsid w:val="0034690C"/>
    <w:rsid w:val="00346A44"/>
    <w:rsid w:val="00346BE9"/>
    <w:rsid w:val="00346CA5"/>
    <w:rsid w:val="00346F9C"/>
    <w:rsid w:val="00347149"/>
    <w:rsid w:val="003472F3"/>
    <w:rsid w:val="0034736F"/>
    <w:rsid w:val="003477B1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91E"/>
    <w:rsid w:val="00350A42"/>
    <w:rsid w:val="00350AB2"/>
    <w:rsid w:val="00350E35"/>
    <w:rsid w:val="00350E79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214"/>
    <w:rsid w:val="00352247"/>
    <w:rsid w:val="00352297"/>
    <w:rsid w:val="003523A6"/>
    <w:rsid w:val="00352711"/>
    <w:rsid w:val="0035279F"/>
    <w:rsid w:val="00352B01"/>
    <w:rsid w:val="00352C2A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561"/>
    <w:rsid w:val="00354920"/>
    <w:rsid w:val="00354B28"/>
    <w:rsid w:val="00354BCB"/>
    <w:rsid w:val="00354CA5"/>
    <w:rsid w:val="0035534D"/>
    <w:rsid w:val="003557FE"/>
    <w:rsid w:val="00355930"/>
    <w:rsid w:val="003559C4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A5B"/>
    <w:rsid w:val="00357AA6"/>
    <w:rsid w:val="00357F51"/>
    <w:rsid w:val="003601D9"/>
    <w:rsid w:val="003603BB"/>
    <w:rsid w:val="00360515"/>
    <w:rsid w:val="00360643"/>
    <w:rsid w:val="003606B3"/>
    <w:rsid w:val="0036071D"/>
    <w:rsid w:val="003608A6"/>
    <w:rsid w:val="003609F1"/>
    <w:rsid w:val="00360A39"/>
    <w:rsid w:val="00360B6B"/>
    <w:rsid w:val="0036139F"/>
    <w:rsid w:val="003613A9"/>
    <w:rsid w:val="00361650"/>
    <w:rsid w:val="003617E4"/>
    <w:rsid w:val="003618EB"/>
    <w:rsid w:val="003619BE"/>
    <w:rsid w:val="00361B1F"/>
    <w:rsid w:val="00361BB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529"/>
    <w:rsid w:val="0036364E"/>
    <w:rsid w:val="00363692"/>
    <w:rsid w:val="003636DE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E6"/>
    <w:rsid w:val="00365A14"/>
    <w:rsid w:val="00365F43"/>
    <w:rsid w:val="003660B0"/>
    <w:rsid w:val="003663C7"/>
    <w:rsid w:val="003663F2"/>
    <w:rsid w:val="003664A0"/>
    <w:rsid w:val="003665C2"/>
    <w:rsid w:val="00366675"/>
    <w:rsid w:val="0036682A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7028B"/>
    <w:rsid w:val="003704A3"/>
    <w:rsid w:val="003704B2"/>
    <w:rsid w:val="0037062B"/>
    <w:rsid w:val="0037082D"/>
    <w:rsid w:val="003709FF"/>
    <w:rsid w:val="00370C85"/>
    <w:rsid w:val="00370D78"/>
    <w:rsid w:val="00370DD5"/>
    <w:rsid w:val="00371177"/>
    <w:rsid w:val="0037119C"/>
    <w:rsid w:val="003713C0"/>
    <w:rsid w:val="00371469"/>
    <w:rsid w:val="00371552"/>
    <w:rsid w:val="003718B8"/>
    <w:rsid w:val="003719C1"/>
    <w:rsid w:val="00371AF8"/>
    <w:rsid w:val="00371FF2"/>
    <w:rsid w:val="00372019"/>
    <w:rsid w:val="0037213E"/>
    <w:rsid w:val="00372981"/>
    <w:rsid w:val="00372A18"/>
    <w:rsid w:val="00372E6F"/>
    <w:rsid w:val="00372F7F"/>
    <w:rsid w:val="003730F5"/>
    <w:rsid w:val="003732C5"/>
    <w:rsid w:val="00373554"/>
    <w:rsid w:val="003736AB"/>
    <w:rsid w:val="003739F9"/>
    <w:rsid w:val="00373AF4"/>
    <w:rsid w:val="00373B12"/>
    <w:rsid w:val="00373C2E"/>
    <w:rsid w:val="00373E45"/>
    <w:rsid w:val="00373ED0"/>
    <w:rsid w:val="00373FE4"/>
    <w:rsid w:val="0037404E"/>
    <w:rsid w:val="003740F6"/>
    <w:rsid w:val="00374422"/>
    <w:rsid w:val="00374659"/>
    <w:rsid w:val="00374C41"/>
    <w:rsid w:val="00374CD9"/>
    <w:rsid w:val="00375008"/>
    <w:rsid w:val="00375366"/>
    <w:rsid w:val="00375569"/>
    <w:rsid w:val="003756B3"/>
    <w:rsid w:val="003757E1"/>
    <w:rsid w:val="00375896"/>
    <w:rsid w:val="00375A18"/>
    <w:rsid w:val="00375AA7"/>
    <w:rsid w:val="00375AF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14F"/>
    <w:rsid w:val="003772CD"/>
    <w:rsid w:val="003773B7"/>
    <w:rsid w:val="003774D2"/>
    <w:rsid w:val="0037760F"/>
    <w:rsid w:val="00377730"/>
    <w:rsid w:val="00377A29"/>
    <w:rsid w:val="00377B7C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245"/>
    <w:rsid w:val="00381480"/>
    <w:rsid w:val="00381490"/>
    <w:rsid w:val="00381666"/>
    <w:rsid w:val="0038187E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9F8"/>
    <w:rsid w:val="00384BF4"/>
    <w:rsid w:val="00384C08"/>
    <w:rsid w:val="00384E12"/>
    <w:rsid w:val="003852D0"/>
    <w:rsid w:val="003854AB"/>
    <w:rsid w:val="00385513"/>
    <w:rsid w:val="003858DB"/>
    <w:rsid w:val="00385905"/>
    <w:rsid w:val="00385983"/>
    <w:rsid w:val="00385AE4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90226"/>
    <w:rsid w:val="00390428"/>
    <w:rsid w:val="003904EF"/>
    <w:rsid w:val="003906A4"/>
    <w:rsid w:val="0039079F"/>
    <w:rsid w:val="003907FC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F2E"/>
    <w:rsid w:val="00394FBB"/>
    <w:rsid w:val="00395320"/>
    <w:rsid w:val="003957B3"/>
    <w:rsid w:val="00395973"/>
    <w:rsid w:val="00395A44"/>
    <w:rsid w:val="00395CB1"/>
    <w:rsid w:val="00395DC0"/>
    <w:rsid w:val="00395FA2"/>
    <w:rsid w:val="00396077"/>
    <w:rsid w:val="00396656"/>
    <w:rsid w:val="00396781"/>
    <w:rsid w:val="003968F5"/>
    <w:rsid w:val="00396F25"/>
    <w:rsid w:val="003975A0"/>
    <w:rsid w:val="0039785F"/>
    <w:rsid w:val="00397B13"/>
    <w:rsid w:val="00397B1C"/>
    <w:rsid w:val="00397C6D"/>
    <w:rsid w:val="00397D45"/>
    <w:rsid w:val="00397DFB"/>
    <w:rsid w:val="003A0464"/>
    <w:rsid w:val="003A04E7"/>
    <w:rsid w:val="003A06E8"/>
    <w:rsid w:val="003A07A4"/>
    <w:rsid w:val="003A0F3E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31B"/>
    <w:rsid w:val="003A23F0"/>
    <w:rsid w:val="003A25AE"/>
    <w:rsid w:val="003A26D4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B82"/>
    <w:rsid w:val="003A4CBD"/>
    <w:rsid w:val="003A4E86"/>
    <w:rsid w:val="003A5538"/>
    <w:rsid w:val="003A57E4"/>
    <w:rsid w:val="003A5809"/>
    <w:rsid w:val="003A5888"/>
    <w:rsid w:val="003A58F0"/>
    <w:rsid w:val="003A59B6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14DD"/>
    <w:rsid w:val="003B1677"/>
    <w:rsid w:val="003B16B2"/>
    <w:rsid w:val="003B1787"/>
    <w:rsid w:val="003B188E"/>
    <w:rsid w:val="003B18FF"/>
    <w:rsid w:val="003B19AC"/>
    <w:rsid w:val="003B19D8"/>
    <w:rsid w:val="003B1BE4"/>
    <w:rsid w:val="003B1C63"/>
    <w:rsid w:val="003B1F40"/>
    <w:rsid w:val="003B2087"/>
    <w:rsid w:val="003B24A3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6B2"/>
    <w:rsid w:val="003B37E2"/>
    <w:rsid w:val="003B390F"/>
    <w:rsid w:val="003B39C5"/>
    <w:rsid w:val="003B3AFE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F0D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D3F"/>
    <w:rsid w:val="003C0DE6"/>
    <w:rsid w:val="003C0F82"/>
    <w:rsid w:val="003C1016"/>
    <w:rsid w:val="003C1184"/>
    <w:rsid w:val="003C11D8"/>
    <w:rsid w:val="003C12FA"/>
    <w:rsid w:val="003C13E6"/>
    <w:rsid w:val="003C1477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AE3"/>
    <w:rsid w:val="003C2F7A"/>
    <w:rsid w:val="003C2FE4"/>
    <w:rsid w:val="003C3133"/>
    <w:rsid w:val="003C318F"/>
    <w:rsid w:val="003C3405"/>
    <w:rsid w:val="003C3619"/>
    <w:rsid w:val="003C36F1"/>
    <w:rsid w:val="003C3BA9"/>
    <w:rsid w:val="003C3BBB"/>
    <w:rsid w:val="003C3BD2"/>
    <w:rsid w:val="003C3C9D"/>
    <w:rsid w:val="003C3E32"/>
    <w:rsid w:val="003C3F4D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9C"/>
    <w:rsid w:val="003C58C8"/>
    <w:rsid w:val="003C5CAA"/>
    <w:rsid w:val="003C5D6B"/>
    <w:rsid w:val="003C5EF4"/>
    <w:rsid w:val="003C6415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D65"/>
    <w:rsid w:val="003C7E0F"/>
    <w:rsid w:val="003D0058"/>
    <w:rsid w:val="003D0073"/>
    <w:rsid w:val="003D00AD"/>
    <w:rsid w:val="003D01A1"/>
    <w:rsid w:val="003D0405"/>
    <w:rsid w:val="003D0575"/>
    <w:rsid w:val="003D0637"/>
    <w:rsid w:val="003D0C39"/>
    <w:rsid w:val="003D0EB5"/>
    <w:rsid w:val="003D128E"/>
    <w:rsid w:val="003D131A"/>
    <w:rsid w:val="003D1417"/>
    <w:rsid w:val="003D1494"/>
    <w:rsid w:val="003D14E1"/>
    <w:rsid w:val="003D14EE"/>
    <w:rsid w:val="003D173C"/>
    <w:rsid w:val="003D1A4C"/>
    <w:rsid w:val="003D1C3C"/>
    <w:rsid w:val="003D1DD2"/>
    <w:rsid w:val="003D1FA1"/>
    <w:rsid w:val="003D2057"/>
    <w:rsid w:val="003D20BD"/>
    <w:rsid w:val="003D2512"/>
    <w:rsid w:val="003D255D"/>
    <w:rsid w:val="003D27ED"/>
    <w:rsid w:val="003D283E"/>
    <w:rsid w:val="003D2B2E"/>
    <w:rsid w:val="003D2BF8"/>
    <w:rsid w:val="003D2DE8"/>
    <w:rsid w:val="003D2E6E"/>
    <w:rsid w:val="003D31CA"/>
    <w:rsid w:val="003D325D"/>
    <w:rsid w:val="003D33AB"/>
    <w:rsid w:val="003D33E7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153"/>
    <w:rsid w:val="003D439A"/>
    <w:rsid w:val="003D43AE"/>
    <w:rsid w:val="003D4505"/>
    <w:rsid w:val="003D47B8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7"/>
    <w:rsid w:val="003D60A2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A6"/>
    <w:rsid w:val="003D75DE"/>
    <w:rsid w:val="003D775E"/>
    <w:rsid w:val="003D77DC"/>
    <w:rsid w:val="003D78C2"/>
    <w:rsid w:val="003D7D72"/>
    <w:rsid w:val="003D7D7C"/>
    <w:rsid w:val="003E00BD"/>
    <w:rsid w:val="003E029E"/>
    <w:rsid w:val="003E0326"/>
    <w:rsid w:val="003E0438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74A"/>
    <w:rsid w:val="003E276E"/>
    <w:rsid w:val="003E2799"/>
    <w:rsid w:val="003E2873"/>
    <w:rsid w:val="003E2A90"/>
    <w:rsid w:val="003E2CD4"/>
    <w:rsid w:val="003E31E4"/>
    <w:rsid w:val="003E33F4"/>
    <w:rsid w:val="003E34D6"/>
    <w:rsid w:val="003E3634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8FB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8D3"/>
    <w:rsid w:val="003F09D3"/>
    <w:rsid w:val="003F0B79"/>
    <w:rsid w:val="003F1124"/>
    <w:rsid w:val="003F131F"/>
    <w:rsid w:val="003F13F5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65B"/>
    <w:rsid w:val="003F3688"/>
    <w:rsid w:val="003F37F6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2083"/>
    <w:rsid w:val="0040216E"/>
    <w:rsid w:val="00402384"/>
    <w:rsid w:val="0040262A"/>
    <w:rsid w:val="004027B0"/>
    <w:rsid w:val="00402926"/>
    <w:rsid w:val="004029A7"/>
    <w:rsid w:val="004029C4"/>
    <w:rsid w:val="00402CE9"/>
    <w:rsid w:val="00402E1E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857"/>
    <w:rsid w:val="00406A4B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5CA"/>
    <w:rsid w:val="00410A24"/>
    <w:rsid w:val="00410BE8"/>
    <w:rsid w:val="00410D5E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D6"/>
    <w:rsid w:val="004124F2"/>
    <w:rsid w:val="00412533"/>
    <w:rsid w:val="004129BF"/>
    <w:rsid w:val="00412B61"/>
    <w:rsid w:val="00412BAD"/>
    <w:rsid w:val="00412D97"/>
    <w:rsid w:val="00412DC9"/>
    <w:rsid w:val="00412E63"/>
    <w:rsid w:val="00412F90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4078"/>
    <w:rsid w:val="00414623"/>
    <w:rsid w:val="00414646"/>
    <w:rsid w:val="00414662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33E"/>
    <w:rsid w:val="004203DB"/>
    <w:rsid w:val="004205E6"/>
    <w:rsid w:val="004206AB"/>
    <w:rsid w:val="004208F7"/>
    <w:rsid w:val="00420996"/>
    <w:rsid w:val="00420A4A"/>
    <w:rsid w:val="00420D98"/>
    <w:rsid w:val="00420DC6"/>
    <w:rsid w:val="004210DB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75"/>
    <w:rsid w:val="004224EF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BF"/>
    <w:rsid w:val="00425B2C"/>
    <w:rsid w:val="00425B70"/>
    <w:rsid w:val="00426315"/>
    <w:rsid w:val="00426593"/>
    <w:rsid w:val="00426618"/>
    <w:rsid w:val="004267C2"/>
    <w:rsid w:val="004267FB"/>
    <w:rsid w:val="00426809"/>
    <w:rsid w:val="00426A73"/>
    <w:rsid w:val="00426BC5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267"/>
    <w:rsid w:val="004302DB"/>
    <w:rsid w:val="00430666"/>
    <w:rsid w:val="00430880"/>
    <w:rsid w:val="0043088D"/>
    <w:rsid w:val="00430933"/>
    <w:rsid w:val="00430AA1"/>
    <w:rsid w:val="00430AD8"/>
    <w:rsid w:val="00431218"/>
    <w:rsid w:val="004313D8"/>
    <w:rsid w:val="0043141C"/>
    <w:rsid w:val="00431496"/>
    <w:rsid w:val="004317CB"/>
    <w:rsid w:val="0043184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317C"/>
    <w:rsid w:val="00433235"/>
    <w:rsid w:val="00433344"/>
    <w:rsid w:val="00433368"/>
    <w:rsid w:val="0043358C"/>
    <w:rsid w:val="0043363D"/>
    <w:rsid w:val="00433869"/>
    <w:rsid w:val="004338D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C98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1AD"/>
    <w:rsid w:val="00442284"/>
    <w:rsid w:val="004424A4"/>
    <w:rsid w:val="004425E7"/>
    <w:rsid w:val="004425F8"/>
    <w:rsid w:val="004426AA"/>
    <w:rsid w:val="004427F6"/>
    <w:rsid w:val="004428EE"/>
    <w:rsid w:val="00442C21"/>
    <w:rsid w:val="00442C37"/>
    <w:rsid w:val="00442D40"/>
    <w:rsid w:val="00442D7E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99"/>
    <w:rsid w:val="00443AFC"/>
    <w:rsid w:val="00443B39"/>
    <w:rsid w:val="00443CC5"/>
    <w:rsid w:val="004447BB"/>
    <w:rsid w:val="004448F7"/>
    <w:rsid w:val="004449F9"/>
    <w:rsid w:val="00444EAE"/>
    <w:rsid w:val="00444F14"/>
    <w:rsid w:val="0044516E"/>
    <w:rsid w:val="00445185"/>
    <w:rsid w:val="00445390"/>
    <w:rsid w:val="0044559A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B92"/>
    <w:rsid w:val="00447DB7"/>
    <w:rsid w:val="00447E25"/>
    <w:rsid w:val="0045050C"/>
    <w:rsid w:val="0045089C"/>
    <w:rsid w:val="00450946"/>
    <w:rsid w:val="0045097B"/>
    <w:rsid w:val="00450E6A"/>
    <w:rsid w:val="00450F6D"/>
    <w:rsid w:val="004511D4"/>
    <w:rsid w:val="00451252"/>
    <w:rsid w:val="0045144A"/>
    <w:rsid w:val="00451454"/>
    <w:rsid w:val="00451466"/>
    <w:rsid w:val="00451488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AF"/>
    <w:rsid w:val="00452D5E"/>
    <w:rsid w:val="00452F68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A18"/>
    <w:rsid w:val="00454AA7"/>
    <w:rsid w:val="00454B22"/>
    <w:rsid w:val="00454CBF"/>
    <w:rsid w:val="00454E15"/>
    <w:rsid w:val="00455073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DCE"/>
    <w:rsid w:val="00462F67"/>
    <w:rsid w:val="00462F83"/>
    <w:rsid w:val="00463101"/>
    <w:rsid w:val="004633B5"/>
    <w:rsid w:val="00463626"/>
    <w:rsid w:val="0046377F"/>
    <w:rsid w:val="004639A0"/>
    <w:rsid w:val="00464004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D4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3D4"/>
    <w:rsid w:val="004704A7"/>
    <w:rsid w:val="0047074B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AFA"/>
    <w:rsid w:val="00473D13"/>
    <w:rsid w:val="004742DD"/>
    <w:rsid w:val="0047437E"/>
    <w:rsid w:val="004745DC"/>
    <w:rsid w:val="004749E4"/>
    <w:rsid w:val="00474C37"/>
    <w:rsid w:val="00474CDD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F60"/>
    <w:rsid w:val="00475F85"/>
    <w:rsid w:val="004763D5"/>
    <w:rsid w:val="0047675E"/>
    <w:rsid w:val="004767A2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6EA"/>
    <w:rsid w:val="00481734"/>
    <w:rsid w:val="004817DD"/>
    <w:rsid w:val="004817E1"/>
    <w:rsid w:val="00481A34"/>
    <w:rsid w:val="00481B9F"/>
    <w:rsid w:val="00481C4B"/>
    <w:rsid w:val="00481C87"/>
    <w:rsid w:val="00481E2E"/>
    <w:rsid w:val="00481E4A"/>
    <w:rsid w:val="00481EF6"/>
    <w:rsid w:val="00482075"/>
    <w:rsid w:val="0048238E"/>
    <w:rsid w:val="0048245C"/>
    <w:rsid w:val="004825AE"/>
    <w:rsid w:val="00482684"/>
    <w:rsid w:val="004826B4"/>
    <w:rsid w:val="004828AA"/>
    <w:rsid w:val="004828CF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4FFB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D47"/>
    <w:rsid w:val="00487E25"/>
    <w:rsid w:val="00490680"/>
    <w:rsid w:val="004907D6"/>
    <w:rsid w:val="00490BBB"/>
    <w:rsid w:val="00490BCD"/>
    <w:rsid w:val="00490C0A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F0A"/>
    <w:rsid w:val="004A0024"/>
    <w:rsid w:val="004A00D4"/>
    <w:rsid w:val="004A0148"/>
    <w:rsid w:val="004A01A6"/>
    <w:rsid w:val="004A0299"/>
    <w:rsid w:val="004A0426"/>
    <w:rsid w:val="004A07DB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27C"/>
    <w:rsid w:val="004B43DA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A9"/>
    <w:rsid w:val="004B68E5"/>
    <w:rsid w:val="004B6A0F"/>
    <w:rsid w:val="004B6B41"/>
    <w:rsid w:val="004B6BB8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A58"/>
    <w:rsid w:val="004B7A7C"/>
    <w:rsid w:val="004B7A9B"/>
    <w:rsid w:val="004B7C0B"/>
    <w:rsid w:val="004B7C21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2D7"/>
    <w:rsid w:val="004C1335"/>
    <w:rsid w:val="004C1368"/>
    <w:rsid w:val="004C144F"/>
    <w:rsid w:val="004C14D8"/>
    <w:rsid w:val="004C1638"/>
    <w:rsid w:val="004C17D9"/>
    <w:rsid w:val="004C1F16"/>
    <w:rsid w:val="004C23DD"/>
    <w:rsid w:val="004C26E1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A98"/>
    <w:rsid w:val="004C3E7E"/>
    <w:rsid w:val="004C42C4"/>
    <w:rsid w:val="004C442C"/>
    <w:rsid w:val="004C4550"/>
    <w:rsid w:val="004C458A"/>
    <w:rsid w:val="004C45A8"/>
    <w:rsid w:val="004C4707"/>
    <w:rsid w:val="004C48A9"/>
    <w:rsid w:val="004C49EF"/>
    <w:rsid w:val="004C4A44"/>
    <w:rsid w:val="004C4A98"/>
    <w:rsid w:val="004C4B69"/>
    <w:rsid w:val="004C4B93"/>
    <w:rsid w:val="004C4C8A"/>
    <w:rsid w:val="004C4E20"/>
    <w:rsid w:val="004C4F76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63B"/>
    <w:rsid w:val="004C69A4"/>
    <w:rsid w:val="004C69AB"/>
    <w:rsid w:val="004C6D3A"/>
    <w:rsid w:val="004C7149"/>
    <w:rsid w:val="004C76D7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EE4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202"/>
    <w:rsid w:val="004E334E"/>
    <w:rsid w:val="004E33FA"/>
    <w:rsid w:val="004E3470"/>
    <w:rsid w:val="004E382A"/>
    <w:rsid w:val="004E3C7B"/>
    <w:rsid w:val="004E3DB5"/>
    <w:rsid w:val="004E3F34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839"/>
    <w:rsid w:val="004E7A6C"/>
    <w:rsid w:val="004E7A77"/>
    <w:rsid w:val="004E7B24"/>
    <w:rsid w:val="004E7FDF"/>
    <w:rsid w:val="004F001A"/>
    <w:rsid w:val="004F043B"/>
    <w:rsid w:val="004F04DF"/>
    <w:rsid w:val="004F0B7E"/>
    <w:rsid w:val="004F0C34"/>
    <w:rsid w:val="004F0D94"/>
    <w:rsid w:val="004F117A"/>
    <w:rsid w:val="004F137B"/>
    <w:rsid w:val="004F169A"/>
    <w:rsid w:val="004F1AFE"/>
    <w:rsid w:val="004F1E89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61D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FE8"/>
    <w:rsid w:val="005000D1"/>
    <w:rsid w:val="0050014E"/>
    <w:rsid w:val="005002DE"/>
    <w:rsid w:val="005002EB"/>
    <w:rsid w:val="005003D2"/>
    <w:rsid w:val="005004F7"/>
    <w:rsid w:val="005006C3"/>
    <w:rsid w:val="0050085E"/>
    <w:rsid w:val="005008F2"/>
    <w:rsid w:val="00500B66"/>
    <w:rsid w:val="00500C17"/>
    <w:rsid w:val="00500E2C"/>
    <w:rsid w:val="0050149E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9F7"/>
    <w:rsid w:val="00505AAC"/>
    <w:rsid w:val="00505E46"/>
    <w:rsid w:val="005065CD"/>
    <w:rsid w:val="005068FE"/>
    <w:rsid w:val="00506905"/>
    <w:rsid w:val="0050697F"/>
    <w:rsid w:val="005069F7"/>
    <w:rsid w:val="00506AEE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66F"/>
    <w:rsid w:val="005077D9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50F"/>
    <w:rsid w:val="005105F3"/>
    <w:rsid w:val="0051061C"/>
    <w:rsid w:val="0051067E"/>
    <w:rsid w:val="0051067F"/>
    <w:rsid w:val="00510A3F"/>
    <w:rsid w:val="00510BF6"/>
    <w:rsid w:val="00510C4C"/>
    <w:rsid w:val="00510D6E"/>
    <w:rsid w:val="00510DDD"/>
    <w:rsid w:val="00510FAD"/>
    <w:rsid w:val="00511047"/>
    <w:rsid w:val="00511094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DB1"/>
    <w:rsid w:val="00511E02"/>
    <w:rsid w:val="00511F48"/>
    <w:rsid w:val="0051202F"/>
    <w:rsid w:val="00512372"/>
    <w:rsid w:val="00512674"/>
    <w:rsid w:val="00512A9E"/>
    <w:rsid w:val="00512B76"/>
    <w:rsid w:val="00512F18"/>
    <w:rsid w:val="00513255"/>
    <w:rsid w:val="005139AC"/>
    <w:rsid w:val="00513B99"/>
    <w:rsid w:val="00513BB6"/>
    <w:rsid w:val="00513D6B"/>
    <w:rsid w:val="00513DA0"/>
    <w:rsid w:val="00513F3E"/>
    <w:rsid w:val="00514058"/>
    <w:rsid w:val="005141FA"/>
    <w:rsid w:val="00514255"/>
    <w:rsid w:val="0051476D"/>
    <w:rsid w:val="00514911"/>
    <w:rsid w:val="0051497C"/>
    <w:rsid w:val="00514C0A"/>
    <w:rsid w:val="00514C98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6DA"/>
    <w:rsid w:val="0051670E"/>
    <w:rsid w:val="005167CD"/>
    <w:rsid w:val="0051680B"/>
    <w:rsid w:val="00516AE0"/>
    <w:rsid w:val="00516AFB"/>
    <w:rsid w:val="00516B91"/>
    <w:rsid w:val="00516C1C"/>
    <w:rsid w:val="00516D13"/>
    <w:rsid w:val="00516D3B"/>
    <w:rsid w:val="00516FA5"/>
    <w:rsid w:val="0051714D"/>
    <w:rsid w:val="005174B8"/>
    <w:rsid w:val="00517528"/>
    <w:rsid w:val="00517621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9E2"/>
    <w:rsid w:val="00522A5B"/>
    <w:rsid w:val="00522D39"/>
    <w:rsid w:val="00522E33"/>
    <w:rsid w:val="00522F6E"/>
    <w:rsid w:val="0052321C"/>
    <w:rsid w:val="0052339B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323"/>
    <w:rsid w:val="00526544"/>
    <w:rsid w:val="0052679A"/>
    <w:rsid w:val="00526A63"/>
    <w:rsid w:val="00526CD3"/>
    <w:rsid w:val="00526D1A"/>
    <w:rsid w:val="00527055"/>
    <w:rsid w:val="005270D8"/>
    <w:rsid w:val="00527192"/>
    <w:rsid w:val="005273D4"/>
    <w:rsid w:val="005278BD"/>
    <w:rsid w:val="005278EA"/>
    <w:rsid w:val="00527B65"/>
    <w:rsid w:val="00527E47"/>
    <w:rsid w:val="00527F5E"/>
    <w:rsid w:val="00527FCD"/>
    <w:rsid w:val="00530179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DA1"/>
    <w:rsid w:val="00531FC8"/>
    <w:rsid w:val="00532045"/>
    <w:rsid w:val="005324A5"/>
    <w:rsid w:val="005325CD"/>
    <w:rsid w:val="005325CF"/>
    <w:rsid w:val="00532A2F"/>
    <w:rsid w:val="00532FC8"/>
    <w:rsid w:val="0053322C"/>
    <w:rsid w:val="0053322D"/>
    <w:rsid w:val="0053366A"/>
    <w:rsid w:val="00533676"/>
    <w:rsid w:val="00533784"/>
    <w:rsid w:val="0053395C"/>
    <w:rsid w:val="00533B87"/>
    <w:rsid w:val="00533BB2"/>
    <w:rsid w:val="00533C07"/>
    <w:rsid w:val="00533D3C"/>
    <w:rsid w:val="00533DA7"/>
    <w:rsid w:val="00534065"/>
    <w:rsid w:val="005341D4"/>
    <w:rsid w:val="00534487"/>
    <w:rsid w:val="00534645"/>
    <w:rsid w:val="00534851"/>
    <w:rsid w:val="00534870"/>
    <w:rsid w:val="00534921"/>
    <w:rsid w:val="00534955"/>
    <w:rsid w:val="00534958"/>
    <w:rsid w:val="0053497F"/>
    <w:rsid w:val="00534DEE"/>
    <w:rsid w:val="005350FD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D18"/>
    <w:rsid w:val="00536EBF"/>
    <w:rsid w:val="0053717F"/>
    <w:rsid w:val="005371FA"/>
    <w:rsid w:val="00537239"/>
    <w:rsid w:val="005372B0"/>
    <w:rsid w:val="005372CC"/>
    <w:rsid w:val="00537373"/>
    <w:rsid w:val="005376EB"/>
    <w:rsid w:val="00537883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C7B"/>
    <w:rsid w:val="00541E22"/>
    <w:rsid w:val="00542098"/>
    <w:rsid w:val="005420F5"/>
    <w:rsid w:val="0054240C"/>
    <w:rsid w:val="0054267C"/>
    <w:rsid w:val="005426E7"/>
    <w:rsid w:val="00542805"/>
    <w:rsid w:val="005428CC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A18"/>
    <w:rsid w:val="00545B4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1037"/>
    <w:rsid w:val="005510A2"/>
    <w:rsid w:val="00551168"/>
    <w:rsid w:val="005514C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9B9"/>
    <w:rsid w:val="00552B7A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72C"/>
    <w:rsid w:val="00554855"/>
    <w:rsid w:val="00554DE0"/>
    <w:rsid w:val="0055506D"/>
    <w:rsid w:val="00555178"/>
    <w:rsid w:val="00555397"/>
    <w:rsid w:val="005554E1"/>
    <w:rsid w:val="00555550"/>
    <w:rsid w:val="00555791"/>
    <w:rsid w:val="0055587F"/>
    <w:rsid w:val="00555CDA"/>
    <w:rsid w:val="00555FB1"/>
    <w:rsid w:val="0055624A"/>
    <w:rsid w:val="005563C1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AD7"/>
    <w:rsid w:val="00557DBE"/>
    <w:rsid w:val="00557E6E"/>
    <w:rsid w:val="00557ECC"/>
    <w:rsid w:val="00557EED"/>
    <w:rsid w:val="00557F95"/>
    <w:rsid w:val="00560011"/>
    <w:rsid w:val="005600E2"/>
    <w:rsid w:val="00560418"/>
    <w:rsid w:val="00560433"/>
    <w:rsid w:val="00560639"/>
    <w:rsid w:val="005608D4"/>
    <w:rsid w:val="005608DB"/>
    <w:rsid w:val="00560D71"/>
    <w:rsid w:val="00560FCE"/>
    <w:rsid w:val="0056113B"/>
    <w:rsid w:val="0056123B"/>
    <w:rsid w:val="005617D8"/>
    <w:rsid w:val="00561853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7C9"/>
    <w:rsid w:val="005637ED"/>
    <w:rsid w:val="00563CAA"/>
    <w:rsid w:val="00563CDA"/>
    <w:rsid w:val="00563D87"/>
    <w:rsid w:val="00563DB7"/>
    <w:rsid w:val="00563E7D"/>
    <w:rsid w:val="00563EF6"/>
    <w:rsid w:val="00563F7F"/>
    <w:rsid w:val="005643C9"/>
    <w:rsid w:val="00564769"/>
    <w:rsid w:val="005647D0"/>
    <w:rsid w:val="005648C4"/>
    <w:rsid w:val="00564EA9"/>
    <w:rsid w:val="00564FBF"/>
    <w:rsid w:val="005652B3"/>
    <w:rsid w:val="005652C7"/>
    <w:rsid w:val="005652E2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816"/>
    <w:rsid w:val="00566B2B"/>
    <w:rsid w:val="00566BF0"/>
    <w:rsid w:val="00566CB0"/>
    <w:rsid w:val="00566CE1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2DD"/>
    <w:rsid w:val="005704AB"/>
    <w:rsid w:val="00570747"/>
    <w:rsid w:val="005708A7"/>
    <w:rsid w:val="00570C01"/>
    <w:rsid w:val="00570DF1"/>
    <w:rsid w:val="00570E49"/>
    <w:rsid w:val="00570FE5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65"/>
    <w:rsid w:val="00573262"/>
    <w:rsid w:val="00573321"/>
    <w:rsid w:val="0057343A"/>
    <w:rsid w:val="00573719"/>
    <w:rsid w:val="00573798"/>
    <w:rsid w:val="00573B0B"/>
    <w:rsid w:val="00573B74"/>
    <w:rsid w:val="00573BA1"/>
    <w:rsid w:val="00573C1B"/>
    <w:rsid w:val="00573E83"/>
    <w:rsid w:val="00573E96"/>
    <w:rsid w:val="00573F6B"/>
    <w:rsid w:val="00573F92"/>
    <w:rsid w:val="00574129"/>
    <w:rsid w:val="00574397"/>
    <w:rsid w:val="005745FF"/>
    <w:rsid w:val="005747E0"/>
    <w:rsid w:val="0057498A"/>
    <w:rsid w:val="00574BD1"/>
    <w:rsid w:val="00574F9E"/>
    <w:rsid w:val="00574FEF"/>
    <w:rsid w:val="00575296"/>
    <w:rsid w:val="005753E0"/>
    <w:rsid w:val="00575614"/>
    <w:rsid w:val="0057563E"/>
    <w:rsid w:val="005757B7"/>
    <w:rsid w:val="005757C1"/>
    <w:rsid w:val="00575975"/>
    <w:rsid w:val="0057597D"/>
    <w:rsid w:val="00575BA5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834"/>
    <w:rsid w:val="005828F3"/>
    <w:rsid w:val="00582EF7"/>
    <w:rsid w:val="005830C0"/>
    <w:rsid w:val="005831CC"/>
    <w:rsid w:val="005832A2"/>
    <w:rsid w:val="005832BD"/>
    <w:rsid w:val="00583374"/>
    <w:rsid w:val="005834E9"/>
    <w:rsid w:val="0058370D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56D"/>
    <w:rsid w:val="00584B29"/>
    <w:rsid w:val="00584BB6"/>
    <w:rsid w:val="00584BB8"/>
    <w:rsid w:val="00584BDB"/>
    <w:rsid w:val="00584CC9"/>
    <w:rsid w:val="00584FE3"/>
    <w:rsid w:val="005851E2"/>
    <w:rsid w:val="0058531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6EE8"/>
    <w:rsid w:val="005870CC"/>
    <w:rsid w:val="00587119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79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304"/>
    <w:rsid w:val="005A1314"/>
    <w:rsid w:val="005A138E"/>
    <w:rsid w:val="005A14F2"/>
    <w:rsid w:val="005A1584"/>
    <w:rsid w:val="005A15F3"/>
    <w:rsid w:val="005A179F"/>
    <w:rsid w:val="005A17F8"/>
    <w:rsid w:val="005A18C4"/>
    <w:rsid w:val="005A1AAE"/>
    <w:rsid w:val="005A1BAE"/>
    <w:rsid w:val="005A1DE9"/>
    <w:rsid w:val="005A1F13"/>
    <w:rsid w:val="005A1F60"/>
    <w:rsid w:val="005A1FA7"/>
    <w:rsid w:val="005A21BE"/>
    <w:rsid w:val="005A244D"/>
    <w:rsid w:val="005A2B7C"/>
    <w:rsid w:val="005A2BF8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9DB"/>
    <w:rsid w:val="005A4FA6"/>
    <w:rsid w:val="005A554A"/>
    <w:rsid w:val="005A5670"/>
    <w:rsid w:val="005A576B"/>
    <w:rsid w:val="005A5DE0"/>
    <w:rsid w:val="005A5F74"/>
    <w:rsid w:val="005A6132"/>
    <w:rsid w:val="005A624E"/>
    <w:rsid w:val="005A632E"/>
    <w:rsid w:val="005A6463"/>
    <w:rsid w:val="005A6491"/>
    <w:rsid w:val="005A6609"/>
    <w:rsid w:val="005A6638"/>
    <w:rsid w:val="005A66C2"/>
    <w:rsid w:val="005A6A3D"/>
    <w:rsid w:val="005A6B4D"/>
    <w:rsid w:val="005A6EFC"/>
    <w:rsid w:val="005A6F7D"/>
    <w:rsid w:val="005A6FE9"/>
    <w:rsid w:val="005A707E"/>
    <w:rsid w:val="005A7090"/>
    <w:rsid w:val="005A719B"/>
    <w:rsid w:val="005A7299"/>
    <w:rsid w:val="005A759B"/>
    <w:rsid w:val="005A76A0"/>
    <w:rsid w:val="005A7B58"/>
    <w:rsid w:val="005B019A"/>
    <w:rsid w:val="005B02EC"/>
    <w:rsid w:val="005B0768"/>
    <w:rsid w:val="005B0982"/>
    <w:rsid w:val="005B0A7B"/>
    <w:rsid w:val="005B0EB6"/>
    <w:rsid w:val="005B0F7F"/>
    <w:rsid w:val="005B1098"/>
    <w:rsid w:val="005B10A8"/>
    <w:rsid w:val="005B1375"/>
    <w:rsid w:val="005B13D3"/>
    <w:rsid w:val="005B1407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F75"/>
    <w:rsid w:val="005B50C1"/>
    <w:rsid w:val="005B54E2"/>
    <w:rsid w:val="005B55C7"/>
    <w:rsid w:val="005B590E"/>
    <w:rsid w:val="005B5B78"/>
    <w:rsid w:val="005B5BDA"/>
    <w:rsid w:val="005B5D0D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C6"/>
    <w:rsid w:val="005D0911"/>
    <w:rsid w:val="005D0C3A"/>
    <w:rsid w:val="005D0C72"/>
    <w:rsid w:val="005D1055"/>
    <w:rsid w:val="005D1325"/>
    <w:rsid w:val="005D15DD"/>
    <w:rsid w:val="005D16CE"/>
    <w:rsid w:val="005D1DB6"/>
    <w:rsid w:val="005D1F41"/>
    <w:rsid w:val="005D2139"/>
    <w:rsid w:val="005D2355"/>
    <w:rsid w:val="005D23EE"/>
    <w:rsid w:val="005D2A59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BB9"/>
    <w:rsid w:val="005D5D57"/>
    <w:rsid w:val="005D5EBE"/>
    <w:rsid w:val="005D5F6E"/>
    <w:rsid w:val="005D629D"/>
    <w:rsid w:val="005D63DC"/>
    <w:rsid w:val="005D640E"/>
    <w:rsid w:val="005D6424"/>
    <w:rsid w:val="005D678C"/>
    <w:rsid w:val="005D6A73"/>
    <w:rsid w:val="005D6AEC"/>
    <w:rsid w:val="005D6D40"/>
    <w:rsid w:val="005D6E61"/>
    <w:rsid w:val="005D6F1C"/>
    <w:rsid w:val="005D70C0"/>
    <w:rsid w:val="005D71D8"/>
    <w:rsid w:val="005D7363"/>
    <w:rsid w:val="005D7487"/>
    <w:rsid w:val="005D7A10"/>
    <w:rsid w:val="005D7B04"/>
    <w:rsid w:val="005D7F14"/>
    <w:rsid w:val="005E0127"/>
    <w:rsid w:val="005E02BF"/>
    <w:rsid w:val="005E05D5"/>
    <w:rsid w:val="005E0720"/>
    <w:rsid w:val="005E0A51"/>
    <w:rsid w:val="005E0BCA"/>
    <w:rsid w:val="005E0C5D"/>
    <w:rsid w:val="005E0C63"/>
    <w:rsid w:val="005E0CE6"/>
    <w:rsid w:val="005E0D27"/>
    <w:rsid w:val="005E0D62"/>
    <w:rsid w:val="005E0F8E"/>
    <w:rsid w:val="005E0FFA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D75"/>
    <w:rsid w:val="005E4E52"/>
    <w:rsid w:val="005E4FAC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FD"/>
    <w:rsid w:val="005E7513"/>
    <w:rsid w:val="005E7631"/>
    <w:rsid w:val="005E76E3"/>
    <w:rsid w:val="005E7764"/>
    <w:rsid w:val="005E780C"/>
    <w:rsid w:val="005E7854"/>
    <w:rsid w:val="005E7A1B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25F3"/>
    <w:rsid w:val="005F28AF"/>
    <w:rsid w:val="005F2FF2"/>
    <w:rsid w:val="005F34A0"/>
    <w:rsid w:val="005F353E"/>
    <w:rsid w:val="005F3735"/>
    <w:rsid w:val="005F3737"/>
    <w:rsid w:val="005F3CDB"/>
    <w:rsid w:val="005F3DDA"/>
    <w:rsid w:val="005F3F1C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DF6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FFD"/>
    <w:rsid w:val="006011C4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260"/>
    <w:rsid w:val="006022D5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203"/>
    <w:rsid w:val="00604312"/>
    <w:rsid w:val="0060440F"/>
    <w:rsid w:val="00604574"/>
    <w:rsid w:val="00604714"/>
    <w:rsid w:val="006051E0"/>
    <w:rsid w:val="006052D7"/>
    <w:rsid w:val="006053DC"/>
    <w:rsid w:val="00605435"/>
    <w:rsid w:val="00605567"/>
    <w:rsid w:val="006058D1"/>
    <w:rsid w:val="00605A11"/>
    <w:rsid w:val="00605B48"/>
    <w:rsid w:val="00605C60"/>
    <w:rsid w:val="00605CA4"/>
    <w:rsid w:val="00605FFA"/>
    <w:rsid w:val="00606567"/>
    <w:rsid w:val="006066EA"/>
    <w:rsid w:val="006066ED"/>
    <w:rsid w:val="006067E6"/>
    <w:rsid w:val="006068A0"/>
    <w:rsid w:val="00606ABF"/>
    <w:rsid w:val="00606F66"/>
    <w:rsid w:val="00606FAC"/>
    <w:rsid w:val="00607026"/>
    <w:rsid w:val="006074F4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9A6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9EF"/>
    <w:rsid w:val="00611C62"/>
    <w:rsid w:val="00611EC1"/>
    <w:rsid w:val="006120DC"/>
    <w:rsid w:val="006120DF"/>
    <w:rsid w:val="00612116"/>
    <w:rsid w:val="00612200"/>
    <w:rsid w:val="00612457"/>
    <w:rsid w:val="006124E8"/>
    <w:rsid w:val="006124F4"/>
    <w:rsid w:val="00612965"/>
    <w:rsid w:val="00612A33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90A"/>
    <w:rsid w:val="006139D2"/>
    <w:rsid w:val="006139EC"/>
    <w:rsid w:val="00613AF5"/>
    <w:rsid w:val="00613B96"/>
    <w:rsid w:val="00613D36"/>
    <w:rsid w:val="00613DF3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6CE4"/>
    <w:rsid w:val="00617043"/>
    <w:rsid w:val="00617134"/>
    <w:rsid w:val="00617155"/>
    <w:rsid w:val="0061737F"/>
    <w:rsid w:val="0061750D"/>
    <w:rsid w:val="00617617"/>
    <w:rsid w:val="0061763D"/>
    <w:rsid w:val="00617674"/>
    <w:rsid w:val="0061774C"/>
    <w:rsid w:val="00617B8F"/>
    <w:rsid w:val="00617C31"/>
    <w:rsid w:val="00617C4D"/>
    <w:rsid w:val="00617F9E"/>
    <w:rsid w:val="00620082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684"/>
    <w:rsid w:val="00622803"/>
    <w:rsid w:val="0062286C"/>
    <w:rsid w:val="00622945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98B"/>
    <w:rsid w:val="00623A07"/>
    <w:rsid w:val="00623D36"/>
    <w:rsid w:val="00624871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5CC4"/>
    <w:rsid w:val="006260F8"/>
    <w:rsid w:val="00626723"/>
    <w:rsid w:val="0062694D"/>
    <w:rsid w:val="0062697A"/>
    <w:rsid w:val="00626B87"/>
    <w:rsid w:val="00626E9E"/>
    <w:rsid w:val="00626FB3"/>
    <w:rsid w:val="00627391"/>
    <w:rsid w:val="00627849"/>
    <w:rsid w:val="0062789E"/>
    <w:rsid w:val="00627AF9"/>
    <w:rsid w:val="00627D55"/>
    <w:rsid w:val="00630367"/>
    <w:rsid w:val="00630443"/>
    <w:rsid w:val="006304A8"/>
    <w:rsid w:val="006306ED"/>
    <w:rsid w:val="006308E8"/>
    <w:rsid w:val="00630909"/>
    <w:rsid w:val="00630A07"/>
    <w:rsid w:val="00630B05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513"/>
    <w:rsid w:val="00634611"/>
    <w:rsid w:val="0063468E"/>
    <w:rsid w:val="006347AE"/>
    <w:rsid w:val="006348D7"/>
    <w:rsid w:val="00634A3F"/>
    <w:rsid w:val="00634B5F"/>
    <w:rsid w:val="00634B82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63"/>
    <w:rsid w:val="00643597"/>
    <w:rsid w:val="00643854"/>
    <w:rsid w:val="006439F3"/>
    <w:rsid w:val="00643A3F"/>
    <w:rsid w:val="00643C53"/>
    <w:rsid w:val="00644220"/>
    <w:rsid w:val="00644257"/>
    <w:rsid w:val="0064460A"/>
    <w:rsid w:val="0064472B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887"/>
    <w:rsid w:val="00646E64"/>
    <w:rsid w:val="00646F17"/>
    <w:rsid w:val="00646F18"/>
    <w:rsid w:val="0064708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D51"/>
    <w:rsid w:val="00650D9E"/>
    <w:rsid w:val="00650E2F"/>
    <w:rsid w:val="00650EC0"/>
    <w:rsid w:val="00650EC5"/>
    <w:rsid w:val="00650F64"/>
    <w:rsid w:val="0065100A"/>
    <w:rsid w:val="006510FB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4C3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F4C"/>
    <w:rsid w:val="00655076"/>
    <w:rsid w:val="006550F3"/>
    <w:rsid w:val="00655376"/>
    <w:rsid w:val="00655498"/>
    <w:rsid w:val="0065552A"/>
    <w:rsid w:val="0065565B"/>
    <w:rsid w:val="006556E2"/>
    <w:rsid w:val="0065591C"/>
    <w:rsid w:val="00655A5C"/>
    <w:rsid w:val="00655BDB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CF9"/>
    <w:rsid w:val="00656D56"/>
    <w:rsid w:val="00656D84"/>
    <w:rsid w:val="00657020"/>
    <w:rsid w:val="00657210"/>
    <w:rsid w:val="0065726A"/>
    <w:rsid w:val="006572FD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E6"/>
    <w:rsid w:val="00660811"/>
    <w:rsid w:val="00660930"/>
    <w:rsid w:val="00660D85"/>
    <w:rsid w:val="00660F1E"/>
    <w:rsid w:val="006610CD"/>
    <w:rsid w:val="006611FF"/>
    <w:rsid w:val="006614B5"/>
    <w:rsid w:val="00661728"/>
    <w:rsid w:val="00661BBE"/>
    <w:rsid w:val="00661BE0"/>
    <w:rsid w:val="00661C59"/>
    <w:rsid w:val="00661E1C"/>
    <w:rsid w:val="00662146"/>
    <w:rsid w:val="006621A2"/>
    <w:rsid w:val="00662351"/>
    <w:rsid w:val="0066246B"/>
    <w:rsid w:val="0066285A"/>
    <w:rsid w:val="00662D9E"/>
    <w:rsid w:val="00662EE2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50B7"/>
    <w:rsid w:val="00665308"/>
    <w:rsid w:val="006656BC"/>
    <w:rsid w:val="00665A9A"/>
    <w:rsid w:val="00665C17"/>
    <w:rsid w:val="00665C46"/>
    <w:rsid w:val="00665CA5"/>
    <w:rsid w:val="00665CE2"/>
    <w:rsid w:val="006660FA"/>
    <w:rsid w:val="00666102"/>
    <w:rsid w:val="00666315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919"/>
    <w:rsid w:val="00667932"/>
    <w:rsid w:val="00667941"/>
    <w:rsid w:val="006679AB"/>
    <w:rsid w:val="00667A8C"/>
    <w:rsid w:val="00667B8A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18B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541"/>
    <w:rsid w:val="0067562B"/>
    <w:rsid w:val="006757D9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65B"/>
    <w:rsid w:val="00677C2F"/>
    <w:rsid w:val="00677D20"/>
    <w:rsid w:val="00677E46"/>
    <w:rsid w:val="00680399"/>
    <w:rsid w:val="00680401"/>
    <w:rsid w:val="006809D7"/>
    <w:rsid w:val="00680B0C"/>
    <w:rsid w:val="00680D56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C11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71D"/>
    <w:rsid w:val="00693F34"/>
    <w:rsid w:val="006943F4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EEC"/>
    <w:rsid w:val="006A4F85"/>
    <w:rsid w:val="006A5079"/>
    <w:rsid w:val="006A51AA"/>
    <w:rsid w:val="006A52B4"/>
    <w:rsid w:val="006A539C"/>
    <w:rsid w:val="006A563F"/>
    <w:rsid w:val="006A5837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E65"/>
    <w:rsid w:val="006B1E82"/>
    <w:rsid w:val="006B2049"/>
    <w:rsid w:val="006B2164"/>
    <w:rsid w:val="006B21BC"/>
    <w:rsid w:val="006B24C1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3FC"/>
    <w:rsid w:val="006B44EF"/>
    <w:rsid w:val="006B4670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84"/>
    <w:rsid w:val="006B59D4"/>
    <w:rsid w:val="006B5AB5"/>
    <w:rsid w:val="006B5AD8"/>
    <w:rsid w:val="006B5CBF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15F"/>
    <w:rsid w:val="006C0318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451"/>
    <w:rsid w:val="006C7643"/>
    <w:rsid w:val="006C7855"/>
    <w:rsid w:val="006C7D69"/>
    <w:rsid w:val="006C7D8F"/>
    <w:rsid w:val="006C7DB3"/>
    <w:rsid w:val="006C7DD8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C0"/>
    <w:rsid w:val="006D673A"/>
    <w:rsid w:val="006D67B2"/>
    <w:rsid w:val="006D6AA5"/>
    <w:rsid w:val="006D6AF5"/>
    <w:rsid w:val="006D6B2F"/>
    <w:rsid w:val="006D6E04"/>
    <w:rsid w:val="006D719F"/>
    <w:rsid w:val="006D735C"/>
    <w:rsid w:val="006D7462"/>
    <w:rsid w:val="006D7580"/>
    <w:rsid w:val="006D7636"/>
    <w:rsid w:val="006D78E6"/>
    <w:rsid w:val="006D79DE"/>
    <w:rsid w:val="006D7AF7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8D7"/>
    <w:rsid w:val="006E3954"/>
    <w:rsid w:val="006E3B39"/>
    <w:rsid w:val="006E3BD8"/>
    <w:rsid w:val="006E3D6B"/>
    <w:rsid w:val="006E3E67"/>
    <w:rsid w:val="006E420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F26"/>
    <w:rsid w:val="006E7154"/>
    <w:rsid w:val="006E732D"/>
    <w:rsid w:val="006E756D"/>
    <w:rsid w:val="006E7617"/>
    <w:rsid w:val="006E76AB"/>
    <w:rsid w:val="006E7801"/>
    <w:rsid w:val="006E7943"/>
    <w:rsid w:val="006E7BC8"/>
    <w:rsid w:val="006E7C6F"/>
    <w:rsid w:val="006F0102"/>
    <w:rsid w:val="006F0239"/>
    <w:rsid w:val="006F0327"/>
    <w:rsid w:val="006F0344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1F10"/>
    <w:rsid w:val="006F21E9"/>
    <w:rsid w:val="006F2373"/>
    <w:rsid w:val="006F23DC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A50"/>
    <w:rsid w:val="006F4AC2"/>
    <w:rsid w:val="006F4B56"/>
    <w:rsid w:val="006F4CFE"/>
    <w:rsid w:val="006F4E48"/>
    <w:rsid w:val="006F4FB5"/>
    <w:rsid w:val="006F5118"/>
    <w:rsid w:val="006F524C"/>
    <w:rsid w:val="006F524D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CA0"/>
    <w:rsid w:val="0070200A"/>
    <w:rsid w:val="0070220C"/>
    <w:rsid w:val="0070225A"/>
    <w:rsid w:val="0070249F"/>
    <w:rsid w:val="007027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655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24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3E1"/>
    <w:rsid w:val="007123EF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E95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3"/>
    <w:rsid w:val="00716C4D"/>
    <w:rsid w:val="00717353"/>
    <w:rsid w:val="00717361"/>
    <w:rsid w:val="0071737A"/>
    <w:rsid w:val="007176A5"/>
    <w:rsid w:val="00717D77"/>
    <w:rsid w:val="00717F14"/>
    <w:rsid w:val="00717FB5"/>
    <w:rsid w:val="00720120"/>
    <w:rsid w:val="007201FA"/>
    <w:rsid w:val="00720361"/>
    <w:rsid w:val="00720382"/>
    <w:rsid w:val="007206DB"/>
    <w:rsid w:val="0072072C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5FF"/>
    <w:rsid w:val="007228AE"/>
    <w:rsid w:val="00722B1C"/>
    <w:rsid w:val="00722C5C"/>
    <w:rsid w:val="00722E96"/>
    <w:rsid w:val="00723042"/>
    <w:rsid w:val="007231B4"/>
    <w:rsid w:val="0072326F"/>
    <w:rsid w:val="007232E7"/>
    <w:rsid w:val="00723396"/>
    <w:rsid w:val="007233D4"/>
    <w:rsid w:val="007236B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4FDE"/>
    <w:rsid w:val="00725238"/>
    <w:rsid w:val="0072562F"/>
    <w:rsid w:val="00725703"/>
    <w:rsid w:val="0072591C"/>
    <w:rsid w:val="00725A8A"/>
    <w:rsid w:val="00725BB8"/>
    <w:rsid w:val="00725D15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553"/>
    <w:rsid w:val="007276AF"/>
    <w:rsid w:val="00727851"/>
    <w:rsid w:val="00727864"/>
    <w:rsid w:val="007278D7"/>
    <w:rsid w:val="00727AC3"/>
    <w:rsid w:val="00727AFF"/>
    <w:rsid w:val="00727D7E"/>
    <w:rsid w:val="00727E9C"/>
    <w:rsid w:val="00727EA1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1245"/>
    <w:rsid w:val="007313B1"/>
    <w:rsid w:val="0073178A"/>
    <w:rsid w:val="00731B19"/>
    <w:rsid w:val="00731C94"/>
    <w:rsid w:val="00731E9D"/>
    <w:rsid w:val="0073218F"/>
    <w:rsid w:val="0073236A"/>
    <w:rsid w:val="00732398"/>
    <w:rsid w:val="00732468"/>
    <w:rsid w:val="00732D18"/>
    <w:rsid w:val="00733059"/>
    <w:rsid w:val="007331B9"/>
    <w:rsid w:val="0073322A"/>
    <w:rsid w:val="00733277"/>
    <w:rsid w:val="007332B4"/>
    <w:rsid w:val="007332C3"/>
    <w:rsid w:val="00733327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86B"/>
    <w:rsid w:val="00734B5B"/>
    <w:rsid w:val="00734D53"/>
    <w:rsid w:val="00734E7B"/>
    <w:rsid w:val="00734F8C"/>
    <w:rsid w:val="00735192"/>
    <w:rsid w:val="0073524B"/>
    <w:rsid w:val="007352E9"/>
    <w:rsid w:val="00735651"/>
    <w:rsid w:val="007356CC"/>
    <w:rsid w:val="00735719"/>
    <w:rsid w:val="0073571A"/>
    <w:rsid w:val="00735725"/>
    <w:rsid w:val="007358CF"/>
    <w:rsid w:val="00735949"/>
    <w:rsid w:val="00735B37"/>
    <w:rsid w:val="00735B9A"/>
    <w:rsid w:val="00735E64"/>
    <w:rsid w:val="00735EB5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D2"/>
    <w:rsid w:val="00742224"/>
    <w:rsid w:val="0074236E"/>
    <w:rsid w:val="00742528"/>
    <w:rsid w:val="00742711"/>
    <w:rsid w:val="00742794"/>
    <w:rsid w:val="0074280A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6CC5"/>
    <w:rsid w:val="00746D23"/>
    <w:rsid w:val="00746F7A"/>
    <w:rsid w:val="0074719C"/>
    <w:rsid w:val="007473A9"/>
    <w:rsid w:val="00747518"/>
    <w:rsid w:val="00747560"/>
    <w:rsid w:val="007475F6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865"/>
    <w:rsid w:val="00750A87"/>
    <w:rsid w:val="00750B51"/>
    <w:rsid w:val="00750BC8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E32"/>
    <w:rsid w:val="00753EB5"/>
    <w:rsid w:val="007540D0"/>
    <w:rsid w:val="00754422"/>
    <w:rsid w:val="0075449B"/>
    <w:rsid w:val="00754517"/>
    <w:rsid w:val="007545F3"/>
    <w:rsid w:val="00754A12"/>
    <w:rsid w:val="00754A86"/>
    <w:rsid w:val="00754B6B"/>
    <w:rsid w:val="00754B81"/>
    <w:rsid w:val="00754D10"/>
    <w:rsid w:val="00755067"/>
    <w:rsid w:val="00755126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305F"/>
    <w:rsid w:val="00763556"/>
    <w:rsid w:val="007637D9"/>
    <w:rsid w:val="00763880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250"/>
    <w:rsid w:val="0076525D"/>
    <w:rsid w:val="0076542C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3AB"/>
    <w:rsid w:val="0076742D"/>
    <w:rsid w:val="007676B2"/>
    <w:rsid w:val="00767719"/>
    <w:rsid w:val="00767752"/>
    <w:rsid w:val="00767767"/>
    <w:rsid w:val="0076777E"/>
    <w:rsid w:val="00767A5B"/>
    <w:rsid w:val="00767A75"/>
    <w:rsid w:val="00767B6F"/>
    <w:rsid w:val="00767DA2"/>
    <w:rsid w:val="00767E92"/>
    <w:rsid w:val="007702F1"/>
    <w:rsid w:val="00770312"/>
    <w:rsid w:val="00770561"/>
    <w:rsid w:val="00770596"/>
    <w:rsid w:val="007706BA"/>
    <w:rsid w:val="00770744"/>
    <w:rsid w:val="00770817"/>
    <w:rsid w:val="0077147C"/>
    <w:rsid w:val="007714A1"/>
    <w:rsid w:val="0077178F"/>
    <w:rsid w:val="007719CB"/>
    <w:rsid w:val="00771A2C"/>
    <w:rsid w:val="00771AD4"/>
    <w:rsid w:val="00771CA1"/>
    <w:rsid w:val="007723DB"/>
    <w:rsid w:val="007725CB"/>
    <w:rsid w:val="0077291E"/>
    <w:rsid w:val="00772C1E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90"/>
    <w:rsid w:val="00775BE2"/>
    <w:rsid w:val="00775C3F"/>
    <w:rsid w:val="00775CA4"/>
    <w:rsid w:val="00775EEA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76A"/>
    <w:rsid w:val="007807A5"/>
    <w:rsid w:val="007808CE"/>
    <w:rsid w:val="0078091F"/>
    <w:rsid w:val="00780987"/>
    <w:rsid w:val="00780A08"/>
    <w:rsid w:val="00780A40"/>
    <w:rsid w:val="00780B2A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3184"/>
    <w:rsid w:val="007834E8"/>
    <w:rsid w:val="00783749"/>
    <w:rsid w:val="007839EB"/>
    <w:rsid w:val="00783A47"/>
    <w:rsid w:val="00783AE2"/>
    <w:rsid w:val="00783AF9"/>
    <w:rsid w:val="00783B1F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CDF"/>
    <w:rsid w:val="00786CE4"/>
    <w:rsid w:val="007872F6"/>
    <w:rsid w:val="007874ED"/>
    <w:rsid w:val="007879FD"/>
    <w:rsid w:val="00787CA9"/>
    <w:rsid w:val="00787D50"/>
    <w:rsid w:val="00790195"/>
    <w:rsid w:val="007903D2"/>
    <w:rsid w:val="0079057E"/>
    <w:rsid w:val="00790606"/>
    <w:rsid w:val="00790609"/>
    <w:rsid w:val="00790721"/>
    <w:rsid w:val="00790A38"/>
    <w:rsid w:val="00790C78"/>
    <w:rsid w:val="00790CE4"/>
    <w:rsid w:val="00790D1B"/>
    <w:rsid w:val="00790D7A"/>
    <w:rsid w:val="00790DB0"/>
    <w:rsid w:val="00790F34"/>
    <w:rsid w:val="0079104F"/>
    <w:rsid w:val="007911BD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E1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670"/>
    <w:rsid w:val="007937C9"/>
    <w:rsid w:val="007938F0"/>
    <w:rsid w:val="007939A3"/>
    <w:rsid w:val="00793C63"/>
    <w:rsid w:val="0079407F"/>
    <w:rsid w:val="0079434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0D"/>
    <w:rsid w:val="007966B2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6A3"/>
    <w:rsid w:val="007A078B"/>
    <w:rsid w:val="007A0876"/>
    <w:rsid w:val="007A0BFB"/>
    <w:rsid w:val="007A0D4F"/>
    <w:rsid w:val="007A0DFE"/>
    <w:rsid w:val="007A0E81"/>
    <w:rsid w:val="007A11D1"/>
    <w:rsid w:val="007A1724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780"/>
    <w:rsid w:val="007A27A5"/>
    <w:rsid w:val="007A27AA"/>
    <w:rsid w:val="007A285C"/>
    <w:rsid w:val="007A2A6D"/>
    <w:rsid w:val="007A320C"/>
    <w:rsid w:val="007A37CB"/>
    <w:rsid w:val="007A397B"/>
    <w:rsid w:val="007A39CB"/>
    <w:rsid w:val="007A3A49"/>
    <w:rsid w:val="007A3AA0"/>
    <w:rsid w:val="007A3AA8"/>
    <w:rsid w:val="007A3B94"/>
    <w:rsid w:val="007A42B9"/>
    <w:rsid w:val="007A4560"/>
    <w:rsid w:val="007A4751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81F"/>
    <w:rsid w:val="007A586B"/>
    <w:rsid w:val="007A5A44"/>
    <w:rsid w:val="007A5A68"/>
    <w:rsid w:val="007A5C0D"/>
    <w:rsid w:val="007A5C27"/>
    <w:rsid w:val="007A5C6C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435"/>
    <w:rsid w:val="007A74C3"/>
    <w:rsid w:val="007A7816"/>
    <w:rsid w:val="007A7841"/>
    <w:rsid w:val="007A7A75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4CA"/>
    <w:rsid w:val="007B36F4"/>
    <w:rsid w:val="007B376A"/>
    <w:rsid w:val="007B37BB"/>
    <w:rsid w:val="007B3903"/>
    <w:rsid w:val="007B3AE2"/>
    <w:rsid w:val="007B3BF7"/>
    <w:rsid w:val="007B3D4F"/>
    <w:rsid w:val="007B43EB"/>
    <w:rsid w:val="007B465A"/>
    <w:rsid w:val="007B495F"/>
    <w:rsid w:val="007B49DD"/>
    <w:rsid w:val="007B4AA4"/>
    <w:rsid w:val="007B4C81"/>
    <w:rsid w:val="007B4EFD"/>
    <w:rsid w:val="007B50F5"/>
    <w:rsid w:val="007B51EE"/>
    <w:rsid w:val="007B534D"/>
    <w:rsid w:val="007B57D8"/>
    <w:rsid w:val="007B5A2F"/>
    <w:rsid w:val="007B5A34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D8D"/>
    <w:rsid w:val="007B6D94"/>
    <w:rsid w:val="007B6DA4"/>
    <w:rsid w:val="007B6DC5"/>
    <w:rsid w:val="007B6E73"/>
    <w:rsid w:val="007B6FE2"/>
    <w:rsid w:val="007B74D4"/>
    <w:rsid w:val="007B74DD"/>
    <w:rsid w:val="007B74FB"/>
    <w:rsid w:val="007B75E7"/>
    <w:rsid w:val="007B7A50"/>
    <w:rsid w:val="007B7AEF"/>
    <w:rsid w:val="007B7B99"/>
    <w:rsid w:val="007B7E92"/>
    <w:rsid w:val="007B7F30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E23"/>
    <w:rsid w:val="007C245A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5113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C31"/>
    <w:rsid w:val="007C7C66"/>
    <w:rsid w:val="007C7C99"/>
    <w:rsid w:val="007C7CA2"/>
    <w:rsid w:val="007C7F52"/>
    <w:rsid w:val="007C7FC0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A06"/>
    <w:rsid w:val="007D1AE0"/>
    <w:rsid w:val="007D2102"/>
    <w:rsid w:val="007D2916"/>
    <w:rsid w:val="007D293E"/>
    <w:rsid w:val="007D29DB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617"/>
    <w:rsid w:val="007D488E"/>
    <w:rsid w:val="007D4ADC"/>
    <w:rsid w:val="007D4BA4"/>
    <w:rsid w:val="007D4C22"/>
    <w:rsid w:val="007D4EF0"/>
    <w:rsid w:val="007D5593"/>
    <w:rsid w:val="007D5664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B3"/>
    <w:rsid w:val="007E17D6"/>
    <w:rsid w:val="007E19AF"/>
    <w:rsid w:val="007E1A47"/>
    <w:rsid w:val="007E1A9E"/>
    <w:rsid w:val="007E1AC8"/>
    <w:rsid w:val="007E1C5B"/>
    <w:rsid w:val="007E1F39"/>
    <w:rsid w:val="007E1F5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40EF"/>
    <w:rsid w:val="007E413E"/>
    <w:rsid w:val="007E41AF"/>
    <w:rsid w:val="007E41CF"/>
    <w:rsid w:val="007E43D1"/>
    <w:rsid w:val="007E45D4"/>
    <w:rsid w:val="007E4646"/>
    <w:rsid w:val="007E4B2D"/>
    <w:rsid w:val="007E4B7B"/>
    <w:rsid w:val="007E4BF5"/>
    <w:rsid w:val="007E4C77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7059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D13"/>
    <w:rsid w:val="007F1F2D"/>
    <w:rsid w:val="007F2286"/>
    <w:rsid w:val="007F22F6"/>
    <w:rsid w:val="007F2500"/>
    <w:rsid w:val="007F2760"/>
    <w:rsid w:val="007F2B71"/>
    <w:rsid w:val="007F2C9F"/>
    <w:rsid w:val="007F2D06"/>
    <w:rsid w:val="007F2E05"/>
    <w:rsid w:val="007F2ED7"/>
    <w:rsid w:val="007F3107"/>
    <w:rsid w:val="007F315A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40"/>
    <w:rsid w:val="007F4AC9"/>
    <w:rsid w:val="007F4BDE"/>
    <w:rsid w:val="007F4E45"/>
    <w:rsid w:val="007F4FF4"/>
    <w:rsid w:val="007F5165"/>
    <w:rsid w:val="007F51E9"/>
    <w:rsid w:val="007F5244"/>
    <w:rsid w:val="007F5513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3132"/>
    <w:rsid w:val="0080323C"/>
    <w:rsid w:val="00803257"/>
    <w:rsid w:val="00803852"/>
    <w:rsid w:val="0080386B"/>
    <w:rsid w:val="0080394C"/>
    <w:rsid w:val="00803AC6"/>
    <w:rsid w:val="00803AF0"/>
    <w:rsid w:val="00803DDE"/>
    <w:rsid w:val="00804209"/>
    <w:rsid w:val="008043E8"/>
    <w:rsid w:val="0080459D"/>
    <w:rsid w:val="00804717"/>
    <w:rsid w:val="00804BF7"/>
    <w:rsid w:val="00804C10"/>
    <w:rsid w:val="00804D04"/>
    <w:rsid w:val="0080510B"/>
    <w:rsid w:val="00805166"/>
    <w:rsid w:val="008054C6"/>
    <w:rsid w:val="0080555B"/>
    <w:rsid w:val="0080557A"/>
    <w:rsid w:val="00805688"/>
    <w:rsid w:val="00805728"/>
    <w:rsid w:val="00805990"/>
    <w:rsid w:val="00805FBB"/>
    <w:rsid w:val="008062CF"/>
    <w:rsid w:val="00806585"/>
    <w:rsid w:val="008067D2"/>
    <w:rsid w:val="00806B4A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9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28E"/>
    <w:rsid w:val="008214AE"/>
    <w:rsid w:val="00821790"/>
    <w:rsid w:val="0082179C"/>
    <w:rsid w:val="008217B0"/>
    <w:rsid w:val="0082197D"/>
    <w:rsid w:val="008219D8"/>
    <w:rsid w:val="00821B45"/>
    <w:rsid w:val="00821B9A"/>
    <w:rsid w:val="00821DEC"/>
    <w:rsid w:val="00822166"/>
    <w:rsid w:val="008224E6"/>
    <w:rsid w:val="00822830"/>
    <w:rsid w:val="0082292E"/>
    <w:rsid w:val="00822EE3"/>
    <w:rsid w:val="00822FEB"/>
    <w:rsid w:val="00823372"/>
    <w:rsid w:val="00823489"/>
    <w:rsid w:val="008234CC"/>
    <w:rsid w:val="0082392E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A6"/>
    <w:rsid w:val="008260D3"/>
    <w:rsid w:val="008261F5"/>
    <w:rsid w:val="0082642E"/>
    <w:rsid w:val="00826485"/>
    <w:rsid w:val="00826C34"/>
    <w:rsid w:val="00826C9F"/>
    <w:rsid w:val="00827142"/>
    <w:rsid w:val="008271C1"/>
    <w:rsid w:val="00827406"/>
    <w:rsid w:val="0082764D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D72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69F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32D"/>
    <w:rsid w:val="00843581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509C"/>
    <w:rsid w:val="00845309"/>
    <w:rsid w:val="00845310"/>
    <w:rsid w:val="0084532D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1C2"/>
    <w:rsid w:val="008512D8"/>
    <w:rsid w:val="008513B7"/>
    <w:rsid w:val="0085147A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93"/>
    <w:rsid w:val="00856FB4"/>
    <w:rsid w:val="00857004"/>
    <w:rsid w:val="00857062"/>
    <w:rsid w:val="00857192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8E8"/>
    <w:rsid w:val="00860A81"/>
    <w:rsid w:val="00860F1E"/>
    <w:rsid w:val="00860F63"/>
    <w:rsid w:val="008610DF"/>
    <w:rsid w:val="0086117A"/>
    <w:rsid w:val="008611C0"/>
    <w:rsid w:val="0086131B"/>
    <w:rsid w:val="0086157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746"/>
    <w:rsid w:val="0086280C"/>
    <w:rsid w:val="008628FE"/>
    <w:rsid w:val="00862B8E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4008"/>
    <w:rsid w:val="00864295"/>
    <w:rsid w:val="008642B7"/>
    <w:rsid w:val="00864364"/>
    <w:rsid w:val="008643B5"/>
    <w:rsid w:val="008643C0"/>
    <w:rsid w:val="00864437"/>
    <w:rsid w:val="008644A7"/>
    <w:rsid w:val="00864875"/>
    <w:rsid w:val="008648B6"/>
    <w:rsid w:val="00864B49"/>
    <w:rsid w:val="00864C39"/>
    <w:rsid w:val="00864D43"/>
    <w:rsid w:val="008656F0"/>
    <w:rsid w:val="008658D7"/>
    <w:rsid w:val="00865B68"/>
    <w:rsid w:val="00865DED"/>
    <w:rsid w:val="00865EDE"/>
    <w:rsid w:val="00865F08"/>
    <w:rsid w:val="00865F78"/>
    <w:rsid w:val="00866102"/>
    <w:rsid w:val="008666F9"/>
    <w:rsid w:val="00866852"/>
    <w:rsid w:val="00866B9A"/>
    <w:rsid w:val="00866D1E"/>
    <w:rsid w:val="0086710B"/>
    <w:rsid w:val="00867866"/>
    <w:rsid w:val="00867A76"/>
    <w:rsid w:val="00867B51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884"/>
    <w:rsid w:val="00871888"/>
    <w:rsid w:val="00871B74"/>
    <w:rsid w:val="00871C94"/>
    <w:rsid w:val="00871D9F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9E4"/>
    <w:rsid w:val="00873AAA"/>
    <w:rsid w:val="00873B8B"/>
    <w:rsid w:val="00873BB5"/>
    <w:rsid w:val="00873CCD"/>
    <w:rsid w:val="008742DD"/>
    <w:rsid w:val="008742E6"/>
    <w:rsid w:val="008743AF"/>
    <w:rsid w:val="008743D2"/>
    <w:rsid w:val="0087455E"/>
    <w:rsid w:val="0087499E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ACA"/>
    <w:rsid w:val="00876C20"/>
    <w:rsid w:val="00876E2E"/>
    <w:rsid w:val="00876E6D"/>
    <w:rsid w:val="008775AA"/>
    <w:rsid w:val="00877722"/>
    <w:rsid w:val="008777A1"/>
    <w:rsid w:val="008779BD"/>
    <w:rsid w:val="00877B21"/>
    <w:rsid w:val="00877EF7"/>
    <w:rsid w:val="00877F18"/>
    <w:rsid w:val="0088061E"/>
    <w:rsid w:val="00880A9F"/>
    <w:rsid w:val="00880BA3"/>
    <w:rsid w:val="00880BEF"/>
    <w:rsid w:val="00880C7C"/>
    <w:rsid w:val="008811EE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302E"/>
    <w:rsid w:val="008834C1"/>
    <w:rsid w:val="0088354C"/>
    <w:rsid w:val="00883583"/>
    <w:rsid w:val="008837FE"/>
    <w:rsid w:val="00883965"/>
    <w:rsid w:val="008839B4"/>
    <w:rsid w:val="008839E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DB"/>
    <w:rsid w:val="008862B1"/>
    <w:rsid w:val="0088634C"/>
    <w:rsid w:val="00886525"/>
    <w:rsid w:val="00886C67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6F"/>
    <w:rsid w:val="00892A1C"/>
    <w:rsid w:val="00892AEE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C12"/>
    <w:rsid w:val="00894EF1"/>
    <w:rsid w:val="00895186"/>
    <w:rsid w:val="008951A3"/>
    <w:rsid w:val="0089542C"/>
    <w:rsid w:val="0089548E"/>
    <w:rsid w:val="00895574"/>
    <w:rsid w:val="008957D7"/>
    <w:rsid w:val="008959F9"/>
    <w:rsid w:val="00895A69"/>
    <w:rsid w:val="00895F4B"/>
    <w:rsid w:val="0089641E"/>
    <w:rsid w:val="008964D6"/>
    <w:rsid w:val="008965BE"/>
    <w:rsid w:val="008965CD"/>
    <w:rsid w:val="00896AF7"/>
    <w:rsid w:val="00896C1E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3AB"/>
    <w:rsid w:val="008A048B"/>
    <w:rsid w:val="008A0654"/>
    <w:rsid w:val="008A0778"/>
    <w:rsid w:val="008A07D8"/>
    <w:rsid w:val="008A0967"/>
    <w:rsid w:val="008A0B1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3EB"/>
    <w:rsid w:val="008B1442"/>
    <w:rsid w:val="008B14C3"/>
    <w:rsid w:val="008B1533"/>
    <w:rsid w:val="008B1792"/>
    <w:rsid w:val="008B188F"/>
    <w:rsid w:val="008B18E6"/>
    <w:rsid w:val="008B1DC0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D"/>
    <w:rsid w:val="008B63F9"/>
    <w:rsid w:val="008B663F"/>
    <w:rsid w:val="008B68A4"/>
    <w:rsid w:val="008B6A5C"/>
    <w:rsid w:val="008B6AA5"/>
    <w:rsid w:val="008B6B41"/>
    <w:rsid w:val="008B6C2B"/>
    <w:rsid w:val="008B6C73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F52"/>
    <w:rsid w:val="008C107E"/>
    <w:rsid w:val="008C10BE"/>
    <w:rsid w:val="008C14C3"/>
    <w:rsid w:val="008C1555"/>
    <w:rsid w:val="008C1575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A07"/>
    <w:rsid w:val="008C5A56"/>
    <w:rsid w:val="008C5A8C"/>
    <w:rsid w:val="008C5E6B"/>
    <w:rsid w:val="008C6041"/>
    <w:rsid w:val="008C6264"/>
    <w:rsid w:val="008C65CB"/>
    <w:rsid w:val="008C664F"/>
    <w:rsid w:val="008C692C"/>
    <w:rsid w:val="008C6C50"/>
    <w:rsid w:val="008C6DF7"/>
    <w:rsid w:val="008C70FD"/>
    <w:rsid w:val="008C7115"/>
    <w:rsid w:val="008C718C"/>
    <w:rsid w:val="008C728B"/>
    <w:rsid w:val="008C736C"/>
    <w:rsid w:val="008C7418"/>
    <w:rsid w:val="008C7B3B"/>
    <w:rsid w:val="008C7BD1"/>
    <w:rsid w:val="008C7D51"/>
    <w:rsid w:val="008D01AD"/>
    <w:rsid w:val="008D040C"/>
    <w:rsid w:val="008D04A0"/>
    <w:rsid w:val="008D0608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ABC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CA"/>
    <w:rsid w:val="008D4CE7"/>
    <w:rsid w:val="008D4D5D"/>
    <w:rsid w:val="008D4F62"/>
    <w:rsid w:val="008D4FE1"/>
    <w:rsid w:val="008D5092"/>
    <w:rsid w:val="008D51A1"/>
    <w:rsid w:val="008D5311"/>
    <w:rsid w:val="008D541C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7F2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828"/>
    <w:rsid w:val="008D7B2F"/>
    <w:rsid w:val="008D7B43"/>
    <w:rsid w:val="008D7D8E"/>
    <w:rsid w:val="008D7E7D"/>
    <w:rsid w:val="008D7F01"/>
    <w:rsid w:val="008E0353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2FE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20D"/>
    <w:rsid w:val="008E434F"/>
    <w:rsid w:val="008E4439"/>
    <w:rsid w:val="008E452E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F32"/>
    <w:rsid w:val="008F014D"/>
    <w:rsid w:val="008F0331"/>
    <w:rsid w:val="008F067C"/>
    <w:rsid w:val="008F07C0"/>
    <w:rsid w:val="008F0A79"/>
    <w:rsid w:val="008F0D22"/>
    <w:rsid w:val="008F0FC3"/>
    <w:rsid w:val="008F109E"/>
    <w:rsid w:val="008F1180"/>
    <w:rsid w:val="008F11C3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642"/>
    <w:rsid w:val="008F2698"/>
    <w:rsid w:val="008F26FC"/>
    <w:rsid w:val="008F281D"/>
    <w:rsid w:val="008F2D56"/>
    <w:rsid w:val="008F2E49"/>
    <w:rsid w:val="008F2F26"/>
    <w:rsid w:val="008F3144"/>
    <w:rsid w:val="008F36A8"/>
    <w:rsid w:val="008F37DA"/>
    <w:rsid w:val="008F37EA"/>
    <w:rsid w:val="008F39E0"/>
    <w:rsid w:val="008F3BE5"/>
    <w:rsid w:val="008F3FB7"/>
    <w:rsid w:val="008F4338"/>
    <w:rsid w:val="008F440B"/>
    <w:rsid w:val="008F4544"/>
    <w:rsid w:val="008F4584"/>
    <w:rsid w:val="008F4C2D"/>
    <w:rsid w:val="008F4DF1"/>
    <w:rsid w:val="008F4F31"/>
    <w:rsid w:val="008F5075"/>
    <w:rsid w:val="008F50EB"/>
    <w:rsid w:val="008F51D4"/>
    <w:rsid w:val="008F5268"/>
    <w:rsid w:val="008F5667"/>
    <w:rsid w:val="008F56F6"/>
    <w:rsid w:val="008F588F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61A2"/>
    <w:rsid w:val="008F61C7"/>
    <w:rsid w:val="008F6423"/>
    <w:rsid w:val="008F6500"/>
    <w:rsid w:val="008F65C3"/>
    <w:rsid w:val="008F65EC"/>
    <w:rsid w:val="008F683A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918"/>
    <w:rsid w:val="00900AE3"/>
    <w:rsid w:val="00900AE8"/>
    <w:rsid w:val="00900B22"/>
    <w:rsid w:val="00900BB9"/>
    <w:rsid w:val="00900BC9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A63"/>
    <w:rsid w:val="00906CD4"/>
    <w:rsid w:val="00907105"/>
    <w:rsid w:val="00907506"/>
    <w:rsid w:val="009075AE"/>
    <w:rsid w:val="009077E8"/>
    <w:rsid w:val="009079BA"/>
    <w:rsid w:val="00907E67"/>
    <w:rsid w:val="00910019"/>
    <w:rsid w:val="00910127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B54"/>
    <w:rsid w:val="00912B62"/>
    <w:rsid w:val="00912C3A"/>
    <w:rsid w:val="00912CF8"/>
    <w:rsid w:val="00912E53"/>
    <w:rsid w:val="00912F9B"/>
    <w:rsid w:val="009130A4"/>
    <w:rsid w:val="009133C6"/>
    <w:rsid w:val="00913CAB"/>
    <w:rsid w:val="00913DC2"/>
    <w:rsid w:val="00913DFC"/>
    <w:rsid w:val="00913E1B"/>
    <w:rsid w:val="00914249"/>
    <w:rsid w:val="00914A3D"/>
    <w:rsid w:val="00914A59"/>
    <w:rsid w:val="00914E53"/>
    <w:rsid w:val="00914FB0"/>
    <w:rsid w:val="00915301"/>
    <w:rsid w:val="00915580"/>
    <w:rsid w:val="0091583F"/>
    <w:rsid w:val="00915ABD"/>
    <w:rsid w:val="00915C47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EF"/>
    <w:rsid w:val="009202FD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D8"/>
    <w:rsid w:val="00923DA4"/>
    <w:rsid w:val="0092416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719"/>
    <w:rsid w:val="009268B7"/>
    <w:rsid w:val="00926BA7"/>
    <w:rsid w:val="00926E96"/>
    <w:rsid w:val="00926EF2"/>
    <w:rsid w:val="00926F79"/>
    <w:rsid w:val="00927164"/>
    <w:rsid w:val="009272CF"/>
    <w:rsid w:val="0092730E"/>
    <w:rsid w:val="0092737D"/>
    <w:rsid w:val="00927496"/>
    <w:rsid w:val="0092786C"/>
    <w:rsid w:val="00927930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828"/>
    <w:rsid w:val="00933AC1"/>
    <w:rsid w:val="00933B68"/>
    <w:rsid w:val="00933C50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75B"/>
    <w:rsid w:val="0093595B"/>
    <w:rsid w:val="00935BBF"/>
    <w:rsid w:val="00935E08"/>
    <w:rsid w:val="00935E4C"/>
    <w:rsid w:val="00935FB3"/>
    <w:rsid w:val="00936066"/>
    <w:rsid w:val="009360DF"/>
    <w:rsid w:val="00936242"/>
    <w:rsid w:val="00936400"/>
    <w:rsid w:val="00936411"/>
    <w:rsid w:val="0093664C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CE"/>
    <w:rsid w:val="00937D12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24B"/>
    <w:rsid w:val="009412B0"/>
    <w:rsid w:val="009415E1"/>
    <w:rsid w:val="00941801"/>
    <w:rsid w:val="009419A0"/>
    <w:rsid w:val="00941B85"/>
    <w:rsid w:val="00941BC0"/>
    <w:rsid w:val="00941BC6"/>
    <w:rsid w:val="00941C64"/>
    <w:rsid w:val="00941C69"/>
    <w:rsid w:val="00941C82"/>
    <w:rsid w:val="00941E4E"/>
    <w:rsid w:val="0094200B"/>
    <w:rsid w:val="00942352"/>
    <w:rsid w:val="0094236C"/>
    <w:rsid w:val="00942439"/>
    <w:rsid w:val="0094249A"/>
    <w:rsid w:val="009426AE"/>
    <w:rsid w:val="009426C9"/>
    <w:rsid w:val="00942781"/>
    <w:rsid w:val="00943240"/>
    <w:rsid w:val="00943569"/>
    <w:rsid w:val="009436A2"/>
    <w:rsid w:val="00943DC5"/>
    <w:rsid w:val="00943DEA"/>
    <w:rsid w:val="009440AE"/>
    <w:rsid w:val="009441B2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E32"/>
    <w:rsid w:val="00945EFB"/>
    <w:rsid w:val="009462C1"/>
    <w:rsid w:val="009463A8"/>
    <w:rsid w:val="009463E5"/>
    <w:rsid w:val="009465A1"/>
    <w:rsid w:val="009467E3"/>
    <w:rsid w:val="009468F6"/>
    <w:rsid w:val="00946B00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60C"/>
    <w:rsid w:val="00953643"/>
    <w:rsid w:val="00953662"/>
    <w:rsid w:val="00953890"/>
    <w:rsid w:val="00953B36"/>
    <w:rsid w:val="00953C11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54D"/>
    <w:rsid w:val="00955837"/>
    <w:rsid w:val="00955ABD"/>
    <w:rsid w:val="00955CF3"/>
    <w:rsid w:val="00955F05"/>
    <w:rsid w:val="00955F6B"/>
    <w:rsid w:val="0095614C"/>
    <w:rsid w:val="0095632F"/>
    <w:rsid w:val="0095634A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EC0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9C0"/>
    <w:rsid w:val="00961D03"/>
    <w:rsid w:val="00961DDC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5A0"/>
    <w:rsid w:val="0096462C"/>
    <w:rsid w:val="00964644"/>
    <w:rsid w:val="00964827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E48"/>
    <w:rsid w:val="00967E9A"/>
    <w:rsid w:val="00970013"/>
    <w:rsid w:val="0097001C"/>
    <w:rsid w:val="00970379"/>
    <w:rsid w:val="00970412"/>
    <w:rsid w:val="00970695"/>
    <w:rsid w:val="00970722"/>
    <w:rsid w:val="00970824"/>
    <w:rsid w:val="0097088A"/>
    <w:rsid w:val="0097096E"/>
    <w:rsid w:val="009709A4"/>
    <w:rsid w:val="009709D8"/>
    <w:rsid w:val="00970A23"/>
    <w:rsid w:val="00970D1F"/>
    <w:rsid w:val="00970FC0"/>
    <w:rsid w:val="00971228"/>
    <w:rsid w:val="0097139D"/>
    <w:rsid w:val="0097153D"/>
    <w:rsid w:val="0097173B"/>
    <w:rsid w:val="00971B13"/>
    <w:rsid w:val="00971BEC"/>
    <w:rsid w:val="00971FF3"/>
    <w:rsid w:val="00972266"/>
    <w:rsid w:val="0097239A"/>
    <w:rsid w:val="009723EC"/>
    <w:rsid w:val="009726D8"/>
    <w:rsid w:val="00972B04"/>
    <w:rsid w:val="00972B3D"/>
    <w:rsid w:val="00972B48"/>
    <w:rsid w:val="00972BBE"/>
    <w:rsid w:val="00972DA2"/>
    <w:rsid w:val="00973145"/>
    <w:rsid w:val="009731A1"/>
    <w:rsid w:val="00973311"/>
    <w:rsid w:val="009733AC"/>
    <w:rsid w:val="009734E2"/>
    <w:rsid w:val="0097358D"/>
    <w:rsid w:val="00973903"/>
    <w:rsid w:val="00973978"/>
    <w:rsid w:val="00973B5F"/>
    <w:rsid w:val="00974442"/>
    <w:rsid w:val="00974499"/>
    <w:rsid w:val="009744C1"/>
    <w:rsid w:val="009747AE"/>
    <w:rsid w:val="009747DA"/>
    <w:rsid w:val="00974830"/>
    <w:rsid w:val="00974937"/>
    <w:rsid w:val="00974941"/>
    <w:rsid w:val="009749B5"/>
    <w:rsid w:val="009749C1"/>
    <w:rsid w:val="00974B76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D"/>
    <w:rsid w:val="00975F5E"/>
    <w:rsid w:val="00976279"/>
    <w:rsid w:val="0097662D"/>
    <w:rsid w:val="00976739"/>
    <w:rsid w:val="0097673C"/>
    <w:rsid w:val="0097689E"/>
    <w:rsid w:val="00976BDA"/>
    <w:rsid w:val="00976C82"/>
    <w:rsid w:val="00976F73"/>
    <w:rsid w:val="00976FDD"/>
    <w:rsid w:val="0097712B"/>
    <w:rsid w:val="00977230"/>
    <w:rsid w:val="00977471"/>
    <w:rsid w:val="00977836"/>
    <w:rsid w:val="0097783F"/>
    <w:rsid w:val="00977C87"/>
    <w:rsid w:val="00977F53"/>
    <w:rsid w:val="00977F8E"/>
    <w:rsid w:val="00980396"/>
    <w:rsid w:val="009806BD"/>
    <w:rsid w:val="00980825"/>
    <w:rsid w:val="0098082D"/>
    <w:rsid w:val="00980852"/>
    <w:rsid w:val="00980856"/>
    <w:rsid w:val="00980968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9"/>
    <w:rsid w:val="00983EFC"/>
    <w:rsid w:val="00984136"/>
    <w:rsid w:val="009841AE"/>
    <w:rsid w:val="009842F4"/>
    <w:rsid w:val="009843C0"/>
    <w:rsid w:val="00984460"/>
    <w:rsid w:val="009845FD"/>
    <w:rsid w:val="0098466E"/>
    <w:rsid w:val="009849C1"/>
    <w:rsid w:val="00984CC3"/>
    <w:rsid w:val="009851B2"/>
    <w:rsid w:val="00985357"/>
    <w:rsid w:val="009854A1"/>
    <w:rsid w:val="00985550"/>
    <w:rsid w:val="00985565"/>
    <w:rsid w:val="00985677"/>
    <w:rsid w:val="009856C9"/>
    <w:rsid w:val="009859F2"/>
    <w:rsid w:val="00985C59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6C7"/>
    <w:rsid w:val="00987998"/>
    <w:rsid w:val="00987FC7"/>
    <w:rsid w:val="00990444"/>
    <w:rsid w:val="009908FF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1E4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FB"/>
    <w:rsid w:val="00995FA6"/>
    <w:rsid w:val="009962C7"/>
    <w:rsid w:val="0099631E"/>
    <w:rsid w:val="0099632D"/>
    <w:rsid w:val="00996395"/>
    <w:rsid w:val="009965B4"/>
    <w:rsid w:val="009965F3"/>
    <w:rsid w:val="00996884"/>
    <w:rsid w:val="0099698C"/>
    <w:rsid w:val="009969B5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A5"/>
    <w:rsid w:val="009A0FCD"/>
    <w:rsid w:val="009A102F"/>
    <w:rsid w:val="009A10B8"/>
    <w:rsid w:val="009A126E"/>
    <w:rsid w:val="009A1385"/>
    <w:rsid w:val="009A13E1"/>
    <w:rsid w:val="009A140B"/>
    <w:rsid w:val="009A140D"/>
    <w:rsid w:val="009A14B5"/>
    <w:rsid w:val="009A1657"/>
    <w:rsid w:val="009A17A5"/>
    <w:rsid w:val="009A1AB3"/>
    <w:rsid w:val="009A1AD1"/>
    <w:rsid w:val="009A1C33"/>
    <w:rsid w:val="009A211D"/>
    <w:rsid w:val="009A2426"/>
    <w:rsid w:val="009A24B9"/>
    <w:rsid w:val="009A2509"/>
    <w:rsid w:val="009A25F5"/>
    <w:rsid w:val="009A2750"/>
    <w:rsid w:val="009A27AF"/>
    <w:rsid w:val="009A29F6"/>
    <w:rsid w:val="009A2BAB"/>
    <w:rsid w:val="009A2C04"/>
    <w:rsid w:val="009A2EE6"/>
    <w:rsid w:val="009A2F1A"/>
    <w:rsid w:val="009A3023"/>
    <w:rsid w:val="009A317D"/>
    <w:rsid w:val="009A379A"/>
    <w:rsid w:val="009A39C2"/>
    <w:rsid w:val="009A3B95"/>
    <w:rsid w:val="009A3E35"/>
    <w:rsid w:val="009A3E84"/>
    <w:rsid w:val="009A411E"/>
    <w:rsid w:val="009A41E1"/>
    <w:rsid w:val="009A42F3"/>
    <w:rsid w:val="009A4830"/>
    <w:rsid w:val="009A4957"/>
    <w:rsid w:val="009A4B3F"/>
    <w:rsid w:val="009A4D09"/>
    <w:rsid w:val="009A514C"/>
    <w:rsid w:val="009A51CF"/>
    <w:rsid w:val="009A520D"/>
    <w:rsid w:val="009A5363"/>
    <w:rsid w:val="009A547F"/>
    <w:rsid w:val="009A5634"/>
    <w:rsid w:val="009A5927"/>
    <w:rsid w:val="009A5B1B"/>
    <w:rsid w:val="009A5E51"/>
    <w:rsid w:val="009A5EA0"/>
    <w:rsid w:val="009A5ECF"/>
    <w:rsid w:val="009A61E8"/>
    <w:rsid w:val="009A6239"/>
    <w:rsid w:val="009A64B2"/>
    <w:rsid w:val="009A653E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E93"/>
    <w:rsid w:val="009A7F60"/>
    <w:rsid w:val="009B003C"/>
    <w:rsid w:val="009B0615"/>
    <w:rsid w:val="009B08D0"/>
    <w:rsid w:val="009B08D3"/>
    <w:rsid w:val="009B0946"/>
    <w:rsid w:val="009B0A78"/>
    <w:rsid w:val="009B0A93"/>
    <w:rsid w:val="009B0CDB"/>
    <w:rsid w:val="009B1122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6C6"/>
    <w:rsid w:val="009B2782"/>
    <w:rsid w:val="009B2814"/>
    <w:rsid w:val="009B2A4B"/>
    <w:rsid w:val="009B2B2D"/>
    <w:rsid w:val="009B2C7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29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D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677"/>
    <w:rsid w:val="009B779E"/>
    <w:rsid w:val="009B77B3"/>
    <w:rsid w:val="009B785D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D7A"/>
    <w:rsid w:val="009C10C6"/>
    <w:rsid w:val="009C12AA"/>
    <w:rsid w:val="009C14F9"/>
    <w:rsid w:val="009C1ACD"/>
    <w:rsid w:val="009C1AE8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16"/>
    <w:rsid w:val="009C3BCB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AFF"/>
    <w:rsid w:val="009C4C31"/>
    <w:rsid w:val="009C4D16"/>
    <w:rsid w:val="009C52BA"/>
    <w:rsid w:val="009C54F5"/>
    <w:rsid w:val="009C58E0"/>
    <w:rsid w:val="009C59D4"/>
    <w:rsid w:val="009C5A78"/>
    <w:rsid w:val="009C5E0C"/>
    <w:rsid w:val="009C5E68"/>
    <w:rsid w:val="009C5EB4"/>
    <w:rsid w:val="009C5F51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C6D"/>
    <w:rsid w:val="009C7DD6"/>
    <w:rsid w:val="009C7FB3"/>
    <w:rsid w:val="009D0437"/>
    <w:rsid w:val="009D0476"/>
    <w:rsid w:val="009D04C6"/>
    <w:rsid w:val="009D0A88"/>
    <w:rsid w:val="009D0C63"/>
    <w:rsid w:val="009D0CDD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3F19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63"/>
    <w:rsid w:val="009D50E3"/>
    <w:rsid w:val="009D5149"/>
    <w:rsid w:val="009D52C3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336"/>
    <w:rsid w:val="009D6475"/>
    <w:rsid w:val="009D648C"/>
    <w:rsid w:val="009D64DE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905"/>
    <w:rsid w:val="009E1150"/>
    <w:rsid w:val="009E11E3"/>
    <w:rsid w:val="009E11E4"/>
    <w:rsid w:val="009E11EC"/>
    <w:rsid w:val="009E15B9"/>
    <w:rsid w:val="009E1A19"/>
    <w:rsid w:val="009E1B55"/>
    <w:rsid w:val="009E2464"/>
    <w:rsid w:val="009E28B9"/>
    <w:rsid w:val="009E2C5D"/>
    <w:rsid w:val="009E2DCF"/>
    <w:rsid w:val="009E3008"/>
    <w:rsid w:val="009E32A2"/>
    <w:rsid w:val="009E35D6"/>
    <w:rsid w:val="009E36B6"/>
    <w:rsid w:val="009E397D"/>
    <w:rsid w:val="009E3A13"/>
    <w:rsid w:val="009E4011"/>
    <w:rsid w:val="009E4262"/>
    <w:rsid w:val="009E44A9"/>
    <w:rsid w:val="009E472D"/>
    <w:rsid w:val="009E49B1"/>
    <w:rsid w:val="009E4A46"/>
    <w:rsid w:val="009E4C73"/>
    <w:rsid w:val="009E4E4D"/>
    <w:rsid w:val="009E4EA2"/>
    <w:rsid w:val="009E4F2E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00"/>
    <w:rsid w:val="009E7328"/>
    <w:rsid w:val="009E747F"/>
    <w:rsid w:val="009E7696"/>
    <w:rsid w:val="009E77EE"/>
    <w:rsid w:val="009E7955"/>
    <w:rsid w:val="009E79CB"/>
    <w:rsid w:val="009E7A60"/>
    <w:rsid w:val="009E7C72"/>
    <w:rsid w:val="009E7D3C"/>
    <w:rsid w:val="009E7D55"/>
    <w:rsid w:val="009E7D9B"/>
    <w:rsid w:val="009F00D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A0"/>
    <w:rsid w:val="009F5E1E"/>
    <w:rsid w:val="009F5F1A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9"/>
    <w:rsid w:val="00A01D7A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135"/>
    <w:rsid w:val="00A031CC"/>
    <w:rsid w:val="00A0322F"/>
    <w:rsid w:val="00A0323A"/>
    <w:rsid w:val="00A03692"/>
    <w:rsid w:val="00A0374A"/>
    <w:rsid w:val="00A03AC7"/>
    <w:rsid w:val="00A03C7D"/>
    <w:rsid w:val="00A03DB8"/>
    <w:rsid w:val="00A03E22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4F1B"/>
    <w:rsid w:val="00A04FF9"/>
    <w:rsid w:val="00A05120"/>
    <w:rsid w:val="00A051B7"/>
    <w:rsid w:val="00A051D8"/>
    <w:rsid w:val="00A0526C"/>
    <w:rsid w:val="00A055ED"/>
    <w:rsid w:val="00A05624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BE6"/>
    <w:rsid w:val="00A07F59"/>
    <w:rsid w:val="00A07FEB"/>
    <w:rsid w:val="00A100CA"/>
    <w:rsid w:val="00A101B4"/>
    <w:rsid w:val="00A10307"/>
    <w:rsid w:val="00A103A1"/>
    <w:rsid w:val="00A103DF"/>
    <w:rsid w:val="00A1060D"/>
    <w:rsid w:val="00A10714"/>
    <w:rsid w:val="00A10877"/>
    <w:rsid w:val="00A108F0"/>
    <w:rsid w:val="00A10A04"/>
    <w:rsid w:val="00A10ECA"/>
    <w:rsid w:val="00A10FDD"/>
    <w:rsid w:val="00A1130E"/>
    <w:rsid w:val="00A11358"/>
    <w:rsid w:val="00A11457"/>
    <w:rsid w:val="00A11907"/>
    <w:rsid w:val="00A119B3"/>
    <w:rsid w:val="00A11A3B"/>
    <w:rsid w:val="00A11A71"/>
    <w:rsid w:val="00A11B32"/>
    <w:rsid w:val="00A11C9E"/>
    <w:rsid w:val="00A11DB4"/>
    <w:rsid w:val="00A12034"/>
    <w:rsid w:val="00A1222E"/>
    <w:rsid w:val="00A12272"/>
    <w:rsid w:val="00A1232F"/>
    <w:rsid w:val="00A124DD"/>
    <w:rsid w:val="00A12515"/>
    <w:rsid w:val="00A1263F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B00"/>
    <w:rsid w:val="00A14B12"/>
    <w:rsid w:val="00A14F46"/>
    <w:rsid w:val="00A150A2"/>
    <w:rsid w:val="00A151F9"/>
    <w:rsid w:val="00A1523F"/>
    <w:rsid w:val="00A1554E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1AE"/>
    <w:rsid w:val="00A173EF"/>
    <w:rsid w:val="00A174BC"/>
    <w:rsid w:val="00A1773A"/>
    <w:rsid w:val="00A17801"/>
    <w:rsid w:val="00A17910"/>
    <w:rsid w:val="00A1796E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534"/>
    <w:rsid w:val="00A206A0"/>
    <w:rsid w:val="00A208F9"/>
    <w:rsid w:val="00A2092B"/>
    <w:rsid w:val="00A20992"/>
    <w:rsid w:val="00A20AC9"/>
    <w:rsid w:val="00A20B24"/>
    <w:rsid w:val="00A20BB9"/>
    <w:rsid w:val="00A20EDC"/>
    <w:rsid w:val="00A213AE"/>
    <w:rsid w:val="00A21871"/>
    <w:rsid w:val="00A220E1"/>
    <w:rsid w:val="00A221AC"/>
    <w:rsid w:val="00A2243F"/>
    <w:rsid w:val="00A226F8"/>
    <w:rsid w:val="00A22746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822"/>
    <w:rsid w:val="00A248AC"/>
    <w:rsid w:val="00A24B0F"/>
    <w:rsid w:val="00A24B90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126"/>
    <w:rsid w:val="00A271DF"/>
    <w:rsid w:val="00A2727C"/>
    <w:rsid w:val="00A27480"/>
    <w:rsid w:val="00A275DB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304"/>
    <w:rsid w:val="00A31911"/>
    <w:rsid w:val="00A31918"/>
    <w:rsid w:val="00A31977"/>
    <w:rsid w:val="00A319D8"/>
    <w:rsid w:val="00A31B92"/>
    <w:rsid w:val="00A32066"/>
    <w:rsid w:val="00A3212A"/>
    <w:rsid w:val="00A3214A"/>
    <w:rsid w:val="00A322C6"/>
    <w:rsid w:val="00A327CA"/>
    <w:rsid w:val="00A32815"/>
    <w:rsid w:val="00A3286A"/>
    <w:rsid w:val="00A32CAD"/>
    <w:rsid w:val="00A32DAB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DD"/>
    <w:rsid w:val="00A34038"/>
    <w:rsid w:val="00A34412"/>
    <w:rsid w:val="00A34508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279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5D2"/>
    <w:rsid w:val="00A41A0F"/>
    <w:rsid w:val="00A41B18"/>
    <w:rsid w:val="00A41CA6"/>
    <w:rsid w:val="00A41CAF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687"/>
    <w:rsid w:val="00A43A77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551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157"/>
    <w:rsid w:val="00A472CD"/>
    <w:rsid w:val="00A47611"/>
    <w:rsid w:val="00A476BF"/>
    <w:rsid w:val="00A47855"/>
    <w:rsid w:val="00A47CE0"/>
    <w:rsid w:val="00A47E28"/>
    <w:rsid w:val="00A47F0C"/>
    <w:rsid w:val="00A50129"/>
    <w:rsid w:val="00A502AF"/>
    <w:rsid w:val="00A507E8"/>
    <w:rsid w:val="00A50A5C"/>
    <w:rsid w:val="00A50A6C"/>
    <w:rsid w:val="00A50A8E"/>
    <w:rsid w:val="00A50B75"/>
    <w:rsid w:val="00A50CFA"/>
    <w:rsid w:val="00A50DD6"/>
    <w:rsid w:val="00A50EF3"/>
    <w:rsid w:val="00A51069"/>
    <w:rsid w:val="00A51091"/>
    <w:rsid w:val="00A51155"/>
    <w:rsid w:val="00A514FF"/>
    <w:rsid w:val="00A517D4"/>
    <w:rsid w:val="00A51938"/>
    <w:rsid w:val="00A51A63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672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1"/>
    <w:rsid w:val="00A628E9"/>
    <w:rsid w:val="00A6296F"/>
    <w:rsid w:val="00A62AD7"/>
    <w:rsid w:val="00A62EDD"/>
    <w:rsid w:val="00A62FA3"/>
    <w:rsid w:val="00A6305A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1EF"/>
    <w:rsid w:val="00A64773"/>
    <w:rsid w:val="00A64829"/>
    <w:rsid w:val="00A64B4D"/>
    <w:rsid w:val="00A64BD8"/>
    <w:rsid w:val="00A64CDE"/>
    <w:rsid w:val="00A650F7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3AA"/>
    <w:rsid w:val="00A6748A"/>
    <w:rsid w:val="00A6771F"/>
    <w:rsid w:val="00A67BE1"/>
    <w:rsid w:val="00A67E17"/>
    <w:rsid w:val="00A67E20"/>
    <w:rsid w:val="00A67E5C"/>
    <w:rsid w:val="00A700C2"/>
    <w:rsid w:val="00A706F2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610"/>
    <w:rsid w:val="00A736D1"/>
    <w:rsid w:val="00A738B2"/>
    <w:rsid w:val="00A73B8B"/>
    <w:rsid w:val="00A73CE5"/>
    <w:rsid w:val="00A73CE6"/>
    <w:rsid w:val="00A74275"/>
    <w:rsid w:val="00A7429A"/>
    <w:rsid w:val="00A7460D"/>
    <w:rsid w:val="00A746BC"/>
    <w:rsid w:val="00A74801"/>
    <w:rsid w:val="00A7491B"/>
    <w:rsid w:val="00A74E82"/>
    <w:rsid w:val="00A74EAD"/>
    <w:rsid w:val="00A74FAB"/>
    <w:rsid w:val="00A750AD"/>
    <w:rsid w:val="00A754C5"/>
    <w:rsid w:val="00A75667"/>
    <w:rsid w:val="00A756DD"/>
    <w:rsid w:val="00A7575C"/>
    <w:rsid w:val="00A75C2A"/>
    <w:rsid w:val="00A75F7D"/>
    <w:rsid w:val="00A76113"/>
    <w:rsid w:val="00A761F6"/>
    <w:rsid w:val="00A76408"/>
    <w:rsid w:val="00A7653D"/>
    <w:rsid w:val="00A76686"/>
    <w:rsid w:val="00A76982"/>
    <w:rsid w:val="00A769E6"/>
    <w:rsid w:val="00A76A89"/>
    <w:rsid w:val="00A76D6F"/>
    <w:rsid w:val="00A76EF5"/>
    <w:rsid w:val="00A77142"/>
    <w:rsid w:val="00A77299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3EE"/>
    <w:rsid w:val="00A809A1"/>
    <w:rsid w:val="00A80BE7"/>
    <w:rsid w:val="00A80CA3"/>
    <w:rsid w:val="00A80CF3"/>
    <w:rsid w:val="00A80DB7"/>
    <w:rsid w:val="00A812A7"/>
    <w:rsid w:val="00A814A0"/>
    <w:rsid w:val="00A8165D"/>
    <w:rsid w:val="00A818F5"/>
    <w:rsid w:val="00A81919"/>
    <w:rsid w:val="00A81949"/>
    <w:rsid w:val="00A81BBA"/>
    <w:rsid w:val="00A81BC4"/>
    <w:rsid w:val="00A81FC4"/>
    <w:rsid w:val="00A82114"/>
    <w:rsid w:val="00A82370"/>
    <w:rsid w:val="00A8267C"/>
    <w:rsid w:val="00A8282A"/>
    <w:rsid w:val="00A82DB3"/>
    <w:rsid w:val="00A82F8A"/>
    <w:rsid w:val="00A83185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E87"/>
    <w:rsid w:val="00A8471A"/>
    <w:rsid w:val="00A84A55"/>
    <w:rsid w:val="00A84B27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F3D"/>
    <w:rsid w:val="00A92147"/>
    <w:rsid w:val="00A921BB"/>
    <w:rsid w:val="00A921EE"/>
    <w:rsid w:val="00A922E1"/>
    <w:rsid w:val="00A924E3"/>
    <w:rsid w:val="00A92806"/>
    <w:rsid w:val="00A92949"/>
    <w:rsid w:val="00A92B34"/>
    <w:rsid w:val="00A92CF2"/>
    <w:rsid w:val="00A92D0D"/>
    <w:rsid w:val="00A92D40"/>
    <w:rsid w:val="00A92F60"/>
    <w:rsid w:val="00A92FB5"/>
    <w:rsid w:val="00A9349D"/>
    <w:rsid w:val="00A935B3"/>
    <w:rsid w:val="00A93825"/>
    <w:rsid w:val="00A93C6F"/>
    <w:rsid w:val="00A93CDB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16A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7C"/>
    <w:rsid w:val="00AA3CD5"/>
    <w:rsid w:val="00AA3D9C"/>
    <w:rsid w:val="00AA3E55"/>
    <w:rsid w:val="00AA3EA3"/>
    <w:rsid w:val="00AA3F32"/>
    <w:rsid w:val="00AA3FEE"/>
    <w:rsid w:val="00AA4178"/>
    <w:rsid w:val="00AA4342"/>
    <w:rsid w:val="00AA44A5"/>
    <w:rsid w:val="00AA46F9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B9"/>
    <w:rsid w:val="00AB0109"/>
    <w:rsid w:val="00AB03BD"/>
    <w:rsid w:val="00AB0472"/>
    <w:rsid w:val="00AB0738"/>
    <w:rsid w:val="00AB0766"/>
    <w:rsid w:val="00AB076D"/>
    <w:rsid w:val="00AB0799"/>
    <w:rsid w:val="00AB08FD"/>
    <w:rsid w:val="00AB0966"/>
    <w:rsid w:val="00AB09E8"/>
    <w:rsid w:val="00AB0A77"/>
    <w:rsid w:val="00AB0AF1"/>
    <w:rsid w:val="00AB0BE3"/>
    <w:rsid w:val="00AB0CF9"/>
    <w:rsid w:val="00AB0D2B"/>
    <w:rsid w:val="00AB0F71"/>
    <w:rsid w:val="00AB11BA"/>
    <w:rsid w:val="00AB14F0"/>
    <w:rsid w:val="00AB1772"/>
    <w:rsid w:val="00AB19E8"/>
    <w:rsid w:val="00AB214C"/>
    <w:rsid w:val="00AB21BD"/>
    <w:rsid w:val="00AB25C7"/>
    <w:rsid w:val="00AB25D0"/>
    <w:rsid w:val="00AB2814"/>
    <w:rsid w:val="00AB2956"/>
    <w:rsid w:val="00AB2AEC"/>
    <w:rsid w:val="00AB2CDD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78F"/>
    <w:rsid w:val="00AB593C"/>
    <w:rsid w:val="00AB5E88"/>
    <w:rsid w:val="00AB5EBF"/>
    <w:rsid w:val="00AB5FA6"/>
    <w:rsid w:val="00AB62A4"/>
    <w:rsid w:val="00AB642C"/>
    <w:rsid w:val="00AB6530"/>
    <w:rsid w:val="00AB6820"/>
    <w:rsid w:val="00AB6A13"/>
    <w:rsid w:val="00AB6A74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E7E"/>
    <w:rsid w:val="00AC008C"/>
    <w:rsid w:val="00AC0467"/>
    <w:rsid w:val="00AC04A9"/>
    <w:rsid w:val="00AC0517"/>
    <w:rsid w:val="00AC051C"/>
    <w:rsid w:val="00AC059A"/>
    <w:rsid w:val="00AC05C2"/>
    <w:rsid w:val="00AC0697"/>
    <w:rsid w:val="00AC0768"/>
    <w:rsid w:val="00AC07DC"/>
    <w:rsid w:val="00AC0A5F"/>
    <w:rsid w:val="00AC0BC8"/>
    <w:rsid w:val="00AC0F83"/>
    <w:rsid w:val="00AC12AE"/>
    <w:rsid w:val="00AC138D"/>
    <w:rsid w:val="00AC13DC"/>
    <w:rsid w:val="00AC1404"/>
    <w:rsid w:val="00AC160E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E36"/>
    <w:rsid w:val="00AC3428"/>
    <w:rsid w:val="00AC343C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A21"/>
    <w:rsid w:val="00AC6B5C"/>
    <w:rsid w:val="00AC6BDF"/>
    <w:rsid w:val="00AC6EB2"/>
    <w:rsid w:val="00AC6F25"/>
    <w:rsid w:val="00AC7129"/>
    <w:rsid w:val="00AC714A"/>
    <w:rsid w:val="00AC71E4"/>
    <w:rsid w:val="00AC7836"/>
    <w:rsid w:val="00AC78F8"/>
    <w:rsid w:val="00AC79F5"/>
    <w:rsid w:val="00AC7AEC"/>
    <w:rsid w:val="00AC7BBF"/>
    <w:rsid w:val="00AC7E2B"/>
    <w:rsid w:val="00AC7F1A"/>
    <w:rsid w:val="00AC7FD0"/>
    <w:rsid w:val="00AD001A"/>
    <w:rsid w:val="00AD00DC"/>
    <w:rsid w:val="00AD0411"/>
    <w:rsid w:val="00AD0461"/>
    <w:rsid w:val="00AD04A6"/>
    <w:rsid w:val="00AD05F2"/>
    <w:rsid w:val="00AD06B1"/>
    <w:rsid w:val="00AD0717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66"/>
    <w:rsid w:val="00AD2175"/>
    <w:rsid w:val="00AD21FA"/>
    <w:rsid w:val="00AD2272"/>
    <w:rsid w:val="00AD23D7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92B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61"/>
    <w:rsid w:val="00AE1FA0"/>
    <w:rsid w:val="00AE1FA8"/>
    <w:rsid w:val="00AE20CC"/>
    <w:rsid w:val="00AE21AA"/>
    <w:rsid w:val="00AE2212"/>
    <w:rsid w:val="00AE236C"/>
    <w:rsid w:val="00AE24A5"/>
    <w:rsid w:val="00AE260B"/>
    <w:rsid w:val="00AE26BE"/>
    <w:rsid w:val="00AE27F5"/>
    <w:rsid w:val="00AE2C72"/>
    <w:rsid w:val="00AE2CF2"/>
    <w:rsid w:val="00AE2F14"/>
    <w:rsid w:val="00AE30D5"/>
    <w:rsid w:val="00AE3521"/>
    <w:rsid w:val="00AE37CA"/>
    <w:rsid w:val="00AE3889"/>
    <w:rsid w:val="00AE3A53"/>
    <w:rsid w:val="00AE3E5E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25F"/>
    <w:rsid w:val="00AE537E"/>
    <w:rsid w:val="00AE5573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4BC"/>
    <w:rsid w:val="00AE666E"/>
    <w:rsid w:val="00AE6936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B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71"/>
    <w:rsid w:val="00AF28FF"/>
    <w:rsid w:val="00AF29DB"/>
    <w:rsid w:val="00AF2A1C"/>
    <w:rsid w:val="00AF2AF2"/>
    <w:rsid w:val="00AF2D33"/>
    <w:rsid w:val="00AF2F9A"/>
    <w:rsid w:val="00AF3262"/>
    <w:rsid w:val="00AF3611"/>
    <w:rsid w:val="00AF3AD5"/>
    <w:rsid w:val="00AF3C72"/>
    <w:rsid w:val="00AF3DB9"/>
    <w:rsid w:val="00AF3E67"/>
    <w:rsid w:val="00AF3EE2"/>
    <w:rsid w:val="00AF40AA"/>
    <w:rsid w:val="00AF412A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C2"/>
    <w:rsid w:val="00AF50E7"/>
    <w:rsid w:val="00AF51C2"/>
    <w:rsid w:val="00AF53A7"/>
    <w:rsid w:val="00AF553F"/>
    <w:rsid w:val="00AF5560"/>
    <w:rsid w:val="00AF5914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4F5"/>
    <w:rsid w:val="00AF65F8"/>
    <w:rsid w:val="00AF6642"/>
    <w:rsid w:val="00AF66C0"/>
    <w:rsid w:val="00AF66C6"/>
    <w:rsid w:val="00AF6707"/>
    <w:rsid w:val="00AF6754"/>
    <w:rsid w:val="00AF6905"/>
    <w:rsid w:val="00AF6B05"/>
    <w:rsid w:val="00AF6C12"/>
    <w:rsid w:val="00AF6CBB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83"/>
    <w:rsid w:val="00B022F2"/>
    <w:rsid w:val="00B02A11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3C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5FA6"/>
    <w:rsid w:val="00B06166"/>
    <w:rsid w:val="00B0656B"/>
    <w:rsid w:val="00B066C7"/>
    <w:rsid w:val="00B06874"/>
    <w:rsid w:val="00B06921"/>
    <w:rsid w:val="00B06A63"/>
    <w:rsid w:val="00B06B12"/>
    <w:rsid w:val="00B06B44"/>
    <w:rsid w:val="00B06C3D"/>
    <w:rsid w:val="00B06C91"/>
    <w:rsid w:val="00B06D0C"/>
    <w:rsid w:val="00B06D44"/>
    <w:rsid w:val="00B06DD8"/>
    <w:rsid w:val="00B06FE3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9D7"/>
    <w:rsid w:val="00B10CB7"/>
    <w:rsid w:val="00B10FA3"/>
    <w:rsid w:val="00B11091"/>
    <w:rsid w:val="00B11117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162"/>
    <w:rsid w:val="00B13177"/>
    <w:rsid w:val="00B132EB"/>
    <w:rsid w:val="00B13321"/>
    <w:rsid w:val="00B1339E"/>
    <w:rsid w:val="00B133D5"/>
    <w:rsid w:val="00B133EF"/>
    <w:rsid w:val="00B1348A"/>
    <w:rsid w:val="00B135D4"/>
    <w:rsid w:val="00B13832"/>
    <w:rsid w:val="00B138E4"/>
    <w:rsid w:val="00B139B7"/>
    <w:rsid w:val="00B1400C"/>
    <w:rsid w:val="00B14184"/>
    <w:rsid w:val="00B1477C"/>
    <w:rsid w:val="00B149C3"/>
    <w:rsid w:val="00B14B4B"/>
    <w:rsid w:val="00B14C3D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B0C"/>
    <w:rsid w:val="00B16C25"/>
    <w:rsid w:val="00B16D10"/>
    <w:rsid w:val="00B16F26"/>
    <w:rsid w:val="00B171A1"/>
    <w:rsid w:val="00B171EC"/>
    <w:rsid w:val="00B17271"/>
    <w:rsid w:val="00B172EC"/>
    <w:rsid w:val="00B17548"/>
    <w:rsid w:val="00B1758D"/>
    <w:rsid w:val="00B175DC"/>
    <w:rsid w:val="00B178E5"/>
    <w:rsid w:val="00B17A40"/>
    <w:rsid w:val="00B17B11"/>
    <w:rsid w:val="00B17B8E"/>
    <w:rsid w:val="00B17BC9"/>
    <w:rsid w:val="00B17C19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FA0"/>
    <w:rsid w:val="00B2203B"/>
    <w:rsid w:val="00B22204"/>
    <w:rsid w:val="00B222CA"/>
    <w:rsid w:val="00B22836"/>
    <w:rsid w:val="00B228D2"/>
    <w:rsid w:val="00B22933"/>
    <w:rsid w:val="00B22963"/>
    <w:rsid w:val="00B229EE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DBB"/>
    <w:rsid w:val="00B25E20"/>
    <w:rsid w:val="00B25FDA"/>
    <w:rsid w:val="00B260B3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C90"/>
    <w:rsid w:val="00B27D33"/>
    <w:rsid w:val="00B27E8E"/>
    <w:rsid w:val="00B27EA9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69A"/>
    <w:rsid w:val="00B36B45"/>
    <w:rsid w:val="00B36CB0"/>
    <w:rsid w:val="00B36CD5"/>
    <w:rsid w:val="00B36D50"/>
    <w:rsid w:val="00B36FA8"/>
    <w:rsid w:val="00B3701B"/>
    <w:rsid w:val="00B372AB"/>
    <w:rsid w:val="00B37321"/>
    <w:rsid w:val="00B37533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79D"/>
    <w:rsid w:val="00B41E75"/>
    <w:rsid w:val="00B41F2D"/>
    <w:rsid w:val="00B420BC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B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13B"/>
    <w:rsid w:val="00B45357"/>
    <w:rsid w:val="00B45465"/>
    <w:rsid w:val="00B4546A"/>
    <w:rsid w:val="00B456AF"/>
    <w:rsid w:val="00B45A88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CC6"/>
    <w:rsid w:val="00B51D10"/>
    <w:rsid w:val="00B51F24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865"/>
    <w:rsid w:val="00B5486A"/>
    <w:rsid w:val="00B54A33"/>
    <w:rsid w:val="00B54F6B"/>
    <w:rsid w:val="00B55019"/>
    <w:rsid w:val="00B55290"/>
    <w:rsid w:val="00B55298"/>
    <w:rsid w:val="00B55331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B2"/>
    <w:rsid w:val="00B62701"/>
    <w:rsid w:val="00B62785"/>
    <w:rsid w:val="00B62B47"/>
    <w:rsid w:val="00B62B94"/>
    <w:rsid w:val="00B62C80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2B3"/>
    <w:rsid w:val="00B64375"/>
    <w:rsid w:val="00B6466C"/>
    <w:rsid w:val="00B647CB"/>
    <w:rsid w:val="00B64913"/>
    <w:rsid w:val="00B64BAF"/>
    <w:rsid w:val="00B64C3E"/>
    <w:rsid w:val="00B64D36"/>
    <w:rsid w:val="00B65028"/>
    <w:rsid w:val="00B65051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D80"/>
    <w:rsid w:val="00B72193"/>
    <w:rsid w:val="00B7221E"/>
    <w:rsid w:val="00B72340"/>
    <w:rsid w:val="00B7255E"/>
    <w:rsid w:val="00B72836"/>
    <w:rsid w:val="00B72867"/>
    <w:rsid w:val="00B729FA"/>
    <w:rsid w:val="00B72A52"/>
    <w:rsid w:val="00B72A6F"/>
    <w:rsid w:val="00B72A8F"/>
    <w:rsid w:val="00B72E52"/>
    <w:rsid w:val="00B72FB3"/>
    <w:rsid w:val="00B730B7"/>
    <w:rsid w:val="00B7314E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77E49"/>
    <w:rsid w:val="00B8019E"/>
    <w:rsid w:val="00B80324"/>
    <w:rsid w:val="00B8032B"/>
    <w:rsid w:val="00B80335"/>
    <w:rsid w:val="00B80354"/>
    <w:rsid w:val="00B8036F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8"/>
    <w:rsid w:val="00B81A9A"/>
    <w:rsid w:val="00B81B54"/>
    <w:rsid w:val="00B81BCB"/>
    <w:rsid w:val="00B820C7"/>
    <w:rsid w:val="00B821AD"/>
    <w:rsid w:val="00B822C9"/>
    <w:rsid w:val="00B823A8"/>
    <w:rsid w:val="00B82604"/>
    <w:rsid w:val="00B826EE"/>
    <w:rsid w:val="00B82926"/>
    <w:rsid w:val="00B82C66"/>
    <w:rsid w:val="00B82D12"/>
    <w:rsid w:val="00B82E54"/>
    <w:rsid w:val="00B8310C"/>
    <w:rsid w:val="00B833AD"/>
    <w:rsid w:val="00B83866"/>
    <w:rsid w:val="00B838DB"/>
    <w:rsid w:val="00B838EF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45"/>
    <w:rsid w:val="00B867EB"/>
    <w:rsid w:val="00B86B45"/>
    <w:rsid w:val="00B87446"/>
    <w:rsid w:val="00B877A4"/>
    <w:rsid w:val="00B877F5"/>
    <w:rsid w:val="00B878F6"/>
    <w:rsid w:val="00B87ADD"/>
    <w:rsid w:val="00B90649"/>
    <w:rsid w:val="00B906DA"/>
    <w:rsid w:val="00B907EF"/>
    <w:rsid w:val="00B909DD"/>
    <w:rsid w:val="00B90EE0"/>
    <w:rsid w:val="00B90FD0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872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B6A"/>
    <w:rsid w:val="00BA6CE4"/>
    <w:rsid w:val="00BA6F1B"/>
    <w:rsid w:val="00BA6FC8"/>
    <w:rsid w:val="00BA7126"/>
    <w:rsid w:val="00BA723D"/>
    <w:rsid w:val="00BA7668"/>
    <w:rsid w:val="00BA7A3F"/>
    <w:rsid w:val="00BA7C16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9CD"/>
    <w:rsid w:val="00BB0B4A"/>
    <w:rsid w:val="00BB0B6E"/>
    <w:rsid w:val="00BB0F17"/>
    <w:rsid w:val="00BB1078"/>
    <w:rsid w:val="00BB1176"/>
    <w:rsid w:val="00BB11D7"/>
    <w:rsid w:val="00BB1380"/>
    <w:rsid w:val="00BB158C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337"/>
    <w:rsid w:val="00BB45EC"/>
    <w:rsid w:val="00BB46D2"/>
    <w:rsid w:val="00BB48D5"/>
    <w:rsid w:val="00BB4904"/>
    <w:rsid w:val="00BB4A87"/>
    <w:rsid w:val="00BB4BC8"/>
    <w:rsid w:val="00BB4CB6"/>
    <w:rsid w:val="00BB4D30"/>
    <w:rsid w:val="00BB4EDC"/>
    <w:rsid w:val="00BB50F0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D8"/>
    <w:rsid w:val="00BB5DE8"/>
    <w:rsid w:val="00BB5EB9"/>
    <w:rsid w:val="00BB6278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A28"/>
    <w:rsid w:val="00BC1DD4"/>
    <w:rsid w:val="00BC1E8C"/>
    <w:rsid w:val="00BC1F3A"/>
    <w:rsid w:val="00BC1F9F"/>
    <w:rsid w:val="00BC212D"/>
    <w:rsid w:val="00BC245E"/>
    <w:rsid w:val="00BC246E"/>
    <w:rsid w:val="00BC24CE"/>
    <w:rsid w:val="00BC27C4"/>
    <w:rsid w:val="00BC2A9B"/>
    <w:rsid w:val="00BC2D05"/>
    <w:rsid w:val="00BC3019"/>
    <w:rsid w:val="00BC323B"/>
    <w:rsid w:val="00BC3268"/>
    <w:rsid w:val="00BC327C"/>
    <w:rsid w:val="00BC330E"/>
    <w:rsid w:val="00BC3317"/>
    <w:rsid w:val="00BC342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75C"/>
    <w:rsid w:val="00BC584F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EF"/>
    <w:rsid w:val="00BD2C6B"/>
    <w:rsid w:val="00BD3169"/>
    <w:rsid w:val="00BD31E0"/>
    <w:rsid w:val="00BD345B"/>
    <w:rsid w:val="00BD35DF"/>
    <w:rsid w:val="00BD3A07"/>
    <w:rsid w:val="00BD3E07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3A0"/>
    <w:rsid w:val="00BD640E"/>
    <w:rsid w:val="00BD6668"/>
    <w:rsid w:val="00BD6747"/>
    <w:rsid w:val="00BD6981"/>
    <w:rsid w:val="00BD6B86"/>
    <w:rsid w:val="00BD6CC2"/>
    <w:rsid w:val="00BD6F1B"/>
    <w:rsid w:val="00BD70B5"/>
    <w:rsid w:val="00BD7264"/>
    <w:rsid w:val="00BD74BD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333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8EE"/>
    <w:rsid w:val="00BE3A39"/>
    <w:rsid w:val="00BE3C1A"/>
    <w:rsid w:val="00BE4338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26C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7CB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36E"/>
    <w:rsid w:val="00BF537C"/>
    <w:rsid w:val="00BF53CD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E"/>
    <w:rsid w:val="00C00EE7"/>
    <w:rsid w:val="00C01285"/>
    <w:rsid w:val="00C0132F"/>
    <w:rsid w:val="00C01426"/>
    <w:rsid w:val="00C0152B"/>
    <w:rsid w:val="00C016F5"/>
    <w:rsid w:val="00C01A42"/>
    <w:rsid w:val="00C01AFD"/>
    <w:rsid w:val="00C01B4E"/>
    <w:rsid w:val="00C01DE7"/>
    <w:rsid w:val="00C01EBB"/>
    <w:rsid w:val="00C020A1"/>
    <w:rsid w:val="00C0212B"/>
    <w:rsid w:val="00C02221"/>
    <w:rsid w:val="00C0223D"/>
    <w:rsid w:val="00C0230F"/>
    <w:rsid w:val="00C023FC"/>
    <w:rsid w:val="00C027B7"/>
    <w:rsid w:val="00C027F7"/>
    <w:rsid w:val="00C027F9"/>
    <w:rsid w:val="00C02850"/>
    <w:rsid w:val="00C02968"/>
    <w:rsid w:val="00C0298E"/>
    <w:rsid w:val="00C029F0"/>
    <w:rsid w:val="00C02BB2"/>
    <w:rsid w:val="00C02DAF"/>
    <w:rsid w:val="00C02EDE"/>
    <w:rsid w:val="00C031F2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150"/>
    <w:rsid w:val="00C061F6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FD"/>
    <w:rsid w:val="00C10B02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671"/>
    <w:rsid w:val="00C13736"/>
    <w:rsid w:val="00C13C77"/>
    <w:rsid w:val="00C13D5D"/>
    <w:rsid w:val="00C13FA8"/>
    <w:rsid w:val="00C14219"/>
    <w:rsid w:val="00C14229"/>
    <w:rsid w:val="00C1444C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81B"/>
    <w:rsid w:val="00C15B30"/>
    <w:rsid w:val="00C15C8F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67"/>
    <w:rsid w:val="00C16B61"/>
    <w:rsid w:val="00C16C06"/>
    <w:rsid w:val="00C16D63"/>
    <w:rsid w:val="00C16F4D"/>
    <w:rsid w:val="00C16F7E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10FA"/>
    <w:rsid w:val="00C211BF"/>
    <w:rsid w:val="00C21239"/>
    <w:rsid w:val="00C2134C"/>
    <w:rsid w:val="00C21391"/>
    <w:rsid w:val="00C21653"/>
    <w:rsid w:val="00C21843"/>
    <w:rsid w:val="00C21887"/>
    <w:rsid w:val="00C22126"/>
    <w:rsid w:val="00C22242"/>
    <w:rsid w:val="00C223C8"/>
    <w:rsid w:val="00C22475"/>
    <w:rsid w:val="00C224C6"/>
    <w:rsid w:val="00C224F5"/>
    <w:rsid w:val="00C227D9"/>
    <w:rsid w:val="00C22A43"/>
    <w:rsid w:val="00C22C8F"/>
    <w:rsid w:val="00C22D06"/>
    <w:rsid w:val="00C22D98"/>
    <w:rsid w:val="00C22DD9"/>
    <w:rsid w:val="00C22FDC"/>
    <w:rsid w:val="00C23098"/>
    <w:rsid w:val="00C23127"/>
    <w:rsid w:val="00C231B2"/>
    <w:rsid w:val="00C2327F"/>
    <w:rsid w:val="00C23299"/>
    <w:rsid w:val="00C23394"/>
    <w:rsid w:val="00C2346E"/>
    <w:rsid w:val="00C23546"/>
    <w:rsid w:val="00C2384D"/>
    <w:rsid w:val="00C23CEC"/>
    <w:rsid w:val="00C2408D"/>
    <w:rsid w:val="00C2409E"/>
    <w:rsid w:val="00C240F3"/>
    <w:rsid w:val="00C24226"/>
    <w:rsid w:val="00C24295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456"/>
    <w:rsid w:val="00C2548C"/>
    <w:rsid w:val="00C25528"/>
    <w:rsid w:val="00C25689"/>
    <w:rsid w:val="00C2596A"/>
    <w:rsid w:val="00C25C6A"/>
    <w:rsid w:val="00C25CE3"/>
    <w:rsid w:val="00C25DCE"/>
    <w:rsid w:val="00C25F6C"/>
    <w:rsid w:val="00C26117"/>
    <w:rsid w:val="00C26385"/>
    <w:rsid w:val="00C26B20"/>
    <w:rsid w:val="00C26F1C"/>
    <w:rsid w:val="00C271C1"/>
    <w:rsid w:val="00C273DE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2B2"/>
    <w:rsid w:val="00C314ED"/>
    <w:rsid w:val="00C315A8"/>
    <w:rsid w:val="00C3178F"/>
    <w:rsid w:val="00C3182F"/>
    <w:rsid w:val="00C31B50"/>
    <w:rsid w:val="00C31BA3"/>
    <w:rsid w:val="00C31BC5"/>
    <w:rsid w:val="00C3215A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C0"/>
    <w:rsid w:val="00C36D79"/>
    <w:rsid w:val="00C36DCA"/>
    <w:rsid w:val="00C36E7E"/>
    <w:rsid w:val="00C37014"/>
    <w:rsid w:val="00C37116"/>
    <w:rsid w:val="00C37329"/>
    <w:rsid w:val="00C374A1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8"/>
    <w:rsid w:val="00C40875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522"/>
    <w:rsid w:val="00C426A6"/>
    <w:rsid w:val="00C4282B"/>
    <w:rsid w:val="00C42B78"/>
    <w:rsid w:val="00C42D84"/>
    <w:rsid w:val="00C42ED7"/>
    <w:rsid w:val="00C42FDA"/>
    <w:rsid w:val="00C4331F"/>
    <w:rsid w:val="00C4352F"/>
    <w:rsid w:val="00C43607"/>
    <w:rsid w:val="00C43776"/>
    <w:rsid w:val="00C437AD"/>
    <w:rsid w:val="00C43D6C"/>
    <w:rsid w:val="00C43DC1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A5E"/>
    <w:rsid w:val="00C50C1D"/>
    <w:rsid w:val="00C50C8F"/>
    <w:rsid w:val="00C50D6D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71D4"/>
    <w:rsid w:val="00C57201"/>
    <w:rsid w:val="00C5720E"/>
    <w:rsid w:val="00C57400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1096"/>
    <w:rsid w:val="00C613D9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569"/>
    <w:rsid w:val="00C64751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BA9"/>
    <w:rsid w:val="00C70BF3"/>
    <w:rsid w:val="00C70CC1"/>
    <w:rsid w:val="00C70D17"/>
    <w:rsid w:val="00C710FC"/>
    <w:rsid w:val="00C71111"/>
    <w:rsid w:val="00C711AD"/>
    <w:rsid w:val="00C71344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82"/>
    <w:rsid w:val="00C749EB"/>
    <w:rsid w:val="00C74B09"/>
    <w:rsid w:val="00C74D08"/>
    <w:rsid w:val="00C74DD4"/>
    <w:rsid w:val="00C74F3C"/>
    <w:rsid w:val="00C74FCF"/>
    <w:rsid w:val="00C75197"/>
    <w:rsid w:val="00C754D6"/>
    <w:rsid w:val="00C75BE1"/>
    <w:rsid w:val="00C75CCE"/>
    <w:rsid w:val="00C75CF4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526"/>
    <w:rsid w:val="00C80BE1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5C"/>
    <w:rsid w:val="00C831BF"/>
    <w:rsid w:val="00C83306"/>
    <w:rsid w:val="00C833FA"/>
    <w:rsid w:val="00C837F8"/>
    <w:rsid w:val="00C83C43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70"/>
    <w:rsid w:val="00C900E3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DA2"/>
    <w:rsid w:val="00C91DC5"/>
    <w:rsid w:val="00C91F3B"/>
    <w:rsid w:val="00C9202D"/>
    <w:rsid w:val="00C921FC"/>
    <w:rsid w:val="00C9233E"/>
    <w:rsid w:val="00C92451"/>
    <w:rsid w:val="00C92705"/>
    <w:rsid w:val="00C92883"/>
    <w:rsid w:val="00C93128"/>
    <w:rsid w:val="00C93422"/>
    <w:rsid w:val="00C93775"/>
    <w:rsid w:val="00C939E1"/>
    <w:rsid w:val="00C93A39"/>
    <w:rsid w:val="00C93A4E"/>
    <w:rsid w:val="00C93C02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5572"/>
    <w:rsid w:val="00C95631"/>
    <w:rsid w:val="00C95945"/>
    <w:rsid w:val="00C95AE5"/>
    <w:rsid w:val="00C95CB3"/>
    <w:rsid w:val="00C95E7F"/>
    <w:rsid w:val="00C9609F"/>
    <w:rsid w:val="00C96138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273"/>
    <w:rsid w:val="00CA3509"/>
    <w:rsid w:val="00CA3622"/>
    <w:rsid w:val="00CA37E7"/>
    <w:rsid w:val="00CA37E9"/>
    <w:rsid w:val="00CA3AB6"/>
    <w:rsid w:val="00CA3D4F"/>
    <w:rsid w:val="00CA3F39"/>
    <w:rsid w:val="00CA3F65"/>
    <w:rsid w:val="00CA4277"/>
    <w:rsid w:val="00CA444D"/>
    <w:rsid w:val="00CA469F"/>
    <w:rsid w:val="00CA499E"/>
    <w:rsid w:val="00CA4A38"/>
    <w:rsid w:val="00CA4E6F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C74"/>
    <w:rsid w:val="00CA7F21"/>
    <w:rsid w:val="00CA7F8D"/>
    <w:rsid w:val="00CB01EE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5C6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85"/>
    <w:rsid w:val="00CB32FD"/>
    <w:rsid w:val="00CB3362"/>
    <w:rsid w:val="00CB33C7"/>
    <w:rsid w:val="00CB3D5A"/>
    <w:rsid w:val="00CB3D6A"/>
    <w:rsid w:val="00CB3DB0"/>
    <w:rsid w:val="00CB3E4C"/>
    <w:rsid w:val="00CB3E8A"/>
    <w:rsid w:val="00CB3EBB"/>
    <w:rsid w:val="00CB3F4B"/>
    <w:rsid w:val="00CB3FCB"/>
    <w:rsid w:val="00CB4404"/>
    <w:rsid w:val="00CB440D"/>
    <w:rsid w:val="00CB4695"/>
    <w:rsid w:val="00CB47EC"/>
    <w:rsid w:val="00CB4A4F"/>
    <w:rsid w:val="00CB4D07"/>
    <w:rsid w:val="00CB4D25"/>
    <w:rsid w:val="00CB4EB3"/>
    <w:rsid w:val="00CB4F1F"/>
    <w:rsid w:val="00CB5050"/>
    <w:rsid w:val="00CB530C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A02"/>
    <w:rsid w:val="00CB6B07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1F8F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8D4"/>
    <w:rsid w:val="00CC4AE6"/>
    <w:rsid w:val="00CC4AF5"/>
    <w:rsid w:val="00CC4D96"/>
    <w:rsid w:val="00CC4F1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FE"/>
    <w:rsid w:val="00CC5A38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60"/>
    <w:rsid w:val="00CD3AE8"/>
    <w:rsid w:val="00CD3B89"/>
    <w:rsid w:val="00CD3C55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2EA"/>
    <w:rsid w:val="00CD7310"/>
    <w:rsid w:val="00CD7390"/>
    <w:rsid w:val="00CD741D"/>
    <w:rsid w:val="00CD75CC"/>
    <w:rsid w:val="00CD784C"/>
    <w:rsid w:val="00CD796F"/>
    <w:rsid w:val="00CD7EF5"/>
    <w:rsid w:val="00CD7F53"/>
    <w:rsid w:val="00CE0119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C8D"/>
    <w:rsid w:val="00CE2DF6"/>
    <w:rsid w:val="00CE2E68"/>
    <w:rsid w:val="00CE2E9A"/>
    <w:rsid w:val="00CE33BA"/>
    <w:rsid w:val="00CE3477"/>
    <w:rsid w:val="00CE35B6"/>
    <w:rsid w:val="00CE35C2"/>
    <w:rsid w:val="00CE3672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512"/>
    <w:rsid w:val="00CE46E9"/>
    <w:rsid w:val="00CE4720"/>
    <w:rsid w:val="00CE4CF1"/>
    <w:rsid w:val="00CE4FEC"/>
    <w:rsid w:val="00CE5007"/>
    <w:rsid w:val="00CE50F4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700"/>
    <w:rsid w:val="00CE7827"/>
    <w:rsid w:val="00CE7978"/>
    <w:rsid w:val="00CE7ABB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F6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D97"/>
    <w:rsid w:val="00CF51DA"/>
    <w:rsid w:val="00CF526F"/>
    <w:rsid w:val="00CF5435"/>
    <w:rsid w:val="00CF549C"/>
    <w:rsid w:val="00CF56ED"/>
    <w:rsid w:val="00CF5A01"/>
    <w:rsid w:val="00CF5B8C"/>
    <w:rsid w:val="00CF5D83"/>
    <w:rsid w:val="00CF5D9B"/>
    <w:rsid w:val="00CF5F21"/>
    <w:rsid w:val="00CF6071"/>
    <w:rsid w:val="00CF60FD"/>
    <w:rsid w:val="00CF65C2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32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C1E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33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3178"/>
    <w:rsid w:val="00D134D6"/>
    <w:rsid w:val="00D136C3"/>
    <w:rsid w:val="00D137B2"/>
    <w:rsid w:val="00D138B2"/>
    <w:rsid w:val="00D13906"/>
    <w:rsid w:val="00D13BCC"/>
    <w:rsid w:val="00D13D52"/>
    <w:rsid w:val="00D13DD5"/>
    <w:rsid w:val="00D13E99"/>
    <w:rsid w:val="00D14140"/>
    <w:rsid w:val="00D1415A"/>
    <w:rsid w:val="00D141F8"/>
    <w:rsid w:val="00D14398"/>
    <w:rsid w:val="00D14449"/>
    <w:rsid w:val="00D146AB"/>
    <w:rsid w:val="00D148C0"/>
    <w:rsid w:val="00D14A64"/>
    <w:rsid w:val="00D14B16"/>
    <w:rsid w:val="00D14C4E"/>
    <w:rsid w:val="00D14D3B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613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81B"/>
    <w:rsid w:val="00D17C27"/>
    <w:rsid w:val="00D17FE0"/>
    <w:rsid w:val="00D200FF"/>
    <w:rsid w:val="00D201F8"/>
    <w:rsid w:val="00D20228"/>
    <w:rsid w:val="00D203AF"/>
    <w:rsid w:val="00D2051A"/>
    <w:rsid w:val="00D20545"/>
    <w:rsid w:val="00D208A6"/>
    <w:rsid w:val="00D20944"/>
    <w:rsid w:val="00D20AEF"/>
    <w:rsid w:val="00D2106A"/>
    <w:rsid w:val="00D21130"/>
    <w:rsid w:val="00D21182"/>
    <w:rsid w:val="00D211BE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F5F"/>
    <w:rsid w:val="00D240EF"/>
    <w:rsid w:val="00D2441E"/>
    <w:rsid w:val="00D2473A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549"/>
    <w:rsid w:val="00D26699"/>
    <w:rsid w:val="00D26D0E"/>
    <w:rsid w:val="00D26F7A"/>
    <w:rsid w:val="00D27052"/>
    <w:rsid w:val="00D270BE"/>
    <w:rsid w:val="00D271CD"/>
    <w:rsid w:val="00D27736"/>
    <w:rsid w:val="00D27831"/>
    <w:rsid w:val="00D2793A"/>
    <w:rsid w:val="00D3004F"/>
    <w:rsid w:val="00D303D6"/>
    <w:rsid w:val="00D3044C"/>
    <w:rsid w:val="00D304D4"/>
    <w:rsid w:val="00D30557"/>
    <w:rsid w:val="00D3062F"/>
    <w:rsid w:val="00D30657"/>
    <w:rsid w:val="00D308BB"/>
    <w:rsid w:val="00D30A4A"/>
    <w:rsid w:val="00D30B11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E28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AD8"/>
    <w:rsid w:val="00D35BA3"/>
    <w:rsid w:val="00D35E81"/>
    <w:rsid w:val="00D36092"/>
    <w:rsid w:val="00D36179"/>
    <w:rsid w:val="00D36342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C1"/>
    <w:rsid w:val="00D40825"/>
    <w:rsid w:val="00D409EF"/>
    <w:rsid w:val="00D40E95"/>
    <w:rsid w:val="00D40F78"/>
    <w:rsid w:val="00D415BD"/>
    <w:rsid w:val="00D41696"/>
    <w:rsid w:val="00D41734"/>
    <w:rsid w:val="00D4187F"/>
    <w:rsid w:val="00D419DE"/>
    <w:rsid w:val="00D41C49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856"/>
    <w:rsid w:val="00D4589C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F7A"/>
    <w:rsid w:val="00D471B8"/>
    <w:rsid w:val="00D472BE"/>
    <w:rsid w:val="00D476E7"/>
    <w:rsid w:val="00D47B35"/>
    <w:rsid w:val="00D47B7D"/>
    <w:rsid w:val="00D47E56"/>
    <w:rsid w:val="00D50179"/>
    <w:rsid w:val="00D501E8"/>
    <w:rsid w:val="00D50898"/>
    <w:rsid w:val="00D5092F"/>
    <w:rsid w:val="00D50967"/>
    <w:rsid w:val="00D50B92"/>
    <w:rsid w:val="00D50B95"/>
    <w:rsid w:val="00D50E14"/>
    <w:rsid w:val="00D50EF5"/>
    <w:rsid w:val="00D510CA"/>
    <w:rsid w:val="00D5117E"/>
    <w:rsid w:val="00D51288"/>
    <w:rsid w:val="00D51427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5D9"/>
    <w:rsid w:val="00D53724"/>
    <w:rsid w:val="00D5386F"/>
    <w:rsid w:val="00D53875"/>
    <w:rsid w:val="00D5398F"/>
    <w:rsid w:val="00D53C61"/>
    <w:rsid w:val="00D53EC3"/>
    <w:rsid w:val="00D53FFF"/>
    <w:rsid w:val="00D5414B"/>
    <w:rsid w:val="00D542D4"/>
    <w:rsid w:val="00D54361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85E"/>
    <w:rsid w:val="00D579A8"/>
    <w:rsid w:val="00D579E9"/>
    <w:rsid w:val="00D57C92"/>
    <w:rsid w:val="00D57CE7"/>
    <w:rsid w:val="00D57D8F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823"/>
    <w:rsid w:val="00D609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187"/>
    <w:rsid w:val="00D6428D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E1D"/>
    <w:rsid w:val="00D66F40"/>
    <w:rsid w:val="00D67030"/>
    <w:rsid w:val="00D6711E"/>
    <w:rsid w:val="00D6716E"/>
    <w:rsid w:val="00D67214"/>
    <w:rsid w:val="00D67429"/>
    <w:rsid w:val="00D675E5"/>
    <w:rsid w:val="00D7034E"/>
    <w:rsid w:val="00D703BA"/>
    <w:rsid w:val="00D7040A"/>
    <w:rsid w:val="00D705A8"/>
    <w:rsid w:val="00D7062E"/>
    <w:rsid w:val="00D707BE"/>
    <w:rsid w:val="00D70850"/>
    <w:rsid w:val="00D71010"/>
    <w:rsid w:val="00D71079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3098"/>
    <w:rsid w:val="00D73102"/>
    <w:rsid w:val="00D733C9"/>
    <w:rsid w:val="00D7350A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98"/>
    <w:rsid w:val="00D81D6D"/>
    <w:rsid w:val="00D81E00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E4F"/>
    <w:rsid w:val="00D83007"/>
    <w:rsid w:val="00D83166"/>
    <w:rsid w:val="00D832EB"/>
    <w:rsid w:val="00D83390"/>
    <w:rsid w:val="00D8341E"/>
    <w:rsid w:val="00D834AF"/>
    <w:rsid w:val="00D83661"/>
    <w:rsid w:val="00D83B7D"/>
    <w:rsid w:val="00D84386"/>
    <w:rsid w:val="00D84773"/>
    <w:rsid w:val="00D847AF"/>
    <w:rsid w:val="00D848C1"/>
    <w:rsid w:val="00D84AB5"/>
    <w:rsid w:val="00D84C6D"/>
    <w:rsid w:val="00D84D04"/>
    <w:rsid w:val="00D8516E"/>
    <w:rsid w:val="00D852AB"/>
    <w:rsid w:val="00D8535F"/>
    <w:rsid w:val="00D85665"/>
    <w:rsid w:val="00D8572E"/>
    <w:rsid w:val="00D858CF"/>
    <w:rsid w:val="00D85A34"/>
    <w:rsid w:val="00D85A58"/>
    <w:rsid w:val="00D85E0C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BCF"/>
    <w:rsid w:val="00D87FD8"/>
    <w:rsid w:val="00D90001"/>
    <w:rsid w:val="00D903F8"/>
    <w:rsid w:val="00D90522"/>
    <w:rsid w:val="00D905FC"/>
    <w:rsid w:val="00D90621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2147"/>
    <w:rsid w:val="00D921FD"/>
    <w:rsid w:val="00D92547"/>
    <w:rsid w:val="00D926A1"/>
    <w:rsid w:val="00D9283E"/>
    <w:rsid w:val="00D93202"/>
    <w:rsid w:val="00D933AE"/>
    <w:rsid w:val="00D9387C"/>
    <w:rsid w:val="00D93886"/>
    <w:rsid w:val="00D93A16"/>
    <w:rsid w:val="00D93BBD"/>
    <w:rsid w:val="00D93E52"/>
    <w:rsid w:val="00D93F6F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3F1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E1F"/>
    <w:rsid w:val="00DA2F54"/>
    <w:rsid w:val="00DA32F1"/>
    <w:rsid w:val="00DA3381"/>
    <w:rsid w:val="00DA358A"/>
    <w:rsid w:val="00DA369E"/>
    <w:rsid w:val="00DA387C"/>
    <w:rsid w:val="00DA3A3B"/>
    <w:rsid w:val="00DA3B17"/>
    <w:rsid w:val="00DA3BD0"/>
    <w:rsid w:val="00DA3CC7"/>
    <w:rsid w:val="00DA4042"/>
    <w:rsid w:val="00DA41DF"/>
    <w:rsid w:val="00DA4631"/>
    <w:rsid w:val="00DA4718"/>
    <w:rsid w:val="00DA4837"/>
    <w:rsid w:val="00DA4BFC"/>
    <w:rsid w:val="00DA4DA7"/>
    <w:rsid w:val="00DA5002"/>
    <w:rsid w:val="00DA506D"/>
    <w:rsid w:val="00DA534E"/>
    <w:rsid w:val="00DA5413"/>
    <w:rsid w:val="00DA5469"/>
    <w:rsid w:val="00DA55E8"/>
    <w:rsid w:val="00DA56BF"/>
    <w:rsid w:val="00DA58D6"/>
    <w:rsid w:val="00DA5970"/>
    <w:rsid w:val="00DA5A59"/>
    <w:rsid w:val="00DA5AC5"/>
    <w:rsid w:val="00DA5C9E"/>
    <w:rsid w:val="00DA5D09"/>
    <w:rsid w:val="00DA5D4B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CE6"/>
    <w:rsid w:val="00DA7E6C"/>
    <w:rsid w:val="00DA7F8F"/>
    <w:rsid w:val="00DB0196"/>
    <w:rsid w:val="00DB033D"/>
    <w:rsid w:val="00DB0397"/>
    <w:rsid w:val="00DB086A"/>
    <w:rsid w:val="00DB08ED"/>
    <w:rsid w:val="00DB0A3F"/>
    <w:rsid w:val="00DB0B9E"/>
    <w:rsid w:val="00DB0C22"/>
    <w:rsid w:val="00DB0D94"/>
    <w:rsid w:val="00DB0F2B"/>
    <w:rsid w:val="00DB10D5"/>
    <w:rsid w:val="00DB1377"/>
    <w:rsid w:val="00DB14FC"/>
    <w:rsid w:val="00DB18B8"/>
    <w:rsid w:val="00DB1999"/>
    <w:rsid w:val="00DB1C2A"/>
    <w:rsid w:val="00DB1DB9"/>
    <w:rsid w:val="00DB1E1C"/>
    <w:rsid w:val="00DB1E5A"/>
    <w:rsid w:val="00DB1FDF"/>
    <w:rsid w:val="00DB223B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387"/>
    <w:rsid w:val="00DB3756"/>
    <w:rsid w:val="00DB3789"/>
    <w:rsid w:val="00DB3958"/>
    <w:rsid w:val="00DB3C3C"/>
    <w:rsid w:val="00DB3C8E"/>
    <w:rsid w:val="00DB3D0C"/>
    <w:rsid w:val="00DB3D22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E9A"/>
    <w:rsid w:val="00DC0374"/>
    <w:rsid w:val="00DC04B3"/>
    <w:rsid w:val="00DC059F"/>
    <w:rsid w:val="00DC08C7"/>
    <w:rsid w:val="00DC0C14"/>
    <w:rsid w:val="00DC0D8B"/>
    <w:rsid w:val="00DC10BC"/>
    <w:rsid w:val="00DC1520"/>
    <w:rsid w:val="00DC17CF"/>
    <w:rsid w:val="00DC17F5"/>
    <w:rsid w:val="00DC1BBA"/>
    <w:rsid w:val="00DC1DE7"/>
    <w:rsid w:val="00DC1F90"/>
    <w:rsid w:val="00DC2033"/>
    <w:rsid w:val="00DC2389"/>
    <w:rsid w:val="00DC25D8"/>
    <w:rsid w:val="00DC25FA"/>
    <w:rsid w:val="00DC269F"/>
    <w:rsid w:val="00DC29A3"/>
    <w:rsid w:val="00DC2A8B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47C"/>
    <w:rsid w:val="00DC45FB"/>
    <w:rsid w:val="00DC498A"/>
    <w:rsid w:val="00DC4A19"/>
    <w:rsid w:val="00DC4A6D"/>
    <w:rsid w:val="00DC4A7D"/>
    <w:rsid w:val="00DC4F3F"/>
    <w:rsid w:val="00DC5391"/>
    <w:rsid w:val="00DC5501"/>
    <w:rsid w:val="00DC5676"/>
    <w:rsid w:val="00DC5710"/>
    <w:rsid w:val="00DC58DC"/>
    <w:rsid w:val="00DC5BAD"/>
    <w:rsid w:val="00DC5C70"/>
    <w:rsid w:val="00DC5DF3"/>
    <w:rsid w:val="00DC5FBB"/>
    <w:rsid w:val="00DC6092"/>
    <w:rsid w:val="00DC6271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577"/>
    <w:rsid w:val="00DD05BD"/>
    <w:rsid w:val="00DD0851"/>
    <w:rsid w:val="00DD0892"/>
    <w:rsid w:val="00DD0950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B1"/>
    <w:rsid w:val="00DD56CE"/>
    <w:rsid w:val="00DD572C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88D"/>
    <w:rsid w:val="00DD79F8"/>
    <w:rsid w:val="00DD7BC9"/>
    <w:rsid w:val="00DD7CC8"/>
    <w:rsid w:val="00DD7D8F"/>
    <w:rsid w:val="00DD7E07"/>
    <w:rsid w:val="00DD7FC7"/>
    <w:rsid w:val="00DE02C6"/>
    <w:rsid w:val="00DE03F8"/>
    <w:rsid w:val="00DE0419"/>
    <w:rsid w:val="00DE042B"/>
    <w:rsid w:val="00DE0607"/>
    <w:rsid w:val="00DE07B0"/>
    <w:rsid w:val="00DE0D87"/>
    <w:rsid w:val="00DE0E60"/>
    <w:rsid w:val="00DE10C4"/>
    <w:rsid w:val="00DE1312"/>
    <w:rsid w:val="00DE13E3"/>
    <w:rsid w:val="00DE1683"/>
    <w:rsid w:val="00DE17AE"/>
    <w:rsid w:val="00DE18F0"/>
    <w:rsid w:val="00DE1AB3"/>
    <w:rsid w:val="00DE1AE1"/>
    <w:rsid w:val="00DE1AF3"/>
    <w:rsid w:val="00DE1D27"/>
    <w:rsid w:val="00DE1D84"/>
    <w:rsid w:val="00DE1DAF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96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132"/>
    <w:rsid w:val="00DF1363"/>
    <w:rsid w:val="00DF13AA"/>
    <w:rsid w:val="00DF146C"/>
    <w:rsid w:val="00DF1670"/>
    <w:rsid w:val="00DF1A29"/>
    <w:rsid w:val="00DF1A47"/>
    <w:rsid w:val="00DF1AA7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B42"/>
    <w:rsid w:val="00DF5100"/>
    <w:rsid w:val="00DF56B5"/>
    <w:rsid w:val="00DF580E"/>
    <w:rsid w:val="00DF58BB"/>
    <w:rsid w:val="00DF5A42"/>
    <w:rsid w:val="00DF5A62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AA0"/>
    <w:rsid w:val="00DF6CA5"/>
    <w:rsid w:val="00DF710A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4047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6349"/>
    <w:rsid w:val="00E06D1A"/>
    <w:rsid w:val="00E06E67"/>
    <w:rsid w:val="00E07030"/>
    <w:rsid w:val="00E070E6"/>
    <w:rsid w:val="00E073EE"/>
    <w:rsid w:val="00E0749E"/>
    <w:rsid w:val="00E075B0"/>
    <w:rsid w:val="00E07776"/>
    <w:rsid w:val="00E079A0"/>
    <w:rsid w:val="00E07AB8"/>
    <w:rsid w:val="00E07CFF"/>
    <w:rsid w:val="00E07E00"/>
    <w:rsid w:val="00E07FBE"/>
    <w:rsid w:val="00E10105"/>
    <w:rsid w:val="00E1062D"/>
    <w:rsid w:val="00E10725"/>
    <w:rsid w:val="00E1074A"/>
    <w:rsid w:val="00E10875"/>
    <w:rsid w:val="00E10931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EEB"/>
    <w:rsid w:val="00E11F35"/>
    <w:rsid w:val="00E12006"/>
    <w:rsid w:val="00E121C7"/>
    <w:rsid w:val="00E12338"/>
    <w:rsid w:val="00E12341"/>
    <w:rsid w:val="00E126BE"/>
    <w:rsid w:val="00E1299B"/>
    <w:rsid w:val="00E129F9"/>
    <w:rsid w:val="00E12A31"/>
    <w:rsid w:val="00E12A74"/>
    <w:rsid w:val="00E12BB0"/>
    <w:rsid w:val="00E12F11"/>
    <w:rsid w:val="00E12F46"/>
    <w:rsid w:val="00E13024"/>
    <w:rsid w:val="00E131DA"/>
    <w:rsid w:val="00E13255"/>
    <w:rsid w:val="00E133E8"/>
    <w:rsid w:val="00E13542"/>
    <w:rsid w:val="00E1357C"/>
    <w:rsid w:val="00E137BB"/>
    <w:rsid w:val="00E13A49"/>
    <w:rsid w:val="00E13B71"/>
    <w:rsid w:val="00E13C79"/>
    <w:rsid w:val="00E13E29"/>
    <w:rsid w:val="00E13F5D"/>
    <w:rsid w:val="00E1408F"/>
    <w:rsid w:val="00E14285"/>
    <w:rsid w:val="00E14827"/>
    <w:rsid w:val="00E149BD"/>
    <w:rsid w:val="00E14A4E"/>
    <w:rsid w:val="00E14B1D"/>
    <w:rsid w:val="00E14D55"/>
    <w:rsid w:val="00E14F2D"/>
    <w:rsid w:val="00E150F4"/>
    <w:rsid w:val="00E15197"/>
    <w:rsid w:val="00E155AF"/>
    <w:rsid w:val="00E155CD"/>
    <w:rsid w:val="00E15635"/>
    <w:rsid w:val="00E157F2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A3D"/>
    <w:rsid w:val="00E20DA1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66B"/>
    <w:rsid w:val="00E24A66"/>
    <w:rsid w:val="00E24C26"/>
    <w:rsid w:val="00E24F23"/>
    <w:rsid w:val="00E25477"/>
    <w:rsid w:val="00E255CF"/>
    <w:rsid w:val="00E256DF"/>
    <w:rsid w:val="00E26268"/>
    <w:rsid w:val="00E265D1"/>
    <w:rsid w:val="00E269D9"/>
    <w:rsid w:val="00E26B8E"/>
    <w:rsid w:val="00E26D12"/>
    <w:rsid w:val="00E26DA7"/>
    <w:rsid w:val="00E2715A"/>
    <w:rsid w:val="00E27496"/>
    <w:rsid w:val="00E2785E"/>
    <w:rsid w:val="00E27AAD"/>
    <w:rsid w:val="00E27B90"/>
    <w:rsid w:val="00E27BC1"/>
    <w:rsid w:val="00E27C2E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C5"/>
    <w:rsid w:val="00E31715"/>
    <w:rsid w:val="00E31733"/>
    <w:rsid w:val="00E317E6"/>
    <w:rsid w:val="00E31A51"/>
    <w:rsid w:val="00E31BAE"/>
    <w:rsid w:val="00E31F9B"/>
    <w:rsid w:val="00E3205D"/>
    <w:rsid w:val="00E321C0"/>
    <w:rsid w:val="00E3247E"/>
    <w:rsid w:val="00E3273E"/>
    <w:rsid w:val="00E3275E"/>
    <w:rsid w:val="00E327D6"/>
    <w:rsid w:val="00E3286B"/>
    <w:rsid w:val="00E32962"/>
    <w:rsid w:val="00E32A37"/>
    <w:rsid w:val="00E32DA4"/>
    <w:rsid w:val="00E32EC4"/>
    <w:rsid w:val="00E32ECD"/>
    <w:rsid w:val="00E330E1"/>
    <w:rsid w:val="00E33120"/>
    <w:rsid w:val="00E33353"/>
    <w:rsid w:val="00E33642"/>
    <w:rsid w:val="00E338D9"/>
    <w:rsid w:val="00E3398C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9DC"/>
    <w:rsid w:val="00E35D8F"/>
    <w:rsid w:val="00E35F1E"/>
    <w:rsid w:val="00E35FDF"/>
    <w:rsid w:val="00E360AD"/>
    <w:rsid w:val="00E362A2"/>
    <w:rsid w:val="00E36499"/>
    <w:rsid w:val="00E3690D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A80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C2F"/>
    <w:rsid w:val="00E42119"/>
    <w:rsid w:val="00E4230D"/>
    <w:rsid w:val="00E4246F"/>
    <w:rsid w:val="00E42625"/>
    <w:rsid w:val="00E426FA"/>
    <w:rsid w:val="00E42748"/>
    <w:rsid w:val="00E42869"/>
    <w:rsid w:val="00E42946"/>
    <w:rsid w:val="00E429BD"/>
    <w:rsid w:val="00E42BDA"/>
    <w:rsid w:val="00E42BEA"/>
    <w:rsid w:val="00E42C76"/>
    <w:rsid w:val="00E42E74"/>
    <w:rsid w:val="00E431CE"/>
    <w:rsid w:val="00E4344B"/>
    <w:rsid w:val="00E43569"/>
    <w:rsid w:val="00E435E6"/>
    <w:rsid w:val="00E43A97"/>
    <w:rsid w:val="00E43B8F"/>
    <w:rsid w:val="00E43C44"/>
    <w:rsid w:val="00E43D78"/>
    <w:rsid w:val="00E43DC9"/>
    <w:rsid w:val="00E43E26"/>
    <w:rsid w:val="00E43E68"/>
    <w:rsid w:val="00E43F06"/>
    <w:rsid w:val="00E44041"/>
    <w:rsid w:val="00E44357"/>
    <w:rsid w:val="00E44372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C1"/>
    <w:rsid w:val="00E47B1E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EF"/>
    <w:rsid w:val="00E50FCF"/>
    <w:rsid w:val="00E50FF5"/>
    <w:rsid w:val="00E516AB"/>
    <w:rsid w:val="00E5182D"/>
    <w:rsid w:val="00E518AB"/>
    <w:rsid w:val="00E518D7"/>
    <w:rsid w:val="00E5193D"/>
    <w:rsid w:val="00E519E1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A3"/>
    <w:rsid w:val="00E55AE9"/>
    <w:rsid w:val="00E55C3A"/>
    <w:rsid w:val="00E55CB4"/>
    <w:rsid w:val="00E55DD6"/>
    <w:rsid w:val="00E55E12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5C2"/>
    <w:rsid w:val="00E63BCB"/>
    <w:rsid w:val="00E63C00"/>
    <w:rsid w:val="00E6417E"/>
    <w:rsid w:val="00E641A4"/>
    <w:rsid w:val="00E641CF"/>
    <w:rsid w:val="00E641FE"/>
    <w:rsid w:val="00E645D9"/>
    <w:rsid w:val="00E648EF"/>
    <w:rsid w:val="00E64CE9"/>
    <w:rsid w:val="00E6507C"/>
    <w:rsid w:val="00E654CB"/>
    <w:rsid w:val="00E6566B"/>
    <w:rsid w:val="00E656E6"/>
    <w:rsid w:val="00E65A00"/>
    <w:rsid w:val="00E65B6A"/>
    <w:rsid w:val="00E661A1"/>
    <w:rsid w:val="00E663C4"/>
    <w:rsid w:val="00E66426"/>
    <w:rsid w:val="00E6647E"/>
    <w:rsid w:val="00E66B4B"/>
    <w:rsid w:val="00E66B74"/>
    <w:rsid w:val="00E66D53"/>
    <w:rsid w:val="00E66FAE"/>
    <w:rsid w:val="00E66FBD"/>
    <w:rsid w:val="00E67300"/>
    <w:rsid w:val="00E67320"/>
    <w:rsid w:val="00E6738A"/>
    <w:rsid w:val="00E67990"/>
    <w:rsid w:val="00E67B3D"/>
    <w:rsid w:val="00E67CF2"/>
    <w:rsid w:val="00E67D0A"/>
    <w:rsid w:val="00E67D50"/>
    <w:rsid w:val="00E67F97"/>
    <w:rsid w:val="00E67FA0"/>
    <w:rsid w:val="00E70845"/>
    <w:rsid w:val="00E7085D"/>
    <w:rsid w:val="00E70975"/>
    <w:rsid w:val="00E70C68"/>
    <w:rsid w:val="00E70EA1"/>
    <w:rsid w:val="00E71011"/>
    <w:rsid w:val="00E71042"/>
    <w:rsid w:val="00E7108A"/>
    <w:rsid w:val="00E71128"/>
    <w:rsid w:val="00E712B5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0C5"/>
    <w:rsid w:val="00E7327B"/>
    <w:rsid w:val="00E733B1"/>
    <w:rsid w:val="00E733FB"/>
    <w:rsid w:val="00E73645"/>
    <w:rsid w:val="00E736A5"/>
    <w:rsid w:val="00E73703"/>
    <w:rsid w:val="00E738F6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ED"/>
    <w:rsid w:val="00E74E5C"/>
    <w:rsid w:val="00E74F3E"/>
    <w:rsid w:val="00E74F8C"/>
    <w:rsid w:val="00E75029"/>
    <w:rsid w:val="00E753F1"/>
    <w:rsid w:val="00E757F5"/>
    <w:rsid w:val="00E75B5F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D39"/>
    <w:rsid w:val="00E77E11"/>
    <w:rsid w:val="00E77F9A"/>
    <w:rsid w:val="00E77FEB"/>
    <w:rsid w:val="00E8018E"/>
    <w:rsid w:val="00E8041F"/>
    <w:rsid w:val="00E804E7"/>
    <w:rsid w:val="00E80818"/>
    <w:rsid w:val="00E8092A"/>
    <w:rsid w:val="00E80CCA"/>
    <w:rsid w:val="00E80EF1"/>
    <w:rsid w:val="00E80F1B"/>
    <w:rsid w:val="00E816CC"/>
    <w:rsid w:val="00E81959"/>
    <w:rsid w:val="00E81AAD"/>
    <w:rsid w:val="00E81AC1"/>
    <w:rsid w:val="00E81CBD"/>
    <w:rsid w:val="00E81E76"/>
    <w:rsid w:val="00E82232"/>
    <w:rsid w:val="00E8226A"/>
    <w:rsid w:val="00E824DB"/>
    <w:rsid w:val="00E8277F"/>
    <w:rsid w:val="00E82824"/>
    <w:rsid w:val="00E82A93"/>
    <w:rsid w:val="00E82BAC"/>
    <w:rsid w:val="00E82F29"/>
    <w:rsid w:val="00E82F8A"/>
    <w:rsid w:val="00E82F95"/>
    <w:rsid w:val="00E83185"/>
    <w:rsid w:val="00E83334"/>
    <w:rsid w:val="00E83339"/>
    <w:rsid w:val="00E83691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AED"/>
    <w:rsid w:val="00E86CCD"/>
    <w:rsid w:val="00E86D97"/>
    <w:rsid w:val="00E86F8F"/>
    <w:rsid w:val="00E87441"/>
    <w:rsid w:val="00E87660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C99"/>
    <w:rsid w:val="00E91D88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30F"/>
    <w:rsid w:val="00E943E2"/>
    <w:rsid w:val="00E94649"/>
    <w:rsid w:val="00E9469B"/>
    <w:rsid w:val="00E94938"/>
    <w:rsid w:val="00E94B12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F"/>
    <w:rsid w:val="00EA0B93"/>
    <w:rsid w:val="00EA0C3E"/>
    <w:rsid w:val="00EA11EE"/>
    <w:rsid w:val="00EA166D"/>
    <w:rsid w:val="00EA16CD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F2"/>
    <w:rsid w:val="00EA2C10"/>
    <w:rsid w:val="00EA2CEB"/>
    <w:rsid w:val="00EA2DAF"/>
    <w:rsid w:val="00EA2E81"/>
    <w:rsid w:val="00EA323A"/>
    <w:rsid w:val="00EA3260"/>
    <w:rsid w:val="00EA3356"/>
    <w:rsid w:val="00EA356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C68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3C8"/>
    <w:rsid w:val="00EA6783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B0045"/>
    <w:rsid w:val="00EB0413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A57"/>
    <w:rsid w:val="00EB1DAF"/>
    <w:rsid w:val="00EB1DCC"/>
    <w:rsid w:val="00EB1E01"/>
    <w:rsid w:val="00EB1E7B"/>
    <w:rsid w:val="00EB1F31"/>
    <w:rsid w:val="00EB2345"/>
    <w:rsid w:val="00EB24DC"/>
    <w:rsid w:val="00EB2640"/>
    <w:rsid w:val="00EB2651"/>
    <w:rsid w:val="00EB2708"/>
    <w:rsid w:val="00EB27C0"/>
    <w:rsid w:val="00EB283C"/>
    <w:rsid w:val="00EB2CC0"/>
    <w:rsid w:val="00EB302F"/>
    <w:rsid w:val="00EB305E"/>
    <w:rsid w:val="00EB3094"/>
    <w:rsid w:val="00EB329A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CC"/>
    <w:rsid w:val="00EB3F87"/>
    <w:rsid w:val="00EB40BA"/>
    <w:rsid w:val="00EB42DC"/>
    <w:rsid w:val="00EB46B6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DC3"/>
    <w:rsid w:val="00EB6E1E"/>
    <w:rsid w:val="00EB6F5D"/>
    <w:rsid w:val="00EB734E"/>
    <w:rsid w:val="00EB735C"/>
    <w:rsid w:val="00EB7390"/>
    <w:rsid w:val="00EB73A1"/>
    <w:rsid w:val="00EB79D2"/>
    <w:rsid w:val="00EB7A15"/>
    <w:rsid w:val="00EB7B3F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8E6"/>
    <w:rsid w:val="00EC2926"/>
    <w:rsid w:val="00EC2AA3"/>
    <w:rsid w:val="00EC2AD0"/>
    <w:rsid w:val="00EC2B1A"/>
    <w:rsid w:val="00EC2EC1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399"/>
    <w:rsid w:val="00EC4752"/>
    <w:rsid w:val="00EC491F"/>
    <w:rsid w:val="00EC4990"/>
    <w:rsid w:val="00EC4A27"/>
    <w:rsid w:val="00EC4C5F"/>
    <w:rsid w:val="00EC5125"/>
    <w:rsid w:val="00EC5262"/>
    <w:rsid w:val="00EC528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888"/>
    <w:rsid w:val="00EC7AE2"/>
    <w:rsid w:val="00ED01DA"/>
    <w:rsid w:val="00ED0348"/>
    <w:rsid w:val="00ED05A9"/>
    <w:rsid w:val="00ED05FA"/>
    <w:rsid w:val="00ED0B2B"/>
    <w:rsid w:val="00ED0C6B"/>
    <w:rsid w:val="00ED0C6C"/>
    <w:rsid w:val="00ED0FE0"/>
    <w:rsid w:val="00ED103F"/>
    <w:rsid w:val="00ED109A"/>
    <w:rsid w:val="00ED11CC"/>
    <w:rsid w:val="00ED12B7"/>
    <w:rsid w:val="00ED15CD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69A5"/>
    <w:rsid w:val="00ED7038"/>
    <w:rsid w:val="00ED721F"/>
    <w:rsid w:val="00ED747D"/>
    <w:rsid w:val="00ED75F5"/>
    <w:rsid w:val="00ED7655"/>
    <w:rsid w:val="00ED770A"/>
    <w:rsid w:val="00ED7970"/>
    <w:rsid w:val="00ED7C13"/>
    <w:rsid w:val="00ED7CF5"/>
    <w:rsid w:val="00ED7D08"/>
    <w:rsid w:val="00ED7D7A"/>
    <w:rsid w:val="00EE006C"/>
    <w:rsid w:val="00EE0343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97D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E9"/>
    <w:rsid w:val="00EE555A"/>
    <w:rsid w:val="00EE564E"/>
    <w:rsid w:val="00EE56F2"/>
    <w:rsid w:val="00EE59E8"/>
    <w:rsid w:val="00EE5B62"/>
    <w:rsid w:val="00EE5CA8"/>
    <w:rsid w:val="00EE640C"/>
    <w:rsid w:val="00EE644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4F4"/>
    <w:rsid w:val="00EF05B3"/>
    <w:rsid w:val="00EF05EC"/>
    <w:rsid w:val="00EF0819"/>
    <w:rsid w:val="00EF081B"/>
    <w:rsid w:val="00EF0872"/>
    <w:rsid w:val="00EF0903"/>
    <w:rsid w:val="00EF0992"/>
    <w:rsid w:val="00EF0ADD"/>
    <w:rsid w:val="00EF0C58"/>
    <w:rsid w:val="00EF0DC5"/>
    <w:rsid w:val="00EF0F12"/>
    <w:rsid w:val="00EF1056"/>
    <w:rsid w:val="00EF1147"/>
    <w:rsid w:val="00EF1203"/>
    <w:rsid w:val="00EF133C"/>
    <w:rsid w:val="00EF146C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77"/>
    <w:rsid w:val="00EF54D2"/>
    <w:rsid w:val="00EF568A"/>
    <w:rsid w:val="00EF5764"/>
    <w:rsid w:val="00EF5A01"/>
    <w:rsid w:val="00EF5BAE"/>
    <w:rsid w:val="00EF5C51"/>
    <w:rsid w:val="00EF5E5F"/>
    <w:rsid w:val="00EF5F68"/>
    <w:rsid w:val="00EF5FFC"/>
    <w:rsid w:val="00EF60EE"/>
    <w:rsid w:val="00EF63FE"/>
    <w:rsid w:val="00EF66F1"/>
    <w:rsid w:val="00EF673B"/>
    <w:rsid w:val="00EF6930"/>
    <w:rsid w:val="00EF6AC9"/>
    <w:rsid w:val="00EF6B3E"/>
    <w:rsid w:val="00EF6B40"/>
    <w:rsid w:val="00EF6D59"/>
    <w:rsid w:val="00EF6F4F"/>
    <w:rsid w:val="00EF7050"/>
    <w:rsid w:val="00EF74B2"/>
    <w:rsid w:val="00EF750A"/>
    <w:rsid w:val="00EF797F"/>
    <w:rsid w:val="00EF7996"/>
    <w:rsid w:val="00EF7C46"/>
    <w:rsid w:val="00EF7E67"/>
    <w:rsid w:val="00EF7E6F"/>
    <w:rsid w:val="00F00462"/>
    <w:rsid w:val="00F005EC"/>
    <w:rsid w:val="00F00610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4EB"/>
    <w:rsid w:val="00F028BE"/>
    <w:rsid w:val="00F02914"/>
    <w:rsid w:val="00F02BB8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C1A"/>
    <w:rsid w:val="00F04CAE"/>
    <w:rsid w:val="00F04E96"/>
    <w:rsid w:val="00F0527D"/>
    <w:rsid w:val="00F052BC"/>
    <w:rsid w:val="00F054B9"/>
    <w:rsid w:val="00F0598B"/>
    <w:rsid w:val="00F05A59"/>
    <w:rsid w:val="00F05A6F"/>
    <w:rsid w:val="00F05B3C"/>
    <w:rsid w:val="00F064D6"/>
    <w:rsid w:val="00F06865"/>
    <w:rsid w:val="00F06964"/>
    <w:rsid w:val="00F06B69"/>
    <w:rsid w:val="00F06D5A"/>
    <w:rsid w:val="00F06D74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32F8"/>
    <w:rsid w:val="00F135FE"/>
    <w:rsid w:val="00F13630"/>
    <w:rsid w:val="00F13693"/>
    <w:rsid w:val="00F139A2"/>
    <w:rsid w:val="00F139E3"/>
    <w:rsid w:val="00F13AD4"/>
    <w:rsid w:val="00F13E28"/>
    <w:rsid w:val="00F13E88"/>
    <w:rsid w:val="00F140E4"/>
    <w:rsid w:val="00F142B3"/>
    <w:rsid w:val="00F14640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61"/>
    <w:rsid w:val="00F17511"/>
    <w:rsid w:val="00F179E7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C7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CE0"/>
    <w:rsid w:val="00F25D82"/>
    <w:rsid w:val="00F25E49"/>
    <w:rsid w:val="00F25E57"/>
    <w:rsid w:val="00F25F07"/>
    <w:rsid w:val="00F25FCB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CD7"/>
    <w:rsid w:val="00F33EA4"/>
    <w:rsid w:val="00F3403D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5A4"/>
    <w:rsid w:val="00F35744"/>
    <w:rsid w:val="00F35BA2"/>
    <w:rsid w:val="00F35F18"/>
    <w:rsid w:val="00F3606D"/>
    <w:rsid w:val="00F3639C"/>
    <w:rsid w:val="00F36884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80D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303A"/>
    <w:rsid w:val="00F431F0"/>
    <w:rsid w:val="00F43B33"/>
    <w:rsid w:val="00F43DDB"/>
    <w:rsid w:val="00F43EA6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81A"/>
    <w:rsid w:val="00F4784C"/>
    <w:rsid w:val="00F47972"/>
    <w:rsid w:val="00F47A14"/>
    <w:rsid w:val="00F47A5D"/>
    <w:rsid w:val="00F47B11"/>
    <w:rsid w:val="00F47B64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C2D"/>
    <w:rsid w:val="00F51C65"/>
    <w:rsid w:val="00F5229F"/>
    <w:rsid w:val="00F52363"/>
    <w:rsid w:val="00F525EA"/>
    <w:rsid w:val="00F52F58"/>
    <w:rsid w:val="00F534ED"/>
    <w:rsid w:val="00F537A9"/>
    <w:rsid w:val="00F5387D"/>
    <w:rsid w:val="00F53946"/>
    <w:rsid w:val="00F53B39"/>
    <w:rsid w:val="00F53C65"/>
    <w:rsid w:val="00F53C86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5189"/>
    <w:rsid w:val="00F552AB"/>
    <w:rsid w:val="00F553A6"/>
    <w:rsid w:val="00F55486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7C"/>
    <w:rsid w:val="00F566FC"/>
    <w:rsid w:val="00F56A80"/>
    <w:rsid w:val="00F56CA7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A8"/>
    <w:rsid w:val="00F6305E"/>
    <w:rsid w:val="00F63500"/>
    <w:rsid w:val="00F63706"/>
    <w:rsid w:val="00F6382A"/>
    <w:rsid w:val="00F63974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EE1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13C"/>
    <w:rsid w:val="00F702B7"/>
    <w:rsid w:val="00F70303"/>
    <w:rsid w:val="00F704A8"/>
    <w:rsid w:val="00F70564"/>
    <w:rsid w:val="00F70962"/>
    <w:rsid w:val="00F70D59"/>
    <w:rsid w:val="00F70DF9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859"/>
    <w:rsid w:val="00F7292B"/>
    <w:rsid w:val="00F72BA2"/>
    <w:rsid w:val="00F72DD0"/>
    <w:rsid w:val="00F72F31"/>
    <w:rsid w:val="00F731BE"/>
    <w:rsid w:val="00F73401"/>
    <w:rsid w:val="00F73445"/>
    <w:rsid w:val="00F735B4"/>
    <w:rsid w:val="00F7360D"/>
    <w:rsid w:val="00F737E3"/>
    <w:rsid w:val="00F738E8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31F"/>
    <w:rsid w:val="00F7567B"/>
    <w:rsid w:val="00F7588D"/>
    <w:rsid w:val="00F7590F"/>
    <w:rsid w:val="00F75B5F"/>
    <w:rsid w:val="00F75C5F"/>
    <w:rsid w:val="00F760C6"/>
    <w:rsid w:val="00F76178"/>
    <w:rsid w:val="00F76221"/>
    <w:rsid w:val="00F763A4"/>
    <w:rsid w:val="00F764F6"/>
    <w:rsid w:val="00F7666A"/>
    <w:rsid w:val="00F7680A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5E"/>
    <w:rsid w:val="00F81C8B"/>
    <w:rsid w:val="00F81CD9"/>
    <w:rsid w:val="00F81D80"/>
    <w:rsid w:val="00F81E6F"/>
    <w:rsid w:val="00F81F33"/>
    <w:rsid w:val="00F82347"/>
    <w:rsid w:val="00F8276B"/>
    <w:rsid w:val="00F828AD"/>
    <w:rsid w:val="00F82A05"/>
    <w:rsid w:val="00F82AFE"/>
    <w:rsid w:val="00F82CE0"/>
    <w:rsid w:val="00F82D5E"/>
    <w:rsid w:val="00F82E7C"/>
    <w:rsid w:val="00F82F67"/>
    <w:rsid w:val="00F8321D"/>
    <w:rsid w:val="00F833D8"/>
    <w:rsid w:val="00F83436"/>
    <w:rsid w:val="00F83492"/>
    <w:rsid w:val="00F834BC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806"/>
    <w:rsid w:val="00F84AFF"/>
    <w:rsid w:val="00F84C22"/>
    <w:rsid w:val="00F84C73"/>
    <w:rsid w:val="00F84D23"/>
    <w:rsid w:val="00F84EDC"/>
    <w:rsid w:val="00F852F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733"/>
    <w:rsid w:val="00F8679D"/>
    <w:rsid w:val="00F86890"/>
    <w:rsid w:val="00F86AB6"/>
    <w:rsid w:val="00F86B4B"/>
    <w:rsid w:val="00F86D41"/>
    <w:rsid w:val="00F86E7D"/>
    <w:rsid w:val="00F87239"/>
    <w:rsid w:val="00F873CC"/>
    <w:rsid w:val="00F874C3"/>
    <w:rsid w:val="00F8799B"/>
    <w:rsid w:val="00F87CAF"/>
    <w:rsid w:val="00F87D81"/>
    <w:rsid w:val="00F87F1E"/>
    <w:rsid w:val="00F87F5E"/>
    <w:rsid w:val="00F90015"/>
    <w:rsid w:val="00F90378"/>
    <w:rsid w:val="00F90531"/>
    <w:rsid w:val="00F9057A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ED"/>
    <w:rsid w:val="00F916FB"/>
    <w:rsid w:val="00F91860"/>
    <w:rsid w:val="00F91884"/>
    <w:rsid w:val="00F91B8B"/>
    <w:rsid w:val="00F91C39"/>
    <w:rsid w:val="00F91DA7"/>
    <w:rsid w:val="00F91F46"/>
    <w:rsid w:val="00F922AB"/>
    <w:rsid w:val="00F924BC"/>
    <w:rsid w:val="00F9258F"/>
    <w:rsid w:val="00F925F8"/>
    <w:rsid w:val="00F92611"/>
    <w:rsid w:val="00F92694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1EEF"/>
    <w:rsid w:val="00FA201F"/>
    <w:rsid w:val="00FA220A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687"/>
    <w:rsid w:val="00FA39D4"/>
    <w:rsid w:val="00FA3B06"/>
    <w:rsid w:val="00FA3C5F"/>
    <w:rsid w:val="00FA3CA3"/>
    <w:rsid w:val="00FA4277"/>
    <w:rsid w:val="00FA4370"/>
    <w:rsid w:val="00FA46D3"/>
    <w:rsid w:val="00FA4978"/>
    <w:rsid w:val="00FA4AEA"/>
    <w:rsid w:val="00FA4BE7"/>
    <w:rsid w:val="00FA52E0"/>
    <w:rsid w:val="00FA54EF"/>
    <w:rsid w:val="00FA5837"/>
    <w:rsid w:val="00FA587C"/>
    <w:rsid w:val="00FA5B7F"/>
    <w:rsid w:val="00FA5E47"/>
    <w:rsid w:val="00FA5EF4"/>
    <w:rsid w:val="00FA633A"/>
    <w:rsid w:val="00FA637A"/>
    <w:rsid w:val="00FA642E"/>
    <w:rsid w:val="00FA649B"/>
    <w:rsid w:val="00FA64C1"/>
    <w:rsid w:val="00FA65CB"/>
    <w:rsid w:val="00FA6706"/>
    <w:rsid w:val="00FA67AA"/>
    <w:rsid w:val="00FA6809"/>
    <w:rsid w:val="00FA686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DE"/>
    <w:rsid w:val="00FB4361"/>
    <w:rsid w:val="00FB44AB"/>
    <w:rsid w:val="00FB4E45"/>
    <w:rsid w:val="00FB4E5C"/>
    <w:rsid w:val="00FB4EA3"/>
    <w:rsid w:val="00FB4FF1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47B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9E3"/>
    <w:rsid w:val="00FC3A50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50C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B94"/>
    <w:rsid w:val="00FD7BA6"/>
    <w:rsid w:val="00FD7C15"/>
    <w:rsid w:val="00FD7C51"/>
    <w:rsid w:val="00FD7EAF"/>
    <w:rsid w:val="00FE01D4"/>
    <w:rsid w:val="00FE0454"/>
    <w:rsid w:val="00FE04AC"/>
    <w:rsid w:val="00FE0A76"/>
    <w:rsid w:val="00FE0C37"/>
    <w:rsid w:val="00FE0E5A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5FC"/>
    <w:rsid w:val="00FE381C"/>
    <w:rsid w:val="00FE39F2"/>
    <w:rsid w:val="00FE3EE9"/>
    <w:rsid w:val="00FE3FC4"/>
    <w:rsid w:val="00FE41D1"/>
    <w:rsid w:val="00FE425B"/>
    <w:rsid w:val="00FE432E"/>
    <w:rsid w:val="00FE4446"/>
    <w:rsid w:val="00FE448E"/>
    <w:rsid w:val="00FE4566"/>
    <w:rsid w:val="00FE4901"/>
    <w:rsid w:val="00FE4BE9"/>
    <w:rsid w:val="00FE4DEC"/>
    <w:rsid w:val="00FE4E5E"/>
    <w:rsid w:val="00FE4E74"/>
    <w:rsid w:val="00FE4E9D"/>
    <w:rsid w:val="00FE4EF3"/>
    <w:rsid w:val="00FE50FC"/>
    <w:rsid w:val="00FE51E2"/>
    <w:rsid w:val="00FE5481"/>
    <w:rsid w:val="00FE5821"/>
    <w:rsid w:val="00FE59B4"/>
    <w:rsid w:val="00FE5DF2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086"/>
    <w:rsid w:val="00FF01DF"/>
    <w:rsid w:val="00FF01E4"/>
    <w:rsid w:val="00FF0747"/>
    <w:rsid w:val="00FF074A"/>
    <w:rsid w:val="00FF08A4"/>
    <w:rsid w:val="00FF0927"/>
    <w:rsid w:val="00FF0D54"/>
    <w:rsid w:val="00FF0FB5"/>
    <w:rsid w:val="00FF0FDC"/>
    <w:rsid w:val="00FF151B"/>
    <w:rsid w:val="00FF1616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F4"/>
    <w:rsid w:val="00FF57D2"/>
    <w:rsid w:val="00FF585C"/>
    <w:rsid w:val="00FF5A64"/>
    <w:rsid w:val="00FF5FB9"/>
    <w:rsid w:val="00FF60B0"/>
    <w:rsid w:val="00FF63AA"/>
    <w:rsid w:val="00FF657D"/>
    <w:rsid w:val="00FF65D0"/>
    <w:rsid w:val="00FF6716"/>
    <w:rsid w:val="00FF6802"/>
    <w:rsid w:val="00FF68F4"/>
    <w:rsid w:val="00FF6B4F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21C721F3"/>
    <w:rsid w:val="2400B5F6"/>
    <w:rsid w:val="372B9DEC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09144-90D5-44DE-894C-26CB40226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82A158-9441-4C19-BC5D-CBAB50B4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168</TotalTime>
  <Pages>20</Pages>
  <Words>5760</Words>
  <Characters>24649</Characters>
  <Application>Microsoft Office Word</Application>
  <DocSecurity>0</DocSecurity>
  <Lines>205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Air Chonticha</cp:lastModifiedBy>
  <cp:revision>184</cp:revision>
  <cp:lastPrinted>2022-08-15T02:25:00Z</cp:lastPrinted>
  <dcterms:created xsi:type="dcterms:W3CDTF">2022-08-08T07:51:00Z</dcterms:created>
  <dcterms:modified xsi:type="dcterms:W3CDTF">2022-08-15T11:26:00Z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