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6B7509" w:rsidRPr="003643C1" w14:paraId="25039D8D" w14:textId="77777777" w:rsidTr="00D9661D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525CCD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BEE5BD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7A803F26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6B7509" w:rsidRPr="003643C1" w14:paraId="1160FB9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BFF0BC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830CD9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832" w:type="dxa"/>
          </w:tcPr>
          <w:p w14:paraId="2A90D5A6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</w:tr>
      <w:tr w:rsidR="006B7509" w:rsidRPr="003643C1" w14:paraId="6B252C8E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0A1028F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BEC09F4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46C5F5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6B7509" w:rsidRPr="003643C1" w14:paraId="13618FB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C2B3AA7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175BDE8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D0351AF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6B7509" w:rsidRPr="003643C1" w14:paraId="28046A8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0D299CD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A6303CC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3957709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</w:tr>
      <w:tr w:rsidR="006B7509" w:rsidRPr="003643C1" w14:paraId="479715D8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C77000D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C49D21C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70E386B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ที่ดิน</w:t>
            </w: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อาคารและอุปกรณ์</w:t>
            </w:r>
          </w:p>
        </w:tc>
      </w:tr>
      <w:tr w:rsidR="006B7509" w:rsidRPr="003643C1" w14:paraId="700C8DB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A2DE96C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E608192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7576D64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6B7509" w:rsidRPr="003643C1" w14:paraId="1FFF5673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CA6619B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5FB37FA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19F1BEF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6B7509" w:rsidRPr="003643C1" w14:paraId="58CEA10F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1A43D37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4CD2CBD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E3A2C9F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6B7509" w:rsidRPr="003643C1" w14:paraId="43E9D35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A05995D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3D94141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0A9247F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B750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6B7509" w:rsidRPr="003643C1" w14:paraId="6A4BE931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C5E453D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79326AD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33F9BE1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6B7509" w:rsidRPr="003643C1" w14:paraId="2D01531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D3DF0B6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4C48763F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2ED19BE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549EAE0F" w14:textId="359B9324" w:rsidR="0009267B" w:rsidRPr="003643C1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b/>
          <w:bCs/>
          <w:sz w:val="28"/>
          <w:szCs w:val="28"/>
        </w:rPr>
        <w:br w:type="page"/>
      </w:r>
      <w:r w:rsidRPr="003643C1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3643C1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59DB5BB" w14:textId="75EC6CCC" w:rsidR="0009267B" w:rsidRPr="003643C1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3643C1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9827D2">
        <w:rPr>
          <w:rFonts w:ascii="Angsana New" w:hAnsi="Angsana New"/>
          <w:sz w:val="28"/>
          <w:szCs w:val="28"/>
        </w:rPr>
        <w:t xml:space="preserve"> </w:t>
      </w:r>
      <w:bookmarkStart w:id="0" w:name="_Hlk109051044"/>
      <w:r w:rsidR="009827D2">
        <w:rPr>
          <w:rFonts w:ascii="Angsana New" w:hAnsi="Angsana New"/>
          <w:sz w:val="28"/>
          <w:szCs w:val="28"/>
        </w:rPr>
        <w:t>1</w:t>
      </w:r>
      <w:r w:rsidR="008E2613">
        <w:rPr>
          <w:rFonts w:ascii="Angsana New" w:hAnsi="Angsana New"/>
          <w:sz w:val="28"/>
          <w:szCs w:val="28"/>
        </w:rPr>
        <w:t xml:space="preserve">5 </w:t>
      </w:r>
      <w:r w:rsidR="008E2613">
        <w:rPr>
          <w:rFonts w:ascii="Angsana New" w:hAnsi="Angsana New" w:hint="cs"/>
          <w:sz w:val="28"/>
          <w:szCs w:val="28"/>
          <w:cs/>
        </w:rPr>
        <w:t>สิงหาคม</w:t>
      </w:r>
      <w:r w:rsidR="009827D2">
        <w:rPr>
          <w:rFonts w:ascii="Angsana New" w:hAnsi="Angsana New" w:hint="cs"/>
          <w:sz w:val="28"/>
          <w:szCs w:val="28"/>
          <w:cs/>
        </w:rPr>
        <w:t xml:space="preserve"> </w:t>
      </w:r>
      <w:r w:rsidR="009827D2">
        <w:rPr>
          <w:rFonts w:ascii="Angsana New" w:hAnsi="Angsana New"/>
          <w:sz w:val="28"/>
          <w:szCs w:val="28"/>
        </w:rPr>
        <w:t>2565</w:t>
      </w:r>
    </w:p>
    <w:bookmarkEnd w:id="0"/>
    <w:p w14:paraId="7C750B8A" w14:textId="77777777" w:rsidR="009C729E" w:rsidRPr="008D6EED" w:rsidRDefault="009C729E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48A219" w14:textId="77777777" w:rsidR="0009267B" w:rsidRPr="003643C1" w:rsidRDefault="005756D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  <w:lang w:val="en-US"/>
        </w:rPr>
      </w:pPr>
      <w:r w:rsidRPr="003643C1">
        <w:rPr>
          <w:rFonts w:ascii="Angsana New" w:hAnsi="Angsana New" w:hint="cs"/>
          <w:sz w:val="28"/>
          <w:szCs w:val="28"/>
          <w:cs/>
        </w:rPr>
        <w:t>เกณฑ์</w:t>
      </w:r>
      <w:r w:rsidR="00C714EB" w:rsidRPr="003643C1">
        <w:rPr>
          <w:rFonts w:ascii="Angsana New" w:hAnsi="Angsana New" w:hint="cs"/>
          <w:sz w:val="28"/>
          <w:szCs w:val="28"/>
          <w:cs/>
        </w:rPr>
        <w:t>การจัดทำ</w:t>
      </w:r>
      <w:r w:rsidR="00120E21" w:rsidRPr="003643C1">
        <w:rPr>
          <w:rFonts w:ascii="Angsana New" w:hAnsi="Angsana New" w:hint="cs"/>
          <w:sz w:val="28"/>
          <w:szCs w:val="28"/>
          <w:cs/>
        </w:rPr>
        <w:t>งบการเงิน</w:t>
      </w:r>
      <w:r w:rsidR="00C714EB" w:rsidRPr="003643C1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</w:p>
    <w:p w14:paraId="797539C1" w14:textId="77777777" w:rsidR="00C714EB" w:rsidRPr="003643C1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24"/>
          <w:szCs w:val="24"/>
        </w:rPr>
      </w:pPr>
    </w:p>
    <w:p w14:paraId="21358AC4" w14:textId="107536F6" w:rsidR="00C714EB" w:rsidRPr="003643C1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3643C1">
        <w:rPr>
          <w:rFonts w:ascii="Angsana New" w:hAnsi="Angsana New" w:hint="cs"/>
          <w:sz w:val="28"/>
          <w:szCs w:val="28"/>
          <w:cs/>
        </w:rPr>
        <w:t>แบบย่อ</w:t>
      </w:r>
      <w:r w:rsidRPr="003643C1">
        <w:rPr>
          <w:rFonts w:ascii="Angsana New" w:hAnsi="Angsana New" w:hint="cs"/>
          <w:sz w:val="28"/>
          <w:szCs w:val="28"/>
          <w:cs/>
        </w:rPr>
        <w:t>นี้</w:t>
      </w:r>
      <w:r w:rsidR="00046D70" w:rsidRPr="003643C1">
        <w:rPr>
          <w:rFonts w:ascii="Angsana New" w:hAnsi="Angsana New" w:hint="cs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3213FB"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="003213FB" w:rsidRPr="003643C1">
        <w:rPr>
          <w:rFonts w:ascii="Angsana New" w:hAnsi="Angsana New" w:hint="cs"/>
          <w:sz w:val="28"/>
          <w:szCs w:val="28"/>
        </w:rPr>
        <w:t>(“</w:t>
      </w:r>
      <w:r w:rsidR="003213FB" w:rsidRPr="003643C1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3643C1">
        <w:rPr>
          <w:rFonts w:ascii="Angsana New" w:hAnsi="Angsana New" w:hint="cs"/>
          <w:sz w:val="28"/>
          <w:szCs w:val="28"/>
        </w:rPr>
        <w:t xml:space="preserve">”) </w:t>
      </w:r>
      <w:r w:rsidRPr="003643C1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 ฉบับที่ </w:t>
      </w:r>
      <w:r w:rsidR="00CD692F" w:rsidRPr="003643C1">
        <w:rPr>
          <w:rFonts w:ascii="Angsana New" w:hAnsi="Angsana New" w:hint="cs"/>
          <w:sz w:val="28"/>
          <w:szCs w:val="28"/>
        </w:rPr>
        <w:t>34</w:t>
      </w:r>
      <w:r w:rsidR="00046D70"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>เรื่อง</w:t>
      </w:r>
      <w:r w:rsidR="002E1778" w:rsidRPr="003643C1">
        <w:rPr>
          <w:rFonts w:ascii="Angsana New" w:hAnsi="Angsana New"/>
          <w:sz w:val="28"/>
          <w:szCs w:val="28"/>
        </w:rPr>
        <w:br/>
      </w:r>
      <w:r w:rsidR="008439C8" w:rsidRPr="003643C1">
        <w:rPr>
          <w:rFonts w:ascii="Angsana New" w:hAnsi="Angsana New" w:hint="cs"/>
          <w:i/>
          <w:iCs/>
          <w:sz w:val="28"/>
          <w:szCs w:val="28"/>
          <w:cs/>
        </w:rPr>
        <w:t>การรายงานทาง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>การเงินระหว่างกาล</w:t>
      </w:r>
      <w:r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 w:hint="cs"/>
          <w:sz w:val="28"/>
          <w:szCs w:val="28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</w:t>
      </w:r>
      <w:r w:rsidR="00783848" w:rsidRPr="003643C1">
        <w:rPr>
          <w:rFonts w:ascii="Angsana New" w:hAnsi="Angsana New" w:hint="cs"/>
          <w:sz w:val="28"/>
          <w:szCs w:val="28"/>
          <w:cs/>
        </w:rPr>
        <w:t>ที่ประกาศใช้โดยสภาวิชาชีพบัญชีฯ</w:t>
      </w:r>
      <w:r w:rsidR="002F2DFC" w:rsidRPr="003643C1">
        <w:rPr>
          <w:rFonts w:ascii="Angsana New" w:hAnsi="Angsana New" w:hint="cs"/>
          <w:sz w:val="28"/>
          <w:szCs w:val="28"/>
        </w:rPr>
        <w:t xml:space="preserve"> </w:t>
      </w:r>
      <w:r w:rsidR="00674F01" w:rsidRPr="003643C1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100783" w:rsidRPr="003643C1">
        <w:rPr>
          <w:rFonts w:ascii="Angsana New" w:hAnsi="Angsana New" w:hint="cs"/>
          <w:sz w:val="28"/>
          <w:szCs w:val="28"/>
          <w:cs/>
        </w:rPr>
        <w:t xml:space="preserve"> โดย</w:t>
      </w:r>
      <w:r w:rsidR="00100783" w:rsidRPr="003643C1">
        <w:rPr>
          <w:rFonts w:ascii="Angsana New" w:hAnsi="Angsana New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100783"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="00100783" w:rsidRPr="003643C1">
        <w:rPr>
          <w:rFonts w:ascii="Angsana New" w:hAnsi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262645" w:rsidRPr="003643C1">
        <w:rPr>
          <w:rFonts w:ascii="Angsana New" w:hAnsi="Angsana New"/>
          <w:sz w:val="28"/>
          <w:szCs w:val="28"/>
        </w:rPr>
        <w:br/>
      </w:r>
      <w:r w:rsidR="00100783" w:rsidRPr="003643C1">
        <w:rPr>
          <w:rFonts w:ascii="Angsana New" w:hAnsi="Angsana New"/>
          <w:sz w:val="28"/>
          <w:szCs w:val="28"/>
        </w:rPr>
        <w:t xml:space="preserve">31 </w:t>
      </w:r>
      <w:r w:rsidR="00100783" w:rsidRPr="003643C1">
        <w:rPr>
          <w:rFonts w:ascii="Angsana New" w:hAnsi="Angsana New"/>
          <w:sz w:val="28"/>
          <w:szCs w:val="28"/>
          <w:cs/>
        </w:rPr>
        <w:t>ธันวาคม</w:t>
      </w:r>
      <w:r w:rsidR="00100783" w:rsidRPr="003643C1">
        <w:rPr>
          <w:rFonts w:ascii="Angsana New" w:hAnsi="Angsana New"/>
          <w:sz w:val="28"/>
          <w:szCs w:val="28"/>
        </w:rPr>
        <w:t xml:space="preserve"> 256</w:t>
      </w:r>
      <w:r w:rsidR="00C23748">
        <w:rPr>
          <w:rFonts w:ascii="Angsana New" w:hAnsi="Angsana New"/>
          <w:sz w:val="28"/>
          <w:szCs w:val="28"/>
        </w:rPr>
        <w:t>4</w:t>
      </w:r>
      <w:r w:rsidR="00100783"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="00100783" w:rsidRPr="003643C1">
        <w:rPr>
          <w:rFonts w:ascii="Angsana New" w:hAnsi="Angsana New"/>
          <w:sz w:val="28"/>
          <w:szCs w:val="28"/>
        </w:rPr>
        <w:t xml:space="preserve"> </w:t>
      </w:r>
    </w:p>
    <w:p w14:paraId="1E19392D" w14:textId="77777777" w:rsidR="005F61F1" w:rsidRPr="008276FC" w:rsidRDefault="005F61F1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44B189D" w14:textId="3E5DF6A7" w:rsidR="002D0017" w:rsidRPr="003643C1" w:rsidRDefault="00C61D4A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3643C1">
        <w:rPr>
          <w:rFonts w:ascii="Angsana New" w:hAnsi="Angsana New" w:hint="cs"/>
          <w:sz w:val="28"/>
          <w:szCs w:val="28"/>
          <w:cs/>
        </w:rPr>
        <w:t>ที่</w:t>
      </w:r>
      <w:r w:rsidRPr="003643C1">
        <w:rPr>
          <w:rFonts w:ascii="Angsana New" w:hAnsi="Angsana New"/>
          <w:sz w:val="28"/>
          <w:szCs w:val="28"/>
          <w:cs/>
        </w:rPr>
        <w:t>อาจมีความไม่แน่นอนนั้นไม่แตกต่างจากที่ได้อธิบาย</w:t>
      </w:r>
      <w:r w:rsidRPr="003643C1">
        <w:rPr>
          <w:rFonts w:ascii="Angsana New" w:hAnsi="Angsana New" w:hint="cs"/>
          <w:sz w:val="28"/>
          <w:szCs w:val="28"/>
          <w:cs/>
        </w:rPr>
        <w:t>ไว้</w:t>
      </w:r>
      <w:r w:rsidRPr="003643C1">
        <w:rPr>
          <w:rFonts w:ascii="Angsana New" w:hAnsi="Angsana New"/>
          <w:sz w:val="28"/>
          <w:szCs w:val="28"/>
          <w:cs/>
        </w:rPr>
        <w:t xml:space="preserve">ในงบการเงินสำหรับปีสิ้นสุดวันที่ </w:t>
      </w:r>
      <w:r w:rsidRPr="003643C1">
        <w:rPr>
          <w:rFonts w:ascii="Angsana New" w:hAnsi="Angsana New"/>
          <w:sz w:val="28"/>
          <w:szCs w:val="28"/>
        </w:rPr>
        <w:t xml:space="preserve">31 </w:t>
      </w:r>
      <w:r w:rsidRPr="003643C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643C1">
        <w:rPr>
          <w:rFonts w:ascii="Angsana New" w:hAnsi="Angsana New"/>
          <w:sz w:val="28"/>
          <w:szCs w:val="28"/>
        </w:rPr>
        <w:t>256</w:t>
      </w:r>
      <w:r w:rsidR="00C23748">
        <w:rPr>
          <w:rFonts w:ascii="Angsana New" w:hAnsi="Angsana New"/>
          <w:sz w:val="28"/>
          <w:szCs w:val="28"/>
        </w:rPr>
        <w:t>4</w:t>
      </w:r>
    </w:p>
    <w:p w14:paraId="38D92CDF" w14:textId="77777777" w:rsidR="00C61D4A" w:rsidRPr="008276FC" w:rsidRDefault="00C61D4A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7DE356A" w14:textId="7D498343" w:rsidR="00EC54BB" w:rsidRPr="003643C1" w:rsidRDefault="009D589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บุคคลหรือกิจการที่เกี่ยวข้องกัน</w:t>
      </w:r>
    </w:p>
    <w:p w14:paraId="557A9AB5" w14:textId="6E22246E" w:rsidR="00EC54BB" w:rsidRPr="00843707" w:rsidRDefault="00EC54B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114"/>
        <w:gridCol w:w="236"/>
        <w:gridCol w:w="1024"/>
        <w:gridCol w:w="270"/>
        <w:gridCol w:w="1080"/>
      </w:tblGrid>
      <w:tr w:rsidR="00F678F4" w:rsidRPr="007C4F1C" w14:paraId="3F5F81B1" w14:textId="77777777" w:rsidTr="00942109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7B3032C5" w14:textId="77777777" w:rsidR="00F678F4" w:rsidRPr="007C4F1C" w:rsidRDefault="00F678F4" w:rsidP="009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4F1C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EC5ABAD" w14:textId="220995E1" w:rsidR="00F678F4" w:rsidRPr="007C4F1C" w:rsidRDefault="00F678F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="00BD5779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0058120C" w14:textId="77777777" w:rsidR="00F678F4" w:rsidRPr="007C4F1C" w:rsidRDefault="00F678F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3189B2B" w14:textId="4D7BD9EA" w:rsidR="00F678F4" w:rsidRPr="007C4F1C" w:rsidRDefault="00BD5779" w:rsidP="00BD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056DCD" w14:textId="77777777" w:rsidR="00F678F4" w:rsidRPr="007C4F1C" w:rsidRDefault="00F678F4" w:rsidP="00BD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74" w:type="dxa"/>
            <w:gridSpan w:val="3"/>
            <w:shd w:val="clear" w:color="auto" w:fill="auto"/>
            <w:vAlign w:val="bottom"/>
          </w:tcPr>
          <w:p w14:paraId="05523FA0" w14:textId="77777777" w:rsidR="00F678F4" w:rsidRPr="007C4F1C" w:rsidRDefault="00F678F4" w:rsidP="00BD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6C53" w:rsidRPr="007C4F1C" w14:paraId="7531BD77" w14:textId="77777777" w:rsidTr="00BD5779">
        <w:trPr>
          <w:tblHeader/>
        </w:trPr>
        <w:tc>
          <w:tcPr>
            <w:tcW w:w="4050" w:type="dxa"/>
            <w:shd w:val="clear" w:color="auto" w:fill="auto"/>
          </w:tcPr>
          <w:p w14:paraId="4DFF2F5A" w14:textId="4DAF836C" w:rsidR="00BA6C53" w:rsidRPr="008E2613" w:rsidRDefault="008E2613" w:rsidP="008E26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</w:tcPr>
          <w:p w14:paraId="51C8778C" w14:textId="4BB09858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29F0643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9BFE7FE" w14:textId="0A1DCE1D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233E931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C85E8A0" w14:textId="1A55B7DB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83A0437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C06D66" w14:textId="39C03653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BA6C53" w:rsidRPr="007C4F1C" w14:paraId="59F54333" w14:textId="77777777" w:rsidTr="00BD5779">
        <w:trPr>
          <w:tblHeader/>
        </w:trPr>
        <w:tc>
          <w:tcPr>
            <w:tcW w:w="4050" w:type="dxa"/>
            <w:shd w:val="clear" w:color="auto" w:fill="auto"/>
          </w:tcPr>
          <w:p w14:paraId="103E6F27" w14:textId="77777777" w:rsidR="00BA6C53" w:rsidRPr="007C4F1C" w:rsidRDefault="00BA6C53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63AD474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6C53" w:rsidRPr="007C4F1C" w14:paraId="5DCFF2AD" w14:textId="77777777" w:rsidTr="00BD5779">
        <w:tc>
          <w:tcPr>
            <w:tcW w:w="4050" w:type="dxa"/>
            <w:shd w:val="clear" w:color="auto" w:fill="auto"/>
          </w:tcPr>
          <w:p w14:paraId="311FEC4C" w14:textId="77777777" w:rsidR="00BA6C53" w:rsidRPr="007C4F1C" w:rsidRDefault="00BA6C53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B8E13F" w14:textId="77777777" w:rsidR="00BA6C53" w:rsidRPr="007C4F1C" w:rsidRDefault="00BA6C53" w:rsidP="008F42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A60C39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02FB47B" w14:textId="77777777" w:rsidR="00BA6C53" w:rsidRPr="007C4F1C" w:rsidRDefault="00BA6C53" w:rsidP="008F42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2BC15B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6A57E67" w14:textId="77777777" w:rsidR="00BA6C53" w:rsidRPr="007C4F1C" w:rsidRDefault="00BA6C53" w:rsidP="008F42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EEEDB1" w14:textId="77777777" w:rsidR="00BA6C53" w:rsidRPr="007C4F1C" w:rsidRDefault="00BA6C53" w:rsidP="008F42E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216297" w14:textId="77777777" w:rsidR="00BA6C53" w:rsidRPr="007C4F1C" w:rsidRDefault="00BA6C53" w:rsidP="008F42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8E2613" w:rsidRPr="007C4F1C" w14:paraId="0D280592" w14:textId="77777777" w:rsidTr="00BD5779">
        <w:tc>
          <w:tcPr>
            <w:tcW w:w="4050" w:type="dxa"/>
            <w:shd w:val="clear" w:color="auto" w:fill="auto"/>
          </w:tcPr>
          <w:p w14:paraId="0D9DBD0E" w14:textId="77777777" w:rsidR="008E2613" w:rsidRPr="007C4F1C" w:rsidRDefault="008E2613" w:rsidP="008E2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6A6C44" w14:textId="3A3B120C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C87705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8AE0A5" w14:textId="77777777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D8EE02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42FBB4A" w14:textId="5372FE97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30C354" w14:textId="77777777" w:rsidR="008E2613" w:rsidRPr="007C4F1C" w:rsidRDefault="008E2613" w:rsidP="008E26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C21EE5" w14:textId="4D2FB6CC" w:rsidR="008E2613" w:rsidRPr="007C4F1C" w:rsidRDefault="008E2613" w:rsidP="008E26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2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142,848 </w:t>
            </w:r>
          </w:p>
        </w:tc>
      </w:tr>
      <w:tr w:rsidR="008E2613" w:rsidRPr="007C4F1C" w14:paraId="4312810C" w14:textId="77777777" w:rsidTr="00BD5779">
        <w:tc>
          <w:tcPr>
            <w:tcW w:w="4050" w:type="dxa"/>
            <w:shd w:val="clear" w:color="auto" w:fill="auto"/>
          </w:tcPr>
          <w:p w14:paraId="536A655D" w14:textId="77777777" w:rsidR="008E2613" w:rsidRPr="007C4F1C" w:rsidRDefault="008E2613" w:rsidP="008E2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BF8AE2" w14:textId="07303419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3FE1BB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BC3B6C5" w14:textId="77777777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479CBA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545A79" w14:textId="7D9DC9FB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1F91B3" w14:textId="77777777" w:rsidR="008E2613" w:rsidRPr="007C4F1C" w:rsidRDefault="008E2613" w:rsidP="008E26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254D47" w14:textId="09B5A091" w:rsidR="008E2613" w:rsidRPr="007C4F1C" w:rsidRDefault="008E2613" w:rsidP="008E26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2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80 </w:t>
            </w:r>
          </w:p>
        </w:tc>
      </w:tr>
      <w:tr w:rsidR="008E2613" w:rsidRPr="007C4F1C" w14:paraId="016077DD" w14:textId="77777777" w:rsidTr="00BD5779">
        <w:tc>
          <w:tcPr>
            <w:tcW w:w="4050" w:type="dxa"/>
            <w:shd w:val="clear" w:color="auto" w:fill="auto"/>
          </w:tcPr>
          <w:p w14:paraId="37ED848C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02CADF" w14:textId="5F4B5F79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2DA8F3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EB7473F" w14:textId="77777777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3514FB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7729389" w14:textId="295AAE4D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92CB02" w14:textId="77777777" w:rsidR="008E2613" w:rsidRPr="007C4F1C" w:rsidRDefault="008E2613" w:rsidP="008E26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82D635" w14:textId="27B7B5F5" w:rsidR="008E2613" w:rsidRPr="007C4F1C" w:rsidRDefault="008E2613" w:rsidP="008E26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2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6,342 </w:t>
            </w:r>
          </w:p>
        </w:tc>
      </w:tr>
      <w:tr w:rsidR="008E2613" w:rsidRPr="007C4F1C" w14:paraId="07C63EFF" w14:textId="77777777" w:rsidTr="00BD5779">
        <w:tc>
          <w:tcPr>
            <w:tcW w:w="4050" w:type="dxa"/>
            <w:shd w:val="clear" w:color="auto" w:fill="auto"/>
          </w:tcPr>
          <w:p w14:paraId="6CE30D22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7BC5DD" w14:textId="699A8E3B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62A60B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388F061" w14:textId="77777777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7A80CC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1ABD77F" w14:textId="16DD8D3A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76DE42" w14:textId="77777777" w:rsidR="008E2613" w:rsidRPr="007C4F1C" w:rsidRDefault="008E2613" w:rsidP="008E26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394985" w14:textId="2EBAE7B1" w:rsidR="008E2613" w:rsidRPr="007C4F1C" w:rsidRDefault="008E2613" w:rsidP="008E261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2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214 </w:t>
            </w:r>
          </w:p>
        </w:tc>
      </w:tr>
      <w:tr w:rsidR="008276FC" w:rsidRPr="008276FC" w14:paraId="38FFAA78" w14:textId="77777777" w:rsidTr="008276FC">
        <w:trPr>
          <w:trHeight w:val="1802"/>
        </w:trPr>
        <w:tc>
          <w:tcPr>
            <w:tcW w:w="4050" w:type="dxa"/>
            <w:shd w:val="clear" w:color="auto" w:fill="auto"/>
          </w:tcPr>
          <w:p w14:paraId="03F1A218" w14:textId="77777777" w:rsidR="008276FC" w:rsidRPr="008276FC" w:rsidRDefault="008276FC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E42B97" w14:textId="77777777" w:rsidR="008276FC" w:rsidRPr="008276FC" w:rsidRDefault="008276FC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692006" w14:textId="77777777" w:rsidR="008276FC" w:rsidRPr="008276FC" w:rsidRDefault="008276FC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6FE4A70" w14:textId="77777777" w:rsidR="008276FC" w:rsidRPr="008276FC" w:rsidRDefault="008276FC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7A96BB" w14:textId="77777777" w:rsidR="008276FC" w:rsidRPr="008276FC" w:rsidRDefault="008276FC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DF5814B" w14:textId="77777777" w:rsidR="008276FC" w:rsidRPr="008276FC" w:rsidRDefault="008276FC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6DC960" w14:textId="77777777" w:rsidR="008276FC" w:rsidRPr="008276FC" w:rsidRDefault="008276FC" w:rsidP="00C2374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4D34B62" w14:textId="77777777" w:rsidR="008276FC" w:rsidRPr="008276FC" w:rsidRDefault="008276FC" w:rsidP="00C2374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A6C53" w:rsidRPr="007C4F1C" w14:paraId="62757A17" w14:textId="77777777" w:rsidTr="00BD5779">
        <w:tc>
          <w:tcPr>
            <w:tcW w:w="4050" w:type="dxa"/>
            <w:shd w:val="clear" w:color="auto" w:fill="auto"/>
          </w:tcPr>
          <w:p w14:paraId="5B6B81A5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597BF2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F4C70E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685639D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64B5DDE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45CF3B4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FE0301" w14:textId="77777777" w:rsidR="00BA6C53" w:rsidRPr="007C4F1C" w:rsidRDefault="00BA6C53" w:rsidP="00BA6C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C60332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A6C53" w:rsidRPr="007C4F1C" w14:paraId="7BDC2DE4" w14:textId="77777777" w:rsidTr="00BD5779">
        <w:tc>
          <w:tcPr>
            <w:tcW w:w="4050" w:type="dxa"/>
            <w:shd w:val="clear" w:color="auto" w:fill="auto"/>
          </w:tcPr>
          <w:p w14:paraId="4FD9B7E5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0A97A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228CA0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F79D821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652328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302A613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A9FA00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89656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63481" w:rsidRPr="007C4F1C" w14:paraId="05F837FF" w14:textId="77777777" w:rsidTr="00BD5779">
        <w:tc>
          <w:tcPr>
            <w:tcW w:w="4050" w:type="dxa"/>
            <w:shd w:val="clear" w:color="auto" w:fill="auto"/>
          </w:tcPr>
          <w:p w14:paraId="47C03AFC" w14:textId="05A1F183" w:rsidR="00C63481" w:rsidRPr="007C4F1C" w:rsidRDefault="00C63481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ผลประโยชน์ระยะสั้นของผู้บริหาร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A3BB9A" w14:textId="77777777" w:rsidR="00C63481" w:rsidRPr="007C4F1C" w:rsidRDefault="00C63481" w:rsidP="00BA6C53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60C58F" w14:textId="77777777" w:rsidR="00C63481" w:rsidRPr="007C4F1C" w:rsidRDefault="00C63481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387C4C9" w14:textId="77777777" w:rsidR="00C63481" w:rsidRPr="007C4F1C" w:rsidRDefault="00C63481" w:rsidP="00BA6C53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951197" w14:textId="77777777" w:rsidR="00C63481" w:rsidRPr="007C4F1C" w:rsidRDefault="00C63481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3D074AC" w14:textId="77777777" w:rsidR="00C63481" w:rsidRPr="007C4F1C" w:rsidRDefault="00C63481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18A168" w14:textId="77777777" w:rsidR="00C63481" w:rsidRPr="007C4F1C" w:rsidRDefault="00C63481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F4F217" w14:textId="77777777" w:rsidR="00C63481" w:rsidRPr="007C4F1C" w:rsidRDefault="00C63481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F17BE" w:rsidRPr="007C4F1C" w14:paraId="631EA84A" w14:textId="77777777" w:rsidTr="00BD5779">
        <w:tc>
          <w:tcPr>
            <w:tcW w:w="4050" w:type="dxa"/>
            <w:shd w:val="clear" w:color="auto" w:fill="auto"/>
          </w:tcPr>
          <w:p w14:paraId="48D97D10" w14:textId="7704F6D5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643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643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3643C1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รวมค่าตอบแทนกรรมการ</w:t>
            </w:r>
            <w:r w:rsidRPr="003643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A9FA4C1" w14:textId="20047C2B" w:rsidR="006F17BE" w:rsidRPr="007C4F1C" w:rsidRDefault="006F17BE" w:rsidP="006F17B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17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15,296</w:t>
            </w:r>
          </w:p>
        </w:tc>
        <w:tc>
          <w:tcPr>
            <w:tcW w:w="236" w:type="dxa"/>
            <w:shd w:val="clear" w:color="auto" w:fill="auto"/>
          </w:tcPr>
          <w:p w14:paraId="39806711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DFEC0AF" w14:textId="6F5820E5" w:rsidR="006F17BE" w:rsidRPr="007C4F1C" w:rsidRDefault="006F17BE" w:rsidP="006F17BE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2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6,107</w:t>
            </w:r>
          </w:p>
        </w:tc>
        <w:tc>
          <w:tcPr>
            <w:tcW w:w="236" w:type="dxa"/>
            <w:shd w:val="clear" w:color="auto" w:fill="auto"/>
          </w:tcPr>
          <w:p w14:paraId="0132B452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13C70DA" w14:textId="72782E1B" w:rsidR="006F17BE" w:rsidRPr="007C4F1C" w:rsidRDefault="006F17BE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17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15,296</w:t>
            </w:r>
          </w:p>
        </w:tc>
        <w:tc>
          <w:tcPr>
            <w:tcW w:w="270" w:type="dxa"/>
            <w:shd w:val="clear" w:color="auto" w:fill="auto"/>
          </w:tcPr>
          <w:p w14:paraId="56C2247A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FE3405" w14:textId="51A80F5E" w:rsidR="006F17BE" w:rsidRPr="007C4F1C" w:rsidRDefault="006F17BE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2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6,107</w:t>
            </w:r>
          </w:p>
        </w:tc>
      </w:tr>
      <w:tr w:rsidR="006F17BE" w:rsidRPr="007C4F1C" w14:paraId="7086D162" w14:textId="77777777" w:rsidTr="00BD5779">
        <w:tc>
          <w:tcPr>
            <w:tcW w:w="4050" w:type="dxa"/>
            <w:shd w:val="clear" w:color="auto" w:fill="auto"/>
          </w:tcPr>
          <w:p w14:paraId="2A2AFE1E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C4F1C">
              <w:rPr>
                <w:rFonts w:asciiTheme="majorBidi" w:hAnsi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4E639991" w14:textId="671C46AD" w:rsidR="006F17BE" w:rsidRPr="007C4F1C" w:rsidRDefault="006F17BE" w:rsidP="006F17B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17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5E073341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5462DD0" w14:textId="22F2D200" w:rsidR="006F17BE" w:rsidRPr="007C4F1C" w:rsidRDefault="006F17BE" w:rsidP="006F17BE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2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236" w:type="dxa"/>
            <w:shd w:val="clear" w:color="auto" w:fill="auto"/>
          </w:tcPr>
          <w:p w14:paraId="00585F4E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94CE589" w14:textId="6275938C" w:rsidR="006F17BE" w:rsidRPr="007C4F1C" w:rsidRDefault="006F17BE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17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760EAD6E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205C6F" w14:textId="37627A84" w:rsidR="006F17BE" w:rsidRPr="007C4F1C" w:rsidRDefault="006F17BE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2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</w:p>
        </w:tc>
      </w:tr>
      <w:tr w:rsidR="00AE4361" w:rsidRPr="007C4F1C" w14:paraId="21B69E41" w14:textId="77777777" w:rsidTr="00BD5779">
        <w:tc>
          <w:tcPr>
            <w:tcW w:w="4050" w:type="dxa"/>
            <w:shd w:val="clear" w:color="auto" w:fill="auto"/>
          </w:tcPr>
          <w:p w14:paraId="62F364CC" w14:textId="77777777" w:rsidR="00AE4361" w:rsidRPr="00AE4361" w:rsidRDefault="00AE4361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6ECA24" w14:textId="77777777" w:rsidR="00AE4361" w:rsidRPr="00AE4361" w:rsidRDefault="00AE4361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B4D8D5C" w14:textId="77777777" w:rsidR="00AE4361" w:rsidRPr="00AE4361" w:rsidRDefault="00AE4361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1934EACD" w14:textId="77777777" w:rsidR="00AE4361" w:rsidRPr="00AE4361" w:rsidRDefault="00AE4361" w:rsidP="00C23748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206F00" w14:textId="77777777" w:rsidR="00AE4361" w:rsidRPr="00AE4361" w:rsidRDefault="00AE4361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</w:tcPr>
          <w:p w14:paraId="5D4F1323" w14:textId="77777777" w:rsidR="00AE4361" w:rsidRPr="00AE4361" w:rsidRDefault="00AE4361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E1223" w14:textId="77777777" w:rsidR="00AE4361" w:rsidRPr="00AE4361" w:rsidRDefault="00AE4361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42A9C2F" w14:textId="77777777" w:rsidR="00AE4361" w:rsidRPr="00AE4361" w:rsidRDefault="00AE4361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C610B3" w:rsidRPr="007C4F1C" w14:paraId="4F082E5B" w14:textId="77777777" w:rsidTr="00BD5779">
        <w:tc>
          <w:tcPr>
            <w:tcW w:w="4050" w:type="dxa"/>
            <w:shd w:val="clear" w:color="auto" w:fill="auto"/>
          </w:tcPr>
          <w:p w14:paraId="6B0AC8F3" w14:textId="0E9051A0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7CBF064" w14:textId="77777777" w:rsidR="00C610B3" w:rsidRDefault="00C610B3" w:rsidP="00C610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5D1E534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052AA32" w14:textId="77777777" w:rsidR="00C610B3" w:rsidRPr="007C4F1C" w:rsidRDefault="00C610B3" w:rsidP="00C610B3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E5823BE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6601938" w14:textId="77777777" w:rsidR="00C610B3" w:rsidRDefault="00C610B3" w:rsidP="00C610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B47A72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CA400E" w14:textId="77777777" w:rsidR="00C610B3" w:rsidRPr="007C4F1C" w:rsidRDefault="00C610B3" w:rsidP="00C610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F17BE" w:rsidRPr="007C4F1C" w14:paraId="1B290E80" w14:textId="77777777" w:rsidTr="00EE42DA">
        <w:tc>
          <w:tcPr>
            <w:tcW w:w="4050" w:type="dxa"/>
            <w:shd w:val="clear" w:color="auto" w:fill="auto"/>
          </w:tcPr>
          <w:p w14:paraId="25E63877" w14:textId="0535E149" w:rsidR="006F17BE" w:rsidRPr="00C610B3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0C10F04B" w14:textId="2395760C" w:rsidR="006F17BE" w:rsidRPr="00C610B3" w:rsidRDefault="006F17BE" w:rsidP="006F17B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36" w:type="dxa"/>
            <w:shd w:val="clear" w:color="auto" w:fill="auto"/>
          </w:tcPr>
          <w:p w14:paraId="00DF3688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E3BA540" w14:textId="2101318F" w:rsidR="006F17BE" w:rsidRPr="00C610B3" w:rsidRDefault="006F17BE" w:rsidP="006F17B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3F3150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0539DB9" w14:textId="68EAEA9A" w:rsidR="006F17BE" w:rsidRPr="006F17BE" w:rsidRDefault="006F17BE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17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72D68142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29A844" w14:textId="3B020001" w:rsidR="006F17BE" w:rsidRPr="00C610B3" w:rsidRDefault="006F17BE" w:rsidP="006F17B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F17BE" w:rsidRPr="007C4F1C" w14:paraId="73784836" w14:textId="77777777" w:rsidTr="00EE42DA">
        <w:tc>
          <w:tcPr>
            <w:tcW w:w="4050" w:type="dxa"/>
            <w:shd w:val="clear" w:color="auto" w:fill="auto"/>
          </w:tcPr>
          <w:p w14:paraId="55595DE5" w14:textId="34D88C1E" w:rsidR="006F17BE" w:rsidRPr="00C610B3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1170" w:type="dxa"/>
            <w:shd w:val="clear" w:color="auto" w:fill="auto"/>
          </w:tcPr>
          <w:p w14:paraId="6073EB1D" w14:textId="56D703C1" w:rsidR="006F17BE" w:rsidRPr="00C610B3" w:rsidRDefault="006F17BE" w:rsidP="006F17B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17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5,927</w:t>
            </w:r>
          </w:p>
        </w:tc>
        <w:tc>
          <w:tcPr>
            <w:tcW w:w="236" w:type="dxa"/>
            <w:shd w:val="clear" w:color="auto" w:fill="auto"/>
          </w:tcPr>
          <w:p w14:paraId="5A0F97F7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45D62B" w14:textId="28E5F2A6" w:rsidR="006F17BE" w:rsidRPr="00C610B3" w:rsidRDefault="006F17BE" w:rsidP="006F17BE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1,297</w:t>
            </w:r>
          </w:p>
        </w:tc>
        <w:tc>
          <w:tcPr>
            <w:tcW w:w="236" w:type="dxa"/>
            <w:shd w:val="clear" w:color="auto" w:fill="auto"/>
          </w:tcPr>
          <w:p w14:paraId="4935F7A0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669A452" w14:textId="54C41866" w:rsidR="006F17BE" w:rsidRDefault="006F17BE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17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5,927</w:t>
            </w:r>
          </w:p>
        </w:tc>
        <w:tc>
          <w:tcPr>
            <w:tcW w:w="270" w:type="dxa"/>
            <w:shd w:val="clear" w:color="auto" w:fill="auto"/>
          </w:tcPr>
          <w:p w14:paraId="0DD1A68C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F0AA6" w14:textId="29C76EEE" w:rsidR="006F17BE" w:rsidRPr="00C610B3" w:rsidRDefault="006F17BE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1,297</w:t>
            </w:r>
          </w:p>
        </w:tc>
      </w:tr>
      <w:tr w:rsidR="008E2613" w:rsidRPr="007C4F1C" w14:paraId="091ED796" w14:textId="77777777" w:rsidTr="00EE42DA">
        <w:tc>
          <w:tcPr>
            <w:tcW w:w="4050" w:type="dxa"/>
            <w:shd w:val="clear" w:color="auto" w:fill="auto"/>
          </w:tcPr>
          <w:p w14:paraId="1E79701A" w14:textId="393FC8FA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</w:rPr>
              <w:t>ซื้อ</w:t>
            </w:r>
            <w:r w:rsidRPr="003643C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สินค้า</w:t>
            </w:r>
          </w:p>
        </w:tc>
        <w:tc>
          <w:tcPr>
            <w:tcW w:w="1170" w:type="dxa"/>
            <w:shd w:val="clear" w:color="auto" w:fill="auto"/>
          </w:tcPr>
          <w:p w14:paraId="33CE49D2" w14:textId="6D86958A" w:rsidR="008E2613" w:rsidRPr="00C610B3" w:rsidRDefault="006F17BE" w:rsidP="008E26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F2D5DC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E0300DB" w14:textId="6899FCCE" w:rsidR="008E2613" w:rsidRPr="00C610B3" w:rsidRDefault="008E2613" w:rsidP="008E2613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5444CAA4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E1EE3CC" w14:textId="4022B613" w:rsidR="008E2613" w:rsidRPr="006F17BE" w:rsidRDefault="006F17BE" w:rsidP="008E26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17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15EA5E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CCE94D" w14:textId="4BF7EAC2" w:rsidR="008E2613" w:rsidRPr="00C610B3" w:rsidRDefault="008E2613" w:rsidP="008E26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12</w:t>
            </w:r>
          </w:p>
        </w:tc>
      </w:tr>
    </w:tbl>
    <w:p w14:paraId="2EDC714B" w14:textId="0A03297F" w:rsidR="00BA6C53" w:rsidRPr="00AE4361" w:rsidRDefault="00BA6C5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770DFB59" w14:textId="188D1413" w:rsidR="00C610B3" w:rsidRPr="003643C1" w:rsidRDefault="00C610B3" w:rsidP="00C61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 xml:space="preserve">ยอดคงเหลือกับกิจการที่เกี่ยวข้องกัน ณ วันที่ </w:t>
      </w:r>
      <w:r w:rsidR="008E2613">
        <w:rPr>
          <w:rFonts w:asciiTheme="majorBidi" w:hAnsiTheme="majorBidi" w:cstheme="majorBidi"/>
          <w:sz w:val="28"/>
          <w:szCs w:val="28"/>
        </w:rPr>
        <w:t xml:space="preserve">30 </w:t>
      </w:r>
      <w:r w:rsidR="008E2613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</w:rPr>
        <w:t>2565</w:t>
      </w:r>
      <w:r w:rsidRPr="003643C1">
        <w:rPr>
          <w:rFonts w:ascii="Angsana New" w:hAnsi="Angsana New" w:hint="cs"/>
          <w:sz w:val="28"/>
          <w:szCs w:val="28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3643C1">
        <w:rPr>
          <w:rFonts w:ascii="Angsana New" w:hAnsi="Angsana New" w:hint="cs"/>
          <w:sz w:val="28"/>
          <w:szCs w:val="28"/>
        </w:rPr>
        <w:t xml:space="preserve">31 </w:t>
      </w:r>
      <w:r w:rsidRPr="003643C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643C1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3643C1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6E7070C7" w14:textId="77777777" w:rsidR="00C610B3" w:rsidRPr="00AE4361" w:rsidRDefault="00C610B3" w:rsidP="00C61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114"/>
        <w:gridCol w:w="236"/>
        <w:gridCol w:w="990"/>
        <w:gridCol w:w="270"/>
        <w:gridCol w:w="1114"/>
      </w:tblGrid>
      <w:tr w:rsidR="00942109" w:rsidRPr="003643C1" w14:paraId="039DCAB3" w14:textId="77777777" w:rsidTr="008E2613">
        <w:trPr>
          <w:trHeight w:val="432"/>
          <w:tblHeader/>
        </w:trPr>
        <w:tc>
          <w:tcPr>
            <w:tcW w:w="4050" w:type="dxa"/>
            <w:shd w:val="clear" w:color="auto" w:fill="auto"/>
          </w:tcPr>
          <w:p w14:paraId="6AA36E6A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F08BC2" w14:textId="0E8C1F63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2E4BB3" w14:textId="77777777" w:rsidR="00942109" w:rsidRPr="00942109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ACFB68C" w14:textId="122D2F36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779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D9ACAC3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74" w:type="dxa"/>
            <w:gridSpan w:val="3"/>
            <w:shd w:val="clear" w:color="auto" w:fill="auto"/>
            <w:vAlign w:val="bottom"/>
          </w:tcPr>
          <w:p w14:paraId="266173A2" w14:textId="77777777" w:rsidR="00942109" w:rsidRPr="003643C1" w:rsidRDefault="00942109" w:rsidP="0094210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42109" w:rsidRPr="003643C1" w14:paraId="242AC253" w14:textId="77777777" w:rsidTr="008E2613">
        <w:trPr>
          <w:tblHeader/>
        </w:trPr>
        <w:tc>
          <w:tcPr>
            <w:tcW w:w="4050" w:type="dxa"/>
            <w:shd w:val="clear" w:color="auto" w:fill="auto"/>
          </w:tcPr>
          <w:p w14:paraId="5775D505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7A1029" w14:textId="02A2B831" w:rsidR="00942109" w:rsidRPr="003643C1" w:rsidRDefault="008E2613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0BCACB97" w14:textId="77777777" w:rsidR="00942109" w:rsidRPr="00942109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2"/>
                <w:szCs w:val="22"/>
              </w:rPr>
            </w:pPr>
          </w:p>
        </w:tc>
        <w:tc>
          <w:tcPr>
            <w:tcW w:w="1114" w:type="dxa"/>
            <w:shd w:val="clear" w:color="auto" w:fill="auto"/>
          </w:tcPr>
          <w:p w14:paraId="7DF11966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Pr="003643C1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Pr="003643C1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5684B14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14FCD5" w14:textId="6864F7E7" w:rsidR="00942109" w:rsidRPr="003643C1" w:rsidRDefault="008E2613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934448F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536D8E0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Pr="003643C1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Pr="003643C1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942109" w:rsidRPr="003643C1" w14:paraId="3BA949D4" w14:textId="77777777" w:rsidTr="008E2613">
        <w:trPr>
          <w:tblHeader/>
        </w:trPr>
        <w:tc>
          <w:tcPr>
            <w:tcW w:w="4050" w:type="dxa"/>
            <w:shd w:val="clear" w:color="auto" w:fill="auto"/>
          </w:tcPr>
          <w:p w14:paraId="176D9F6E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6389F80E" w14:textId="1D63BA98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EFE1AA9" w14:textId="77777777" w:rsidR="00942109" w:rsidRPr="00942109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2"/>
                <w:szCs w:val="22"/>
              </w:rPr>
            </w:pPr>
          </w:p>
        </w:tc>
        <w:tc>
          <w:tcPr>
            <w:tcW w:w="1114" w:type="dxa"/>
            <w:shd w:val="clear" w:color="auto" w:fill="auto"/>
          </w:tcPr>
          <w:p w14:paraId="35519C9D" w14:textId="77CF1F4C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6F1F6FF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9D64CF" w14:textId="31FDD6CC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03140AD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C8B00C5" w14:textId="2A90558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4</w:t>
            </w:r>
          </w:p>
        </w:tc>
      </w:tr>
      <w:tr w:rsidR="00942109" w:rsidRPr="003643C1" w14:paraId="1FE31E3D" w14:textId="77777777" w:rsidTr="008E2613">
        <w:trPr>
          <w:tblHeader/>
        </w:trPr>
        <w:tc>
          <w:tcPr>
            <w:tcW w:w="4050" w:type="dxa"/>
            <w:shd w:val="clear" w:color="auto" w:fill="auto"/>
          </w:tcPr>
          <w:p w14:paraId="68820FB2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60A11D04" w14:textId="77777777" w:rsidR="00942109" w:rsidRPr="003643C1" w:rsidRDefault="00942109" w:rsidP="009421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42109" w:rsidRPr="003643C1" w14:paraId="3F7630F0" w14:textId="77777777" w:rsidTr="008E2613">
        <w:tc>
          <w:tcPr>
            <w:tcW w:w="4050" w:type="dxa"/>
            <w:shd w:val="clear" w:color="auto" w:fill="auto"/>
          </w:tcPr>
          <w:p w14:paraId="670BC055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DE633B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91ACEC" w14:textId="77777777" w:rsidR="00942109" w:rsidRPr="00942109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DA38F15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B4FF0F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A9A19D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A9E297" w14:textId="77777777" w:rsidR="00942109" w:rsidRPr="003643C1" w:rsidRDefault="00942109" w:rsidP="0094210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666C3E6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2109" w:rsidRPr="003643C1" w14:paraId="4FC41430" w14:textId="77777777" w:rsidTr="008E2613">
        <w:tc>
          <w:tcPr>
            <w:tcW w:w="4050" w:type="dxa"/>
            <w:shd w:val="clear" w:color="auto" w:fill="auto"/>
          </w:tcPr>
          <w:p w14:paraId="34402D9F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D22FCB6" w14:textId="1213E339" w:rsidR="00942109" w:rsidRPr="003643C1" w:rsidRDefault="006F17BE" w:rsidP="0094210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F17B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522</w:t>
            </w:r>
          </w:p>
        </w:tc>
        <w:tc>
          <w:tcPr>
            <w:tcW w:w="236" w:type="dxa"/>
            <w:shd w:val="clear" w:color="auto" w:fill="auto"/>
          </w:tcPr>
          <w:p w14:paraId="6245A4B0" w14:textId="77777777" w:rsidR="00942109" w:rsidRPr="00942109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4CBD439" w14:textId="77777777" w:rsidR="00942109" w:rsidRPr="003643C1" w:rsidRDefault="00942109" w:rsidP="0094210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9951D8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6E59BB8" w14:textId="4F7FEE7C" w:rsidR="00942109" w:rsidRPr="003643C1" w:rsidRDefault="006F17BE" w:rsidP="0094210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F17B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522</w:t>
            </w:r>
          </w:p>
        </w:tc>
        <w:tc>
          <w:tcPr>
            <w:tcW w:w="270" w:type="dxa"/>
            <w:shd w:val="clear" w:color="auto" w:fill="auto"/>
          </w:tcPr>
          <w:p w14:paraId="5193A9ED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EAB8E6" w14:textId="77777777" w:rsidR="00942109" w:rsidRPr="003643C1" w:rsidRDefault="00942109" w:rsidP="00942109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0A00C8A" w14:textId="77777777" w:rsidR="00C610B3" w:rsidRPr="00AE4361" w:rsidRDefault="00C610B3" w:rsidP="00C61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FBCDA0C" w14:textId="6DE74D50" w:rsidR="00CA3B7C" w:rsidRPr="003643C1" w:rsidRDefault="00CA3B7C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เงินลงทุนใน</w:t>
      </w:r>
      <w:r w:rsidR="00760949" w:rsidRPr="003643C1">
        <w:rPr>
          <w:rFonts w:ascii="Angsana New" w:hAnsi="Angsana New" w:hint="cs"/>
          <w:sz w:val="28"/>
          <w:szCs w:val="28"/>
          <w:cs/>
        </w:rPr>
        <w:t>บริษัทย่</w:t>
      </w:r>
      <w:r w:rsidR="00760949" w:rsidRPr="003643C1">
        <w:rPr>
          <w:rFonts w:ascii="Angsana New" w:hAnsi="Angsana New" w:hint="cs"/>
          <w:sz w:val="28"/>
          <w:szCs w:val="28"/>
          <w:cs/>
          <w:lang w:val="en-US"/>
        </w:rPr>
        <w:t>อยและ</w:t>
      </w:r>
      <w:r w:rsidRPr="003643C1">
        <w:rPr>
          <w:rFonts w:ascii="Angsana New" w:hAnsi="Angsana New" w:hint="cs"/>
          <w:sz w:val="28"/>
          <w:szCs w:val="28"/>
          <w:cs/>
        </w:rPr>
        <w:t>บริษัทร่วม</w:t>
      </w:r>
    </w:p>
    <w:p w14:paraId="2F6C5E08" w14:textId="6B603571" w:rsidR="002C44B2" w:rsidRPr="00AE4361" w:rsidRDefault="002C44B2" w:rsidP="003643C1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64BF7759" w14:textId="5B4A1824" w:rsidR="002D0017" w:rsidRPr="00EB431A" w:rsidRDefault="003B27B6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  <w:r w:rsidRPr="00EB431A">
        <w:rPr>
          <w:rFonts w:ascii="Angsana New" w:hAnsi="Angsana New" w:hint="cs"/>
          <w:b/>
          <w:bCs/>
          <w:i/>
          <w:iCs/>
          <w:sz w:val="28"/>
          <w:szCs w:val="28"/>
          <w:cs/>
        </w:rPr>
        <w:t>บริษัทย่อย</w:t>
      </w:r>
    </w:p>
    <w:p w14:paraId="27C058C4" w14:textId="77777777" w:rsidR="003B27B6" w:rsidRPr="00AE4361" w:rsidRDefault="003B27B6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10"/>
          <w:sz w:val="20"/>
          <w:szCs w:val="20"/>
        </w:rPr>
      </w:pPr>
    </w:p>
    <w:p w14:paraId="16590344" w14:textId="559714EA" w:rsidR="00843707" w:rsidRPr="008276FC" w:rsidRDefault="00C23748" w:rsidP="00827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C23748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>11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ธันวาคม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>2564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ที่ประชุมวิสามัญผู้ถือหุ้นของบริษัท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เทพพิทักษ์ซีฟูดส์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จำกัด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มีมติอนุมัติให้เลิกกิจการ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เนื่องจากบริษัทย่อยได้หยุดดำเนินการในส่วนของโรงงานผลิตทั้งนี้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บริษัท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เทพพิทักษ์ซีฟูดส์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จำกัด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ได้จดทะเบียนเลิกกิจการกับกระทรวงพาณิชย์แล้วเมื่อวันที่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 xml:space="preserve">14 </w:t>
      </w:r>
      <w:r w:rsidRPr="00C23748">
        <w:rPr>
          <w:rFonts w:ascii="Angsana New" w:hAnsi="Angsana New" w:hint="cs"/>
          <w:sz w:val="28"/>
          <w:szCs w:val="28"/>
          <w:cs/>
        </w:rPr>
        <w:t>ธันวาคม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 xml:space="preserve">2564 </w:t>
      </w:r>
      <w:r w:rsidRPr="00C23748">
        <w:rPr>
          <w:rFonts w:ascii="Angsana New" w:hAnsi="Angsana New" w:hint="cs"/>
          <w:sz w:val="28"/>
          <w:szCs w:val="28"/>
          <w:cs/>
        </w:rPr>
        <w:t>และจดทะเบียนเสร็จการชำระบัญชีกับกระทรวงพาณิชย์แล้วเมื่อวันที่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br/>
      </w:r>
      <w:r w:rsidRPr="00C23748">
        <w:rPr>
          <w:rFonts w:ascii="Angsana New" w:hAnsi="Angsana New"/>
          <w:sz w:val="28"/>
          <w:szCs w:val="28"/>
        </w:rPr>
        <w:t xml:space="preserve">27 </w:t>
      </w:r>
      <w:r w:rsidRPr="00C23748">
        <w:rPr>
          <w:rFonts w:ascii="Angsana New" w:hAnsi="Angsana New" w:hint="cs"/>
          <w:sz w:val="28"/>
          <w:szCs w:val="28"/>
          <w:cs/>
        </w:rPr>
        <w:t>มกราคม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>2565</w:t>
      </w:r>
      <w:r w:rsidR="00843707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173B19F7" w14:textId="2F8B8423" w:rsidR="003B27B6" w:rsidRPr="00EB431A" w:rsidRDefault="003B27B6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EB431A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เงินลงทุนในบริษัทร่วม</w:t>
      </w:r>
    </w:p>
    <w:p w14:paraId="37A02F15" w14:textId="77777777" w:rsidR="003B27B6" w:rsidRPr="00C63481" w:rsidRDefault="003B27B6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92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236"/>
        <w:gridCol w:w="1170"/>
        <w:gridCol w:w="236"/>
        <w:gridCol w:w="1148"/>
        <w:gridCol w:w="270"/>
        <w:gridCol w:w="1080"/>
        <w:gridCol w:w="236"/>
        <w:gridCol w:w="1114"/>
        <w:gridCol w:w="22"/>
      </w:tblGrid>
      <w:tr w:rsidR="00942109" w:rsidRPr="007C4F1C" w14:paraId="2F2FD62C" w14:textId="77777777" w:rsidTr="00942109">
        <w:trPr>
          <w:gridAfter w:val="1"/>
          <w:wAfter w:w="22" w:type="dxa"/>
        </w:trPr>
        <w:tc>
          <w:tcPr>
            <w:tcW w:w="3690" w:type="dxa"/>
            <w:shd w:val="clear" w:color="auto" w:fill="auto"/>
          </w:tcPr>
          <w:p w14:paraId="36359020" w14:textId="77777777" w:rsidR="00942109" w:rsidRPr="007C4F1C" w:rsidRDefault="00942109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FE6E821" w14:textId="77777777" w:rsidR="00942109" w:rsidRPr="007C4F1C" w:rsidRDefault="00942109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DB1B3B" w14:textId="4D4E278C" w:rsidR="00942109" w:rsidRPr="007C4F1C" w:rsidRDefault="00942109" w:rsidP="0094210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68" w:right="-14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08812" w14:textId="77777777" w:rsidR="00942109" w:rsidRPr="007C4F1C" w:rsidRDefault="00942109" w:rsidP="008F42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863FEED" w14:textId="5A8B90CA" w:rsidR="00942109" w:rsidRPr="007C4F1C" w:rsidRDefault="00942109" w:rsidP="0094210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8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</w:t>
            </w:r>
            <w:r w:rsidRPr="0094210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การเงิ</w:t>
            </w:r>
            <w:r w:rsidRPr="0094210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 w:bidi="th-TH"/>
              </w:rPr>
              <w:t>น</w:t>
            </w:r>
            <w:r w:rsidRPr="0094210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F3781C5" w14:textId="77777777" w:rsidR="00942109" w:rsidRPr="007C4F1C" w:rsidRDefault="00942109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F7A3AD6" w14:textId="77777777" w:rsidR="00942109" w:rsidRPr="007C4F1C" w:rsidRDefault="00942109" w:rsidP="008F42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A5944" w:rsidRPr="007C4F1C" w14:paraId="15641DA1" w14:textId="77777777" w:rsidTr="00942109">
        <w:tc>
          <w:tcPr>
            <w:tcW w:w="3690" w:type="dxa"/>
            <w:shd w:val="clear" w:color="auto" w:fill="auto"/>
          </w:tcPr>
          <w:p w14:paraId="593812D3" w14:textId="7E96C431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0176C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7C4F1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E26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E26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737155F" w14:textId="77777777" w:rsidR="00BA5944" w:rsidRPr="007C4F1C" w:rsidRDefault="00BA5944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3BCCDA" w14:textId="32513413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C2EC440" w14:textId="77777777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92BAB3C" w14:textId="01B473A3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B54EA6C" w14:textId="77777777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B211F7" w14:textId="54FF59BC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1681DAD" w14:textId="77777777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24753BB" w14:textId="3AE630A9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4</w:t>
            </w:r>
          </w:p>
        </w:tc>
      </w:tr>
      <w:tr w:rsidR="00BA5944" w:rsidRPr="007C4F1C" w14:paraId="071817E5" w14:textId="77777777" w:rsidTr="00942109">
        <w:trPr>
          <w:gridAfter w:val="1"/>
          <w:wAfter w:w="22" w:type="dxa"/>
        </w:trPr>
        <w:tc>
          <w:tcPr>
            <w:tcW w:w="3690" w:type="dxa"/>
            <w:shd w:val="clear" w:color="auto" w:fill="auto"/>
          </w:tcPr>
          <w:p w14:paraId="3CD16428" w14:textId="77777777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7FC34FD" w14:textId="77777777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54" w:type="dxa"/>
            <w:gridSpan w:val="7"/>
            <w:shd w:val="clear" w:color="auto" w:fill="auto"/>
            <w:vAlign w:val="bottom"/>
          </w:tcPr>
          <w:p w14:paraId="31899B50" w14:textId="77777777" w:rsidR="00BA5944" w:rsidRPr="007C4F1C" w:rsidRDefault="00BA5944" w:rsidP="008F42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C4F1C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F17BE" w:rsidRPr="007C4F1C" w14:paraId="74ABDA3C" w14:textId="77777777" w:rsidTr="00942109">
        <w:tc>
          <w:tcPr>
            <w:tcW w:w="3690" w:type="dxa"/>
            <w:shd w:val="clear" w:color="auto" w:fill="auto"/>
          </w:tcPr>
          <w:p w14:paraId="425958C6" w14:textId="77777777" w:rsidR="006F17BE" w:rsidRPr="007C4F1C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4F1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C4F1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78AF80B0" w14:textId="77777777" w:rsidR="006F17BE" w:rsidRPr="007C4F1C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E8DB31" w14:textId="7A13F321" w:rsidR="006F17BE" w:rsidRPr="007C4F1C" w:rsidRDefault="006F17BE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142,220</w:t>
            </w:r>
          </w:p>
        </w:tc>
        <w:tc>
          <w:tcPr>
            <w:tcW w:w="236" w:type="dxa"/>
            <w:shd w:val="clear" w:color="auto" w:fill="auto"/>
          </w:tcPr>
          <w:p w14:paraId="232DDF5D" w14:textId="77777777" w:rsidR="006F17BE" w:rsidRPr="007C4F1C" w:rsidRDefault="006F17BE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31DEB04D" w14:textId="43E7A51F" w:rsidR="006F17BE" w:rsidRPr="007C4F1C" w:rsidRDefault="006F17BE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130,417</w:t>
            </w:r>
          </w:p>
        </w:tc>
        <w:tc>
          <w:tcPr>
            <w:tcW w:w="270" w:type="dxa"/>
            <w:shd w:val="clear" w:color="auto" w:fill="auto"/>
          </w:tcPr>
          <w:p w14:paraId="471E58AF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3CFBD3" w14:textId="7DAC6F6D" w:rsidR="006F17BE" w:rsidRPr="007C4F1C" w:rsidRDefault="006F17BE" w:rsidP="006F17B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42,177</w:t>
            </w:r>
          </w:p>
        </w:tc>
        <w:tc>
          <w:tcPr>
            <w:tcW w:w="236" w:type="dxa"/>
            <w:shd w:val="clear" w:color="auto" w:fill="auto"/>
          </w:tcPr>
          <w:p w14:paraId="2895CE15" w14:textId="77777777" w:rsidR="006F17BE" w:rsidRPr="007C4F1C" w:rsidRDefault="006F17BE" w:rsidP="006F17B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60FBBFF" w14:textId="1E8A4511" w:rsidR="006F17BE" w:rsidRPr="007C4F1C" w:rsidRDefault="006F17BE" w:rsidP="006F17B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42,177</w:t>
            </w:r>
          </w:p>
        </w:tc>
      </w:tr>
      <w:tr w:rsidR="006F17BE" w:rsidRPr="007C4F1C" w14:paraId="29DCA89F" w14:textId="77777777" w:rsidTr="00942109">
        <w:tc>
          <w:tcPr>
            <w:tcW w:w="3690" w:type="dxa"/>
            <w:shd w:val="clear" w:color="auto" w:fill="auto"/>
          </w:tcPr>
          <w:p w14:paraId="7FE01D43" w14:textId="1F3DDCC1" w:rsidR="006F17BE" w:rsidRPr="007C4F1C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ส่วนแบ่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EE7D93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="00EE7D93">
              <w:rPr>
                <w:rFonts w:ascii="Angsana New" w:hAnsi="Angsana New"/>
                <w:sz w:val="28"/>
                <w:szCs w:val="28"/>
              </w:rPr>
              <w:t>(</w:t>
            </w:r>
            <w:r w:rsidR="00EE7D9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EE7D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3CFA214" w14:textId="77777777" w:rsidR="006F17BE" w:rsidRPr="007C4F1C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89B427" w14:textId="7F1853F6" w:rsidR="006F17BE" w:rsidRPr="007C4F1C" w:rsidRDefault="006F17BE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299</w:t>
            </w:r>
          </w:p>
        </w:tc>
        <w:tc>
          <w:tcPr>
            <w:tcW w:w="236" w:type="dxa"/>
            <w:shd w:val="clear" w:color="auto" w:fill="auto"/>
          </w:tcPr>
          <w:p w14:paraId="40D122AC" w14:textId="77777777" w:rsidR="006F17BE" w:rsidRPr="007C4F1C" w:rsidRDefault="006F17BE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322BE68B" w14:textId="28B66BD5" w:rsidR="006F17BE" w:rsidRPr="007C4F1C" w:rsidRDefault="006F17BE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(1,810)</w:t>
            </w:r>
          </w:p>
        </w:tc>
        <w:tc>
          <w:tcPr>
            <w:tcW w:w="270" w:type="dxa"/>
            <w:shd w:val="clear" w:color="auto" w:fill="auto"/>
          </w:tcPr>
          <w:p w14:paraId="593835F7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7B2BE8" w14:textId="5B3BA102" w:rsidR="006F17BE" w:rsidRPr="007C4F1C" w:rsidRDefault="006F17BE" w:rsidP="006F17B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5041B0" w14:textId="77777777" w:rsidR="006F17BE" w:rsidRPr="007C4F1C" w:rsidRDefault="006F17BE" w:rsidP="006F17B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DF4F80C" w14:textId="398865A2" w:rsidR="006F17BE" w:rsidRPr="007C4F1C" w:rsidRDefault="006F17BE" w:rsidP="006F17B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F17BE" w:rsidRPr="007C4F1C" w14:paraId="33D97FE0" w14:textId="77777777" w:rsidTr="00942109">
        <w:tc>
          <w:tcPr>
            <w:tcW w:w="3690" w:type="dxa"/>
            <w:shd w:val="clear" w:color="auto" w:fill="auto"/>
          </w:tcPr>
          <w:p w14:paraId="113DA173" w14:textId="77777777" w:rsidR="006F17BE" w:rsidRPr="007C4F1C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ผลต่างของอัตราแลกเปลี่ยนจาก</w:t>
            </w:r>
          </w:p>
          <w:p w14:paraId="04676969" w14:textId="77777777" w:rsidR="006F17BE" w:rsidRPr="007C4F1C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0E439034" w14:textId="77777777" w:rsidR="006F17BE" w:rsidRPr="007C4F1C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186D46" w14:textId="77777777" w:rsidR="006F17BE" w:rsidRDefault="006F17BE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104392B" w14:textId="3FDB2A03" w:rsidR="006F17BE" w:rsidRPr="007C4F1C" w:rsidRDefault="006F17BE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36" w:type="dxa"/>
            <w:shd w:val="clear" w:color="auto" w:fill="auto"/>
          </w:tcPr>
          <w:p w14:paraId="1A11DEBF" w14:textId="77777777" w:rsidR="006F17BE" w:rsidRPr="007C4F1C" w:rsidRDefault="006F17BE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79538E7C" w14:textId="77777777" w:rsidR="006F17BE" w:rsidRDefault="006F17BE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691F039" w14:textId="158E2F86" w:rsidR="006F17BE" w:rsidRPr="007C4F1C" w:rsidRDefault="006F17BE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4,762</w:t>
            </w:r>
          </w:p>
        </w:tc>
        <w:tc>
          <w:tcPr>
            <w:tcW w:w="270" w:type="dxa"/>
            <w:shd w:val="clear" w:color="auto" w:fill="auto"/>
          </w:tcPr>
          <w:p w14:paraId="07B9AEDA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9C9FAC" w14:textId="77777777" w:rsidR="006F17BE" w:rsidRDefault="006F17BE" w:rsidP="006F17BE">
            <w:pPr>
              <w:pStyle w:val="acctfourfigures"/>
              <w:tabs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C34BA6C" w14:textId="28A64A13" w:rsidR="006F17BE" w:rsidRPr="007C4F1C" w:rsidRDefault="006F17BE" w:rsidP="006F17B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E07981" w14:textId="77777777" w:rsidR="006F17BE" w:rsidRPr="007C4F1C" w:rsidRDefault="006F17BE" w:rsidP="006F17B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0AFC421" w14:textId="77777777" w:rsidR="006F17BE" w:rsidRDefault="006F17BE" w:rsidP="006F17BE">
            <w:pPr>
              <w:pStyle w:val="acctfourfigures"/>
              <w:tabs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49F06ED" w14:textId="3203FC62" w:rsidR="006F17BE" w:rsidRPr="007C4F1C" w:rsidRDefault="006F17BE" w:rsidP="006F17B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F17BE" w:rsidRPr="007C4F1C" w14:paraId="1FED461B" w14:textId="77777777" w:rsidTr="00942109">
        <w:tc>
          <w:tcPr>
            <w:tcW w:w="3690" w:type="dxa"/>
            <w:shd w:val="clear" w:color="auto" w:fill="auto"/>
          </w:tcPr>
          <w:p w14:paraId="3A0B7CAE" w14:textId="3260DD00" w:rsidR="006F17BE" w:rsidRPr="008E2613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E26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261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E2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65BB03EA" w14:textId="77777777" w:rsidR="006F17BE" w:rsidRPr="007C4F1C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206A4" w14:textId="53B57D87" w:rsidR="006F17BE" w:rsidRPr="007C4F1C" w:rsidRDefault="006F17BE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F17B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F17B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236" w:type="dxa"/>
            <w:shd w:val="clear" w:color="auto" w:fill="auto"/>
          </w:tcPr>
          <w:p w14:paraId="4715AB3A" w14:textId="77777777" w:rsidR="006F17BE" w:rsidRPr="007C4F1C" w:rsidRDefault="006F17BE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6AE42" w14:textId="0AC1E08E" w:rsidR="006F17BE" w:rsidRPr="007C4F1C" w:rsidRDefault="006F17BE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133,369</w:t>
            </w:r>
          </w:p>
        </w:tc>
        <w:tc>
          <w:tcPr>
            <w:tcW w:w="270" w:type="dxa"/>
            <w:shd w:val="clear" w:color="auto" w:fill="auto"/>
          </w:tcPr>
          <w:p w14:paraId="0967D9D2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BF779" w14:textId="0E748469" w:rsidR="006F17BE" w:rsidRPr="007C4F1C" w:rsidRDefault="006F17BE" w:rsidP="006F17B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42,177</w:t>
            </w:r>
          </w:p>
        </w:tc>
        <w:tc>
          <w:tcPr>
            <w:tcW w:w="236" w:type="dxa"/>
            <w:shd w:val="clear" w:color="auto" w:fill="auto"/>
          </w:tcPr>
          <w:p w14:paraId="7BF1C0E8" w14:textId="77777777" w:rsidR="006F17BE" w:rsidRPr="007C4F1C" w:rsidRDefault="006F17BE" w:rsidP="006F17B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2907A" w14:textId="5DF5FFA3" w:rsidR="006F17BE" w:rsidRPr="007C4F1C" w:rsidRDefault="006F17BE" w:rsidP="006F17B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42,177</w:t>
            </w:r>
          </w:p>
        </w:tc>
      </w:tr>
    </w:tbl>
    <w:p w14:paraId="703FB564" w14:textId="77777777" w:rsidR="002F79C3" w:rsidRDefault="002F79C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AA121D1" w14:textId="59483A42" w:rsidR="003B27B6" w:rsidRDefault="0008309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/>
          <w:sz w:val="28"/>
          <w:szCs w:val="28"/>
          <w:cs/>
        </w:rPr>
        <w:t>บริษัทบันทึกเงินลงทุนในบริษัท</w:t>
      </w:r>
      <w:r w:rsidRPr="003643C1">
        <w:rPr>
          <w:rFonts w:ascii="Angsana New" w:hAnsi="Angsana New" w:hint="cs"/>
          <w:sz w:val="28"/>
          <w:szCs w:val="28"/>
          <w:cs/>
        </w:rPr>
        <w:t>ร่วมในต่างประเทศตาม</w:t>
      </w:r>
      <w:r w:rsidRPr="003643C1">
        <w:rPr>
          <w:rFonts w:ascii="Angsana New" w:hAnsi="Angsana New"/>
          <w:sz w:val="28"/>
          <w:szCs w:val="28"/>
          <w:cs/>
        </w:rPr>
        <w:t>วิธีส่วนได้เสีย</w:t>
      </w:r>
      <w:r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มูลค่าตามบัญชีของเงินลงทุนดังกล่าว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ณ วันที่</w:t>
      </w:r>
      <w:r w:rsidRPr="003643C1">
        <w:rPr>
          <w:rFonts w:ascii="Angsana New" w:hAnsi="Angsana New"/>
          <w:sz w:val="28"/>
          <w:szCs w:val="28"/>
        </w:rPr>
        <w:t xml:space="preserve"> </w:t>
      </w:r>
      <w:bookmarkStart w:id="1" w:name="_Hlk109050269"/>
      <w:r w:rsidRPr="003643C1">
        <w:rPr>
          <w:rFonts w:ascii="Angsana New" w:hAnsi="Angsana New"/>
          <w:sz w:val="28"/>
          <w:szCs w:val="28"/>
        </w:rPr>
        <w:t>3</w:t>
      </w:r>
      <w:r w:rsidR="008E2613">
        <w:rPr>
          <w:rFonts w:ascii="Angsana New" w:hAnsi="Angsana New"/>
          <w:sz w:val="28"/>
          <w:szCs w:val="28"/>
        </w:rPr>
        <w:t xml:space="preserve">0 </w:t>
      </w:r>
      <w:r w:rsidR="008E2613">
        <w:rPr>
          <w:rFonts w:ascii="Angsana New" w:hAnsi="Angsana New" w:hint="cs"/>
          <w:sz w:val="28"/>
          <w:szCs w:val="28"/>
          <w:cs/>
        </w:rPr>
        <w:t>มิถุนายน</w:t>
      </w:r>
      <w:bookmarkEnd w:id="1"/>
      <w:r w:rsidR="008E2613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</w:rPr>
        <w:t>256</w:t>
      </w:r>
      <w:r w:rsidR="00BA5944">
        <w:rPr>
          <w:rFonts w:ascii="Angsana New" w:hAnsi="Angsana New"/>
          <w:sz w:val="28"/>
          <w:szCs w:val="28"/>
        </w:rPr>
        <w:t>5</w:t>
      </w:r>
      <w:r w:rsidRPr="003643C1">
        <w:rPr>
          <w:rFonts w:ascii="Angsana New" w:hAnsi="Angsana New"/>
          <w:sz w:val="28"/>
          <w:szCs w:val="28"/>
          <w:cs/>
        </w:rPr>
        <w:t xml:space="preserve"> มีจำนวน</w:t>
      </w:r>
      <w:r w:rsidRPr="003643C1">
        <w:rPr>
          <w:rFonts w:ascii="Angsana New" w:hAnsi="Angsana New" w:hint="cs"/>
          <w:sz w:val="28"/>
          <w:szCs w:val="28"/>
          <w:cs/>
        </w:rPr>
        <w:t>เงิน</w:t>
      </w:r>
      <w:r w:rsidRPr="003643C1">
        <w:rPr>
          <w:rFonts w:ascii="Angsana New" w:hAnsi="Angsana New"/>
          <w:sz w:val="28"/>
          <w:szCs w:val="28"/>
          <w:cs/>
        </w:rPr>
        <w:t xml:space="preserve"> </w:t>
      </w:r>
      <w:r w:rsidR="006F17BE">
        <w:rPr>
          <w:rFonts w:ascii="Angsana New" w:hAnsi="Angsana New"/>
          <w:sz w:val="28"/>
          <w:szCs w:val="28"/>
        </w:rPr>
        <w:t>142.60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ล้านบาท</w:t>
      </w:r>
      <w:r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(31 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Pr="003643C1">
        <w:rPr>
          <w:rFonts w:ascii="Angsana New" w:hAnsi="Angsana New"/>
          <w:i/>
          <w:iCs/>
          <w:sz w:val="28"/>
          <w:szCs w:val="28"/>
        </w:rPr>
        <w:t>256</w:t>
      </w:r>
      <w:r w:rsidR="00BA5944">
        <w:rPr>
          <w:rFonts w:ascii="Angsana New" w:hAnsi="Angsana New"/>
          <w:i/>
          <w:iCs/>
          <w:sz w:val="28"/>
          <w:szCs w:val="28"/>
        </w:rPr>
        <w:t>4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: </w:t>
      </w:r>
      <w:r w:rsidR="000F64F1" w:rsidRPr="000F64F1">
        <w:rPr>
          <w:rFonts w:ascii="Angsana New" w:hAnsi="Angsana New"/>
          <w:i/>
          <w:iCs/>
          <w:sz w:val="28"/>
          <w:szCs w:val="28"/>
        </w:rPr>
        <w:t xml:space="preserve">142.22 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) </w:t>
      </w:r>
      <w:r w:rsidRPr="003643C1">
        <w:rPr>
          <w:rFonts w:ascii="Angsana New" w:hAnsi="Angsana New"/>
          <w:sz w:val="28"/>
          <w:szCs w:val="28"/>
          <w:cs/>
        </w:rPr>
        <w:t>และ</w:t>
      </w:r>
      <w:r w:rsidRPr="003643C1">
        <w:rPr>
          <w:rFonts w:ascii="Angsana New" w:hAnsi="Angsana New" w:hint="cs"/>
          <w:sz w:val="28"/>
          <w:szCs w:val="28"/>
          <w:cs/>
        </w:rPr>
        <w:t>รับรู้</w:t>
      </w:r>
      <w:bookmarkStart w:id="2" w:name="_Hlk109992576"/>
      <w:r w:rsidRPr="003643C1">
        <w:rPr>
          <w:rFonts w:ascii="Angsana New" w:hAnsi="Angsana New"/>
          <w:sz w:val="28"/>
          <w:szCs w:val="28"/>
          <w:cs/>
        </w:rPr>
        <w:t>ส่วนแบ่ง</w:t>
      </w:r>
      <w:r w:rsidR="006F17BE">
        <w:rPr>
          <w:rFonts w:ascii="Angsana New" w:hAnsi="Angsana New" w:hint="cs"/>
          <w:sz w:val="28"/>
          <w:szCs w:val="28"/>
          <w:cs/>
        </w:rPr>
        <w:t>กำไร</w:t>
      </w:r>
      <w:bookmarkEnd w:id="2"/>
      <w:r w:rsidRPr="003643C1">
        <w:rPr>
          <w:rFonts w:ascii="Angsana New" w:hAnsi="Angsana New"/>
          <w:sz w:val="28"/>
          <w:szCs w:val="28"/>
          <w:cs/>
        </w:rPr>
        <w:t>จาก</w:t>
      </w:r>
      <w:r w:rsidR="002F79C3">
        <w:rPr>
          <w:rFonts w:ascii="Angsana New" w:hAnsi="Angsana New"/>
          <w:sz w:val="28"/>
          <w:szCs w:val="28"/>
        </w:rPr>
        <w:br/>
      </w:r>
      <w:r w:rsidRPr="002F79C3">
        <w:rPr>
          <w:rFonts w:ascii="Angsana New" w:hAnsi="Angsana New"/>
          <w:spacing w:val="-4"/>
          <w:sz w:val="28"/>
          <w:szCs w:val="28"/>
          <w:cs/>
        </w:rPr>
        <w:t>เงินลงทุนในบริษัทร่วมดังกล่าว</w:t>
      </w:r>
      <w:r w:rsidRPr="002F79C3">
        <w:rPr>
          <w:rFonts w:ascii="Angsana New" w:hAnsi="Angsana New"/>
          <w:spacing w:val="-4"/>
          <w:sz w:val="28"/>
          <w:szCs w:val="28"/>
        </w:rPr>
        <w:t xml:space="preserve"> </w:t>
      </w:r>
      <w:r w:rsidR="008E2613">
        <w:rPr>
          <w:rFonts w:ascii="Angsana New" w:hAnsi="Angsana New"/>
          <w:sz w:val="28"/>
          <w:szCs w:val="28"/>
          <w:cs/>
        </w:rPr>
        <w:t>สำหรับงวดสามเดือนและหกเดือน</w:t>
      </w:r>
      <w:r w:rsidRPr="002F79C3">
        <w:rPr>
          <w:rFonts w:ascii="Angsana New" w:hAnsi="Angsana New"/>
          <w:spacing w:val="-4"/>
          <w:sz w:val="28"/>
          <w:szCs w:val="28"/>
          <w:cs/>
        </w:rPr>
        <w:t>สิ้นสุดวันที่</w:t>
      </w:r>
      <w:r w:rsidRPr="002F79C3">
        <w:rPr>
          <w:rFonts w:ascii="Angsana New" w:hAnsi="Angsana New"/>
          <w:spacing w:val="-4"/>
          <w:sz w:val="28"/>
          <w:szCs w:val="28"/>
        </w:rPr>
        <w:t xml:space="preserve"> </w:t>
      </w:r>
      <w:r w:rsidR="008E2613" w:rsidRPr="003643C1">
        <w:rPr>
          <w:rFonts w:ascii="Angsana New" w:hAnsi="Angsana New"/>
          <w:sz w:val="28"/>
          <w:szCs w:val="28"/>
        </w:rPr>
        <w:t>3</w:t>
      </w:r>
      <w:r w:rsidR="008E2613">
        <w:rPr>
          <w:rFonts w:ascii="Angsana New" w:hAnsi="Angsana New"/>
          <w:sz w:val="28"/>
          <w:szCs w:val="28"/>
        </w:rPr>
        <w:t xml:space="preserve">0 </w:t>
      </w:r>
      <w:r w:rsidR="008E2613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1944C7">
        <w:rPr>
          <w:rFonts w:ascii="Angsana New" w:hAnsi="Angsana New"/>
          <w:spacing w:val="-4"/>
          <w:sz w:val="28"/>
          <w:szCs w:val="28"/>
        </w:rPr>
        <w:t>2565</w:t>
      </w:r>
      <w:r w:rsidRPr="002F79C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bookmarkStart w:id="3" w:name="_Hlk70997652"/>
      <w:r w:rsidRPr="002F79C3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Pr="002F79C3">
        <w:rPr>
          <w:rFonts w:ascii="Angsana New" w:hAnsi="Angsana New" w:hint="cs"/>
          <w:spacing w:val="-4"/>
          <w:sz w:val="28"/>
          <w:szCs w:val="28"/>
          <w:cs/>
        </w:rPr>
        <w:t>เงิน</w:t>
      </w:r>
      <w:r w:rsidRPr="002F79C3">
        <w:rPr>
          <w:rFonts w:ascii="Angsana New" w:hAnsi="Angsana New"/>
          <w:spacing w:val="-4"/>
          <w:sz w:val="28"/>
          <w:szCs w:val="28"/>
          <w:cs/>
        </w:rPr>
        <w:t xml:space="preserve"> </w:t>
      </w:r>
      <w:bookmarkEnd w:id="3"/>
      <w:r w:rsidR="006F17BE">
        <w:rPr>
          <w:rFonts w:ascii="Angsana New" w:hAnsi="Angsana New"/>
          <w:spacing w:val="-4"/>
          <w:sz w:val="28"/>
          <w:szCs w:val="28"/>
        </w:rPr>
        <w:t>0.60</w:t>
      </w:r>
      <w:r w:rsidR="00B93909" w:rsidRPr="002F79C3">
        <w:rPr>
          <w:rFonts w:ascii="Angsana New" w:hAnsi="Angsana New"/>
          <w:spacing w:val="-4"/>
          <w:sz w:val="28"/>
          <w:szCs w:val="28"/>
        </w:rPr>
        <w:t xml:space="preserve"> </w:t>
      </w:r>
      <w:r w:rsidRPr="002F79C3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2F79C3">
        <w:rPr>
          <w:rFonts w:ascii="Angsana New" w:hAnsi="Angsana New"/>
          <w:spacing w:val="-4"/>
          <w:sz w:val="28"/>
          <w:szCs w:val="28"/>
        </w:rPr>
        <w:t xml:space="preserve"> </w:t>
      </w:r>
      <w:r w:rsidR="008E2613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6F17BE">
        <w:rPr>
          <w:rFonts w:ascii="Angsana New" w:hAnsi="Angsana New"/>
          <w:sz w:val="28"/>
          <w:szCs w:val="28"/>
        </w:rPr>
        <w:t>0.30</w:t>
      </w:r>
      <w:r w:rsidR="008E2613" w:rsidRPr="002F79C3">
        <w:rPr>
          <w:rFonts w:ascii="Angsana New" w:hAnsi="Angsana New"/>
          <w:spacing w:val="-4"/>
          <w:sz w:val="28"/>
          <w:szCs w:val="28"/>
        </w:rPr>
        <w:t xml:space="preserve"> </w:t>
      </w:r>
      <w:r w:rsidR="008E2613" w:rsidRPr="002F79C3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6F17BE">
        <w:rPr>
          <w:rFonts w:ascii="Angsana New" w:hAnsi="Angsana New"/>
          <w:spacing w:val="-4"/>
          <w:sz w:val="28"/>
          <w:szCs w:val="28"/>
        </w:rPr>
        <w:t xml:space="preserve"> </w:t>
      </w:r>
      <w:r w:rsidR="006F17BE" w:rsidRPr="006F17BE">
        <w:rPr>
          <w:rFonts w:ascii="Angsana New" w:hAnsi="Angsana New" w:hint="cs"/>
          <w:spacing w:val="-4"/>
          <w:sz w:val="28"/>
          <w:szCs w:val="28"/>
          <w:cs/>
        </w:rPr>
        <w:t>ตามลำดับ</w:t>
      </w:r>
      <w:r w:rsidR="008E2613" w:rsidRPr="002F79C3">
        <w:rPr>
          <w:rFonts w:ascii="Angsana New" w:hAnsi="Angsana New"/>
          <w:spacing w:val="-4"/>
          <w:sz w:val="28"/>
          <w:szCs w:val="28"/>
        </w:rPr>
        <w:t xml:space="preserve"> </w:t>
      </w:r>
      <w:r w:rsidRPr="002F79C3">
        <w:rPr>
          <w:rFonts w:ascii="Angsana New" w:hAnsi="Angsana New"/>
          <w:i/>
          <w:iCs/>
          <w:spacing w:val="-4"/>
          <w:sz w:val="28"/>
          <w:szCs w:val="28"/>
        </w:rPr>
        <w:t>(256</w:t>
      </w:r>
      <w:r w:rsidR="008F42EF" w:rsidRPr="002F79C3">
        <w:rPr>
          <w:rFonts w:ascii="Angsana New" w:hAnsi="Angsana New"/>
          <w:i/>
          <w:iCs/>
          <w:spacing w:val="-4"/>
          <w:sz w:val="28"/>
          <w:szCs w:val="28"/>
        </w:rPr>
        <w:t>4</w:t>
      </w:r>
      <w:r w:rsidRPr="002F79C3">
        <w:rPr>
          <w:rFonts w:ascii="Angsana New" w:hAnsi="Angsana New"/>
          <w:i/>
          <w:iCs/>
          <w:spacing w:val="-4"/>
          <w:sz w:val="28"/>
          <w:szCs w:val="28"/>
        </w:rPr>
        <w:t>:</w:t>
      </w:r>
      <w:r w:rsidRPr="002F79C3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 </w:t>
      </w:r>
      <w:r w:rsidR="006F17BE" w:rsidRPr="006F17BE">
        <w:rPr>
          <w:rFonts w:ascii="Angsana New" w:hAnsi="Angsana New" w:hint="cs"/>
          <w:i/>
          <w:iCs/>
          <w:spacing w:val="-4"/>
          <w:sz w:val="28"/>
          <w:szCs w:val="28"/>
          <w:cs/>
        </w:rPr>
        <w:t>ส่วนแบ่ง</w:t>
      </w:r>
      <w:r w:rsidR="006F17BE">
        <w:rPr>
          <w:rFonts w:ascii="Angsana New" w:hAnsi="Angsana New" w:hint="cs"/>
          <w:i/>
          <w:iCs/>
          <w:spacing w:val="-4"/>
          <w:sz w:val="28"/>
          <w:szCs w:val="28"/>
          <w:cs/>
        </w:rPr>
        <w:t>ขาดทุน</w:t>
      </w:r>
      <w:r w:rsidR="008E2613">
        <w:rPr>
          <w:rFonts w:ascii="Angsana New" w:hAnsi="Angsana New"/>
          <w:i/>
          <w:iCs/>
          <w:sz w:val="28"/>
          <w:szCs w:val="28"/>
          <w:cs/>
        </w:rPr>
        <w:t xml:space="preserve">จำนวนเงิน </w:t>
      </w:r>
      <w:r w:rsidR="008E2613">
        <w:rPr>
          <w:rFonts w:ascii="Angsana New" w:hAnsi="Angsana New"/>
          <w:i/>
          <w:iCs/>
          <w:sz w:val="28"/>
          <w:szCs w:val="28"/>
        </w:rPr>
        <w:t>0.7</w:t>
      </w:r>
      <w:r w:rsidR="00E701B0">
        <w:rPr>
          <w:rFonts w:ascii="Angsana New" w:hAnsi="Angsana New"/>
          <w:i/>
          <w:iCs/>
          <w:sz w:val="28"/>
          <w:szCs w:val="28"/>
        </w:rPr>
        <w:t>5</w:t>
      </w:r>
      <w:r w:rsidR="00654C3F">
        <w:rPr>
          <w:rFonts w:ascii="Angsana New" w:hAnsi="Angsana New"/>
          <w:i/>
          <w:iCs/>
          <w:sz w:val="28"/>
          <w:szCs w:val="28"/>
        </w:rPr>
        <w:t xml:space="preserve"> </w:t>
      </w:r>
      <w:r w:rsidR="008E2613">
        <w:rPr>
          <w:rFonts w:ascii="Angsana New" w:hAnsi="Angsana New" w:hint="cs"/>
          <w:i/>
          <w:iCs/>
          <w:sz w:val="28"/>
          <w:szCs w:val="28"/>
          <w:cs/>
        </w:rPr>
        <w:t xml:space="preserve">ล้านบาท และ </w:t>
      </w:r>
      <w:r w:rsidR="008E2613">
        <w:rPr>
          <w:rFonts w:ascii="Angsana New" w:hAnsi="Angsana New"/>
          <w:i/>
          <w:iCs/>
          <w:sz w:val="28"/>
          <w:szCs w:val="28"/>
        </w:rPr>
        <w:t xml:space="preserve">1.81 </w:t>
      </w:r>
      <w:r w:rsidR="008E2613">
        <w:rPr>
          <w:rFonts w:ascii="Angsana New" w:hAnsi="Angsana New" w:hint="cs"/>
          <w:i/>
          <w:iCs/>
          <w:sz w:val="28"/>
          <w:szCs w:val="28"/>
          <w:cs/>
        </w:rPr>
        <w:t>ล้านบาท ตามลำดับ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) </w:t>
      </w:r>
      <w:r w:rsidRPr="003643C1">
        <w:rPr>
          <w:rFonts w:ascii="Angsana New" w:hAnsi="Angsana New"/>
          <w:sz w:val="28"/>
          <w:szCs w:val="28"/>
          <w:cs/>
        </w:rPr>
        <w:t>โดยใช้</w:t>
      </w:r>
      <w:r w:rsidRPr="003643C1">
        <w:rPr>
          <w:rFonts w:ascii="Angsana New" w:hAnsi="Angsana New" w:hint="cs"/>
          <w:sz w:val="28"/>
          <w:szCs w:val="28"/>
          <w:cs/>
        </w:rPr>
        <w:t>ข้อมูลทางการเงินของบริษัทร่วมในต่างประเทศซึ่ง</w:t>
      </w:r>
      <w:r w:rsidRPr="003643C1">
        <w:rPr>
          <w:rFonts w:asciiTheme="majorBidi" w:hAnsiTheme="majorBidi" w:hint="cs"/>
          <w:sz w:val="28"/>
          <w:szCs w:val="28"/>
          <w:cs/>
        </w:rPr>
        <w:t>จัดทำโดยผู้บริหารของบริษัทร่วมและ</w:t>
      </w:r>
      <w:r w:rsidRPr="003643C1">
        <w:rPr>
          <w:rFonts w:ascii="Angsana New" w:hAnsi="Angsana New" w:hint="cs"/>
          <w:sz w:val="28"/>
          <w:szCs w:val="28"/>
          <w:cs/>
        </w:rPr>
        <w:t>ยังมิได้สอบทานหรือตรวจสอบโดยผู้สอบบัญชี</w:t>
      </w:r>
    </w:p>
    <w:p w14:paraId="30C1E1A7" w14:textId="77777777" w:rsidR="00E76142" w:rsidRDefault="00E76142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705D7BB8" w14:textId="19249BE7" w:rsidR="00236101" w:rsidRPr="003643C1" w:rsidRDefault="00236101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US"/>
        </w:rPr>
      </w:pPr>
      <w:r w:rsidRPr="003643C1">
        <w:rPr>
          <w:rFonts w:ascii="Angsana New" w:hAnsi="Angsana New" w:hint="cs"/>
          <w:sz w:val="28"/>
          <w:szCs w:val="28"/>
          <w:cs/>
        </w:rPr>
        <w:t>ที่ดิน</w:t>
      </w:r>
      <w:r w:rsidRPr="003643C1">
        <w:rPr>
          <w:rFonts w:ascii="Angsana New" w:eastAsia="MS Mincho" w:hAnsi="Angsana New"/>
          <w:sz w:val="28"/>
          <w:szCs w:val="28"/>
          <w:cs/>
          <w:lang w:val="en-US"/>
        </w:rPr>
        <w:t xml:space="preserve"> </w:t>
      </w:r>
      <w:r w:rsidRPr="003643C1">
        <w:rPr>
          <w:rFonts w:ascii="Angsana New" w:eastAsia="MS Mincho" w:hAnsi="Angsana New" w:hint="cs"/>
          <w:sz w:val="28"/>
          <w:szCs w:val="28"/>
          <w:cs/>
          <w:lang w:val="en-US"/>
        </w:rPr>
        <w:t>อาคารและอุปกรณ์</w:t>
      </w:r>
      <w:r w:rsidRPr="003643C1">
        <w:rPr>
          <w:rFonts w:ascii="Angsana New" w:eastAsia="MS Mincho" w:hAnsi="Angsana New"/>
          <w:sz w:val="28"/>
          <w:szCs w:val="28"/>
          <w:cs/>
          <w:lang w:val="en-US"/>
        </w:rPr>
        <w:t xml:space="preserve">  </w:t>
      </w:r>
    </w:p>
    <w:p w14:paraId="7CCD8667" w14:textId="1969A219" w:rsidR="00236101" w:rsidRDefault="00236101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MS Mincho" w:hAnsi="Angsana New"/>
          <w:sz w:val="28"/>
          <w:szCs w:val="28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360"/>
        <w:gridCol w:w="1710"/>
        <w:gridCol w:w="270"/>
        <w:gridCol w:w="1620"/>
      </w:tblGrid>
      <w:tr w:rsidR="005E6B12" w:rsidRPr="004451C9" w14:paraId="58953037" w14:textId="77777777" w:rsidTr="001608A3">
        <w:tc>
          <w:tcPr>
            <w:tcW w:w="4950" w:type="dxa"/>
            <w:shd w:val="clear" w:color="auto" w:fill="auto"/>
          </w:tcPr>
          <w:p w14:paraId="37A1F756" w14:textId="77777777" w:rsidR="005E6B12" w:rsidRPr="004451C9" w:rsidRDefault="005E6B12" w:rsidP="001608A3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5B9A61E7" w14:textId="77777777" w:rsidR="005E6B12" w:rsidRPr="004451C9" w:rsidRDefault="005E6B12" w:rsidP="00160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CAAB595" w14:textId="77777777" w:rsidR="005E6B12" w:rsidRPr="004451C9" w:rsidRDefault="005E6B12" w:rsidP="001608A3">
            <w:pPr>
              <w:pStyle w:val="acctfourfigures"/>
              <w:tabs>
                <w:tab w:val="clear" w:pos="765"/>
                <w:tab w:val="left" w:pos="703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แสดงเงินลงทุน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ตามส่วนได้เสีย</w:t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04E6BA" w14:textId="77777777" w:rsidR="005E6B12" w:rsidRPr="004451C9" w:rsidRDefault="005E6B12" w:rsidP="001608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143FFD" w14:textId="77777777" w:rsidR="005E6B12" w:rsidRDefault="005E6B12" w:rsidP="001608A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รวม</w:t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6AE7C59E" w14:textId="77777777" w:rsidR="005E6B12" w:rsidRPr="004451C9" w:rsidRDefault="005E6B12" w:rsidP="001608A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E6B12" w:rsidRPr="004451C9" w14:paraId="2ECEE38B" w14:textId="77777777" w:rsidTr="00311AEB">
        <w:tc>
          <w:tcPr>
            <w:tcW w:w="4950" w:type="dxa"/>
            <w:shd w:val="clear" w:color="auto" w:fill="auto"/>
            <w:vAlign w:val="bottom"/>
          </w:tcPr>
          <w:p w14:paraId="3CA1677A" w14:textId="56FDC78A" w:rsidR="005E6B12" w:rsidRPr="004451C9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หก</w:t>
            </w:r>
            <w:r w:rsidRPr="003643C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3643C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E261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8E2613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70B8D3D" w14:textId="77777777" w:rsidR="005E6B12" w:rsidRPr="004451C9" w:rsidRDefault="005E6B12" w:rsidP="005E6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1360F70" w14:textId="77777777" w:rsidR="005E6B12" w:rsidRPr="004451C9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1FB10F6" w14:textId="77777777" w:rsidR="005E6B12" w:rsidRPr="004451C9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7C6559B" w14:textId="77777777" w:rsidR="005E6B12" w:rsidRPr="004451C9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4</w:t>
            </w:r>
          </w:p>
        </w:tc>
      </w:tr>
      <w:tr w:rsidR="005E6B12" w:rsidRPr="004451C9" w14:paraId="428B3742" w14:textId="77777777" w:rsidTr="001608A3">
        <w:tc>
          <w:tcPr>
            <w:tcW w:w="4950" w:type="dxa"/>
            <w:shd w:val="clear" w:color="auto" w:fill="auto"/>
          </w:tcPr>
          <w:p w14:paraId="51FC19DF" w14:textId="77777777" w:rsidR="005E6B12" w:rsidRPr="004451C9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F7959B3" w14:textId="77777777" w:rsidR="005E6B12" w:rsidRPr="004451C9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7D73121F" w14:textId="77777777" w:rsidR="005E6B12" w:rsidRPr="004451C9" w:rsidRDefault="005E6B12" w:rsidP="005E6B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451C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E6B12" w:rsidRPr="004451C9" w14:paraId="37C5BEBC" w14:textId="77777777" w:rsidTr="001608A3">
        <w:tc>
          <w:tcPr>
            <w:tcW w:w="4950" w:type="dxa"/>
            <w:shd w:val="clear" w:color="auto" w:fill="auto"/>
          </w:tcPr>
          <w:p w14:paraId="2099F7CA" w14:textId="3133A19E" w:rsidR="005E6B12" w:rsidRPr="004451C9" w:rsidRDefault="005E6B12" w:rsidP="005E6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DC3C910" w14:textId="77777777" w:rsidR="005E6B12" w:rsidRPr="004451C9" w:rsidRDefault="005E6B12" w:rsidP="005E6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B054BFE" w14:textId="4A6E7FD7" w:rsidR="005E6B12" w:rsidRPr="004451C9" w:rsidRDefault="005E6B12" w:rsidP="005E6B1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40,809</w:t>
            </w:r>
          </w:p>
        </w:tc>
        <w:tc>
          <w:tcPr>
            <w:tcW w:w="270" w:type="dxa"/>
            <w:shd w:val="clear" w:color="auto" w:fill="auto"/>
          </w:tcPr>
          <w:p w14:paraId="45413FAA" w14:textId="77777777" w:rsidR="005E6B12" w:rsidRPr="004451C9" w:rsidRDefault="005E6B12" w:rsidP="005E6B1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344847" w14:textId="77777777" w:rsidR="005E6B12" w:rsidRPr="004451C9" w:rsidRDefault="005E6B12" w:rsidP="005E6B1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216</w:t>
            </w:r>
            <w:r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5E6B12" w:rsidRPr="004451C9" w14:paraId="7AD1CE9E" w14:textId="77777777" w:rsidTr="001608A3">
        <w:tc>
          <w:tcPr>
            <w:tcW w:w="4950" w:type="dxa"/>
            <w:shd w:val="clear" w:color="auto" w:fill="auto"/>
          </w:tcPr>
          <w:p w14:paraId="3832FE5A" w14:textId="40195D5C" w:rsidR="005E6B12" w:rsidRPr="004451C9" w:rsidRDefault="005E6B12" w:rsidP="005E6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754842F" w14:textId="77777777" w:rsidR="005E6B12" w:rsidRPr="004451C9" w:rsidRDefault="005E6B12" w:rsidP="005E6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05FCF79" w14:textId="6E9B509A" w:rsidR="005E6B12" w:rsidRPr="004451C9" w:rsidRDefault="005E6B12" w:rsidP="005E6B1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686B13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A72AFA" w14:textId="77777777" w:rsidR="005E6B12" w:rsidRPr="004451C9" w:rsidRDefault="005E6B12" w:rsidP="005E6B1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6288061" w14:textId="77777777" w:rsidR="005E6B12" w:rsidRPr="004451C9" w:rsidRDefault="005E6B12" w:rsidP="005E6B1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  <w:r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790</w:t>
            </w:r>
          </w:p>
        </w:tc>
      </w:tr>
    </w:tbl>
    <w:p w14:paraId="047C660A" w14:textId="33632FA7" w:rsidR="005E6B12" w:rsidRDefault="005E6B12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MS Mincho" w:hAnsi="Angsana New"/>
          <w:sz w:val="28"/>
          <w:szCs w:val="28"/>
        </w:rPr>
      </w:pPr>
    </w:p>
    <w:p w14:paraId="7F27DEF9" w14:textId="77777777" w:rsidR="005E6B12" w:rsidRPr="00C63481" w:rsidRDefault="005E6B12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MS Mincho" w:hAnsi="Angsana New"/>
          <w:sz w:val="28"/>
          <w:szCs w:val="28"/>
        </w:rPr>
      </w:pPr>
    </w:p>
    <w:p w14:paraId="38C9AAA1" w14:textId="77777777" w:rsidR="00FD73A7" w:rsidRDefault="00FD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x-none" w:eastAsia="x-none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D7479A6" w14:textId="62F3A9E5" w:rsidR="00172489" w:rsidRPr="003643C1" w:rsidRDefault="00172489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3643C1">
        <w:rPr>
          <w:rFonts w:ascii="Angsana New" w:hAnsi="Angsana New" w:hint="cs"/>
          <w:sz w:val="28"/>
          <w:szCs w:val="28"/>
          <w:cs/>
        </w:rPr>
        <w:lastRenderedPageBreak/>
        <w:t>หนี้สินที่มีภาระดอกเบี้ย</w:t>
      </w:r>
    </w:p>
    <w:p w14:paraId="386BA9D3" w14:textId="560066A7" w:rsidR="0010263C" w:rsidRPr="00AE4361" w:rsidRDefault="0010263C" w:rsidP="003643C1">
      <w:pPr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360"/>
        <w:gridCol w:w="1710"/>
        <w:gridCol w:w="270"/>
        <w:gridCol w:w="1620"/>
      </w:tblGrid>
      <w:tr w:rsidR="00FF59B6" w:rsidRPr="004451C9" w14:paraId="3E4D2147" w14:textId="77777777" w:rsidTr="00FF59B6">
        <w:tc>
          <w:tcPr>
            <w:tcW w:w="4950" w:type="dxa"/>
            <w:shd w:val="clear" w:color="auto" w:fill="auto"/>
          </w:tcPr>
          <w:p w14:paraId="154170F9" w14:textId="77777777" w:rsidR="00FF59B6" w:rsidRPr="004451C9" w:rsidRDefault="00FF59B6" w:rsidP="008F42E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A97B788" w14:textId="77777777" w:rsidR="00FF59B6" w:rsidRPr="004451C9" w:rsidRDefault="00FF59B6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F36DB1C" w14:textId="7632C742" w:rsidR="00FF59B6" w:rsidRPr="004451C9" w:rsidRDefault="00FF59B6" w:rsidP="00FF59B6">
            <w:pPr>
              <w:pStyle w:val="acctfourfigures"/>
              <w:tabs>
                <w:tab w:val="clear" w:pos="765"/>
                <w:tab w:val="left" w:pos="703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</w:t>
            </w:r>
            <w:r w:rsidR="00533D03"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แสดงเงินลงทุน</w:t>
            </w:r>
            <w:r w:rsidR="00533D03"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ตามส่วนได้เสีย</w:t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/ </w:t>
            </w:r>
            <w:r w:rsidR="00533D03"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0946B" w14:textId="77777777" w:rsidR="00FF59B6" w:rsidRPr="004451C9" w:rsidRDefault="00FF59B6" w:rsidP="008F42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9A070C4" w14:textId="77777777" w:rsidR="00FF59B6" w:rsidRDefault="00FF59B6" w:rsidP="00FF59B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รวม</w:t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7968A349" w14:textId="620F2237" w:rsidR="00FF59B6" w:rsidRPr="004451C9" w:rsidRDefault="00FF59B6" w:rsidP="00FF59B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F42EF" w:rsidRPr="004451C9" w14:paraId="78F6FAD4" w14:textId="77777777" w:rsidTr="00FF59B6">
        <w:tc>
          <w:tcPr>
            <w:tcW w:w="4950" w:type="dxa"/>
            <w:shd w:val="clear" w:color="auto" w:fill="auto"/>
          </w:tcPr>
          <w:p w14:paraId="2C32E1AF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708D25D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87B00D1" w14:textId="7CE962D8" w:rsidR="008F42EF" w:rsidRPr="003E0ACB" w:rsidRDefault="008E261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3643C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51DB3342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14A42F1" w14:textId="6E2510A9" w:rsidR="008F42EF" w:rsidRPr="003E0ACB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 xml:space="preserve">31 </w:t>
            </w:r>
            <w:r w:rsidRPr="008F42EF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8F42EF" w:rsidRPr="004451C9" w14:paraId="5E7358F9" w14:textId="77777777" w:rsidTr="00FF59B6">
        <w:tc>
          <w:tcPr>
            <w:tcW w:w="4950" w:type="dxa"/>
            <w:shd w:val="clear" w:color="auto" w:fill="auto"/>
          </w:tcPr>
          <w:p w14:paraId="30028114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6B1E9F66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0D602AB" w14:textId="5FDFA095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D312246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0FCD48F" w14:textId="6F4AB58A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4</w:t>
            </w:r>
          </w:p>
        </w:tc>
      </w:tr>
      <w:tr w:rsidR="008F42EF" w:rsidRPr="004451C9" w14:paraId="7CC7858D" w14:textId="77777777" w:rsidTr="00FF59B6">
        <w:tc>
          <w:tcPr>
            <w:tcW w:w="4950" w:type="dxa"/>
            <w:shd w:val="clear" w:color="auto" w:fill="auto"/>
          </w:tcPr>
          <w:p w14:paraId="0A293F4C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6B6DFD3B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7598AA3B" w14:textId="77777777" w:rsidR="008F42EF" w:rsidRPr="004451C9" w:rsidRDefault="008F42EF" w:rsidP="008F42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451C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F42EF" w:rsidRPr="004451C9" w14:paraId="332549EB" w14:textId="77777777" w:rsidTr="00FF59B6">
        <w:tc>
          <w:tcPr>
            <w:tcW w:w="4950" w:type="dxa"/>
            <w:shd w:val="clear" w:color="auto" w:fill="auto"/>
          </w:tcPr>
          <w:p w14:paraId="0D5B76A0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8E28A1B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5D8E733" w14:textId="77777777" w:rsidR="008F42EF" w:rsidRPr="004451C9" w:rsidRDefault="008F42EF" w:rsidP="00FF59B6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2A94FA" w14:textId="77777777" w:rsidR="008F42EF" w:rsidRPr="004451C9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5A201A2" w14:textId="77777777" w:rsidR="008F42EF" w:rsidRPr="004451C9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F42EF" w:rsidRPr="004451C9" w14:paraId="408E73CD" w14:textId="77777777" w:rsidTr="00FF59B6">
        <w:tc>
          <w:tcPr>
            <w:tcW w:w="4950" w:type="dxa"/>
            <w:shd w:val="clear" w:color="auto" w:fill="auto"/>
          </w:tcPr>
          <w:p w14:paraId="38917A56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00F1766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E017BF3" w14:textId="77777777" w:rsidR="008F42EF" w:rsidRPr="004451C9" w:rsidRDefault="008F42EF" w:rsidP="00FF59B6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FCCF3A" w14:textId="77777777" w:rsidR="008F42EF" w:rsidRPr="004451C9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2A6B585" w14:textId="77777777" w:rsidR="008F42EF" w:rsidRPr="004451C9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22B4D" w:rsidRPr="004451C9" w14:paraId="64DD0121" w14:textId="77777777" w:rsidTr="00841D2D">
        <w:tc>
          <w:tcPr>
            <w:tcW w:w="4950" w:type="dxa"/>
            <w:shd w:val="clear" w:color="auto" w:fill="auto"/>
          </w:tcPr>
          <w:p w14:paraId="33FD5A10" w14:textId="77777777" w:rsidR="00122B4D" w:rsidRPr="004451C9" w:rsidRDefault="00122B4D" w:rsidP="00122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974E272" w14:textId="77777777" w:rsidR="00122B4D" w:rsidRPr="004451C9" w:rsidRDefault="00122B4D" w:rsidP="00122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41FDF98" w14:textId="22637EB9" w:rsidR="00122B4D" w:rsidRPr="004451C9" w:rsidRDefault="00122B4D" w:rsidP="00122B4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22B4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225,000</w:t>
            </w:r>
          </w:p>
        </w:tc>
        <w:tc>
          <w:tcPr>
            <w:tcW w:w="270" w:type="dxa"/>
            <w:shd w:val="clear" w:color="auto" w:fill="auto"/>
          </w:tcPr>
          <w:p w14:paraId="45D19C31" w14:textId="77777777" w:rsidR="00122B4D" w:rsidRPr="004451C9" w:rsidRDefault="00122B4D" w:rsidP="00122B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61D2B4" w14:textId="59503F1A" w:rsidR="00122B4D" w:rsidRPr="004451C9" w:rsidRDefault="00122B4D" w:rsidP="00122B4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216</w:t>
            </w:r>
            <w:r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122B4D" w:rsidRPr="004451C9" w14:paraId="156C5917" w14:textId="77777777" w:rsidTr="00841D2D">
        <w:tc>
          <w:tcPr>
            <w:tcW w:w="4950" w:type="dxa"/>
            <w:shd w:val="clear" w:color="auto" w:fill="auto"/>
          </w:tcPr>
          <w:p w14:paraId="0D81429B" w14:textId="77777777" w:rsidR="00122B4D" w:rsidRPr="004451C9" w:rsidRDefault="00122B4D" w:rsidP="00122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4451C9">
              <w:rPr>
                <w:rFonts w:ascii="Angsana New" w:hAnsi="Angsana New"/>
                <w:sz w:val="28"/>
                <w:szCs w:val="28"/>
                <w:cs/>
              </w:rPr>
              <w:t>สินเชื่อ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เพื่อการส่งออก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2E4F233" w14:textId="77777777" w:rsidR="00122B4D" w:rsidRPr="004451C9" w:rsidRDefault="00122B4D" w:rsidP="00122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42C69B8" w14:textId="74005DA7" w:rsidR="00122B4D" w:rsidRPr="004451C9" w:rsidRDefault="00122B4D" w:rsidP="00122B4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22B4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196,660</w:t>
            </w:r>
          </w:p>
        </w:tc>
        <w:tc>
          <w:tcPr>
            <w:tcW w:w="270" w:type="dxa"/>
            <w:shd w:val="clear" w:color="auto" w:fill="auto"/>
          </w:tcPr>
          <w:p w14:paraId="06E06D7F" w14:textId="77777777" w:rsidR="00122B4D" w:rsidRPr="004451C9" w:rsidRDefault="00122B4D" w:rsidP="00122B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AD556B5" w14:textId="4F2AB83D" w:rsidR="00122B4D" w:rsidRPr="004451C9" w:rsidRDefault="00122B4D" w:rsidP="00122B4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  <w:r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790</w:t>
            </w:r>
          </w:p>
        </w:tc>
      </w:tr>
      <w:tr w:rsidR="008F42EF" w:rsidRPr="004451C9" w14:paraId="3328A15A" w14:textId="77777777" w:rsidTr="00FF59B6">
        <w:tc>
          <w:tcPr>
            <w:tcW w:w="4950" w:type="dxa"/>
            <w:shd w:val="clear" w:color="auto" w:fill="auto"/>
          </w:tcPr>
          <w:p w14:paraId="78A27A3B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C381017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DF023" w14:textId="17B77496" w:rsidR="008F42EF" w:rsidRPr="004451C9" w:rsidRDefault="00122B4D" w:rsidP="00122B4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22B4D">
              <w:rPr>
                <w:rFonts w:ascii="Angsana New" w:hAnsi="Angsana New"/>
                <w:sz w:val="28"/>
                <w:szCs w:val="28"/>
                <w:lang w:val="en-US" w:bidi="th-TH"/>
              </w:rPr>
              <w:t>81,976</w:t>
            </w:r>
          </w:p>
        </w:tc>
        <w:tc>
          <w:tcPr>
            <w:tcW w:w="270" w:type="dxa"/>
            <w:shd w:val="clear" w:color="auto" w:fill="auto"/>
          </w:tcPr>
          <w:p w14:paraId="408247E1" w14:textId="77777777" w:rsidR="008F42EF" w:rsidRPr="004451C9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626C" w14:textId="0B8B1061" w:rsidR="008F42EF" w:rsidRPr="004451C9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  <w:r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="00EB431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8F42EF" w:rsidRPr="004451C9" w14:paraId="7D4C218C" w14:textId="77777777" w:rsidTr="00FF59B6">
        <w:tc>
          <w:tcPr>
            <w:tcW w:w="4950" w:type="dxa"/>
            <w:shd w:val="clear" w:color="auto" w:fill="auto"/>
          </w:tcPr>
          <w:p w14:paraId="38C2C48D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</w:t>
            </w:r>
            <w:r w:rsidRPr="004451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อกเบี้ย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2FB1A4F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D0E4F" w14:textId="3AA0D1A4" w:rsidR="008F42EF" w:rsidRPr="004451C9" w:rsidRDefault="00122B4D" w:rsidP="00122B4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22B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503,636</w:t>
            </w:r>
          </w:p>
        </w:tc>
        <w:tc>
          <w:tcPr>
            <w:tcW w:w="270" w:type="dxa"/>
            <w:shd w:val="clear" w:color="auto" w:fill="auto"/>
          </w:tcPr>
          <w:p w14:paraId="598ABCB9" w14:textId="77777777" w:rsidR="008F42EF" w:rsidRPr="004451C9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6DEBF" w14:textId="29596123" w:rsidR="008F42EF" w:rsidRPr="004451C9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376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</w:t>
            </w:r>
            <w:r w:rsidR="00EB431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06474727" w14:textId="2CFAECE3" w:rsidR="009F02B4" w:rsidRPr="00AE4361" w:rsidRDefault="009F02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7D5A3739" w14:textId="68E5F7AA" w:rsidR="003B27B6" w:rsidRDefault="004B514A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643C1">
        <w:rPr>
          <w:rFonts w:ascii="Angsana New" w:hAnsi="Angsana New"/>
          <w:sz w:val="28"/>
          <w:szCs w:val="28"/>
          <w:cs/>
        </w:rPr>
        <w:t>ณ วันที่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="008E2613" w:rsidRPr="003643C1">
        <w:rPr>
          <w:rFonts w:ascii="Angsana New" w:hAnsi="Angsana New"/>
          <w:sz w:val="28"/>
          <w:szCs w:val="28"/>
        </w:rPr>
        <w:t>3</w:t>
      </w:r>
      <w:r w:rsidR="008E2613">
        <w:rPr>
          <w:rFonts w:ascii="Angsana New" w:hAnsi="Angsana New"/>
          <w:sz w:val="28"/>
          <w:szCs w:val="28"/>
        </w:rPr>
        <w:t xml:space="preserve">0 </w:t>
      </w:r>
      <w:r w:rsidR="008E2613">
        <w:rPr>
          <w:rFonts w:ascii="Angsana New" w:hAnsi="Angsana New" w:hint="cs"/>
          <w:sz w:val="28"/>
          <w:szCs w:val="28"/>
          <w:cs/>
        </w:rPr>
        <w:t>มิถุนายน</w:t>
      </w:r>
      <w:r w:rsidR="008E2613">
        <w:rPr>
          <w:rFonts w:ascii="Angsana New" w:hAnsi="Angsana New"/>
          <w:sz w:val="28"/>
          <w:szCs w:val="28"/>
        </w:rPr>
        <w:t xml:space="preserve"> </w:t>
      </w:r>
      <w:r w:rsidR="00A30BAB" w:rsidRPr="008C5261">
        <w:rPr>
          <w:rFonts w:asciiTheme="majorBidi" w:hAnsiTheme="majorBidi" w:cstheme="majorBidi"/>
          <w:sz w:val="28"/>
          <w:szCs w:val="28"/>
        </w:rPr>
        <w:t>256</w:t>
      </w:r>
      <w:r w:rsidR="008F42EF" w:rsidRPr="008C5261">
        <w:rPr>
          <w:rFonts w:asciiTheme="majorBidi" w:hAnsiTheme="majorBidi" w:cstheme="majorBidi"/>
          <w:sz w:val="28"/>
          <w:szCs w:val="28"/>
        </w:rPr>
        <w:t>5</w:t>
      </w:r>
      <w:r w:rsidRPr="008C5261">
        <w:rPr>
          <w:rFonts w:ascii="Angsana New" w:hAnsi="Angsana New"/>
          <w:sz w:val="28"/>
          <w:szCs w:val="28"/>
        </w:rPr>
        <w:t xml:space="preserve"> </w:t>
      </w:r>
      <w:r w:rsidRPr="008C5261">
        <w:rPr>
          <w:rFonts w:ascii="Angsana New" w:hAnsi="Angsana New"/>
          <w:sz w:val="28"/>
          <w:szCs w:val="28"/>
          <w:cs/>
        </w:rPr>
        <w:t>บริษัทมีวงเงินสินเชื่อซึ่งยังมิได้</w:t>
      </w:r>
      <w:r w:rsidRPr="003643C1">
        <w:rPr>
          <w:rFonts w:ascii="Angsana New" w:hAnsi="Angsana New"/>
          <w:sz w:val="28"/>
          <w:szCs w:val="28"/>
          <w:cs/>
        </w:rPr>
        <w:t>เบิกใช้</w:t>
      </w:r>
      <w:r w:rsidR="00E76DCF" w:rsidRPr="003643C1">
        <w:rPr>
          <w:rFonts w:ascii="Angsana New" w:hAnsi="Angsana New"/>
          <w:sz w:val="28"/>
          <w:szCs w:val="28"/>
        </w:rPr>
        <w:t xml:space="preserve"> (</w:t>
      </w:r>
      <w:r w:rsidR="00E76DCF" w:rsidRPr="003643C1">
        <w:rPr>
          <w:rFonts w:ascii="Angsana New" w:hAnsi="Angsana New" w:hint="cs"/>
          <w:sz w:val="28"/>
          <w:szCs w:val="28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="00E76DCF" w:rsidRPr="003643C1">
        <w:rPr>
          <w:rFonts w:ascii="Angsana New" w:hAnsi="Angsana New"/>
          <w:sz w:val="28"/>
          <w:szCs w:val="28"/>
          <w:cs/>
        </w:rPr>
        <w:t xml:space="preserve">) </w:t>
      </w:r>
      <w:r w:rsidRPr="003643C1">
        <w:rPr>
          <w:rFonts w:ascii="Angsana New" w:hAnsi="Angsana New"/>
          <w:sz w:val="28"/>
          <w:szCs w:val="28"/>
          <w:cs/>
        </w:rPr>
        <w:t>เป็นจำนวนเงินรวม</w:t>
      </w:r>
      <w:r w:rsidR="00C46EC7" w:rsidRPr="003643C1">
        <w:rPr>
          <w:rFonts w:ascii="Angsana New" w:hAnsi="Angsana New"/>
          <w:sz w:val="28"/>
          <w:szCs w:val="28"/>
        </w:rPr>
        <w:t xml:space="preserve"> </w:t>
      </w:r>
      <w:r w:rsidR="00122B4D">
        <w:rPr>
          <w:rFonts w:ascii="Angsana New" w:hAnsi="Angsana New"/>
          <w:sz w:val="28"/>
          <w:szCs w:val="28"/>
        </w:rPr>
        <w:t>1,247</w:t>
      </w:r>
      <w:r w:rsidR="008E2613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ล้านบาท</w:t>
      </w:r>
      <w:bookmarkStart w:id="4" w:name="_Hlk68519170"/>
      <w:r w:rsidR="008C526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i/>
          <w:iCs/>
          <w:sz w:val="28"/>
          <w:szCs w:val="28"/>
        </w:rPr>
        <w:t>(</w:t>
      </w:r>
      <w:r w:rsidR="00CD692F" w:rsidRPr="003643C1">
        <w:rPr>
          <w:rFonts w:ascii="Angsana New" w:hAnsi="Angsana New"/>
          <w:i/>
          <w:iCs/>
          <w:sz w:val="28"/>
          <w:szCs w:val="28"/>
        </w:rPr>
        <w:t>31</w:t>
      </w:r>
      <w:r w:rsidR="00955912" w:rsidRPr="003643C1">
        <w:rPr>
          <w:rFonts w:ascii="Angsana New" w:hAnsi="Angsana New"/>
          <w:i/>
          <w:iCs/>
          <w:sz w:val="28"/>
          <w:szCs w:val="28"/>
        </w:rPr>
        <w:t xml:space="preserve"> </w:t>
      </w:r>
      <w:r w:rsidR="00955912" w:rsidRPr="003643C1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CD692F" w:rsidRPr="003643C1">
        <w:rPr>
          <w:rFonts w:ascii="Angsana New" w:hAnsi="Angsana New"/>
          <w:i/>
          <w:iCs/>
          <w:sz w:val="28"/>
          <w:szCs w:val="28"/>
        </w:rPr>
        <w:t>256</w:t>
      </w:r>
      <w:r w:rsidR="008F42EF">
        <w:rPr>
          <w:rFonts w:ascii="Angsana New" w:hAnsi="Angsana New"/>
          <w:i/>
          <w:iCs/>
          <w:sz w:val="28"/>
          <w:szCs w:val="28"/>
        </w:rPr>
        <w:t>4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: </w:t>
      </w:r>
      <w:r w:rsidR="008C5261">
        <w:rPr>
          <w:rFonts w:ascii="Angsana New" w:hAnsi="Angsana New"/>
          <w:i/>
          <w:iCs/>
          <w:sz w:val="28"/>
          <w:szCs w:val="28"/>
        </w:rPr>
        <w:t>1,380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 </w:t>
      </w:r>
      <w:r w:rsidRPr="003643C1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i/>
          <w:iCs/>
          <w:sz w:val="28"/>
          <w:szCs w:val="28"/>
        </w:rPr>
        <w:t>)</w:t>
      </w:r>
      <w:bookmarkEnd w:id="4"/>
      <w:r w:rsidR="00493EB8" w:rsidRPr="003643C1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</w:p>
    <w:p w14:paraId="58D90C7C" w14:textId="77777777" w:rsidR="00E76142" w:rsidRPr="00AE4361" w:rsidRDefault="00E76142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  <w:cs/>
        </w:rPr>
      </w:pPr>
    </w:p>
    <w:p w14:paraId="254B56EE" w14:textId="4831CBF8" w:rsidR="009A45B0" w:rsidRPr="003643C1" w:rsidRDefault="009A45B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  <w:lang w:val="th-TH"/>
        </w:rPr>
        <w:t>ส่วนงาน</w:t>
      </w:r>
      <w:r w:rsidR="0056329F" w:rsidRPr="003643C1">
        <w:rPr>
          <w:rFonts w:ascii="Angsana New" w:hAnsi="Angsana New" w:hint="cs"/>
          <w:sz w:val="28"/>
          <w:szCs w:val="28"/>
          <w:cs/>
          <w:lang w:val="th-TH"/>
        </w:rPr>
        <w:t>ดำเนินงาน</w:t>
      </w:r>
      <w:r w:rsidR="00A5678B" w:rsidRPr="003643C1">
        <w:rPr>
          <w:rFonts w:ascii="Angsana New" w:hAnsi="Angsana New" w:hint="cs"/>
          <w:sz w:val="28"/>
          <w:szCs w:val="28"/>
          <w:cs/>
          <w:lang w:val="th-TH"/>
        </w:rPr>
        <w:t>และการจำแนกรายได้</w:t>
      </w:r>
    </w:p>
    <w:p w14:paraId="52A494FA" w14:textId="00711FA5" w:rsidR="000E6B7D" w:rsidRPr="00AE4361" w:rsidRDefault="000E6B7D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05B4323C" w14:textId="77777777" w:rsidR="00623BD1" w:rsidRPr="003643C1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3643C1">
        <w:rPr>
          <w:rFonts w:ascii="Angsana New" w:eastAsia="Cordia New" w:hAnsi="Angsana New" w:hint="cs"/>
          <w:color w:val="000000"/>
          <w:sz w:val="28"/>
          <w:szCs w:val="28"/>
          <w:cs/>
        </w:rPr>
        <w:t>ผู้บริหารพิจารณาว่า กลุ่มบริษัทดำเนินกิจการในส่วนงานเดียวคือธุรกิจเกี่ยวกับการผลิตอาหารทะเลแช่แข็ง</w:t>
      </w:r>
      <w:r w:rsidRPr="003643C1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3643C1">
        <w:rPr>
          <w:rFonts w:ascii="Angsana New" w:eastAsia="Cordia New" w:hAnsi="Angsana New" w:hint="cs"/>
          <w:color w:val="000000"/>
          <w:sz w:val="28"/>
          <w:szCs w:val="28"/>
          <w:cs/>
        </w:rPr>
        <w:t>ดังนั้นจึงมีส่วนงานที่รายงานเพียงส่วนงานเดียว</w:t>
      </w:r>
    </w:p>
    <w:p w14:paraId="0ED7BE82" w14:textId="77777777" w:rsidR="00623BD1" w:rsidRPr="00AE4361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18A67655" w14:textId="1C309C04" w:rsidR="00E03F32" w:rsidRPr="003643C1" w:rsidRDefault="00CF2660" w:rsidP="003643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3643C1">
        <w:rPr>
          <w:rFonts w:ascii="Angsana New" w:eastAsia="Cordia New" w:hAnsi="Angsana New" w:hint="cs"/>
          <w:color w:val="000000"/>
          <w:sz w:val="28"/>
          <w:szCs w:val="28"/>
          <w:cs/>
        </w:rPr>
        <w:t>กลุ่มบริษัทได้นำเสนอข้อมูลส่วนงานดำเนินงานทางภูมิศาสตร์โดยพิจารณาจากระบบการบริหาร</w:t>
      </w:r>
      <w:r w:rsidRPr="003643C1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3643C1">
        <w:rPr>
          <w:rFonts w:ascii="Angsana New" w:eastAsia="Cordia New" w:hAnsi="Angsana New" w:hint="cs"/>
          <w:color w:val="000000"/>
          <w:sz w:val="28"/>
          <w:szCs w:val="28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1FA6A63E" w14:textId="4C18C935" w:rsidR="005F6840" w:rsidRPr="00AE4361" w:rsidRDefault="005F684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710"/>
        <w:gridCol w:w="262"/>
        <w:gridCol w:w="8"/>
        <w:gridCol w:w="1620"/>
      </w:tblGrid>
      <w:tr w:rsidR="00634BAE" w:rsidRPr="007C4F1C" w14:paraId="100EC057" w14:textId="77777777" w:rsidTr="008276FC">
        <w:trPr>
          <w:trHeight w:val="80"/>
          <w:tblHeader/>
        </w:trPr>
        <w:tc>
          <w:tcPr>
            <w:tcW w:w="5310" w:type="dxa"/>
            <w:shd w:val="clear" w:color="auto" w:fill="auto"/>
          </w:tcPr>
          <w:p w14:paraId="476E6201" w14:textId="77777777" w:rsidR="00634BAE" w:rsidRPr="007C4F1C" w:rsidRDefault="00634BAE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6744FC5" w14:textId="1BB26D49" w:rsidR="00634BAE" w:rsidRPr="007C4F1C" w:rsidRDefault="00634BAE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งบการเงินที่</w:t>
            </w:r>
            <w:r w:rsidR="00533D03">
              <w:rPr>
                <w:rFonts w:asciiTheme="majorBidi" w:hAnsiTheme="majorBidi"/>
                <w:bCs/>
                <w:color w:val="000000"/>
                <w:sz w:val="28"/>
                <w:szCs w:val="28"/>
                <w:lang w:val="en-GB"/>
              </w:rPr>
              <w:br/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แสดงเงินลงทุน</w:t>
            </w:r>
            <w:r w:rsidR="00533D03">
              <w:rPr>
                <w:rFonts w:asciiTheme="majorBidi" w:hAnsiTheme="majorBidi"/>
                <w:bCs/>
                <w:color w:val="000000"/>
                <w:sz w:val="28"/>
                <w:szCs w:val="28"/>
                <w:lang w:val="en-GB"/>
              </w:rPr>
              <w:br/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ตามส่วนได้เสีย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72507EA" w14:textId="77777777" w:rsidR="00634BAE" w:rsidRPr="007C4F1C" w:rsidRDefault="00634BAE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0B2A271" w14:textId="0053E8B4" w:rsidR="00634BAE" w:rsidRPr="007C4F1C" w:rsidRDefault="00634BAE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62281" w:rsidRPr="007C4F1C" w14:paraId="17CBA9BE" w14:textId="77777777" w:rsidTr="008276FC">
        <w:trPr>
          <w:trHeight w:val="80"/>
          <w:tblHeader/>
        </w:trPr>
        <w:tc>
          <w:tcPr>
            <w:tcW w:w="5310" w:type="dxa"/>
            <w:shd w:val="clear" w:color="auto" w:fill="auto"/>
          </w:tcPr>
          <w:p w14:paraId="20F583AD" w14:textId="77777777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05C954ED" w14:textId="77777777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C4F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7C4F1C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การผลิตอาหารทะเลแช่แข็ง</w:t>
            </w:r>
          </w:p>
        </w:tc>
      </w:tr>
      <w:tr w:rsidR="00E62281" w:rsidRPr="007C4F1C" w14:paraId="72D6C640" w14:textId="77777777" w:rsidTr="008276FC">
        <w:trPr>
          <w:tblHeader/>
        </w:trPr>
        <w:tc>
          <w:tcPr>
            <w:tcW w:w="5310" w:type="dxa"/>
            <w:shd w:val="clear" w:color="auto" w:fill="auto"/>
          </w:tcPr>
          <w:p w14:paraId="7B3BA6DA" w14:textId="633F0EAD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64469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8E2613" w:rsidRPr="008E261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8E2613" w:rsidRPr="008E2613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10" w:type="dxa"/>
            <w:shd w:val="clear" w:color="auto" w:fill="auto"/>
          </w:tcPr>
          <w:p w14:paraId="3A7CE851" w14:textId="68565CF8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64E92D49" w14:textId="77777777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8" w:type="dxa"/>
            <w:gridSpan w:val="2"/>
            <w:shd w:val="clear" w:color="auto" w:fill="auto"/>
          </w:tcPr>
          <w:p w14:paraId="607B3CC2" w14:textId="40339430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E62281" w:rsidRPr="007C4F1C" w14:paraId="709362E5" w14:textId="77777777" w:rsidTr="008276FC">
        <w:trPr>
          <w:tblHeader/>
        </w:trPr>
        <w:tc>
          <w:tcPr>
            <w:tcW w:w="5310" w:type="dxa"/>
            <w:shd w:val="clear" w:color="auto" w:fill="auto"/>
          </w:tcPr>
          <w:p w14:paraId="3480750B" w14:textId="77777777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4"/>
            <w:shd w:val="clear" w:color="auto" w:fill="auto"/>
          </w:tcPr>
          <w:p w14:paraId="3F170123" w14:textId="77777777" w:rsidR="00E62281" w:rsidRPr="007C4F1C" w:rsidRDefault="00E62281" w:rsidP="00B61F2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7C4F1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62281" w:rsidRPr="007C4F1C" w14:paraId="6C8D4DF6" w14:textId="77777777" w:rsidTr="008276FC">
        <w:tc>
          <w:tcPr>
            <w:tcW w:w="5310" w:type="dxa"/>
            <w:shd w:val="clear" w:color="auto" w:fill="auto"/>
          </w:tcPr>
          <w:p w14:paraId="6145DA75" w14:textId="77777777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DAB0AA" w14:textId="77777777" w:rsidR="00E62281" w:rsidRPr="007C4F1C" w:rsidRDefault="00E62281" w:rsidP="00B61F2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B854C2" w14:textId="77777777" w:rsidR="00E62281" w:rsidRPr="007C4F1C" w:rsidRDefault="00E62281" w:rsidP="00B61F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8" w:type="dxa"/>
            <w:gridSpan w:val="2"/>
            <w:shd w:val="clear" w:color="auto" w:fill="auto"/>
            <w:vAlign w:val="bottom"/>
          </w:tcPr>
          <w:p w14:paraId="219858A4" w14:textId="77777777" w:rsidR="00E62281" w:rsidRPr="007C4F1C" w:rsidRDefault="00E62281" w:rsidP="00B61F2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62281" w:rsidRPr="007C4F1C" w14:paraId="4ABBEFA0" w14:textId="77777777" w:rsidTr="008276FC">
        <w:tc>
          <w:tcPr>
            <w:tcW w:w="5310" w:type="dxa"/>
            <w:shd w:val="clear" w:color="auto" w:fill="auto"/>
            <w:vAlign w:val="bottom"/>
          </w:tcPr>
          <w:p w14:paraId="03F4D407" w14:textId="77777777" w:rsidR="00E62281" w:rsidRPr="007C4F1C" w:rsidRDefault="00E62281" w:rsidP="00E6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6B52E" w14:textId="6BAEBCBC" w:rsidR="00E62281" w:rsidRPr="007C4F1C" w:rsidRDefault="00122B4D" w:rsidP="00E6228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2B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1,420,686</w:t>
            </w:r>
          </w:p>
        </w:tc>
        <w:tc>
          <w:tcPr>
            <w:tcW w:w="262" w:type="dxa"/>
            <w:shd w:val="clear" w:color="auto" w:fill="auto"/>
          </w:tcPr>
          <w:p w14:paraId="7F119F17" w14:textId="77777777" w:rsidR="00E62281" w:rsidRPr="007C4F1C" w:rsidRDefault="00E62281" w:rsidP="00E62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113F72" w14:textId="0574B71D" w:rsidR="00E62281" w:rsidRPr="007C4F1C" w:rsidRDefault="008E2613" w:rsidP="00E6228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2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1,110,369</w:t>
            </w:r>
          </w:p>
        </w:tc>
      </w:tr>
    </w:tbl>
    <w:p w14:paraId="75F6BB08" w14:textId="5D7CCF08" w:rsidR="009472C6" w:rsidRPr="003643C1" w:rsidRDefault="0041051A" w:rsidP="0064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3643C1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การจำแนกรายได้</w:t>
      </w:r>
      <w:r w:rsidR="00480DB4" w:rsidRPr="003643C1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 xml:space="preserve">ตามส่วนงานภูมิศาสตร์หลัก </w:t>
      </w:r>
      <w:r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สำหรับงวด</w:t>
      </w:r>
      <w:r w:rsidR="00122B4D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หก</w:t>
      </w:r>
      <w:r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8E2613" w:rsidRPr="008E261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30 </w:t>
      </w:r>
      <w:r w:rsidR="008E2613" w:rsidRPr="008E2613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มิถุนายน</w:t>
      </w:r>
    </w:p>
    <w:p w14:paraId="5699FDC4" w14:textId="4B11A16D" w:rsidR="00644690" w:rsidRDefault="00921AA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7E6AA098" wp14:editId="0FBD26BA">
            <wp:extent cx="6099175" cy="2643505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64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88015" w14:textId="77777777" w:rsidR="00921AA9" w:rsidRDefault="00921AA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74EBF083" w14:textId="53ABFBD2" w:rsidR="002425EA" w:rsidRDefault="00480D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 w:rsidRPr="003643C1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>การจำแนกรายได้</w:t>
      </w:r>
      <w:r w:rsidRPr="003643C1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ตาม</w:t>
      </w:r>
      <w:r w:rsidR="002425EA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ประเภทของสินค้าและบริการหลัก</w:t>
      </w:r>
      <w:r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สำหรับงวด</w:t>
      </w:r>
      <w:r w:rsidR="00122B4D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หก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8E2613" w:rsidRPr="008E261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30 </w:t>
      </w:r>
      <w:r w:rsidR="008E2613" w:rsidRPr="008E2613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มิถุนายน</w:t>
      </w:r>
    </w:p>
    <w:p w14:paraId="53E08D0B" w14:textId="77777777" w:rsidR="00644690" w:rsidRDefault="0064469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775DE4F5" w14:textId="5488248D" w:rsidR="009472C6" w:rsidRPr="003643C1" w:rsidRDefault="00686B1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05EF2A31" wp14:editId="32959DD9">
            <wp:extent cx="6099175" cy="24403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" r="1301"/>
                    <a:stretch/>
                  </pic:blipFill>
                  <pic:spPr bwMode="auto">
                    <a:xfrm>
                      <a:off x="0" y="0"/>
                      <a:ext cx="6099517" cy="2440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DF05BE" w14:textId="70EB541E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6CB18015" w14:textId="77777777" w:rsidR="00843707" w:rsidRDefault="00843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43A96A6F" w14:textId="7B176337" w:rsidR="009E712D" w:rsidRDefault="00480D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 w:rsidRPr="003643C1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การจำแนกรายได้</w:t>
      </w:r>
      <w:r w:rsidRPr="003643C1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ตาม</w:t>
      </w:r>
      <w:r w:rsidR="002425EA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จังหวะเวลาในการรับรู้รายได้</w:t>
      </w:r>
      <w:r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สำหรับงวด</w:t>
      </w:r>
      <w:r w:rsidR="00122B4D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หก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8E2613" w:rsidRPr="008E261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30 </w:t>
      </w:r>
      <w:r w:rsidR="008E2613" w:rsidRPr="008E2613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มิถุนายน</w:t>
      </w:r>
    </w:p>
    <w:p w14:paraId="2570744D" w14:textId="77777777" w:rsidR="008234A1" w:rsidRDefault="008234A1" w:rsidP="00823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0A13F7EB" w14:textId="220FB140" w:rsidR="008234A1" w:rsidRDefault="00C87D59" w:rsidP="00C87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>
        <w:rPr>
          <w:noProof/>
        </w:rPr>
        <w:drawing>
          <wp:inline distT="0" distB="0" distL="0" distR="0" wp14:anchorId="4F0FB7DF" wp14:editId="5D07FBAC">
            <wp:extent cx="6099175" cy="26568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65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601D3" w14:textId="77777777" w:rsidR="008234A1" w:rsidRPr="008234A1" w:rsidRDefault="008234A1" w:rsidP="00823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49B2773D" w14:textId="2DED77A6" w:rsidR="00F2469E" w:rsidRPr="003643C1" w:rsidRDefault="00F2469E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cs/>
          <w:lang w:val="en-US"/>
        </w:rPr>
      </w:pPr>
      <w:r w:rsidRPr="003643C1">
        <w:rPr>
          <w:rFonts w:ascii="Angsana New" w:eastAsia="MS Mincho" w:hAnsi="Angsana New" w:hint="cs"/>
          <w:sz w:val="28"/>
          <w:szCs w:val="28"/>
          <w:cs/>
          <w:lang w:val="en-US"/>
        </w:rPr>
        <w:t>ภาษีเงินได้</w:t>
      </w:r>
    </w:p>
    <w:p w14:paraId="5E954AFB" w14:textId="77777777" w:rsidR="002C565E" w:rsidRPr="003643C1" w:rsidRDefault="002C565E" w:rsidP="003643C1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24"/>
          <w:szCs w:val="24"/>
          <w:lang w:val="en-US"/>
        </w:rPr>
      </w:pPr>
    </w:p>
    <w:p w14:paraId="1CE33A4E" w14:textId="6C5EB0D8" w:rsidR="00635F64" w:rsidRDefault="00936A6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C63234">
        <w:rPr>
          <w:rFonts w:asciiTheme="majorBidi" w:hAnsiTheme="majorBidi" w:cstheme="majorBidi"/>
          <w:sz w:val="28"/>
          <w:szCs w:val="28"/>
          <w:cs/>
        </w:rPr>
        <w:t>อัตราภาษีเงินได้ที่แท้จริงรวมของกลุ่มบริษัทและบริษัท</w:t>
      </w:r>
      <w:r w:rsidR="00143278" w:rsidRPr="00C63234">
        <w:rPr>
          <w:rFonts w:ascii="Angsana New" w:hAnsi="Angsana New"/>
          <w:sz w:val="28"/>
          <w:szCs w:val="28"/>
          <w:cs/>
        </w:rPr>
        <w:t>ในการดำเนินงานต่อเนื่องเป็นระยะเวลา</w:t>
      </w:r>
      <w:r w:rsidR="008E2613" w:rsidRPr="00C63234">
        <w:rPr>
          <w:rFonts w:ascii="Angsana New" w:hAnsi="Angsana New" w:hint="cs"/>
          <w:sz w:val="28"/>
          <w:szCs w:val="28"/>
          <w:cs/>
        </w:rPr>
        <w:t>หก</w:t>
      </w:r>
      <w:r w:rsidR="00143278" w:rsidRPr="00C63234">
        <w:rPr>
          <w:rFonts w:ascii="Angsana New" w:hAnsi="Angsana New"/>
          <w:sz w:val="28"/>
          <w:szCs w:val="28"/>
          <w:cs/>
        </w:rPr>
        <w:t>ดือ</w:t>
      </w:r>
      <w:r w:rsidR="00143278" w:rsidRPr="00C63234">
        <w:rPr>
          <w:rFonts w:ascii="Angsana New" w:hAnsi="Angsana New" w:hint="cs"/>
          <w:sz w:val="28"/>
          <w:szCs w:val="28"/>
          <w:cs/>
        </w:rPr>
        <w:t>น</w:t>
      </w:r>
      <w:r w:rsidRPr="00C63234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143278" w:rsidRPr="00C63234">
        <w:rPr>
          <w:rFonts w:asciiTheme="majorBidi" w:hAnsiTheme="majorBidi" w:cstheme="majorBidi"/>
          <w:sz w:val="28"/>
          <w:szCs w:val="28"/>
          <w:cs/>
        </w:rPr>
        <w:br/>
      </w:r>
      <w:r w:rsidR="008E2613" w:rsidRPr="00C63234">
        <w:rPr>
          <w:rFonts w:asciiTheme="majorBidi" w:hAnsiTheme="majorBidi" w:cstheme="majorBidi"/>
          <w:sz w:val="28"/>
          <w:szCs w:val="28"/>
        </w:rPr>
        <w:t xml:space="preserve">30 </w:t>
      </w:r>
      <w:r w:rsidR="008E2613" w:rsidRPr="00C6323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E62281" w:rsidRPr="00C6323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30BAB" w:rsidRPr="00C63234">
        <w:rPr>
          <w:rFonts w:asciiTheme="majorBidi" w:hAnsiTheme="majorBidi" w:cstheme="majorBidi"/>
          <w:sz w:val="28"/>
          <w:szCs w:val="28"/>
        </w:rPr>
        <w:t>256</w:t>
      </w:r>
      <w:r w:rsidR="00E62281" w:rsidRPr="00C63234">
        <w:rPr>
          <w:rFonts w:asciiTheme="majorBidi" w:hAnsiTheme="majorBidi" w:cstheme="majorBidi"/>
          <w:sz w:val="28"/>
          <w:szCs w:val="28"/>
        </w:rPr>
        <w:t>5</w:t>
      </w:r>
      <w:r w:rsidRPr="00C63234">
        <w:rPr>
          <w:rFonts w:asciiTheme="majorBidi" w:hAnsiTheme="majorBidi" w:cstheme="majorBidi"/>
          <w:sz w:val="28"/>
          <w:szCs w:val="28"/>
          <w:cs/>
        </w:rPr>
        <w:t xml:space="preserve"> คือร้อยละ</w:t>
      </w:r>
      <w:r w:rsidR="00C63234" w:rsidRPr="00C63234">
        <w:rPr>
          <w:rFonts w:asciiTheme="majorBidi" w:hAnsiTheme="majorBidi" w:cstheme="majorBidi"/>
          <w:sz w:val="28"/>
          <w:szCs w:val="28"/>
        </w:rPr>
        <w:t xml:space="preserve"> 8.79</w:t>
      </w:r>
      <w:r w:rsidR="008E2613" w:rsidRPr="00C63234">
        <w:rPr>
          <w:rFonts w:asciiTheme="majorBidi" w:hAnsiTheme="majorBidi" w:cstheme="majorBidi"/>
          <w:sz w:val="28"/>
          <w:szCs w:val="28"/>
        </w:rPr>
        <w:t xml:space="preserve"> </w:t>
      </w:r>
      <w:r w:rsidRPr="00C63234">
        <w:rPr>
          <w:rFonts w:asciiTheme="majorBidi" w:hAnsiTheme="majorBidi" w:cstheme="majorBidi"/>
          <w:sz w:val="28"/>
          <w:szCs w:val="28"/>
          <w:cs/>
        </w:rPr>
        <w:t>และร้อยละ</w:t>
      </w:r>
      <w:r w:rsidRPr="00C63234">
        <w:rPr>
          <w:rFonts w:asciiTheme="majorBidi" w:hAnsiTheme="majorBidi" w:cstheme="majorBidi"/>
          <w:sz w:val="28"/>
          <w:szCs w:val="28"/>
        </w:rPr>
        <w:t xml:space="preserve"> </w:t>
      </w:r>
      <w:r w:rsidR="00C63234" w:rsidRPr="00C63234">
        <w:rPr>
          <w:rFonts w:asciiTheme="majorBidi" w:hAnsiTheme="majorBidi" w:cstheme="majorBidi"/>
          <w:sz w:val="28"/>
          <w:szCs w:val="28"/>
        </w:rPr>
        <w:t>8.85</w:t>
      </w:r>
      <w:r w:rsidRPr="00C63234">
        <w:rPr>
          <w:rFonts w:asciiTheme="majorBidi" w:hAnsiTheme="majorBidi" w:cstheme="majorBidi"/>
          <w:sz w:val="28"/>
          <w:szCs w:val="28"/>
        </w:rPr>
        <w:t xml:space="preserve"> </w:t>
      </w:r>
      <w:r w:rsidRPr="00C63234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C6323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D692F" w:rsidRPr="00C6323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62281" w:rsidRPr="00C63234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C6323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C63234">
        <w:rPr>
          <w:rFonts w:asciiTheme="majorBidi" w:hAnsiTheme="majorBidi" w:cstheme="majorBidi"/>
          <w:i/>
          <w:iCs/>
          <w:sz w:val="28"/>
          <w:szCs w:val="28"/>
          <w:cs/>
        </w:rPr>
        <w:t>ร้อยละ</w:t>
      </w:r>
      <w:r w:rsidRPr="00C6323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E2613" w:rsidRPr="00C63234">
        <w:rPr>
          <w:rFonts w:asciiTheme="majorBidi" w:hAnsiTheme="majorBidi" w:cstheme="majorBidi"/>
          <w:i/>
          <w:iCs/>
          <w:sz w:val="28"/>
          <w:szCs w:val="28"/>
        </w:rPr>
        <w:t xml:space="preserve">2.37 </w:t>
      </w:r>
      <w:r w:rsidR="008E2613" w:rsidRPr="00C63234">
        <w:rPr>
          <w:rFonts w:asciiTheme="majorBidi" w:hAnsiTheme="majorBidi" w:hint="cs"/>
          <w:i/>
          <w:iCs/>
          <w:sz w:val="28"/>
          <w:szCs w:val="28"/>
          <w:cs/>
        </w:rPr>
        <w:t>และร้อยละ</w:t>
      </w:r>
      <w:r w:rsidR="008E2613" w:rsidRPr="00C63234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8E2613" w:rsidRPr="00C63234">
        <w:rPr>
          <w:rFonts w:asciiTheme="majorBidi" w:hAnsiTheme="majorBidi" w:cstheme="majorBidi"/>
          <w:i/>
          <w:iCs/>
          <w:sz w:val="28"/>
          <w:szCs w:val="28"/>
        </w:rPr>
        <w:t xml:space="preserve">2.50 </w:t>
      </w:r>
      <w:r w:rsidRPr="00C63234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C63234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1C0C97" w:rsidRPr="00C63234">
        <w:rPr>
          <w:rFonts w:asciiTheme="majorBidi" w:hAnsiTheme="majorBidi" w:cstheme="majorBidi"/>
          <w:i/>
          <w:iCs/>
          <w:sz w:val="28"/>
          <w:szCs w:val="28"/>
        </w:rPr>
        <w:br/>
      </w:r>
      <w:r w:rsidR="00C53F1E" w:rsidRPr="00C63234">
        <w:rPr>
          <w:rFonts w:asciiTheme="majorBidi" w:hAnsiTheme="majorBidi" w:cstheme="majorBidi" w:hint="cs"/>
          <w:sz w:val="28"/>
          <w:szCs w:val="28"/>
          <w:cs/>
        </w:rPr>
        <w:t>ผลแตกต่าง</w:t>
      </w:r>
      <w:r w:rsidRPr="00C63234">
        <w:rPr>
          <w:rFonts w:asciiTheme="majorBidi" w:hAnsiTheme="majorBidi" w:cstheme="majorBidi"/>
          <w:sz w:val="28"/>
          <w:szCs w:val="28"/>
          <w:cs/>
        </w:rPr>
        <w:t>ในอัตราภาษีเงินได้ที่แท้จริงมีสาเหตุหลักจากกลุ่มบริษัทและบริษัท</w:t>
      </w:r>
      <w:r w:rsidR="00E157A5" w:rsidRPr="00C63234">
        <w:rPr>
          <w:rFonts w:asciiTheme="majorBidi" w:hAnsiTheme="majorBidi" w:hint="cs"/>
          <w:sz w:val="28"/>
          <w:szCs w:val="28"/>
          <w:cs/>
        </w:rPr>
        <w:t>มี</w:t>
      </w:r>
      <w:r w:rsidR="001A6290" w:rsidRPr="00C63234">
        <w:rPr>
          <w:rFonts w:asciiTheme="majorBidi" w:hAnsiTheme="majorBidi" w:hint="cs"/>
          <w:sz w:val="28"/>
          <w:szCs w:val="28"/>
          <w:cs/>
        </w:rPr>
        <w:t>ความแตกต่างระหว่างการรับรู้ค่าใช้จ่ายทาง</w:t>
      </w:r>
      <w:r w:rsidR="001A6290" w:rsidRPr="00AA7885">
        <w:rPr>
          <w:rFonts w:asciiTheme="majorBidi" w:hAnsiTheme="majorBidi" w:hint="cs"/>
          <w:sz w:val="28"/>
          <w:szCs w:val="28"/>
          <w:cs/>
        </w:rPr>
        <w:t>บัญชีกับทางภาษีบางรายการ</w:t>
      </w:r>
      <w:r w:rsidR="000A2BAF" w:rsidRPr="00AA7885">
        <w:rPr>
          <w:rFonts w:asciiTheme="majorBidi" w:hAnsiTheme="majorBidi" w:hint="cs"/>
          <w:sz w:val="28"/>
          <w:szCs w:val="28"/>
          <w:cs/>
        </w:rPr>
        <w:t xml:space="preserve">สำหรับงวด </w:t>
      </w:r>
      <w:r w:rsidR="000A2BAF" w:rsidRPr="00AA7885">
        <w:rPr>
          <w:rFonts w:asciiTheme="majorBidi" w:hAnsiTheme="majorBidi"/>
          <w:sz w:val="28"/>
          <w:szCs w:val="28"/>
        </w:rPr>
        <w:t xml:space="preserve">2565 </w:t>
      </w:r>
      <w:r w:rsidR="000A2BAF" w:rsidRPr="00AA7885">
        <w:rPr>
          <w:rFonts w:asciiTheme="majorBidi" w:hAnsiTheme="majorBidi" w:hint="cs"/>
          <w:sz w:val="28"/>
          <w:szCs w:val="28"/>
          <w:cs/>
        </w:rPr>
        <w:t>และสาเหตุหลักจาก</w:t>
      </w:r>
      <w:r w:rsidR="00E157A5" w:rsidRPr="00AA7885">
        <w:rPr>
          <w:rFonts w:asciiTheme="majorBidi" w:hAnsiTheme="majorBidi" w:hint="cs"/>
          <w:sz w:val="28"/>
          <w:szCs w:val="28"/>
          <w:cs/>
        </w:rPr>
        <w:t>ขาดทุน</w:t>
      </w:r>
      <w:r w:rsidR="000311FD" w:rsidRPr="00AA7885">
        <w:rPr>
          <w:rFonts w:asciiTheme="majorBidi" w:hAnsiTheme="majorBidi" w:hint="cs"/>
          <w:sz w:val="28"/>
          <w:szCs w:val="28"/>
          <w:cs/>
        </w:rPr>
        <w:t>ทางภาษี</w:t>
      </w:r>
      <w:r w:rsidR="00E157A5" w:rsidRPr="00AA7885">
        <w:rPr>
          <w:rFonts w:asciiTheme="majorBidi" w:hAnsiTheme="majorBidi" w:hint="cs"/>
          <w:sz w:val="28"/>
          <w:szCs w:val="28"/>
          <w:cs/>
        </w:rPr>
        <w:t>ที่ไม่รับรู้เป็นสินทรัพย์ภาษีเงินได้รอการตัดบัญชี</w:t>
      </w:r>
      <w:r w:rsidR="001C0C97" w:rsidRPr="00AA7885">
        <w:rPr>
          <w:rFonts w:asciiTheme="majorBidi" w:hAnsiTheme="majorBidi"/>
          <w:sz w:val="28"/>
          <w:szCs w:val="28"/>
        </w:rPr>
        <w:t xml:space="preserve"> </w:t>
      </w:r>
      <w:r w:rsidR="001C0C97" w:rsidRPr="00AA7885">
        <w:rPr>
          <w:rFonts w:asciiTheme="majorBidi" w:hAnsiTheme="majorBidi" w:hint="cs"/>
          <w:sz w:val="28"/>
          <w:szCs w:val="28"/>
          <w:cs/>
        </w:rPr>
        <w:t>และรายได้เงินปันผลจากบริษัทย่อย</w:t>
      </w:r>
      <w:r w:rsidR="000A2BAF" w:rsidRPr="00AA7885">
        <w:rPr>
          <w:rFonts w:asciiTheme="majorBidi" w:hAnsiTheme="majorBidi" w:hint="cs"/>
          <w:sz w:val="28"/>
          <w:szCs w:val="28"/>
          <w:cs/>
        </w:rPr>
        <w:t xml:space="preserve">สำหรับงวด </w:t>
      </w:r>
      <w:r w:rsidR="000A2BAF" w:rsidRPr="00AA7885">
        <w:rPr>
          <w:rFonts w:asciiTheme="majorBidi" w:hAnsiTheme="majorBidi"/>
          <w:sz w:val="28"/>
          <w:szCs w:val="28"/>
        </w:rPr>
        <w:t>2564</w:t>
      </w:r>
    </w:p>
    <w:p w14:paraId="4752BD8D" w14:textId="496B4453" w:rsidR="00F6442C" w:rsidRDefault="00F6442C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3328EF15" w14:textId="10AFC3F2" w:rsidR="00F6442C" w:rsidRDefault="00F6442C" w:rsidP="00F6442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F6442C">
        <w:rPr>
          <w:rFonts w:ascii="Angsana New" w:hAnsi="Angsana New" w:hint="cs"/>
          <w:sz w:val="28"/>
          <w:szCs w:val="28"/>
          <w:cs/>
        </w:rPr>
        <w:t>เงินปันผล</w:t>
      </w:r>
    </w:p>
    <w:p w14:paraId="41FCE565" w14:textId="77777777" w:rsidR="00AA7885" w:rsidRPr="00AA7885" w:rsidRDefault="00AA7885" w:rsidP="00AA7885">
      <w:pPr>
        <w:rPr>
          <w:lang w:val="x-none" w:eastAsia="x-none"/>
        </w:rPr>
      </w:pPr>
    </w:p>
    <w:p w14:paraId="38E148A4" w14:textId="7CFD92F2" w:rsidR="00843707" w:rsidRDefault="00AA7885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AA7885">
        <w:rPr>
          <w:rFonts w:ascii="Angsana New" w:hAnsi="Angsana New" w:hint="cs"/>
          <w:sz w:val="28"/>
          <w:szCs w:val="28"/>
          <w:cs/>
        </w:rPr>
        <w:t>รายละเอียดเงินปันผลในระหว่างปี</w:t>
      </w:r>
      <w:r w:rsidRPr="00AA7885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2565 </w:t>
      </w:r>
      <w:r w:rsidRPr="00AA7885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0A756F0D" w14:textId="77777777" w:rsidR="00AA7885" w:rsidRDefault="00AA7885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710"/>
        <w:gridCol w:w="1530"/>
        <w:gridCol w:w="1066"/>
        <w:gridCol w:w="231"/>
        <w:gridCol w:w="1152"/>
      </w:tblGrid>
      <w:tr w:rsidR="00F6442C" w:rsidRPr="00B22308" w14:paraId="0EE25850" w14:textId="77777777" w:rsidTr="001E720A">
        <w:trPr>
          <w:tblHeader/>
        </w:trPr>
        <w:tc>
          <w:tcPr>
            <w:tcW w:w="3510" w:type="dxa"/>
            <w:vAlign w:val="bottom"/>
          </w:tcPr>
          <w:p w14:paraId="5B07FBAE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C4F30A7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442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650A6CD4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42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BFDEC03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42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754179E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301ACAC9" w14:textId="77777777" w:rsidR="00F6442C" w:rsidRPr="00F6442C" w:rsidDel="00D43E7A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4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F6442C" w:rsidRPr="00B22308" w14:paraId="1E768E12" w14:textId="77777777" w:rsidTr="001E720A">
        <w:trPr>
          <w:tblHeader/>
        </w:trPr>
        <w:tc>
          <w:tcPr>
            <w:tcW w:w="3510" w:type="dxa"/>
          </w:tcPr>
          <w:p w14:paraId="1C62BFFE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36C3F54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C63B01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61D265C2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644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5F96BFDB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54B227B" w14:textId="64B21ABC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644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644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6442C" w:rsidRPr="00B22308" w14:paraId="231B7465" w14:textId="77777777" w:rsidTr="001E720A">
        <w:tc>
          <w:tcPr>
            <w:tcW w:w="3510" w:type="dxa"/>
          </w:tcPr>
          <w:p w14:paraId="453503A8" w14:textId="64F984BE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6442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CD058A">
              <w:rPr>
                <w:rFonts w:asciiTheme="majorBidi" w:hAnsiTheme="majorBidi" w:cstheme="majorBidi"/>
                <w:sz w:val="28"/>
                <w:szCs w:val="28"/>
                <w:cs/>
              </w:rPr>
              <w:t>ประจำปี</w:t>
            </w:r>
            <w:r w:rsidRPr="00CD058A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710" w:type="dxa"/>
          </w:tcPr>
          <w:p w14:paraId="1DDA29F0" w14:textId="1E322B48" w:rsidR="00F6442C" w:rsidRPr="00F6442C" w:rsidRDefault="001E720A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558790DC" w14:textId="1F5A4BBD" w:rsidR="00F6442C" w:rsidRPr="00F6442C" w:rsidRDefault="001E720A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66" w:type="dxa"/>
          </w:tcPr>
          <w:p w14:paraId="4CCD3C5C" w14:textId="28D7C541" w:rsidR="00F6442C" w:rsidRPr="00F6442C" w:rsidRDefault="00EC5150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3.18</w:t>
            </w:r>
          </w:p>
        </w:tc>
        <w:tc>
          <w:tcPr>
            <w:tcW w:w="231" w:type="dxa"/>
          </w:tcPr>
          <w:p w14:paraId="78917999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F2DD29" w14:textId="27106CBA" w:rsidR="00F6442C" w:rsidRPr="00F6442C" w:rsidRDefault="00CD058A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23,850</w:t>
            </w:r>
          </w:p>
        </w:tc>
      </w:tr>
    </w:tbl>
    <w:p w14:paraId="396E643B" w14:textId="77777777" w:rsidR="00F6442C" w:rsidRPr="003643C1" w:rsidRDefault="00F6442C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715181A7" w14:textId="77777777" w:rsidR="008234A1" w:rsidRDefault="00823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cs/>
          <w:lang w:eastAsia="x-none"/>
        </w:rPr>
      </w:pPr>
      <w:r>
        <w:rPr>
          <w:rFonts w:ascii="Angsana New" w:eastAsia="MS Mincho" w:hAnsi="Angsana New"/>
          <w:sz w:val="28"/>
          <w:szCs w:val="28"/>
          <w:cs/>
        </w:rPr>
        <w:br w:type="page"/>
      </w:r>
    </w:p>
    <w:p w14:paraId="20A97C0A" w14:textId="29CB24DA" w:rsidR="00B96F63" w:rsidRPr="003643C1" w:rsidRDefault="00B96F6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GB"/>
        </w:rPr>
      </w:pPr>
      <w:r w:rsidRPr="003643C1">
        <w:rPr>
          <w:rFonts w:ascii="Angsana New" w:eastAsia="MS Mincho" w:hAnsi="Angsana New" w:hint="cs"/>
          <w:sz w:val="28"/>
          <w:szCs w:val="28"/>
          <w:cs/>
          <w:lang w:val="en-US"/>
        </w:rPr>
        <w:lastRenderedPageBreak/>
        <w:t>เครื่องมือ</w:t>
      </w:r>
      <w:r w:rsidRPr="003643C1">
        <w:rPr>
          <w:rFonts w:ascii="Angsana New" w:eastAsia="MS Mincho" w:hAnsi="Angsana New" w:hint="cs"/>
          <w:sz w:val="28"/>
          <w:szCs w:val="28"/>
          <w:cs/>
          <w:lang w:val="en-GB"/>
        </w:rPr>
        <w:t>ทางการเงิน</w:t>
      </w:r>
    </w:p>
    <w:p w14:paraId="210861F4" w14:textId="77777777" w:rsidR="00B96F63" w:rsidRPr="003643C1" w:rsidRDefault="00B96F63" w:rsidP="003643C1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14:paraId="59A28AB5" w14:textId="77777777" w:rsidR="00B96F63" w:rsidRPr="003643C1" w:rsidRDefault="00B96F63" w:rsidP="003643C1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  <w:r w:rsidRPr="003643C1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3643C1" w:rsidRDefault="00B96F63" w:rsidP="003643C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4174FBCE" w14:textId="0300F733" w:rsidR="002659A5" w:rsidRDefault="009B1F62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  <w:r w:rsidRPr="003643C1">
        <w:rPr>
          <w:rFonts w:ascii="Angsana New" w:hAnsi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3643C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3643C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F372574" w14:textId="104851C0" w:rsidR="002659A5" w:rsidRPr="003643C1" w:rsidRDefault="002659A5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8"/>
          <w:szCs w:val="28"/>
          <w:lang w:val="en-US" w:bidi="th-TH"/>
        </w:rPr>
        <w:sectPr w:rsidR="002659A5" w:rsidRPr="003643C1" w:rsidSect="004C6E5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1D6260" w:rsidRPr="003643C1" w14:paraId="30DBE617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F63024A" w14:textId="77777777" w:rsidR="001D6260" w:rsidRPr="003643C1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45BBBE2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6E438F43" w14:textId="05BBE011" w:rsidR="001D6260" w:rsidRPr="003643C1" w:rsidRDefault="00634BAE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  <w:r w:rsidR="00EE7C04"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="00EE7C04"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D6260" w:rsidRPr="003643C1" w14:paraId="4792B082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F16D7CB" w14:textId="77777777" w:rsidR="001D6260" w:rsidRPr="003643C1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6185FA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7A5D8BC7" w14:textId="0FFD3DCD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1C847D4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2B7877A5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D6260" w:rsidRPr="003643C1" w14:paraId="160FE617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18A5493" w14:textId="60926383" w:rsidR="001D6260" w:rsidRPr="003643C1" w:rsidRDefault="001D6260" w:rsidP="003643C1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2DB7415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2AEADF7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757DB9" w14:textId="77777777" w:rsidR="001D6260" w:rsidRPr="003643C1" w:rsidRDefault="001D6260" w:rsidP="003643C1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7E0DF6E1" w14:textId="1D64E7D1" w:rsidR="001D6260" w:rsidRPr="003643C1" w:rsidRDefault="001D6260" w:rsidP="003643C1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8C500E1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1941784" w14:textId="45CCC2A8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765FE29" w14:textId="73DC32C1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BFA6B5" w14:textId="1167D513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3643C1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B480B" w14:textId="77777777" w:rsidR="001D6260" w:rsidRPr="003643C1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B7A31D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8F97690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54642C9" w14:textId="014602E0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37CF601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F66E29" w14:textId="7FFFF910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47ED0704" w14:textId="77777777" w:rsidR="001D6260" w:rsidRPr="003643C1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6B330269" w14:textId="3D503F97" w:rsidR="001D6260" w:rsidRPr="003643C1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1EF06DCF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B154D3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D6260" w:rsidRPr="003643C1" w14:paraId="2D15EEEF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AFAC61C" w14:textId="77777777" w:rsidR="001D6260" w:rsidRPr="003643C1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18F2480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E257FA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7055F7F2" w14:textId="0956FCA5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D6260" w:rsidRPr="003643C1" w14:paraId="76E7C7B7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D7C0F94" w14:textId="3BE4A3B9" w:rsidR="001D6260" w:rsidRPr="003643C1" w:rsidRDefault="001D6260" w:rsidP="003643C1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6B75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="006B750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3D270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30BAB"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D270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5B6E88EA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4540B0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6CF8F5B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3BB73CB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17232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6C746A" w14:textId="19AB137B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561580" w14:textId="4257D3FD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83B8C6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5465A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CBF2A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1290C12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C0DDB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07754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12AE18F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51C10B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0B996A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AD4F5D6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3643C1" w14:paraId="4EB6CDA4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4E85FB9A" w14:textId="1CB1F9C2" w:rsidR="001D6260" w:rsidRPr="003643C1" w:rsidRDefault="001D6260" w:rsidP="003643C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512264E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542C45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C3313C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E8B9D4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B68B20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7F7985" w14:textId="39ACAEB1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1D85A9" w14:textId="61BAE8BD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9D6834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B37B7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955A21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5AF7728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7B2B33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350C0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1D1C6EB2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6CF74EF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FC5DF9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51FC43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75F34" w:rsidRPr="003643C1" w14:paraId="6F84013D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4E5A16E" w14:textId="33ADCBE5" w:rsidR="00275F34" w:rsidRPr="003643C1" w:rsidRDefault="00275F34" w:rsidP="00275F34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686ECCCE" w14:textId="77777777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6B5193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8257175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F7E757C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763536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D73C0C" w14:textId="660427C2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6E0A0A" w14:textId="6765BB81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83DC00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9BD8F1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DE99CC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5BF17E0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03D474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FA2514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476D6049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4A139946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CEBFA94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3F8EC0A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75F34" w:rsidRPr="003643C1" w14:paraId="19B58F44" w14:textId="77777777" w:rsidTr="001D6260">
        <w:trPr>
          <w:trHeight w:val="68"/>
        </w:trPr>
        <w:tc>
          <w:tcPr>
            <w:tcW w:w="3690" w:type="dxa"/>
            <w:shd w:val="clear" w:color="auto" w:fill="auto"/>
          </w:tcPr>
          <w:p w14:paraId="3630778C" w14:textId="4F009374" w:rsidR="00275F34" w:rsidRPr="003643C1" w:rsidRDefault="00275F34" w:rsidP="00275F34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7C670F65" w14:textId="77777777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CA6002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FD1E108" w14:textId="6425AD18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1B29B25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F1B2D9" w14:textId="146E5766" w:rsidR="00275F34" w:rsidRPr="003643C1" w:rsidRDefault="00275F34" w:rsidP="00275F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565A48EB" w14:textId="79E43C7E" w:rsidR="00275F34" w:rsidRPr="003643C1" w:rsidRDefault="00275F34" w:rsidP="00275F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F68680" w14:textId="681BAA2F" w:rsidR="00275F34" w:rsidRPr="003643C1" w:rsidRDefault="00275F34" w:rsidP="00275F3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92AED8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4A9D36" w14:textId="085CCDE1" w:rsidR="00275F34" w:rsidRPr="003643C1" w:rsidRDefault="00275F34" w:rsidP="00275F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A7E0D7D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0D84B54" w14:textId="6B52ED6E" w:rsidR="00275F34" w:rsidRPr="003643C1" w:rsidRDefault="00275F34" w:rsidP="00275F3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4CEA3F6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751B64" w14:textId="676B73BE" w:rsidR="00275F34" w:rsidRPr="003643C1" w:rsidRDefault="00275F34" w:rsidP="00275F3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45A88B18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DECE14C" w14:textId="204437B0" w:rsidR="00275F34" w:rsidRPr="003643C1" w:rsidRDefault="00275F34" w:rsidP="00275F3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338C08B0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E3606F4" w14:textId="7419117C" w:rsidR="00275F34" w:rsidRPr="003643C1" w:rsidRDefault="00275F34" w:rsidP="00275F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275F34" w:rsidRPr="003643C1" w14:paraId="6C4523F4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6545E843" w14:textId="77777777" w:rsidR="00275F34" w:rsidRPr="003643C1" w:rsidRDefault="00275F34" w:rsidP="00275F34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5EC33E5" w14:textId="77777777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387CDBA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BEC4D63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3618942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6E9B0E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DBB318" w14:textId="2A66F916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DB8EF4" w14:textId="60AC523C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0808A7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409243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837D28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0947C1B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B69E35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4337AD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55BBD518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21EACD1E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7CBB1BE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C6EA88D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5F34" w:rsidRPr="003643C1" w14:paraId="1B5C6330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38135DC" w14:textId="798215B0" w:rsidR="00275F34" w:rsidRPr="003643C1" w:rsidRDefault="00275F34" w:rsidP="00275F34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EFC1A40" w14:textId="77777777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979C33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450056E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CED0994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B99CC9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4F2D61" w14:textId="6D3F4EA9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954A96" w14:textId="00727DC2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B0B79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D3F68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7A55D28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DF37F4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66A60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FC2F3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7AAC0E32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5A97D5D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3B3386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434743E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5F34" w:rsidRPr="003643C1" w14:paraId="6463700A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4255FB3C" w14:textId="6DDEACCB" w:rsidR="00275F34" w:rsidRPr="003643C1" w:rsidRDefault="00275F34" w:rsidP="00275F3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7793FB9E" w14:textId="665CE19C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2224C00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8CA86DB" w14:textId="144805D3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CA4246C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EEEFB4" w14:textId="2A143590" w:rsidR="00275F34" w:rsidRPr="003643C1" w:rsidRDefault="00275F34" w:rsidP="00275F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4EFEA36" w14:textId="5BC09A5E" w:rsidR="00275F34" w:rsidRPr="003643C1" w:rsidRDefault="00275F34" w:rsidP="00275F3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162B2A" w14:textId="67E7691C" w:rsidR="00275F34" w:rsidRPr="003643C1" w:rsidRDefault="00CD058A" w:rsidP="00275F3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05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D05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  <w:tc>
          <w:tcPr>
            <w:tcW w:w="270" w:type="dxa"/>
            <w:shd w:val="clear" w:color="auto" w:fill="auto"/>
          </w:tcPr>
          <w:p w14:paraId="0D829B44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8B2B3C" w14:textId="3F11712C" w:rsidR="00275F34" w:rsidRPr="003643C1" w:rsidRDefault="00CD058A" w:rsidP="00275F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D05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D05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  <w:tc>
          <w:tcPr>
            <w:tcW w:w="236" w:type="dxa"/>
          </w:tcPr>
          <w:p w14:paraId="04068B18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A12D996" w14:textId="0F8BC521" w:rsidR="00275F34" w:rsidRPr="003643C1" w:rsidRDefault="00275F34" w:rsidP="00275F3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031F602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B76C23" w14:textId="1B2F7BAE" w:rsidR="00275F34" w:rsidRPr="003643C1" w:rsidRDefault="00CD058A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D05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D05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  <w:tc>
          <w:tcPr>
            <w:tcW w:w="304" w:type="dxa"/>
          </w:tcPr>
          <w:p w14:paraId="02BC6A83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14ED75E" w14:textId="6F7F018A" w:rsidR="00275F34" w:rsidRPr="003643C1" w:rsidRDefault="00275F34" w:rsidP="00275F34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8A8F856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54BB4CA" w14:textId="07A87BC2" w:rsidR="00275F34" w:rsidRPr="003643C1" w:rsidRDefault="00CD058A" w:rsidP="00275F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D05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D05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</w:tr>
      <w:tr w:rsidR="00275F34" w:rsidRPr="003643C1" w14:paraId="285AEE69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55CE147C" w14:textId="3E2F2F77" w:rsidR="00275F34" w:rsidRPr="003643C1" w:rsidRDefault="00D511EE" w:rsidP="00275F34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</w:t>
            </w:r>
            <w:r w:rsidR="00275F34" w:rsidRPr="003643C1">
              <w:rPr>
                <w:rFonts w:ascii="Angsana New" w:hAnsi="Angsana New"/>
                <w:sz w:val="28"/>
                <w:szCs w:val="28"/>
                <w:cs/>
              </w:rPr>
              <w:t>ญญาซื้อขายเงินตราต่างประเทศ</w:t>
            </w:r>
            <w:r w:rsidR="00275F34" w:rsidRPr="003643C1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5DF4C59E" w14:textId="77777777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2700C5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5564BA" w14:textId="27EEC221" w:rsidR="00275F34" w:rsidRPr="003643C1" w:rsidRDefault="00CD058A" w:rsidP="00275F3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1,820</w:t>
            </w:r>
          </w:p>
        </w:tc>
        <w:tc>
          <w:tcPr>
            <w:tcW w:w="270" w:type="dxa"/>
          </w:tcPr>
          <w:p w14:paraId="58060145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10B0637" w14:textId="5A3F37C1" w:rsidR="00275F34" w:rsidRPr="003643C1" w:rsidRDefault="00275F34" w:rsidP="00275F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11129C2" w14:textId="4E88CC1B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6B9BC4" w14:textId="464ACC1E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439707" w14:textId="77777777" w:rsidR="00275F34" w:rsidRPr="003643C1" w:rsidRDefault="00275F34" w:rsidP="00275F34">
            <w:pPr>
              <w:tabs>
                <w:tab w:val="decimal" w:pos="522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05C5E1" w14:textId="6EBE497F" w:rsidR="00275F34" w:rsidRPr="003643C1" w:rsidRDefault="00CD058A" w:rsidP="00275F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1,820</w:t>
            </w:r>
          </w:p>
        </w:tc>
        <w:tc>
          <w:tcPr>
            <w:tcW w:w="236" w:type="dxa"/>
          </w:tcPr>
          <w:p w14:paraId="74851683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30BD8E43" w14:textId="2001D22A" w:rsidR="00275F34" w:rsidRPr="003643C1" w:rsidRDefault="00275F34" w:rsidP="00275F3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3075EC1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CCAF7B6" w14:textId="151672D1" w:rsidR="00275F34" w:rsidRPr="003643C1" w:rsidRDefault="00CD058A" w:rsidP="00275F3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1,820</w:t>
            </w:r>
          </w:p>
        </w:tc>
        <w:tc>
          <w:tcPr>
            <w:tcW w:w="304" w:type="dxa"/>
          </w:tcPr>
          <w:p w14:paraId="118E0D03" w14:textId="77777777" w:rsidR="00275F34" w:rsidRPr="003643C1" w:rsidRDefault="00275F34" w:rsidP="00275F34">
            <w:pPr>
              <w:tabs>
                <w:tab w:val="decimal" w:pos="522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6" w:type="dxa"/>
          </w:tcPr>
          <w:p w14:paraId="1195E45D" w14:textId="6B1B5BE1" w:rsidR="00275F34" w:rsidRPr="003643C1" w:rsidRDefault="00275F34" w:rsidP="00275F34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E668712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589BB8" w14:textId="65C511F8" w:rsidR="00275F34" w:rsidRPr="003643C1" w:rsidRDefault="00CD058A" w:rsidP="00275F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1,820</w:t>
            </w:r>
          </w:p>
        </w:tc>
      </w:tr>
    </w:tbl>
    <w:p w14:paraId="43B713CF" w14:textId="77777777" w:rsidR="001C2C6A" w:rsidRPr="003643C1" w:rsidRDefault="001C2C6A" w:rsidP="003643C1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-6"/>
          <w:sz w:val="24"/>
          <w:szCs w:val="24"/>
          <w:lang w:bidi="th-TH"/>
        </w:rPr>
      </w:pPr>
    </w:p>
    <w:p w14:paraId="68CCE1D3" w14:textId="65835E3A" w:rsidR="001C2C6A" w:rsidRPr="003643C1" w:rsidRDefault="001C2C6A" w:rsidP="003643C1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 xml:space="preserve">ณ วันที่ </w:t>
      </w:r>
      <w:r w:rsidR="006B7509">
        <w:rPr>
          <w:rFonts w:ascii="Angsana New" w:hAnsi="Angsana New"/>
          <w:spacing w:val="-6"/>
          <w:sz w:val="28"/>
          <w:szCs w:val="28"/>
          <w:lang w:val="en-US" w:bidi="th-TH"/>
        </w:rPr>
        <w:t xml:space="preserve">30 </w:t>
      </w:r>
      <w:r w:rsidR="006B7509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มิถุนายน</w:t>
      </w:r>
      <w:r w:rsidR="00E97B74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 xml:space="preserve"> </w:t>
      </w:r>
      <w:r w:rsidRPr="003643C1">
        <w:rPr>
          <w:rFonts w:ascii="Angsana New" w:hAnsi="Angsana New"/>
          <w:spacing w:val="-6"/>
          <w:sz w:val="28"/>
          <w:szCs w:val="28"/>
          <w:lang w:val="en-US" w:bidi="th-TH"/>
        </w:rPr>
        <w:t>256</w:t>
      </w:r>
      <w:r w:rsidR="00E97B74">
        <w:rPr>
          <w:rFonts w:ascii="Angsana New" w:hAnsi="Angsana New"/>
          <w:spacing w:val="-6"/>
          <w:sz w:val="28"/>
          <w:szCs w:val="28"/>
          <w:lang w:val="en-US" w:bidi="th-TH"/>
        </w:rPr>
        <w:t>5</w:t>
      </w:r>
      <w:r w:rsidRPr="003643C1">
        <w:rPr>
          <w:rFonts w:ascii="Angsana New" w:hAnsi="Angsana New"/>
          <w:spacing w:val="-6"/>
          <w:sz w:val="28"/>
          <w:szCs w:val="28"/>
          <w:lang w:val="en-US" w:bidi="th-TH"/>
        </w:rPr>
        <w:t xml:space="preserve"> </w:t>
      </w:r>
      <w:r w:rsidRPr="003643C1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บริษัทมี</w:t>
      </w:r>
      <w:r w:rsidRPr="003643C1">
        <w:rPr>
          <w:rFonts w:ascii="Angsana New" w:hAnsi="Angsana New"/>
          <w:sz w:val="28"/>
          <w:szCs w:val="28"/>
          <w:cs/>
        </w:rPr>
        <w:t>สัญญาซื้อขายเงินตราต่างประเทศ</w:t>
      </w:r>
      <w:r w:rsidRPr="003643C1">
        <w:rPr>
          <w:rFonts w:ascii="Angsana New" w:hAnsi="Angsana New" w:hint="cs"/>
          <w:sz w:val="28"/>
          <w:szCs w:val="28"/>
          <w:cs/>
        </w:rPr>
        <w:t>ล่วงหน้า</w:t>
      </w:r>
      <w:r w:rsidRPr="003643C1">
        <w:rPr>
          <w:rFonts w:ascii="Angsana New" w:hAnsi="Angsana New" w:hint="cs"/>
          <w:sz w:val="28"/>
          <w:szCs w:val="28"/>
          <w:cs/>
          <w:lang w:bidi="th-TH"/>
        </w:rPr>
        <w:t xml:space="preserve">จำนวนเงิน </w:t>
      </w:r>
      <w:r w:rsidR="001E720A">
        <w:rPr>
          <w:rFonts w:ascii="Angsana New" w:hAnsi="Angsana New"/>
          <w:sz w:val="28"/>
          <w:szCs w:val="28"/>
          <w:lang w:val="en-US" w:bidi="th-TH"/>
        </w:rPr>
        <w:t>11.04</w:t>
      </w:r>
      <w:r w:rsidR="00E97B74">
        <w:rPr>
          <w:rFonts w:ascii="Angsana New" w:hAnsi="Angsana New"/>
          <w:sz w:val="28"/>
          <w:szCs w:val="28"/>
          <w:lang w:bidi="th-TH"/>
        </w:rPr>
        <w:t xml:space="preserve"> </w:t>
      </w:r>
      <w:r w:rsidRPr="003643C1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  <w:lang w:val="en-US" w:bidi="th-TH"/>
        </w:rPr>
        <w:t>ล้าน</w:t>
      </w:r>
      <w:r w:rsidRPr="003643C1">
        <w:rPr>
          <w:rFonts w:ascii="Angsana New" w:hAnsi="Angsana New" w:hint="cs"/>
          <w:sz w:val="28"/>
          <w:szCs w:val="28"/>
          <w:cs/>
          <w:lang w:bidi="th-TH"/>
        </w:rPr>
        <w:t xml:space="preserve">เหรียญสหรัฐ </w:t>
      </w:r>
      <w:r w:rsidR="00303859" w:rsidRPr="00303859">
        <w:rPr>
          <w:rFonts w:ascii="Angsana New" w:hAnsi="Angsana New"/>
          <w:sz w:val="28"/>
          <w:szCs w:val="28"/>
          <w:lang w:val="en-US" w:bidi="th-TH"/>
        </w:rPr>
        <w:t>(</w:t>
      </w:r>
      <w:r w:rsidR="00303859" w:rsidRPr="00303859">
        <w:rPr>
          <w:rFonts w:ascii="Angsana New" w:hAnsi="Angsana New" w:hint="cs"/>
          <w:sz w:val="28"/>
          <w:szCs w:val="28"/>
          <w:cs/>
          <w:lang w:val="en-US" w:bidi="th-TH"/>
        </w:rPr>
        <w:t>เทียบเท่าเงินบาท</w:t>
      </w:r>
      <w:r w:rsidR="00303859" w:rsidRPr="00303859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1E720A">
        <w:rPr>
          <w:rFonts w:ascii="Angsana New" w:hAnsi="Angsana New"/>
          <w:sz w:val="28"/>
          <w:szCs w:val="28"/>
          <w:lang w:val="en-US" w:bidi="th-TH"/>
        </w:rPr>
        <w:t>386.73</w:t>
      </w:r>
      <w:r w:rsidR="00303859" w:rsidRPr="00303859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303859" w:rsidRPr="00303859">
        <w:rPr>
          <w:rFonts w:ascii="Angsana New" w:hAnsi="Angsana New" w:hint="cs"/>
          <w:sz w:val="28"/>
          <w:szCs w:val="28"/>
          <w:cs/>
          <w:lang w:val="en-US" w:bidi="th-TH"/>
        </w:rPr>
        <w:t>ล้านบาท</w:t>
      </w:r>
      <w:r w:rsidR="00303859" w:rsidRPr="00303859">
        <w:rPr>
          <w:rFonts w:ascii="Angsana New" w:hAnsi="Angsana New"/>
          <w:sz w:val="28"/>
          <w:szCs w:val="28"/>
          <w:cs/>
          <w:lang w:val="en-US" w:bidi="th-TH"/>
        </w:rPr>
        <w:t>)</w:t>
      </w:r>
    </w:p>
    <w:p w14:paraId="684470E7" w14:textId="5DA19AB3" w:rsidR="002659A5" w:rsidRDefault="006751F5">
      <w:r w:rsidRPr="003643C1"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2659A5" w:rsidRPr="004451C9" w14:paraId="00D69E19" w14:textId="77777777" w:rsidTr="00B61F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C99C9CC" w14:textId="691F13B8" w:rsidR="002659A5" w:rsidRPr="004451C9" w:rsidRDefault="002659A5" w:rsidP="00B61F2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2DF58AD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4D5995DA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659A5" w:rsidRPr="004451C9" w14:paraId="6B042A0D" w14:textId="77777777" w:rsidTr="00B61F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47BDDA7" w14:textId="77777777" w:rsidR="002659A5" w:rsidRPr="004451C9" w:rsidRDefault="002659A5" w:rsidP="00B61F2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EF32ED4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3258542E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1A24866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49C022CF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659A5" w:rsidRPr="004451C9" w14:paraId="6EB516B3" w14:textId="77777777" w:rsidTr="00B61F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9CE2BA3" w14:textId="77777777" w:rsidR="002659A5" w:rsidRPr="004451C9" w:rsidRDefault="002659A5" w:rsidP="00B61F2A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E0A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E0A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10" w:type="dxa"/>
            <w:vAlign w:val="bottom"/>
          </w:tcPr>
          <w:p w14:paraId="156CC9E2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989A963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133FCFB" w14:textId="77777777" w:rsidR="002659A5" w:rsidRPr="004451C9" w:rsidRDefault="002659A5" w:rsidP="00B61F2A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427CDDA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B4F6F63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4170FE9C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6E471C0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ECACBE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4451C9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BAE45" w14:textId="77777777" w:rsidR="002659A5" w:rsidRPr="004451C9" w:rsidRDefault="002659A5" w:rsidP="00B61F2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495E37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0B032F4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29FA5B7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1A5269D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7C7134E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7B3C48A3" w14:textId="77777777" w:rsidR="002659A5" w:rsidRPr="004451C9" w:rsidRDefault="002659A5" w:rsidP="00B61F2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52BB82FC" w14:textId="77777777" w:rsidR="002659A5" w:rsidRPr="004451C9" w:rsidRDefault="002659A5" w:rsidP="00B61F2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E9CDB6E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9AFBA7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659A5" w:rsidRPr="004451C9" w14:paraId="0BAC7FC9" w14:textId="77777777" w:rsidTr="00B61F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434B37C" w14:textId="77777777" w:rsidR="002659A5" w:rsidRPr="004451C9" w:rsidRDefault="002659A5" w:rsidP="00B61F2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4D66999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09DEC59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1580DD0A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659A5" w:rsidRPr="004451C9" w14:paraId="0C3FC8D9" w14:textId="77777777" w:rsidTr="00B61F2A">
        <w:trPr>
          <w:trHeight w:val="261"/>
        </w:trPr>
        <w:tc>
          <w:tcPr>
            <w:tcW w:w="3690" w:type="dxa"/>
            <w:shd w:val="clear" w:color="auto" w:fill="auto"/>
          </w:tcPr>
          <w:p w14:paraId="73AEE981" w14:textId="77777777" w:rsidR="002659A5" w:rsidRPr="004451C9" w:rsidRDefault="002659A5" w:rsidP="00B61F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840EF81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30E23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463DE6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6570D2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9F4EF4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EA4C7AB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8CF3F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77321A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C9E93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04875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4C8324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3E81D3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074AED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ED246AD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3EE603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AEE2A7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DE02D8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659A5" w:rsidRPr="004451C9" w14:paraId="73BA0183" w14:textId="77777777" w:rsidTr="00B61F2A">
        <w:trPr>
          <w:trHeight w:val="261"/>
        </w:trPr>
        <w:tc>
          <w:tcPr>
            <w:tcW w:w="3690" w:type="dxa"/>
            <w:shd w:val="clear" w:color="auto" w:fill="auto"/>
          </w:tcPr>
          <w:p w14:paraId="0608EBC7" w14:textId="77777777" w:rsidR="002659A5" w:rsidRPr="004451C9" w:rsidRDefault="002659A5" w:rsidP="00B61F2A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1F49D496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6D472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150442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53EFB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207EC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3AC415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54083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CBFCD2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EF223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8BE72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42EC29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0EC0063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D78E2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00759D95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B2AFE53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6B7B8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56F23B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659A5" w:rsidRPr="004451C9" w14:paraId="64682E48" w14:textId="77777777" w:rsidTr="00B61F2A">
        <w:trPr>
          <w:trHeight w:val="68"/>
        </w:trPr>
        <w:tc>
          <w:tcPr>
            <w:tcW w:w="3690" w:type="dxa"/>
            <w:shd w:val="clear" w:color="auto" w:fill="auto"/>
          </w:tcPr>
          <w:p w14:paraId="41D8FD38" w14:textId="77777777" w:rsidR="002659A5" w:rsidRPr="004451C9" w:rsidRDefault="002659A5" w:rsidP="00B61F2A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3C772649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04894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3140D1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346F515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351CA5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04989CB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C0E9D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D83414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529BB0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52B802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0E07AD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ED54AB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9F582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57065631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925773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1D5B0B3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8C90F9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2659A5" w:rsidRPr="004451C9" w14:paraId="7F0C1EFC" w14:textId="77777777" w:rsidTr="00B61F2A">
        <w:trPr>
          <w:trHeight w:val="68"/>
        </w:trPr>
        <w:tc>
          <w:tcPr>
            <w:tcW w:w="3690" w:type="dxa"/>
            <w:shd w:val="clear" w:color="auto" w:fill="auto"/>
          </w:tcPr>
          <w:p w14:paraId="0BC467DC" w14:textId="77777777" w:rsidR="002659A5" w:rsidRPr="004451C9" w:rsidRDefault="002659A5" w:rsidP="00B61F2A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08D12563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93FED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AA52B1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70" w:type="dxa"/>
          </w:tcPr>
          <w:p w14:paraId="2D73042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72E3C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298DEB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A5371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F9665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797224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36" w:type="dxa"/>
          </w:tcPr>
          <w:p w14:paraId="1E1C939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955D5E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CFBC98B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6FD66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304" w:type="dxa"/>
          </w:tcPr>
          <w:p w14:paraId="7780FF76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AD54E1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421F53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5C91A8B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</w:tr>
      <w:tr w:rsidR="002659A5" w:rsidRPr="004451C9" w14:paraId="0929E674" w14:textId="77777777" w:rsidTr="00B61F2A">
        <w:trPr>
          <w:trHeight w:val="261"/>
        </w:trPr>
        <w:tc>
          <w:tcPr>
            <w:tcW w:w="3690" w:type="dxa"/>
            <w:shd w:val="clear" w:color="auto" w:fill="auto"/>
          </w:tcPr>
          <w:p w14:paraId="0F0D973F" w14:textId="77777777" w:rsidR="002659A5" w:rsidRPr="004451C9" w:rsidRDefault="002659A5" w:rsidP="00B61F2A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76FFC5E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3169A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8AE2A45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C98584F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808DDE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CF35D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51822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FACE1D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C1EE00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8D4559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4E3A2D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BEB2C6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12855E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39933201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5EF2157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82DA264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9BB7FFD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59A5" w:rsidRPr="004451C9" w14:paraId="07E5AF51" w14:textId="77777777" w:rsidTr="00B61F2A">
        <w:trPr>
          <w:trHeight w:val="261"/>
        </w:trPr>
        <w:tc>
          <w:tcPr>
            <w:tcW w:w="3690" w:type="dxa"/>
            <w:shd w:val="clear" w:color="auto" w:fill="auto"/>
          </w:tcPr>
          <w:p w14:paraId="277AA5F1" w14:textId="77777777" w:rsidR="002659A5" w:rsidRPr="004451C9" w:rsidRDefault="002659A5" w:rsidP="00B61F2A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73CD210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537C8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4DD93F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82892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D3906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C56A77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634BF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66CE9A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10AB70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C8D91B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E1C3C3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3F44A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3899DF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3073E17F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89E84A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54BBE3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1B8C18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59A5" w:rsidRPr="004451C9" w14:paraId="2D87118B" w14:textId="77777777" w:rsidTr="00B61F2A">
        <w:trPr>
          <w:trHeight w:val="261"/>
        </w:trPr>
        <w:tc>
          <w:tcPr>
            <w:tcW w:w="3690" w:type="dxa"/>
            <w:shd w:val="clear" w:color="auto" w:fill="auto"/>
          </w:tcPr>
          <w:p w14:paraId="11836449" w14:textId="77777777" w:rsidR="002659A5" w:rsidRPr="004451C9" w:rsidRDefault="002659A5" w:rsidP="00B61F2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78AAFE49" w14:textId="3DDCD3A1" w:rsidR="002659A5" w:rsidRPr="004451C9" w:rsidRDefault="004F2C50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2EA387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E84460D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3805C5B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63DDCF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51C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841245E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1CFFA4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11881A16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5D79DD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236" w:type="dxa"/>
          </w:tcPr>
          <w:p w14:paraId="7618CBC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04E8FD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0F149B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A652DD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304" w:type="dxa"/>
          </w:tcPr>
          <w:p w14:paraId="2EC5D083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75DCFE7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A1B030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94F2D3B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</w:tr>
    </w:tbl>
    <w:p w14:paraId="0C35B7FC" w14:textId="71A5A256" w:rsidR="002659A5" w:rsidRDefault="002659A5"/>
    <w:p w14:paraId="20FE1F80" w14:textId="618BD331" w:rsidR="008276FC" w:rsidRDefault="008276FC" w:rsidP="008276FC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ณ วันที่ </w:t>
      </w:r>
      <w:r>
        <w:rPr>
          <w:rFonts w:ascii="Angsana New" w:hAnsi="Angsana New"/>
          <w:spacing w:val="-6"/>
          <w:sz w:val="28"/>
          <w:szCs w:val="28"/>
          <w:lang w:val="en-US" w:bidi="th-TH"/>
        </w:rPr>
        <w:t xml:space="preserve">31 </w:t>
      </w:r>
      <w:r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 xml:space="preserve">ธันวาคม </w:t>
      </w:r>
      <w:r>
        <w:rPr>
          <w:rFonts w:ascii="Angsana New" w:hAnsi="Angsana New"/>
          <w:spacing w:val="-6"/>
          <w:sz w:val="28"/>
          <w:szCs w:val="28"/>
          <w:lang w:val="en-US" w:bidi="th-TH"/>
        </w:rPr>
        <w:t xml:space="preserve">2564 </w:t>
      </w:r>
      <w:r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บริษัทมี</w:t>
      </w:r>
      <w:r>
        <w:rPr>
          <w:rFonts w:ascii="Angsana New" w:hAnsi="Angsana New"/>
          <w:sz w:val="28"/>
          <w:szCs w:val="28"/>
          <w:cs/>
          <w:lang w:bidi="th-TH"/>
        </w:rPr>
        <w:t xml:space="preserve">สัญญาซื้อขายเงินตราต่างประเทศล่วงหน้าจำนวนเงิน </w:t>
      </w:r>
      <w:r>
        <w:rPr>
          <w:rFonts w:ascii="Angsana New" w:hAnsi="Angsana New"/>
          <w:sz w:val="28"/>
          <w:szCs w:val="28"/>
          <w:lang w:val="en-US" w:bidi="th-TH"/>
        </w:rPr>
        <w:t>4</w:t>
      </w:r>
      <w:r>
        <w:rPr>
          <w:rFonts w:ascii="Angsana New" w:hAnsi="Angsana New"/>
          <w:sz w:val="28"/>
          <w:szCs w:val="28"/>
          <w:lang w:bidi="th-TH"/>
        </w:rPr>
        <w:t>.</w:t>
      </w:r>
      <w:r>
        <w:rPr>
          <w:rFonts w:ascii="Angsana New" w:hAnsi="Angsana New"/>
          <w:sz w:val="28"/>
          <w:szCs w:val="28"/>
          <w:lang w:val="en-US" w:bidi="th-TH"/>
        </w:rPr>
        <w:t xml:space="preserve">10 </w:t>
      </w:r>
      <w:r>
        <w:rPr>
          <w:rFonts w:ascii="Angsana New" w:hAnsi="Angsana New" w:hint="cs"/>
          <w:sz w:val="28"/>
          <w:szCs w:val="28"/>
          <w:cs/>
          <w:lang w:val="en-US" w:bidi="th-TH"/>
        </w:rPr>
        <w:t>ล้าน</w:t>
      </w:r>
      <w:r>
        <w:rPr>
          <w:rFonts w:ascii="Angsana New" w:hAnsi="Angsana New"/>
          <w:sz w:val="28"/>
          <w:szCs w:val="28"/>
          <w:cs/>
          <w:lang w:bidi="th-TH"/>
        </w:rPr>
        <w:t xml:space="preserve">เหรียญสหรัฐ </w:t>
      </w:r>
      <w:r>
        <w:rPr>
          <w:rFonts w:ascii="Angsana New" w:hAnsi="Angsana New"/>
          <w:sz w:val="28"/>
          <w:szCs w:val="28"/>
          <w:lang w:val="en-US" w:bidi="th-TH"/>
        </w:rPr>
        <w:t>(</w:t>
      </w:r>
      <w:r>
        <w:rPr>
          <w:rFonts w:ascii="Angsana New" w:hAnsi="Angsana New" w:hint="cs"/>
          <w:sz w:val="28"/>
          <w:szCs w:val="28"/>
          <w:cs/>
          <w:lang w:val="en-US" w:bidi="th-TH"/>
        </w:rPr>
        <w:t xml:space="preserve">เทียบเท่าเงินบาท </w:t>
      </w:r>
      <w:r>
        <w:rPr>
          <w:rFonts w:ascii="Angsana New" w:hAnsi="Angsana New"/>
          <w:sz w:val="28"/>
          <w:szCs w:val="28"/>
          <w:lang w:val="en-US" w:bidi="th-TH"/>
        </w:rPr>
        <w:t xml:space="preserve">136.16 </w:t>
      </w:r>
      <w:r>
        <w:rPr>
          <w:rFonts w:ascii="Angsana New" w:hAnsi="Angsana New" w:hint="cs"/>
          <w:sz w:val="28"/>
          <w:szCs w:val="28"/>
          <w:cs/>
          <w:lang w:val="en-US" w:bidi="th-TH"/>
        </w:rPr>
        <w:t>ล้านบาท)</w:t>
      </w:r>
    </w:p>
    <w:p w14:paraId="7A51AA8F" w14:textId="77777777" w:rsidR="008276FC" w:rsidRDefault="008276FC"/>
    <w:p w14:paraId="2BDDF246" w14:textId="4FEA18FF" w:rsidR="00BE7149" w:rsidRPr="003643C1" w:rsidRDefault="00BE7149" w:rsidP="003643C1"/>
    <w:p w14:paraId="6796CCBC" w14:textId="0C43E0D2" w:rsidR="006751F5" w:rsidRPr="003643C1" w:rsidRDefault="006751F5" w:rsidP="003643C1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24"/>
          <w:szCs w:val="24"/>
          <w:lang w:val="en-US" w:bidi="th-TH"/>
        </w:rPr>
        <w:sectPr w:rsidR="006751F5" w:rsidRPr="003643C1" w:rsidSect="006341B0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AF31DD1" w14:textId="69A7F0DA" w:rsidR="00820F68" w:rsidRPr="003643C1" w:rsidRDefault="00820F68" w:rsidP="00CB2F93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eastAsia="MS Mincho" w:hAnsi="Angsana New"/>
          <w:sz w:val="28"/>
          <w:szCs w:val="28"/>
          <w:lang w:val="en-US"/>
        </w:rPr>
      </w:pPr>
      <w:r w:rsidRPr="003643C1">
        <w:rPr>
          <w:rFonts w:ascii="Angsana New" w:eastAsia="MS Mincho" w:hAnsi="Angsana New" w:hint="cs"/>
          <w:sz w:val="28"/>
          <w:szCs w:val="28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1BCBADF3" w14:textId="1CF35B63" w:rsidR="00D8286C" w:rsidRDefault="00D8286C" w:rsidP="003643C1">
      <w:pPr>
        <w:rPr>
          <w:rFonts w:ascii="Angsana New" w:hAnsi="Angsana New"/>
          <w:sz w:val="24"/>
          <w:szCs w:val="24"/>
        </w:rPr>
      </w:pPr>
    </w:p>
    <w:tbl>
      <w:tblPr>
        <w:tblW w:w="919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0"/>
        <w:gridCol w:w="2176"/>
      </w:tblGrid>
      <w:tr w:rsidR="004516C1" w:rsidRPr="007C4F1C" w14:paraId="45B7BBD6" w14:textId="77777777" w:rsidTr="004A4ED7">
        <w:trPr>
          <w:trHeight w:val="20"/>
          <w:tblHeader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AF4E" w14:textId="02B7DD58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B75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6B75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AF624" w14:textId="52224FCE" w:rsidR="004516C1" w:rsidRPr="007C4F1C" w:rsidRDefault="00634BAE" w:rsidP="00B61F2A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  <w:r w:rsidR="002539B3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DD6100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="004A4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DD6100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16C1" w:rsidRPr="007C4F1C" w14:paraId="4583612B" w14:textId="77777777" w:rsidTr="004A4ED7">
        <w:trPr>
          <w:trHeight w:val="20"/>
          <w:tblHeader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4ADEC31" w14:textId="77777777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15686AFE" w14:textId="77777777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7C4F1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516C1" w:rsidRPr="007C4F1C" w14:paraId="618AD38E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38829" w14:textId="77777777" w:rsidR="004516C1" w:rsidRPr="007C4F1C" w:rsidRDefault="004516C1" w:rsidP="00B61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3FFB690F" w14:textId="77777777" w:rsidR="004516C1" w:rsidRPr="007C4F1C" w:rsidRDefault="004516C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516C1" w:rsidRPr="007C4F1C" w14:paraId="3870D464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2E69F" w14:textId="77777777" w:rsidR="004516C1" w:rsidRPr="007C4F1C" w:rsidRDefault="004516C1" w:rsidP="0045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0CB63B28" w14:textId="01C1AC1B" w:rsidR="004516C1" w:rsidRPr="004516C1" w:rsidRDefault="001E720A" w:rsidP="004A4ED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</w:p>
        </w:tc>
      </w:tr>
      <w:tr w:rsidR="004516C1" w:rsidRPr="007C4F1C" w14:paraId="7B4CCD7C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0E136" w14:textId="77777777" w:rsidR="004516C1" w:rsidRPr="007C4F1C" w:rsidRDefault="004516C1" w:rsidP="0045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601CA922" w14:textId="074FAEBA" w:rsidR="004516C1" w:rsidRPr="004516C1" w:rsidRDefault="001E720A" w:rsidP="004A4ED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2,230</w:t>
            </w:r>
          </w:p>
        </w:tc>
      </w:tr>
      <w:tr w:rsidR="004516C1" w:rsidRPr="007C4F1C" w14:paraId="2330785D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41405" w14:textId="77777777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0D4F7" w14:textId="7E56B428" w:rsidR="004516C1" w:rsidRPr="007C4F1C" w:rsidRDefault="001E720A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2,800</w:t>
            </w:r>
          </w:p>
        </w:tc>
      </w:tr>
      <w:tr w:rsidR="004516C1" w:rsidRPr="007C4F1C" w14:paraId="411BCA88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6460E" w14:textId="77777777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A3863" w14:textId="77777777" w:rsidR="004516C1" w:rsidRPr="007C4F1C" w:rsidRDefault="004516C1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516C1" w:rsidRPr="007C4F1C" w14:paraId="7F3DE837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5A8A2" w14:textId="77777777" w:rsidR="004516C1" w:rsidRPr="007C4F1C" w:rsidRDefault="004516C1" w:rsidP="00B61F2A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3F9337E7" w14:textId="77777777" w:rsidR="004516C1" w:rsidRPr="007C4F1C" w:rsidRDefault="004516C1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516C1" w:rsidRPr="007C4F1C" w14:paraId="00B88D1C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861D" w14:textId="77777777" w:rsidR="004516C1" w:rsidRPr="007C4F1C" w:rsidRDefault="004516C1" w:rsidP="00B61F2A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4CDFAB06" w14:textId="500B78A3" w:rsidR="004516C1" w:rsidRPr="007C4F1C" w:rsidRDefault="00943C55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283,644</w:t>
            </w:r>
          </w:p>
        </w:tc>
      </w:tr>
      <w:tr w:rsidR="004516C1" w:rsidRPr="007C4F1C" w14:paraId="7343C9C1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A1E59" w14:textId="77777777" w:rsidR="004516C1" w:rsidRPr="007C4F1C" w:rsidRDefault="004516C1" w:rsidP="00B61F2A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B187E" w14:textId="1A8FEF86" w:rsidR="004516C1" w:rsidRPr="007C4F1C" w:rsidRDefault="001E720A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E73AE1">
              <w:rPr>
                <w:rFonts w:ascii="Angsana New" w:hAnsi="Angsana New"/>
                <w:sz w:val="28"/>
                <w:szCs w:val="28"/>
              </w:rPr>
              <w:t>01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516C1" w:rsidRPr="007C4F1C" w14:paraId="7648D393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F3DE" w14:textId="77777777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B3DC7" w14:textId="4A033CE2" w:rsidR="004516C1" w:rsidRPr="007C4F1C" w:rsidRDefault="009F758A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287,</w:t>
            </w:r>
            <w:r w:rsidR="000F3EEB">
              <w:rPr>
                <w:rFonts w:ascii="Angsana New" w:hAnsi="Angsana New"/>
                <w:b/>
                <w:bCs/>
                <w:sz w:val="28"/>
                <w:szCs w:val="28"/>
              </w:rPr>
              <w:t>662</w:t>
            </w:r>
          </w:p>
        </w:tc>
      </w:tr>
    </w:tbl>
    <w:p w14:paraId="17637DF7" w14:textId="77777777" w:rsidR="00762550" w:rsidRPr="003643C1" w:rsidRDefault="0076255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2E88D71D" w14:textId="4C31F842" w:rsidR="00905F3F" w:rsidRDefault="00205AE7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lang w:bidi="th-TH"/>
        </w:rPr>
      </w:pP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บริษัทมีภาระผูกพันกับ</w:t>
      </w:r>
      <w:r w:rsidR="00CB229A"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สถาบันการเงิน</w:t>
      </w: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แห่งหนึ่งออกหนังสือค้ำประกันบริษัทสำหรับการใช้ไฟฟ้าให้แก่หน่วยงานราชการ</w:t>
      </w:r>
      <w:r w:rsidRPr="003643C1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และบริษัทเอกชน</w:t>
      </w:r>
      <w:r w:rsidRPr="003643C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8B618C"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และ</w:t>
      </w:r>
      <w:r w:rsidR="00E36DDC"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หนังสือค้ำประกันบริษัทให้แก่</w:t>
      </w: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กรมศุลกากร</w:t>
      </w:r>
    </w:p>
    <w:p w14:paraId="511FB6FE" w14:textId="77777777" w:rsidR="00D37E9F" w:rsidRPr="007C4F1C" w:rsidRDefault="00D37E9F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4"/>
          <w:szCs w:val="24"/>
          <w:lang w:val="en-US" w:bidi="th-TH"/>
        </w:rPr>
      </w:pPr>
    </w:p>
    <w:p w14:paraId="14040474" w14:textId="13D13321" w:rsidR="00CA767A" w:rsidRPr="00CA767A" w:rsidRDefault="00CA767A" w:rsidP="00EC5704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</w:rPr>
      </w:pPr>
    </w:p>
    <w:sectPr w:rsidR="00CA767A" w:rsidRPr="00CA767A" w:rsidSect="006341B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E3D9E" w14:textId="77777777" w:rsidR="00415303" w:rsidRDefault="00415303" w:rsidP="00900EE2">
      <w:r>
        <w:separator/>
      </w:r>
    </w:p>
  </w:endnote>
  <w:endnote w:type="continuationSeparator" w:id="0">
    <w:p w14:paraId="7B198697" w14:textId="77777777" w:rsidR="00415303" w:rsidRDefault="00415303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4610" w14:textId="77777777" w:rsidR="004C6E5F" w:rsidRPr="00211355" w:rsidRDefault="004C6E5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78E4A5DB" w14:textId="77777777" w:rsidR="004C6E5F" w:rsidRDefault="004C6E5F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71A6C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467D930D" w14:textId="77777777" w:rsidR="00A01D46" w:rsidRDefault="00A01D46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191FE" w14:textId="77777777" w:rsidR="00415303" w:rsidRDefault="00415303" w:rsidP="00900EE2">
      <w:r>
        <w:separator/>
      </w:r>
    </w:p>
  </w:footnote>
  <w:footnote w:type="continuationSeparator" w:id="0">
    <w:p w14:paraId="54EF8F3E" w14:textId="77777777" w:rsidR="00415303" w:rsidRDefault="00415303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55D09" w14:textId="77777777" w:rsidR="006B7509" w:rsidRPr="00E669A5" w:rsidRDefault="006B7509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</w:p>
  <w:p w14:paraId="286EDE10" w14:textId="77777777" w:rsidR="006B7509" w:rsidRPr="00E669A5" w:rsidRDefault="006B7509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049E3B4" w14:textId="77777777" w:rsidR="006B7509" w:rsidRDefault="006B7509" w:rsidP="008E26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bookmarkStart w:id="5" w:name="_Hlk109051078"/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sz w:val="32"/>
        <w:szCs w:val="32"/>
        <w:lang w:bidi="th-TH"/>
      </w:rPr>
      <w:t xml:space="preserve"> </w:t>
    </w:r>
    <w:bookmarkEnd w:id="5"/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6DB14CB3" w14:textId="77777777" w:rsidR="006B7509" w:rsidRPr="00823C1B" w:rsidRDefault="006B7509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F16F" w14:textId="1BB17BE5" w:rsidR="00A01D46" w:rsidRPr="00E669A5" w:rsidRDefault="00A01D46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</w:p>
  <w:p w14:paraId="3E630A83" w14:textId="77777777" w:rsidR="00A01D46" w:rsidRPr="00E669A5" w:rsidRDefault="00A01D46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BB91A9" w14:textId="77777777" w:rsidR="006B7509" w:rsidRDefault="006B7509" w:rsidP="006B750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8A432E2" w14:textId="77777777" w:rsidR="00A01D46" w:rsidRPr="006B7509" w:rsidRDefault="00A01D46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37"/>
  </w:num>
  <w:num w:numId="14">
    <w:abstractNumId w:val="18"/>
  </w:num>
  <w:num w:numId="15">
    <w:abstractNumId w:val="26"/>
  </w:num>
  <w:num w:numId="16">
    <w:abstractNumId w:val="32"/>
  </w:num>
  <w:num w:numId="17">
    <w:abstractNumId w:val="19"/>
  </w:num>
  <w:num w:numId="18">
    <w:abstractNumId w:val="41"/>
  </w:num>
  <w:num w:numId="19">
    <w:abstractNumId w:val="35"/>
  </w:num>
  <w:num w:numId="20">
    <w:abstractNumId w:val="30"/>
  </w:num>
  <w:num w:numId="21">
    <w:abstractNumId w:val="13"/>
  </w:num>
  <w:num w:numId="22">
    <w:abstractNumId w:val="36"/>
  </w:num>
  <w:num w:numId="23">
    <w:abstractNumId w:val="39"/>
  </w:num>
  <w:num w:numId="24">
    <w:abstractNumId w:val="31"/>
  </w:num>
  <w:num w:numId="25">
    <w:abstractNumId w:val="29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14"/>
  </w:num>
  <w:num w:numId="31">
    <w:abstractNumId w:val="28"/>
  </w:num>
  <w:num w:numId="32">
    <w:abstractNumId w:val="38"/>
  </w:num>
  <w:num w:numId="33">
    <w:abstractNumId w:val="10"/>
  </w:num>
  <w:num w:numId="34">
    <w:abstractNumId w:val="24"/>
  </w:num>
  <w:num w:numId="35">
    <w:abstractNumId w:val="33"/>
  </w:num>
  <w:num w:numId="36">
    <w:abstractNumId w:val="11"/>
  </w:num>
  <w:num w:numId="37">
    <w:abstractNumId w:val="16"/>
  </w:num>
  <w:num w:numId="38">
    <w:abstractNumId w:val="42"/>
  </w:num>
  <w:num w:numId="39">
    <w:abstractNumId w:val="12"/>
  </w:num>
  <w:num w:numId="40">
    <w:abstractNumId w:val="21"/>
  </w:num>
  <w:num w:numId="41">
    <w:abstractNumId w:val="40"/>
  </w:num>
  <w:num w:numId="42">
    <w:abstractNumId w:val="20"/>
  </w:num>
  <w:num w:numId="43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11</Pages>
  <Words>1755</Words>
  <Characters>7394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Orathai, Nuchprasert</cp:lastModifiedBy>
  <cp:revision>3</cp:revision>
  <cp:lastPrinted>2022-08-09T11:44:00Z</cp:lastPrinted>
  <dcterms:created xsi:type="dcterms:W3CDTF">2022-08-11T05:03:00Z</dcterms:created>
  <dcterms:modified xsi:type="dcterms:W3CDTF">2022-08-15T09:46:00Z</dcterms:modified>
</cp:coreProperties>
</file>