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77777777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5E881B87" w:rsidR="0062551B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60EF70F9" w:rsidR="00741AD5" w:rsidRPr="00D2038A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D2038A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14:paraId="0E69AF6F" w14:textId="3B333A75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0C41140E" w14:textId="77777777" w:rsidR="00C11B4B" w:rsidRPr="00870EEC" w:rsidRDefault="00C11B4B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37AB1F19" w14:textId="77777777" w:rsidR="00C11B4B" w:rsidRPr="00870EEC" w:rsidRDefault="00C11B4B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3AD4DCE5" w14:textId="77777777" w:rsidR="00C11B4B" w:rsidRPr="00870EEC" w:rsidRDefault="00C11B4B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7777777" w:rsidR="00CC0775" w:rsidRPr="00870EEC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148D1B82" w14:textId="08082BBC" w:rsidR="00CC0775" w:rsidRPr="00870EEC" w:rsidRDefault="00CC077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B80ACA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6F42679F" w14:textId="1FF5CBD1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EF0F62" w:rsidRPr="00D2038A">
        <w:rPr>
          <w:rFonts w:ascii="Angsana New" w:hAnsi="Angsana New" w:hint="cs"/>
          <w:sz w:val="30"/>
          <w:szCs w:val="30"/>
          <w:cs/>
        </w:rPr>
        <w:t xml:space="preserve"> </w:t>
      </w:r>
      <w:r w:rsidR="00D32EDD" w:rsidRPr="00D2038A">
        <w:rPr>
          <w:rFonts w:ascii="Angsana New" w:hAnsi="Angsana New"/>
          <w:sz w:val="30"/>
          <w:szCs w:val="30"/>
        </w:rPr>
        <w:t>1</w:t>
      </w:r>
      <w:r w:rsidR="00B30536" w:rsidRPr="00D2038A">
        <w:rPr>
          <w:rFonts w:ascii="Angsana New" w:hAnsi="Angsana New"/>
          <w:sz w:val="30"/>
          <w:szCs w:val="30"/>
        </w:rPr>
        <w:t>5</w:t>
      </w:r>
      <w:r w:rsidR="00D32EDD" w:rsidRPr="00D2038A">
        <w:rPr>
          <w:rFonts w:ascii="Angsana New" w:hAnsi="Angsana New"/>
          <w:sz w:val="30"/>
          <w:szCs w:val="30"/>
        </w:rPr>
        <w:t xml:space="preserve"> </w:t>
      </w:r>
      <w:r w:rsidR="00C11B4B" w:rsidRPr="00D2038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32EDD" w:rsidRPr="00D2038A">
        <w:rPr>
          <w:rFonts w:ascii="Angsana New" w:hAnsi="Angsana New"/>
          <w:sz w:val="30"/>
          <w:szCs w:val="30"/>
        </w:rPr>
        <w:t>2565</w:t>
      </w:r>
    </w:p>
    <w:p w14:paraId="6F29ED1F" w14:textId="6FE01844" w:rsidR="0021348B" w:rsidRPr="00B80ACA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B80ACA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123D4A53" w14:textId="415A46F8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อไม่ให้ซ้ำซ้อนกับข้อมูลที่ได้นำเสนอไปแล้วใน</w:t>
      </w:r>
      <w:r w:rsidR="00D8665C">
        <w:rPr>
          <w:rFonts w:ascii="Angsana New" w:hAnsi="Angsana New"/>
          <w:sz w:val="30"/>
          <w:szCs w:val="30"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D32EDD">
        <w:rPr>
          <w:rFonts w:ascii="Angsana New" w:hAnsi="Angsana New"/>
          <w:sz w:val="30"/>
          <w:szCs w:val="30"/>
        </w:rPr>
        <w:t>4</w:t>
      </w:r>
    </w:p>
    <w:p w14:paraId="50C0A1CF" w14:textId="090C67A8" w:rsidR="0047556A" w:rsidRPr="00B80ACA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004059A5" w14:textId="1BF92E1A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D32EDD">
        <w:rPr>
          <w:rFonts w:ascii="Angsana New" w:hAnsi="Angsana New"/>
          <w:sz w:val="30"/>
          <w:szCs w:val="30"/>
        </w:rPr>
        <w:t>4</w:t>
      </w:r>
    </w:p>
    <w:p w14:paraId="10A96AE4" w14:textId="77777777" w:rsidR="002B7334" w:rsidRPr="00B80ACA" w:rsidRDefault="002B7334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color w:val="0000FF"/>
        </w:rPr>
      </w:pPr>
    </w:p>
    <w:p w14:paraId="01FF7CB8" w14:textId="3222E027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Pr="00B80ACA" w:rsidRDefault="005F29D2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BE0EA78" w14:textId="77D2D238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40CED">
        <w:rPr>
          <w:rFonts w:ascii="Angsana New" w:hAnsi="Angsana New" w:hint="cs"/>
          <w:spacing w:val="-2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</w:t>
      </w:r>
      <w:r w:rsidR="005303D8" w:rsidRPr="00740CED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Pr="00740CED">
        <w:rPr>
          <w:rFonts w:ascii="Angsana New" w:hAnsi="Angsana New" w:hint="cs"/>
          <w:spacing w:val="-2"/>
          <w:sz w:val="30"/>
          <w:szCs w:val="30"/>
          <w:cs/>
        </w:rPr>
        <w:t>ที่เกี่ยวข้อง</w:t>
      </w:r>
      <w:r w:rsidR="005303D8" w:rsidRPr="00740CED">
        <w:rPr>
          <w:rFonts w:ascii="Angsana New" w:hAnsi="Angsana New" w:hint="cs"/>
          <w:spacing w:val="-2"/>
          <w:sz w:val="30"/>
          <w:szCs w:val="30"/>
          <w:cs/>
        </w:rPr>
        <w:t>กัน</w:t>
      </w:r>
      <w:r w:rsidRPr="00740CED">
        <w:rPr>
          <w:rFonts w:ascii="Angsana New" w:hAnsi="Angsana New" w:hint="cs"/>
          <w:spacing w:val="-2"/>
          <w:sz w:val="30"/>
          <w:szCs w:val="30"/>
          <w:cs/>
        </w:rPr>
        <w:t xml:space="preserve"> และนโยบายการกำหนดราคา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ความสัมพันธ์ที่มีกับการร่วมค้าได้เปิดเผย</w:t>
      </w:r>
      <w:r w:rsidR="00E307BE">
        <w:rPr>
          <w:rFonts w:ascii="Angsana New" w:hAnsi="Angsana New"/>
          <w:spacing w:val="-2"/>
          <w:sz w:val="30"/>
          <w:szCs w:val="30"/>
        </w:rPr>
        <w:br/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E307BE" w:rsidRPr="00E307BE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E307BE" w:rsidRPr="00E307BE">
        <w:rPr>
          <w:rFonts w:ascii="Angsana New" w:hAnsi="Angsana New"/>
          <w:sz w:val="30"/>
          <w:szCs w:val="30"/>
        </w:rPr>
        <w:t>3</w:t>
      </w:r>
    </w:p>
    <w:p w14:paraId="5FEC679F" w14:textId="77777777" w:rsidR="00292E07" w:rsidRPr="00B80ACA" w:rsidRDefault="00292E07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73"/>
        <w:gridCol w:w="1081"/>
        <w:gridCol w:w="273"/>
        <w:gridCol w:w="1075"/>
        <w:gridCol w:w="252"/>
        <w:gridCol w:w="1099"/>
      </w:tblGrid>
      <w:tr w:rsidR="00A72822" w:rsidRPr="00BA2043" w14:paraId="0D429484" w14:textId="77777777" w:rsidTr="0085294D">
        <w:trPr>
          <w:tblHeader/>
        </w:trPr>
        <w:tc>
          <w:tcPr>
            <w:tcW w:w="2231" w:type="pct"/>
          </w:tcPr>
          <w:p w14:paraId="03E8B6FA" w14:textId="43BC9DB9" w:rsidR="00A72822" w:rsidRPr="00072A61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85294D">
        <w:trPr>
          <w:tblHeader/>
        </w:trPr>
        <w:tc>
          <w:tcPr>
            <w:tcW w:w="2231" w:type="pct"/>
          </w:tcPr>
          <w:p w14:paraId="0ABACFA2" w14:textId="5882CF8B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C11B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C11B4B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30</w:t>
            </w:r>
            <w:r w:rsidR="00C11B4B"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83" w:type="pct"/>
            <w:vAlign w:val="bottom"/>
          </w:tcPr>
          <w:p w14:paraId="3BBC3425" w14:textId="43315008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BECBE0" w14:textId="5C09E79B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ADEAADB" w14:textId="5D77E3B5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11C33F" w14:textId="2EA7173B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B5C18" w:rsidRPr="00BA2043" w14:paraId="71C5C7A9" w14:textId="77777777" w:rsidTr="0085294D">
        <w:trPr>
          <w:trHeight w:val="353"/>
          <w:tblHeader/>
        </w:trPr>
        <w:tc>
          <w:tcPr>
            <w:tcW w:w="2231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85294D">
        <w:tc>
          <w:tcPr>
            <w:tcW w:w="2231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5B39213" w14:textId="77777777" w:rsidR="00CF4D00" w:rsidRPr="00D32EDD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11B4B" w:rsidRPr="00BA2043" w14:paraId="5EC92F79" w14:textId="77777777" w:rsidTr="0085294D">
        <w:trPr>
          <w:trHeight w:val="435"/>
        </w:trPr>
        <w:tc>
          <w:tcPr>
            <w:tcW w:w="2231" w:type="pct"/>
          </w:tcPr>
          <w:p w14:paraId="3C1926B0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2BEE12F1" w14:textId="47DABA58" w:rsidR="00C11B4B" w:rsidRPr="00D32EDD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EEB34D4" w14:textId="0C0AF830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2C71338" w14:textId="43DCCE6A" w:rsidR="00C11B4B" w:rsidRPr="00BA2043" w:rsidDel="008D2C41" w:rsidRDefault="00D2038A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42,272</w:t>
            </w:r>
          </w:p>
        </w:tc>
        <w:tc>
          <w:tcPr>
            <w:tcW w:w="136" w:type="pct"/>
          </w:tcPr>
          <w:p w14:paraId="4A391D2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20BB96" w14:textId="6231D004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78,290</w:t>
            </w:r>
          </w:p>
        </w:tc>
      </w:tr>
      <w:tr w:rsidR="00C11B4B" w:rsidRPr="00BA2043" w14:paraId="6BC3497A" w14:textId="77777777" w:rsidTr="0085294D">
        <w:trPr>
          <w:trHeight w:val="435"/>
        </w:trPr>
        <w:tc>
          <w:tcPr>
            <w:tcW w:w="2231" w:type="pct"/>
          </w:tcPr>
          <w:p w14:paraId="0E98E464" w14:textId="46B63746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1A7E7725" w14:textId="2D2B9B0F" w:rsidR="00C11B4B" w:rsidRPr="00D32EDD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0AD7D5E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AAF3819" w14:textId="000ADD04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07CC5B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937AA04" w14:textId="0CCD0716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50,900</w:t>
            </w:r>
          </w:p>
        </w:tc>
        <w:tc>
          <w:tcPr>
            <w:tcW w:w="136" w:type="pct"/>
          </w:tcPr>
          <w:p w14:paraId="678253A3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DCF7B8B" w14:textId="00AA440A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C11B4B" w:rsidRPr="00BA2043" w14:paraId="3680B1EF" w14:textId="77777777" w:rsidTr="0085294D">
        <w:trPr>
          <w:trHeight w:val="435"/>
        </w:trPr>
        <w:tc>
          <w:tcPr>
            <w:tcW w:w="2231" w:type="pct"/>
          </w:tcPr>
          <w:p w14:paraId="672F27D2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17178E97" w14:textId="7CE86729" w:rsidR="00C11B4B" w:rsidRPr="00D32EDD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C894F" w14:textId="7D57D342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E3825B" w14:textId="309595DC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D0CC18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D6994DC" w14:textId="7FC8F930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17,400</w:t>
            </w:r>
          </w:p>
        </w:tc>
      </w:tr>
      <w:tr w:rsidR="00C11B4B" w:rsidRPr="00BA2043" w14:paraId="5E67080E" w14:textId="77777777" w:rsidTr="0085294D">
        <w:trPr>
          <w:trHeight w:val="435"/>
        </w:trPr>
        <w:tc>
          <w:tcPr>
            <w:tcW w:w="2231" w:type="pct"/>
          </w:tcPr>
          <w:p w14:paraId="7F4F6678" w14:textId="31ACF108" w:rsidR="00C11B4B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vAlign w:val="bottom"/>
          </w:tcPr>
          <w:p w14:paraId="241B0168" w14:textId="7ACA927E" w:rsidR="00C11B4B" w:rsidRPr="00D32EDD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B11B757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1B3662A" w14:textId="5D76C3B1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631FC4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7C6791E" w14:textId="03CFBC7A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36" w:type="pct"/>
          </w:tcPr>
          <w:p w14:paraId="742168B5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BAEEC6" w14:textId="6BB3CB2F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</w:tr>
      <w:tr w:rsidR="00C11B4B" w:rsidRPr="00BA2043" w14:paraId="6DD54B33" w14:textId="77777777" w:rsidTr="0085294D">
        <w:trPr>
          <w:trHeight w:val="435"/>
        </w:trPr>
        <w:tc>
          <w:tcPr>
            <w:tcW w:w="2231" w:type="pct"/>
          </w:tcPr>
          <w:p w14:paraId="4A3ED1EA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3" w:type="pct"/>
            <w:vAlign w:val="bottom"/>
          </w:tcPr>
          <w:p w14:paraId="6707D320" w14:textId="4862DCB1" w:rsidR="00C11B4B" w:rsidRPr="00D32EDD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9EB2C25" w14:textId="60F83C0D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39ED59E" w14:textId="2FA362A0" w:rsidR="00C11B4B" w:rsidRPr="00BA2043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6" w:type="pct"/>
          </w:tcPr>
          <w:p w14:paraId="7F75ADC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09922B4" w14:textId="2BA94760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C11B4B" w:rsidRPr="00BA2043" w14:paraId="78A6FD05" w14:textId="77777777" w:rsidTr="0085294D">
        <w:trPr>
          <w:trHeight w:val="435"/>
        </w:trPr>
        <w:tc>
          <w:tcPr>
            <w:tcW w:w="2231" w:type="pct"/>
          </w:tcPr>
          <w:p w14:paraId="05461F84" w14:textId="13AA725B" w:rsidR="00C11B4B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lastRenderedPageBreak/>
              <w:t>ส่วนลดรับ</w:t>
            </w:r>
          </w:p>
        </w:tc>
        <w:tc>
          <w:tcPr>
            <w:tcW w:w="583" w:type="pct"/>
            <w:vAlign w:val="bottom"/>
          </w:tcPr>
          <w:p w14:paraId="6E33B01D" w14:textId="4A65F069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F84C55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03954634" w14:textId="43C4C2FD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0B2ECE5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B36C2EA" w14:textId="2A0B69C5" w:rsidR="00C11B4B" w:rsidRPr="00BA2043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EE06DE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2E57ADB" w14:textId="1B0F6B82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</w:tr>
      <w:tr w:rsidR="00C11B4B" w:rsidRPr="00BA2043" w14:paraId="283A296E" w14:textId="77777777" w:rsidTr="0085294D">
        <w:trPr>
          <w:trHeight w:val="435"/>
        </w:trPr>
        <w:tc>
          <w:tcPr>
            <w:tcW w:w="2231" w:type="pct"/>
          </w:tcPr>
          <w:p w14:paraId="68E9E805" w14:textId="0CF1BA52" w:rsidR="00C11B4B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81B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  <w:vAlign w:val="bottom"/>
          </w:tcPr>
          <w:p w14:paraId="7076FDAD" w14:textId="3982801B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EECB56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6FB74E4" w14:textId="6E792B64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7C00FB8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E27C4DC" w14:textId="12E575A6" w:rsidR="00C11B4B" w:rsidRPr="00BA2043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16B7FC8C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B604B6C" w14:textId="399C1605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27</w:t>
            </w:r>
          </w:p>
        </w:tc>
      </w:tr>
      <w:tr w:rsidR="00C11B4B" w:rsidRPr="00BA2043" w14:paraId="01B1DE2E" w14:textId="77777777" w:rsidTr="0085294D">
        <w:tc>
          <w:tcPr>
            <w:tcW w:w="2231" w:type="pct"/>
          </w:tcPr>
          <w:p w14:paraId="684851FA" w14:textId="74F08C06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3" w:type="pct"/>
          </w:tcPr>
          <w:p w14:paraId="397DE1A0" w14:textId="13B941F4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D458FFE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B1C715" w14:textId="0C222AA6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2F593B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67EF5C9" w14:textId="19126CDF" w:rsidR="00C11B4B" w:rsidRPr="00BA2043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2,023</w:t>
            </w:r>
          </w:p>
        </w:tc>
        <w:tc>
          <w:tcPr>
            <w:tcW w:w="136" w:type="pct"/>
          </w:tcPr>
          <w:p w14:paraId="7FA8198D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EE92809" w14:textId="554D1D11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822</w:t>
            </w:r>
          </w:p>
        </w:tc>
      </w:tr>
      <w:tr w:rsidR="00C11B4B" w:rsidRPr="00BA2043" w14:paraId="71AB72A7" w14:textId="77777777" w:rsidTr="0085294D">
        <w:tc>
          <w:tcPr>
            <w:tcW w:w="2231" w:type="pct"/>
          </w:tcPr>
          <w:p w14:paraId="4006777E" w14:textId="77777777" w:rsidR="00C11B4B" w:rsidRPr="00C11B4B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322EED2" w14:textId="77777777" w:rsidR="00C11B4B" w:rsidRP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7E30C427" w14:textId="77777777" w:rsidR="00C11B4B" w:rsidRP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2FE21284" w14:textId="77777777" w:rsidR="00C11B4B" w:rsidRP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EED1FA8" w14:textId="77777777" w:rsidR="00C11B4B" w:rsidRP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39E4315F" w14:textId="77777777" w:rsidR="00C11B4B" w:rsidRPr="00C11B4B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0246CBFA" w14:textId="77777777" w:rsidR="00C11B4B" w:rsidRP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710BEDB7" w14:textId="77777777" w:rsidR="00C11B4B" w:rsidRP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11B4B" w:rsidRPr="00BA2043" w14:paraId="458E307F" w14:textId="77777777" w:rsidTr="0085294D">
        <w:tc>
          <w:tcPr>
            <w:tcW w:w="2231" w:type="pct"/>
          </w:tcPr>
          <w:p w14:paraId="723C6A5F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12C9C59C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6E2535F" w14:textId="17BB2D78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23E5940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69A93B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11B4B" w:rsidRPr="00BA2043" w14:paraId="299C50EE" w14:textId="77777777" w:rsidTr="0085294D">
        <w:tc>
          <w:tcPr>
            <w:tcW w:w="2231" w:type="pct"/>
          </w:tcPr>
          <w:p w14:paraId="4137DF58" w14:textId="77777777" w:rsidR="00C11B4B" w:rsidRPr="00B36D11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178019EC" w14:textId="5450A3C1" w:rsidR="00C11B4B" w:rsidRPr="00B36D11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10516D">
              <w:rPr>
                <w:rFonts w:ascii="Angsana New" w:hAnsi="Angsana New"/>
                <w:sz w:val="30"/>
                <w:szCs w:val="30"/>
                <w:lang w:val="en-US" w:eastAsia="en-US"/>
              </w:rPr>
              <w:t>668</w:t>
            </w:r>
          </w:p>
        </w:tc>
        <w:tc>
          <w:tcPr>
            <w:tcW w:w="147" w:type="pct"/>
          </w:tcPr>
          <w:p w14:paraId="286F3C3E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E66D144" w14:textId="20C89F66" w:rsidR="00C11B4B" w:rsidRPr="00B36D11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1B4B">
              <w:rPr>
                <w:rFonts w:ascii="Angsana New" w:hAnsi="Angsana New"/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147" w:type="pct"/>
          </w:tcPr>
          <w:p w14:paraId="59770720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6594645" w14:textId="5F5E9423" w:rsidR="00C11B4B" w:rsidRPr="00B36D11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843</w:t>
            </w:r>
          </w:p>
        </w:tc>
        <w:tc>
          <w:tcPr>
            <w:tcW w:w="136" w:type="pct"/>
          </w:tcPr>
          <w:p w14:paraId="69E99144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76D37E" w14:textId="0ACDE63C" w:rsidR="00C11B4B" w:rsidRPr="00B36D11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11B4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 w:rsidRPr="00C11B4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C11B4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</w:t>
            </w:r>
          </w:p>
        </w:tc>
      </w:tr>
      <w:tr w:rsidR="00C11B4B" w:rsidRPr="00BA2043" w14:paraId="56003ACB" w14:textId="77777777" w:rsidTr="0085294D">
        <w:tc>
          <w:tcPr>
            <w:tcW w:w="2231" w:type="pct"/>
          </w:tcPr>
          <w:p w14:paraId="71E0A83D" w14:textId="77777777" w:rsidR="00C11B4B" w:rsidRPr="00B36D11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2A31343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BF17985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040B1D04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69F77995" w14:textId="77777777" w:rsidR="00C11B4B" w:rsidRPr="00B36D1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11B4B" w:rsidRPr="00BA2043" w14:paraId="269C4A9D" w14:textId="77777777" w:rsidTr="0085294D">
        <w:tc>
          <w:tcPr>
            <w:tcW w:w="2231" w:type="pct"/>
          </w:tcPr>
          <w:p w14:paraId="45CA1E57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5FAD0B6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3200D9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197A799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B41CE82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11B4B" w:rsidRPr="00BA2043" w14:paraId="06708BE9" w14:textId="77777777" w:rsidTr="0085294D">
        <w:tc>
          <w:tcPr>
            <w:tcW w:w="2231" w:type="pct"/>
          </w:tcPr>
          <w:p w14:paraId="54E72667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3" w:type="pct"/>
          </w:tcPr>
          <w:p w14:paraId="42B90E31" w14:textId="593B29D1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47" w:type="pct"/>
          </w:tcPr>
          <w:p w14:paraId="5062404C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4497CEC" w14:textId="3625615A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1,656</w:t>
            </w:r>
          </w:p>
        </w:tc>
        <w:tc>
          <w:tcPr>
            <w:tcW w:w="147" w:type="pct"/>
          </w:tcPr>
          <w:p w14:paraId="724A575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9060DEF" w14:textId="53914F3E" w:rsidR="00C11B4B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6" w:type="pct"/>
          </w:tcPr>
          <w:p w14:paraId="68515593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34CDABF" w14:textId="650E47E1" w:rsidR="00C11B4B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B09FD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856</w:t>
            </w:r>
          </w:p>
        </w:tc>
      </w:tr>
      <w:tr w:rsidR="00C11B4B" w:rsidRPr="00BA2043" w14:paraId="638758CB" w14:textId="77777777" w:rsidTr="0085294D">
        <w:tc>
          <w:tcPr>
            <w:tcW w:w="2231" w:type="pct"/>
          </w:tcPr>
          <w:p w14:paraId="26B417CD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601E91D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D4C6CF" w14:textId="5D2C054C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D360038" w14:textId="77777777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4267C9C" w14:textId="5DA35369" w:rsidR="00C11B4B" w:rsidRPr="00BA2043" w:rsidDel="008D2C41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11B4B" w:rsidRPr="00BA2043" w14:paraId="62020F0B" w14:textId="77777777" w:rsidTr="0085294D">
        <w:tc>
          <w:tcPr>
            <w:tcW w:w="2231" w:type="pct"/>
          </w:tcPr>
          <w:p w14:paraId="5A6641B4" w14:textId="7777777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3" w:type="pct"/>
          </w:tcPr>
          <w:p w14:paraId="1FF38E0E" w14:textId="6E18C26D" w:rsidR="00C11B4B" w:rsidRPr="00BA2043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21,144</w:t>
            </w:r>
          </w:p>
        </w:tc>
        <w:tc>
          <w:tcPr>
            <w:tcW w:w="147" w:type="pct"/>
          </w:tcPr>
          <w:p w14:paraId="5D9D65A2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50DAAE" w14:textId="3B29835C" w:rsidR="00C11B4B" w:rsidRPr="00B80ACA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12,325</w:t>
            </w:r>
          </w:p>
        </w:tc>
        <w:tc>
          <w:tcPr>
            <w:tcW w:w="147" w:type="pct"/>
          </w:tcPr>
          <w:p w14:paraId="0AE23575" w14:textId="77777777" w:rsidR="00C11B4B" w:rsidRPr="00B80ACA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32980E1" w14:textId="5A31592D" w:rsidR="00C11B4B" w:rsidRPr="00B80ACA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7,787</w:t>
            </w:r>
          </w:p>
        </w:tc>
        <w:tc>
          <w:tcPr>
            <w:tcW w:w="136" w:type="pct"/>
          </w:tcPr>
          <w:p w14:paraId="0A41F422" w14:textId="77777777" w:rsidR="00C11B4B" w:rsidRPr="00B80ACA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F3F7F44" w14:textId="46966072" w:rsidR="00C11B4B" w:rsidRPr="00B80ACA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7,355</w:t>
            </w:r>
          </w:p>
        </w:tc>
      </w:tr>
      <w:tr w:rsidR="00740CED" w:rsidRPr="00BA2043" w14:paraId="6C8D6549" w14:textId="77777777" w:rsidTr="0085294D">
        <w:tc>
          <w:tcPr>
            <w:tcW w:w="2231" w:type="pct"/>
          </w:tcPr>
          <w:p w14:paraId="5E043123" w14:textId="319B7336" w:rsidR="00740CED" w:rsidRPr="00BA2043" w:rsidRDefault="00740CED" w:rsidP="00740CED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61DDF00B" w14:textId="403B2CBA" w:rsidR="00740CED" w:rsidRPr="00BA2043" w:rsidDel="008D2C41" w:rsidRDefault="000D5881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1,390</w:t>
            </w:r>
          </w:p>
        </w:tc>
        <w:tc>
          <w:tcPr>
            <w:tcW w:w="147" w:type="pct"/>
          </w:tcPr>
          <w:p w14:paraId="1A4EB828" w14:textId="77777777" w:rsidR="00740CED" w:rsidRPr="00BA2043" w:rsidRDefault="00740CED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FB880F" w14:textId="714E6DF4" w:rsidR="00740CED" w:rsidRDefault="000D5881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1,087</w:t>
            </w:r>
          </w:p>
        </w:tc>
        <w:tc>
          <w:tcPr>
            <w:tcW w:w="147" w:type="pct"/>
          </w:tcPr>
          <w:p w14:paraId="449F83C3" w14:textId="77777777" w:rsidR="00740CED" w:rsidRPr="00B80ACA" w:rsidRDefault="00740CED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68EA14A" w14:textId="2EAA15C6" w:rsidR="00740CED" w:rsidRPr="00B80ACA" w:rsidDel="008D2C41" w:rsidRDefault="000D5881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759</w:t>
            </w:r>
          </w:p>
        </w:tc>
        <w:tc>
          <w:tcPr>
            <w:tcW w:w="136" w:type="pct"/>
          </w:tcPr>
          <w:p w14:paraId="18CE585F" w14:textId="77777777" w:rsidR="00740CED" w:rsidRPr="00B80ACA" w:rsidRDefault="00740CED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F20E8BD" w14:textId="46EBA210" w:rsidR="00740CED" w:rsidRDefault="000D5881" w:rsidP="0074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1,045</w:t>
            </w:r>
          </w:p>
        </w:tc>
      </w:tr>
      <w:tr w:rsidR="00C11B4B" w:rsidRPr="00BA2043" w14:paraId="654C5441" w14:textId="77777777" w:rsidTr="00B80ACA">
        <w:tc>
          <w:tcPr>
            <w:tcW w:w="2231" w:type="pct"/>
          </w:tcPr>
          <w:p w14:paraId="040813CF" w14:textId="11DFD347" w:rsidR="00C11B4B" w:rsidRPr="00BA2043" w:rsidRDefault="00C11B4B" w:rsidP="00C11B4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</w:t>
            </w:r>
            <w:r w:rsidR="00740CED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583" w:type="pct"/>
          </w:tcPr>
          <w:p w14:paraId="44EC9483" w14:textId="68B45842" w:rsidR="00C11B4B" w:rsidRPr="00BA2043" w:rsidDel="008D2C41" w:rsidRDefault="0010516D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0D5881">
              <w:rPr>
                <w:rFonts w:ascii="Angsana New" w:hAnsi="Angsana New"/>
                <w:sz w:val="30"/>
                <w:szCs w:val="30"/>
                <w:lang w:val="en-US" w:eastAsia="en-US"/>
              </w:rPr>
              <w:t>,4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7" w:type="pct"/>
          </w:tcPr>
          <w:p w14:paraId="430A34CA" w14:textId="77777777" w:rsidR="00C11B4B" w:rsidRPr="00BA2043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99802FE" w14:textId="10519767" w:rsidR="00C11B4B" w:rsidRPr="00B80ACA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1,122</w:t>
            </w:r>
          </w:p>
        </w:tc>
        <w:tc>
          <w:tcPr>
            <w:tcW w:w="147" w:type="pct"/>
          </w:tcPr>
          <w:p w14:paraId="57B7D3C4" w14:textId="77777777" w:rsidR="00C11B4B" w:rsidRPr="00B80ACA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43EC08" w14:textId="4AC490CE" w:rsidR="00C11B4B" w:rsidRPr="00B80ACA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569</w:t>
            </w:r>
          </w:p>
        </w:tc>
        <w:tc>
          <w:tcPr>
            <w:tcW w:w="136" w:type="pct"/>
          </w:tcPr>
          <w:p w14:paraId="42C2C2FA" w14:textId="77777777" w:rsidR="00C11B4B" w:rsidRPr="00B80ACA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4BEC304" w14:textId="3D857546" w:rsidR="00C11B4B" w:rsidRPr="00B80ACA" w:rsidDel="008D2C41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1,122</w:t>
            </w:r>
          </w:p>
        </w:tc>
      </w:tr>
      <w:tr w:rsidR="00C11B4B" w:rsidRPr="00004074" w14:paraId="1A2D1009" w14:textId="77777777" w:rsidTr="00B80ACA">
        <w:trPr>
          <w:trHeight w:val="280"/>
        </w:trPr>
        <w:tc>
          <w:tcPr>
            <w:tcW w:w="2231" w:type="pct"/>
          </w:tcPr>
          <w:p w14:paraId="714909C8" w14:textId="77777777" w:rsidR="00C11B4B" w:rsidRPr="001C2EC7" w:rsidRDefault="00C11B4B" w:rsidP="00C11B4B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698798ED" w:rsidR="00C11B4B" w:rsidRPr="00497386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0516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0516D">
              <w:rPr>
                <w:rFonts w:ascii="Angsana New" w:hAnsi="Angsana New"/>
                <w:sz w:val="30"/>
                <w:szCs w:val="30"/>
                <w:lang w:val="en-US" w:eastAsia="en-US"/>
              </w:rPr>
              <w:t>007</w:t>
            </w:r>
          </w:p>
        </w:tc>
        <w:tc>
          <w:tcPr>
            <w:tcW w:w="147" w:type="pct"/>
          </w:tcPr>
          <w:p w14:paraId="6FBAE103" w14:textId="77777777" w:rsidR="00C11B4B" w:rsidRPr="00497386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53FA511E" w:rsidR="00C11B4B" w:rsidRPr="00B80ACA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14,534</w:t>
            </w:r>
          </w:p>
        </w:tc>
        <w:tc>
          <w:tcPr>
            <w:tcW w:w="147" w:type="pct"/>
          </w:tcPr>
          <w:p w14:paraId="7D607060" w14:textId="77777777" w:rsidR="00C11B4B" w:rsidRPr="00B80ACA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0DFF810F" w:rsidR="00C11B4B" w:rsidRPr="00B80ACA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9,115</w:t>
            </w:r>
          </w:p>
        </w:tc>
        <w:tc>
          <w:tcPr>
            <w:tcW w:w="136" w:type="pct"/>
          </w:tcPr>
          <w:p w14:paraId="353159A3" w14:textId="77777777" w:rsidR="00C11B4B" w:rsidRPr="00B80ACA" w:rsidRDefault="00C11B4B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35FB2836" w:rsidR="00C11B4B" w:rsidRPr="00B80ACA" w:rsidRDefault="000D5881" w:rsidP="00C11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9,522</w:t>
            </w:r>
          </w:p>
        </w:tc>
      </w:tr>
    </w:tbl>
    <w:p w14:paraId="0393877B" w14:textId="77777777" w:rsidR="002B7334" w:rsidRPr="00B36D11" w:rsidRDefault="002B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54D11750" w14:textId="5170E032" w:rsidR="00C255A9" w:rsidRDefault="00FB72DA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B2ED4">
        <w:rPr>
          <w:rFonts w:ascii="Angsana New" w:hAnsi="Angsana New" w:cs="Angsana New"/>
          <w:cs/>
        </w:rPr>
        <w:t>ยอดคงเหลือกับบุคคลหรือกิจการที่เกี่ยวข้องกัน ณ วันที่</w:t>
      </w:r>
      <w:r w:rsidR="002E0B53">
        <w:rPr>
          <w:rFonts w:ascii="Angsana New" w:hAnsi="Angsana New" w:cs="Angsana New"/>
          <w:lang w:val="en-US"/>
        </w:rPr>
        <w:t xml:space="preserve"> </w:t>
      </w:r>
      <w:r w:rsidR="002E0B53" w:rsidRPr="002E0B53">
        <w:rPr>
          <w:rFonts w:ascii="Angsana New" w:hAnsi="Angsana New" w:cs="Angsana New"/>
          <w:lang w:val="en-US"/>
        </w:rPr>
        <w:t>3</w:t>
      </w:r>
      <w:r w:rsidR="007477A6">
        <w:rPr>
          <w:rFonts w:ascii="Angsana New" w:hAnsi="Angsana New" w:cs="Angsana New"/>
          <w:lang w:val="en-US"/>
        </w:rPr>
        <w:t xml:space="preserve">0 </w:t>
      </w:r>
      <w:r w:rsidR="007477A6">
        <w:rPr>
          <w:rFonts w:ascii="Angsana New" w:hAnsi="Angsana New" w:cs="Angsana New" w:hint="cs"/>
          <w:cs/>
          <w:lang w:val="en-US"/>
        </w:rPr>
        <w:t>มิถุนายน</w:t>
      </w:r>
      <w:r w:rsidR="002E0B53" w:rsidRPr="002E0B53">
        <w:rPr>
          <w:rFonts w:ascii="Angsana New" w:hAnsi="Angsana New" w:cs="Angsana New" w:hint="cs"/>
          <w:cs/>
          <w:lang w:val="en-US"/>
        </w:rPr>
        <w:t xml:space="preserve"> </w:t>
      </w:r>
      <w:r w:rsidR="002E0B53" w:rsidRPr="002E0B53">
        <w:rPr>
          <w:rFonts w:ascii="Angsana New" w:hAnsi="Angsana New" w:cs="Angsana New"/>
          <w:lang w:val="en-US"/>
        </w:rPr>
        <w:t>256</w:t>
      </w:r>
      <w:r w:rsidR="002E0B53">
        <w:rPr>
          <w:rFonts w:ascii="Angsana New" w:hAnsi="Angsana New" w:cs="Angsana New"/>
          <w:lang w:val="en-US"/>
        </w:rPr>
        <w:t>5</w:t>
      </w:r>
      <w:r w:rsidR="002E0B53" w:rsidRPr="002E0B53">
        <w:rPr>
          <w:rFonts w:ascii="Angsana New" w:hAnsi="Angsana New" w:cs="Angsana New" w:hint="cs"/>
          <w:cs/>
          <w:lang w:val="en-US"/>
        </w:rPr>
        <w:t xml:space="preserve"> </w:t>
      </w:r>
      <w:r w:rsidR="002E0B53" w:rsidRPr="002E0B53">
        <w:rPr>
          <w:rFonts w:ascii="Angsana New" w:hAnsi="Angsana New" w:cs="Angsana New"/>
          <w:cs/>
          <w:lang w:val="en-US"/>
        </w:rPr>
        <w:t xml:space="preserve">และ </w:t>
      </w:r>
      <w:r w:rsidR="002E0B53" w:rsidRPr="002E0B53">
        <w:rPr>
          <w:rFonts w:ascii="Angsana New" w:hAnsi="Angsana New" w:cs="Angsana New"/>
          <w:lang w:val="en-US"/>
        </w:rPr>
        <w:t>31</w:t>
      </w:r>
      <w:r w:rsidR="002E0B53" w:rsidRPr="002E0B53">
        <w:rPr>
          <w:rFonts w:ascii="Angsana New" w:hAnsi="Angsana New" w:cs="Angsana New"/>
          <w:cs/>
          <w:lang w:val="en-US"/>
        </w:rPr>
        <w:t xml:space="preserve"> ธันวาคม </w:t>
      </w:r>
      <w:r w:rsidR="002E0B53" w:rsidRPr="002E0B53">
        <w:rPr>
          <w:rFonts w:ascii="Angsana New" w:hAnsi="Angsana New" w:cs="Angsana New"/>
          <w:lang w:val="en-US"/>
        </w:rPr>
        <w:t>25</w:t>
      </w:r>
      <w:r w:rsidR="002E0B53" w:rsidRPr="002E0B53">
        <w:rPr>
          <w:rFonts w:ascii="Angsana New" w:hAnsi="Angsana New" w:cs="Angsana New" w:hint="cs"/>
          <w:lang w:val="en-US"/>
        </w:rPr>
        <w:t>6</w:t>
      </w:r>
      <w:r w:rsidR="002E0B53">
        <w:rPr>
          <w:rFonts w:ascii="Angsana New" w:hAnsi="Angsana New" w:cs="Angsana New"/>
          <w:lang w:val="en-US"/>
        </w:rPr>
        <w:t>4</w:t>
      </w:r>
      <w:r w:rsidR="002E0B53" w:rsidRPr="002E0B53">
        <w:rPr>
          <w:rFonts w:ascii="Angsana New" w:hAnsi="Angsana New" w:cs="Angsana New"/>
          <w:cs/>
          <w:lang w:val="en-US"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15AF1A1F" w14:textId="77777777" w:rsidR="00344B92" w:rsidRPr="00B36D11" w:rsidRDefault="00344B92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4"/>
        <w:gridCol w:w="267"/>
        <w:gridCol w:w="1081"/>
        <w:gridCol w:w="271"/>
        <w:gridCol w:w="1079"/>
        <w:gridCol w:w="269"/>
        <w:gridCol w:w="1084"/>
      </w:tblGrid>
      <w:tr w:rsidR="003E5233" w:rsidRPr="00BA2043" w14:paraId="2953045A" w14:textId="77777777" w:rsidTr="004A0276">
        <w:trPr>
          <w:trHeight w:val="427"/>
          <w:tblHeader/>
        </w:trPr>
        <w:tc>
          <w:tcPr>
            <w:tcW w:w="2230" w:type="pct"/>
          </w:tcPr>
          <w:p w14:paraId="26204697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E0B53" w:rsidRPr="00BA2043" w14:paraId="55251CEC" w14:textId="77777777" w:rsidTr="004A0276">
        <w:trPr>
          <w:trHeight w:val="427"/>
          <w:tblHeader/>
        </w:trPr>
        <w:tc>
          <w:tcPr>
            <w:tcW w:w="2230" w:type="pct"/>
          </w:tcPr>
          <w:p w14:paraId="0F5777F8" w14:textId="77777777" w:rsidR="002E0B53" w:rsidRPr="00E778A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A222C3" w14:textId="48468DD7" w:rsidR="002E0B53" w:rsidRPr="00BA2043" w:rsidRDefault="008336C4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4C1C591F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93E2A2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3F8613" w14:textId="4537B22E" w:rsidR="002E0B53" w:rsidRPr="00BA2043" w:rsidRDefault="008336C4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2E077772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7E2382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0B53" w:rsidRPr="00BA2043" w14:paraId="72C62240" w14:textId="77777777" w:rsidTr="004A0276">
        <w:trPr>
          <w:trHeight w:val="427"/>
          <w:tblHeader/>
        </w:trPr>
        <w:tc>
          <w:tcPr>
            <w:tcW w:w="2230" w:type="pct"/>
          </w:tcPr>
          <w:p w14:paraId="4B65A49F" w14:textId="48640F85" w:rsidR="002E0B53" w:rsidRPr="00E778A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693D8F" w14:textId="26910E06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016B499B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36AB2" w14:textId="4C4D67EB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450E8AA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A70FF" w14:textId="2B33FA1F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68CDE7C6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418633" w14:textId="2322B4A2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3E5233" w:rsidRPr="00BA2043" w14:paraId="0A2D3085" w14:textId="77777777" w:rsidTr="004A0276">
        <w:trPr>
          <w:trHeight w:val="427"/>
          <w:tblHeader/>
        </w:trPr>
        <w:tc>
          <w:tcPr>
            <w:tcW w:w="2230" w:type="pct"/>
          </w:tcPr>
          <w:p w14:paraId="0B2EF184" w14:textId="06FD9F98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7"/>
          </w:tcPr>
          <w:p w14:paraId="22F41DEF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233" w:rsidRPr="00BA2043" w14:paraId="16A78F74" w14:textId="77777777" w:rsidTr="004A0276">
        <w:trPr>
          <w:trHeight w:val="427"/>
        </w:trPr>
        <w:tc>
          <w:tcPr>
            <w:tcW w:w="2230" w:type="pct"/>
          </w:tcPr>
          <w:p w14:paraId="26427780" w14:textId="2CC8C6DC" w:rsidR="003E5233" w:rsidRPr="00E778A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0" w:type="pct"/>
            <w:gridSpan w:val="7"/>
          </w:tcPr>
          <w:p w14:paraId="5EEF1FE5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5233" w:rsidRPr="00BA2043" w14:paraId="4AB26EE1" w14:textId="77777777" w:rsidTr="004A0276">
        <w:trPr>
          <w:trHeight w:val="258"/>
        </w:trPr>
        <w:tc>
          <w:tcPr>
            <w:tcW w:w="2230" w:type="pct"/>
          </w:tcPr>
          <w:p w14:paraId="78BF3FF0" w14:textId="6D33AB26" w:rsidR="003E5233" w:rsidRPr="00BA204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C04E568" w14:textId="77777777" w:rsidR="003E5233" w:rsidRPr="00BA2043" w:rsidRDefault="003E5233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1A411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5FFF7C" w14:textId="77777777" w:rsidR="003E5233" w:rsidRPr="00BA2043" w:rsidRDefault="003E5233" w:rsidP="004A02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D50008" w14:textId="77777777" w:rsidR="003E5233" w:rsidRPr="00BA2043" w:rsidRDefault="003E5233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F1C7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A471E7" w14:textId="77777777" w:rsidR="003E5233" w:rsidRPr="00BA2043" w:rsidRDefault="003E523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276" w:rsidRPr="00BA2043" w14:paraId="29BB93CD" w14:textId="77777777" w:rsidTr="004A0276">
        <w:trPr>
          <w:trHeight w:val="258"/>
        </w:trPr>
        <w:tc>
          <w:tcPr>
            <w:tcW w:w="2230" w:type="pct"/>
          </w:tcPr>
          <w:p w14:paraId="043BE82F" w14:textId="6470C63A" w:rsidR="004A0276" w:rsidRPr="003E523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85" w:type="pct"/>
          </w:tcPr>
          <w:p w14:paraId="075703EE" w14:textId="31FBACDB" w:rsidR="004A0276" w:rsidRPr="00BA204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03E7217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CFD577" w14:textId="54EA8804" w:rsidR="004A0276" w:rsidRPr="00BA2043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0088C0" w14:textId="092F57BC" w:rsidR="004A0276" w:rsidRPr="00BA2043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1,877</w:t>
            </w:r>
          </w:p>
        </w:tc>
        <w:tc>
          <w:tcPr>
            <w:tcW w:w="145" w:type="pct"/>
          </w:tcPr>
          <w:p w14:paraId="5C8AEDD0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A2B30C" w14:textId="3A14959D" w:rsidR="004A0276" w:rsidRPr="00BA2043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3,884</w:t>
            </w:r>
          </w:p>
        </w:tc>
      </w:tr>
      <w:tr w:rsidR="004A0276" w:rsidRPr="00BA2043" w14:paraId="0CB462B8" w14:textId="77777777" w:rsidTr="004A0276">
        <w:trPr>
          <w:trHeight w:val="258"/>
        </w:trPr>
        <w:tc>
          <w:tcPr>
            <w:tcW w:w="2230" w:type="pct"/>
          </w:tcPr>
          <w:p w14:paraId="0D2240DD" w14:textId="5766DE70" w:rsidR="004A027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85" w:type="pct"/>
          </w:tcPr>
          <w:p w14:paraId="1F8C27F0" w14:textId="1F231A83" w:rsidR="004A0276" w:rsidRPr="00B165C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5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EE4EDF0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32D5EE" w14:textId="77777777" w:rsidR="004A0276" w:rsidRPr="008A2E5C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174913" w14:textId="2CC5B00C" w:rsidR="004A0276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21,679</w:t>
            </w:r>
          </w:p>
        </w:tc>
        <w:tc>
          <w:tcPr>
            <w:tcW w:w="145" w:type="pct"/>
          </w:tcPr>
          <w:p w14:paraId="1D5B37E5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E96AD5" w14:textId="571288CF" w:rsidR="004A0276" w:rsidRPr="008A2E5C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50,155</w:t>
            </w:r>
          </w:p>
        </w:tc>
      </w:tr>
      <w:tr w:rsidR="004A0276" w:rsidRPr="00BA2043" w14:paraId="49A63EA6" w14:textId="77777777" w:rsidTr="004A0276">
        <w:trPr>
          <w:trHeight w:val="258"/>
        </w:trPr>
        <w:tc>
          <w:tcPr>
            <w:tcW w:w="2230" w:type="pct"/>
          </w:tcPr>
          <w:p w14:paraId="20D8E60D" w14:textId="694C4ACD" w:rsid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BFE5312" w14:textId="20BCDBF9" w:rsidR="004A0276" w:rsidRPr="00B165C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5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6C5A4EB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7549AE0" w14:textId="1000ABD1" w:rsidR="004A0276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C62C23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980D5C" w14:textId="42C1AB6E" w:rsidR="004A0276" w:rsidRPr="00BA2043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1,444</w:t>
            </w:r>
          </w:p>
        </w:tc>
        <w:tc>
          <w:tcPr>
            <w:tcW w:w="145" w:type="pct"/>
          </w:tcPr>
          <w:p w14:paraId="084569AD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F3D103" w14:textId="7FD6AA45" w:rsidR="004A027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</w:t>
            </w:r>
          </w:p>
        </w:tc>
      </w:tr>
      <w:tr w:rsidR="004A0276" w:rsidRPr="00BA2043" w14:paraId="48B8CBA9" w14:textId="77777777" w:rsidTr="004A0276">
        <w:trPr>
          <w:trHeight w:val="258"/>
        </w:trPr>
        <w:tc>
          <w:tcPr>
            <w:tcW w:w="2230" w:type="pct"/>
          </w:tcPr>
          <w:p w14:paraId="48EDFF79" w14:textId="36B33BAC" w:rsidR="004A0276" w:rsidRPr="00E778A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084FA4C5" w:rsidR="004A0276" w:rsidRPr="00351C85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1C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7DD2922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4A0276" w:rsidRPr="00BD2B30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A2678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149ABA83" w:rsidR="004A0276" w:rsidRPr="00BA2043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145" w:type="pct"/>
          </w:tcPr>
          <w:p w14:paraId="1156669A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183358B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55,483</w:t>
            </w:r>
          </w:p>
        </w:tc>
      </w:tr>
      <w:tr w:rsidR="004857ED" w:rsidRPr="00BA2043" w14:paraId="7601254E" w14:textId="77777777" w:rsidTr="004A0276">
        <w:trPr>
          <w:trHeight w:val="258"/>
        </w:trPr>
        <w:tc>
          <w:tcPr>
            <w:tcW w:w="2230" w:type="pct"/>
          </w:tcPr>
          <w:p w14:paraId="526DE9AA" w14:textId="77777777" w:rsidR="004857ED" w:rsidRPr="00531916" w:rsidRDefault="004857ED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5DA9F825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5CA19807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E5236A9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307BD5E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AF8C666" w14:textId="77777777" w:rsidR="004857ED" w:rsidRPr="00531916" w:rsidRDefault="004857ED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04DFE54A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C6BFE22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7C67" w:rsidRPr="00BA2043" w14:paraId="3176FF00" w14:textId="77777777" w:rsidTr="00421477">
        <w:trPr>
          <w:trHeight w:val="258"/>
        </w:trPr>
        <w:tc>
          <w:tcPr>
            <w:tcW w:w="2230" w:type="pct"/>
          </w:tcPr>
          <w:p w14:paraId="61CD0808" w14:textId="47250C3A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11B9F8B8" w14:textId="77777777" w:rsidR="00087C67" w:rsidRPr="00BA2043" w:rsidRDefault="00087C67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76E35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9BA60B" w14:textId="77777777" w:rsidR="00087C67" w:rsidRPr="00BA2043" w:rsidRDefault="00087C67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3DD614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4A8E31" w14:textId="77777777" w:rsidR="00087C67" w:rsidRPr="00BA2043" w:rsidRDefault="00087C67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3DA7DF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E715" w14:textId="77777777" w:rsidR="00087C67" w:rsidRPr="00BA2043" w:rsidRDefault="00087C67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276" w:rsidRPr="00BA2043" w14:paraId="47206F1C" w14:textId="77777777" w:rsidTr="00421477">
        <w:trPr>
          <w:trHeight w:val="258"/>
        </w:trPr>
        <w:tc>
          <w:tcPr>
            <w:tcW w:w="2230" w:type="pct"/>
          </w:tcPr>
          <w:p w14:paraId="7B2EA1BC" w14:textId="46F579CE" w:rsid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46FFA7B3" w14:textId="63400953" w:rsidR="004A0276" w:rsidRPr="00421477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8D16859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9D14DE" w14:textId="4B847293" w:rsidR="004A0276" w:rsidRPr="00421477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214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6" w:type="pct"/>
          </w:tcPr>
          <w:p w14:paraId="49367020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784F9F" w14:textId="2EA74CF4" w:rsidR="004A0276" w:rsidRPr="00421477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A9351FD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BD3ED7" w14:textId="0B4B79F1" w:rsidR="004A0276" w:rsidRPr="00421477" w:rsidRDefault="004A0276" w:rsidP="00BD2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14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4A0276" w:rsidRPr="00BA2043" w14:paraId="33B24476" w14:textId="77777777" w:rsidTr="004A0276">
        <w:trPr>
          <w:trHeight w:val="427"/>
          <w:tblHeader/>
        </w:trPr>
        <w:tc>
          <w:tcPr>
            <w:tcW w:w="2230" w:type="pct"/>
          </w:tcPr>
          <w:p w14:paraId="15A653AE" w14:textId="4987B997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5" w:type="pct"/>
          </w:tcPr>
          <w:p w14:paraId="28E506B7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753F5F6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3C438C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F803D5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80880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92AF5BB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02201F8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276" w:rsidRPr="00BA2043" w14:paraId="02615E5D" w14:textId="77777777" w:rsidTr="004A0276">
        <w:trPr>
          <w:trHeight w:val="427"/>
          <w:tblHeader/>
        </w:trPr>
        <w:tc>
          <w:tcPr>
            <w:tcW w:w="2230" w:type="pct"/>
          </w:tcPr>
          <w:p w14:paraId="58F933A4" w14:textId="49A692E5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B3EFB75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6A41B262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65559B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B920CC0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FFFBE4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36F2103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5238FF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276" w:rsidRPr="00BA2043" w14:paraId="5C8323A3" w14:textId="77777777" w:rsidTr="004A0276">
        <w:trPr>
          <w:trHeight w:val="427"/>
          <w:tblHeader/>
        </w:trPr>
        <w:tc>
          <w:tcPr>
            <w:tcW w:w="2230" w:type="pct"/>
          </w:tcPr>
          <w:p w14:paraId="6C6DD373" w14:textId="138E5C20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85" w:type="pct"/>
          </w:tcPr>
          <w:p w14:paraId="4C55CF6D" w14:textId="6626CC76" w:rsidR="004A0276" w:rsidRPr="006C45EA" w:rsidRDefault="0053191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30361B1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C775A8" w14:textId="49A9E62B" w:rsidR="004A0276" w:rsidRPr="006C45EA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F963E8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7A85C3" w14:textId="51D52892" w:rsidR="004A0276" w:rsidRPr="006C45EA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13,602</w:t>
            </w:r>
          </w:p>
        </w:tc>
        <w:tc>
          <w:tcPr>
            <w:tcW w:w="145" w:type="pct"/>
          </w:tcPr>
          <w:p w14:paraId="466A5272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E9B9A0" w14:textId="194CA096" w:rsidR="004A0276" w:rsidRPr="006C45EA" w:rsidRDefault="006F3DE3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3DE3"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</w:tr>
      <w:tr w:rsidR="00B30536" w:rsidRPr="00BA2043" w14:paraId="5A770889" w14:textId="77777777" w:rsidTr="004A0276">
        <w:trPr>
          <w:tblHeader/>
        </w:trPr>
        <w:tc>
          <w:tcPr>
            <w:tcW w:w="2230" w:type="pct"/>
          </w:tcPr>
          <w:p w14:paraId="6733D787" w14:textId="77777777" w:rsidR="00B30536" w:rsidRPr="00B30536" w:rsidRDefault="00B3053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4AE0374D" w14:textId="77777777" w:rsidR="00B30536" w:rsidRPr="00B30536" w:rsidRDefault="00B3053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16B655F9" w14:textId="77777777" w:rsidR="00B30536" w:rsidRPr="00B30536" w:rsidRDefault="00B3053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6C0CF27E" w14:textId="77777777" w:rsidR="00B30536" w:rsidRPr="00B30536" w:rsidRDefault="00B3053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47BFBF17" w14:textId="77777777" w:rsidR="00B30536" w:rsidRPr="00B30536" w:rsidRDefault="00B3053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2129DD0" w14:textId="77777777" w:rsidR="00B30536" w:rsidRPr="00B30536" w:rsidRDefault="00B3053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3F3D00D7" w14:textId="77777777" w:rsidR="00B30536" w:rsidRPr="00B30536" w:rsidRDefault="00B3053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22560E80" w14:textId="77777777" w:rsidR="00B30536" w:rsidRPr="00B30536" w:rsidRDefault="00B3053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A0276" w:rsidRPr="00BA2043" w14:paraId="35A7E428" w14:textId="77777777" w:rsidTr="004A0276">
        <w:trPr>
          <w:tblHeader/>
        </w:trPr>
        <w:tc>
          <w:tcPr>
            <w:tcW w:w="2230" w:type="pct"/>
          </w:tcPr>
          <w:p w14:paraId="47ED709D" w14:textId="1161010E" w:rsidR="004A0276" w:rsidRPr="0053191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31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5" w:type="pct"/>
          </w:tcPr>
          <w:p w14:paraId="7B06154B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336BCB6B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4967945F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25B3EBD0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026A423D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417BD010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45E9CE9B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A0276" w:rsidRPr="00BA2043" w14:paraId="6647E045" w14:textId="77777777" w:rsidTr="004A0276">
        <w:trPr>
          <w:tblHeader/>
        </w:trPr>
        <w:tc>
          <w:tcPr>
            <w:tcW w:w="2230" w:type="pct"/>
          </w:tcPr>
          <w:p w14:paraId="01945334" w14:textId="51722883" w:rsidR="004A0276" w:rsidRPr="0053191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5319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5" w:type="pct"/>
          </w:tcPr>
          <w:p w14:paraId="324895EF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25ACB377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6D9FB3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19498D1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B752AE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FEBC55C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FF46B2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2B30" w:rsidRPr="00BA2043" w14:paraId="0B67EB74" w14:textId="77777777" w:rsidTr="004A0276">
        <w:trPr>
          <w:tblHeader/>
        </w:trPr>
        <w:tc>
          <w:tcPr>
            <w:tcW w:w="2230" w:type="pct"/>
          </w:tcPr>
          <w:p w14:paraId="02E59760" w14:textId="25E1DC0E" w:rsidR="00BD2B30" w:rsidRPr="00531916" w:rsidRDefault="00BD2B30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585" w:type="pct"/>
          </w:tcPr>
          <w:p w14:paraId="3CECEB22" w14:textId="07BE76AF" w:rsid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805461A" w14:textId="77777777" w:rsidR="00BD2B30" w:rsidRPr="004A0276" w:rsidRDefault="00BD2B30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F409E" w14:textId="0B3B948C" w:rsidR="00BD2B30" w:rsidRPr="004A0276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3EB9D3" w14:textId="77777777" w:rsidR="00BD2B30" w:rsidRPr="004A0276" w:rsidRDefault="00BD2B30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6BB7FC" w14:textId="79823790" w:rsidR="00BD2B30" w:rsidRPr="004A0276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267DFA57" w14:textId="77777777" w:rsidR="00BD2B30" w:rsidRPr="004A0276" w:rsidRDefault="00BD2B30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9F9B37F" w14:textId="754C4D3A" w:rsidR="00BD2B30" w:rsidRPr="004A0276" w:rsidRDefault="00BD2B30" w:rsidP="00BD2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276" w:rsidRPr="00BA2043" w14:paraId="7346E307" w14:textId="77777777" w:rsidTr="00BD2B30">
        <w:trPr>
          <w:tblHeader/>
        </w:trPr>
        <w:tc>
          <w:tcPr>
            <w:tcW w:w="2230" w:type="pct"/>
          </w:tcPr>
          <w:p w14:paraId="167F2E7C" w14:textId="23890CCC" w:rsidR="004A0276" w:rsidRPr="0053191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531916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26FFCC" w14:textId="0284B574" w:rsidR="004A0276" w:rsidRPr="004A0276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B300A26" w14:textId="77777777" w:rsidR="004A0276" w:rsidRP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D025A39" w14:textId="094C4FD3" w:rsidR="004A0276" w:rsidRPr="004A0276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4A02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4C37D0" w14:textId="77777777" w:rsidR="004A0276" w:rsidRP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061130" w14:textId="139A76F1" w:rsidR="004A0276" w:rsidRPr="004A0276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CCE241F" w14:textId="77777777" w:rsidR="004A0276" w:rsidRP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4C9040" w14:textId="63CF2AA3" w:rsidR="004A0276" w:rsidRPr="004A0276" w:rsidRDefault="004A0276" w:rsidP="00BD2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A027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D2B30" w:rsidRPr="00BA2043" w14:paraId="0EC73601" w14:textId="77777777" w:rsidTr="00BD2B30">
        <w:trPr>
          <w:trHeight w:val="92"/>
          <w:tblHeader/>
        </w:trPr>
        <w:tc>
          <w:tcPr>
            <w:tcW w:w="2230" w:type="pct"/>
          </w:tcPr>
          <w:p w14:paraId="0ACA120F" w14:textId="7117CD07" w:rsidR="00BD2B30" w:rsidRPr="004A0276" w:rsidRDefault="00BD2B30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5237CC7" w14:textId="380742E8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D76A207" w14:textId="77777777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B32C82E" w14:textId="772DEDC3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3633D3" w14:textId="77777777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86EF872" w14:textId="27D1B71F" w:rsidR="00BD2B30" w:rsidRPr="00BD2B30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343E229A" w14:textId="77777777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C24B15" w14:textId="630997BF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  <w:tr w:rsidR="004A0276" w:rsidRPr="00BA2043" w14:paraId="6253FEEF" w14:textId="77777777" w:rsidTr="00BD2B30">
        <w:trPr>
          <w:trHeight w:val="92"/>
          <w:tblHeader/>
        </w:trPr>
        <w:tc>
          <w:tcPr>
            <w:tcW w:w="2230" w:type="pct"/>
          </w:tcPr>
          <w:p w14:paraId="20FB6568" w14:textId="77777777" w:rsidR="004A0276" w:rsidRPr="004A027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76DFC0E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016B848C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4C8B213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26433C1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92268F1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08209E20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65EEA6B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A0276" w:rsidRPr="00BA2043" w14:paraId="082762F4" w14:textId="77777777" w:rsidTr="004A0276">
        <w:trPr>
          <w:trHeight w:val="427"/>
          <w:tblHeader/>
        </w:trPr>
        <w:tc>
          <w:tcPr>
            <w:tcW w:w="2230" w:type="pct"/>
          </w:tcPr>
          <w:p w14:paraId="39C20849" w14:textId="5044BB4C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5" w:type="pct"/>
          </w:tcPr>
          <w:p w14:paraId="63C4A89E" w14:textId="6A228A31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0A8595E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D4BD52" w14:textId="04D49346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96FDD0A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7F91D6" w14:textId="20C6C732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00AAA58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359F27" w14:textId="3B46A8CE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2C74" w:rsidRPr="00BA2043" w14:paraId="66753F95" w14:textId="77777777" w:rsidTr="004A0276">
        <w:trPr>
          <w:trHeight w:val="258"/>
        </w:trPr>
        <w:tc>
          <w:tcPr>
            <w:tcW w:w="2230" w:type="pct"/>
          </w:tcPr>
          <w:p w14:paraId="526EFC77" w14:textId="65C95818" w:rsidR="009D2C74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585" w:type="pct"/>
          </w:tcPr>
          <w:p w14:paraId="06D851C7" w14:textId="77777777" w:rsidR="009D2C74" w:rsidRPr="00BA2043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C5EC07" w14:textId="77777777" w:rsidR="009D2C74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FC8CE1" w14:textId="77777777" w:rsidR="009D2C74" w:rsidRPr="00BA2043" w:rsidRDefault="009D2C74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56064" w14:textId="77777777" w:rsidR="009D2C74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3FAF33" w14:textId="77777777" w:rsidR="009D2C74" w:rsidRPr="00BA2043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10D51" w14:textId="77777777" w:rsidR="009D2C74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D8DBCE" w14:textId="77777777" w:rsidR="009D2C74" w:rsidRPr="00BA2043" w:rsidRDefault="009D2C74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2C74" w:rsidRPr="00BA2043" w14:paraId="00AC32B3" w14:textId="77777777" w:rsidTr="004A0276">
        <w:trPr>
          <w:trHeight w:val="258"/>
        </w:trPr>
        <w:tc>
          <w:tcPr>
            <w:tcW w:w="2230" w:type="pct"/>
          </w:tcPr>
          <w:p w14:paraId="3B15177D" w14:textId="235D8438" w:rsidR="009D2C74" w:rsidRPr="00B40A35" w:rsidRDefault="00B40A35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40A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เบลิค อินโนเทค จำกัด</w:t>
            </w:r>
          </w:p>
        </w:tc>
        <w:tc>
          <w:tcPr>
            <w:tcW w:w="585" w:type="pct"/>
          </w:tcPr>
          <w:p w14:paraId="3332E084" w14:textId="3BB3B850" w:rsidR="009D2C74" w:rsidRPr="00B40A35" w:rsidRDefault="00B40A35" w:rsidP="00B40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4" w:type="pct"/>
          </w:tcPr>
          <w:p w14:paraId="41DBF415" w14:textId="77777777" w:rsidR="009D2C74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2F9216" w14:textId="78B29739" w:rsidR="009D2C74" w:rsidRPr="00BA2043" w:rsidRDefault="00B40A35" w:rsidP="00B40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042244" w14:textId="77777777" w:rsidR="009D2C74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38776" w14:textId="5F52C48A" w:rsidR="009D2C74" w:rsidRPr="00B40A35" w:rsidRDefault="00B40A35" w:rsidP="00B40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500</w:t>
            </w:r>
          </w:p>
        </w:tc>
        <w:tc>
          <w:tcPr>
            <w:tcW w:w="145" w:type="pct"/>
          </w:tcPr>
          <w:p w14:paraId="53907DFA" w14:textId="77777777" w:rsidR="009D2C74" w:rsidRPr="00BA2043" w:rsidRDefault="009D2C74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3DBDEE" w14:textId="76604E74" w:rsidR="009D2C74" w:rsidRPr="00BA2043" w:rsidRDefault="00B40A35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A35" w:rsidRPr="00BA2043" w14:paraId="7D135114" w14:textId="77777777" w:rsidTr="004A0276">
        <w:trPr>
          <w:trHeight w:val="258"/>
        </w:trPr>
        <w:tc>
          <w:tcPr>
            <w:tcW w:w="2230" w:type="pct"/>
          </w:tcPr>
          <w:p w14:paraId="78E656A1" w14:textId="77777777" w:rsidR="00B40A35" w:rsidRPr="00B40A35" w:rsidRDefault="00B40A35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85" w:type="pct"/>
          </w:tcPr>
          <w:p w14:paraId="37965EB1" w14:textId="77777777" w:rsidR="00B40A35" w:rsidRPr="00B40A35" w:rsidRDefault="00B40A35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1EBB7E0D" w14:textId="77777777" w:rsidR="00B40A35" w:rsidRPr="00B40A35" w:rsidRDefault="00B40A35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19DF72B8" w14:textId="77777777" w:rsidR="00B40A35" w:rsidRPr="00B40A35" w:rsidRDefault="00B40A35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2C40C6F3" w14:textId="77777777" w:rsidR="00B40A35" w:rsidRPr="00B40A35" w:rsidRDefault="00B40A35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4C1D2467" w14:textId="77777777" w:rsidR="00B40A35" w:rsidRPr="00B40A35" w:rsidRDefault="00B40A35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50A723D" w14:textId="77777777" w:rsidR="00B40A35" w:rsidRPr="00B40A35" w:rsidRDefault="00B40A35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4CCD5A70" w14:textId="77777777" w:rsidR="00B40A35" w:rsidRPr="00B40A35" w:rsidRDefault="00B40A35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A0276" w:rsidRPr="00BA2043" w14:paraId="5EA48295" w14:textId="77777777" w:rsidTr="004A0276">
        <w:trPr>
          <w:trHeight w:val="258"/>
        </w:trPr>
        <w:tc>
          <w:tcPr>
            <w:tcW w:w="2230" w:type="pct"/>
          </w:tcPr>
          <w:p w14:paraId="108C30B1" w14:textId="7102044E" w:rsid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D34C067" w14:textId="77777777" w:rsidR="004A0276" w:rsidRPr="00BA2043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621E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0FB01A" w14:textId="77777777" w:rsidR="004A0276" w:rsidRPr="00BA2043" w:rsidRDefault="004A0276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3E3A1B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C00C9A" w14:textId="77777777" w:rsidR="004A0276" w:rsidRPr="00BA2043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B033FA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C6FB54" w14:textId="77777777" w:rsidR="004A0276" w:rsidRPr="00BA2043" w:rsidRDefault="004A0276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DE3" w:rsidRPr="00BA2043" w14:paraId="15E8CB0C" w14:textId="77777777" w:rsidTr="004A0276">
        <w:trPr>
          <w:trHeight w:val="258"/>
        </w:trPr>
        <w:tc>
          <w:tcPr>
            <w:tcW w:w="2230" w:type="pct"/>
          </w:tcPr>
          <w:p w14:paraId="3CB06680" w14:textId="77777777" w:rsidR="006F3DE3" w:rsidRPr="00E657DC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85" w:type="pct"/>
          </w:tcPr>
          <w:p w14:paraId="5659028F" w14:textId="5CE6E09C" w:rsidR="006F3DE3" w:rsidRPr="00BA2043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265</w:t>
            </w:r>
          </w:p>
        </w:tc>
        <w:tc>
          <w:tcPr>
            <w:tcW w:w="144" w:type="pct"/>
          </w:tcPr>
          <w:p w14:paraId="2FC4126C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39759" w14:textId="71D0FF5D" w:rsidR="006F3DE3" w:rsidRPr="00BD2B30" w:rsidRDefault="006F3DE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BD2B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D1EA33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2A190" w14:textId="68F9F4A2" w:rsidR="006F3DE3" w:rsidRPr="00BA2043" w:rsidRDefault="009D2C74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116</w:t>
            </w:r>
          </w:p>
        </w:tc>
        <w:tc>
          <w:tcPr>
            <w:tcW w:w="145" w:type="pct"/>
          </w:tcPr>
          <w:p w14:paraId="49CCCEAE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21B9FC" w14:textId="392D94AE" w:rsidR="006F3DE3" w:rsidRDefault="006F3DE3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3DE3" w:rsidRPr="00BA2043" w14:paraId="4D01B7FF" w14:textId="77777777" w:rsidTr="004A0276">
        <w:trPr>
          <w:trHeight w:val="258"/>
        </w:trPr>
        <w:tc>
          <w:tcPr>
            <w:tcW w:w="2230" w:type="pct"/>
          </w:tcPr>
          <w:p w14:paraId="1EC23E50" w14:textId="16F7E034" w:rsidR="006F3DE3" w:rsidRPr="00651CC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85" w:type="pct"/>
          </w:tcPr>
          <w:p w14:paraId="1CDD4A52" w14:textId="0C453371" w:rsidR="006F3DE3" w:rsidRPr="00BA2043" w:rsidRDefault="00B40A35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078FBA9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5B745C" w14:textId="5BB45DF8" w:rsidR="006F3DE3" w:rsidRPr="00BD2B30" w:rsidRDefault="006F3DE3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BD2B30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46" w:type="pct"/>
          </w:tcPr>
          <w:p w14:paraId="0B8BD1E7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054BA" w14:textId="687C869D" w:rsidR="006F3DE3" w:rsidRPr="00BA2043" w:rsidRDefault="00B40A35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DBF13D3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685E97" w14:textId="35545E12" w:rsidR="006F3DE3" w:rsidRDefault="006F3DE3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C74" w:rsidRPr="00BA2043" w14:paraId="1594BFD9" w14:textId="77777777" w:rsidTr="004A0276">
        <w:trPr>
          <w:trHeight w:val="258"/>
        </w:trPr>
        <w:tc>
          <w:tcPr>
            <w:tcW w:w="2230" w:type="pct"/>
          </w:tcPr>
          <w:p w14:paraId="4792F055" w14:textId="77777777" w:rsidR="009D2C74" w:rsidRPr="00B40A35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85" w:type="pct"/>
          </w:tcPr>
          <w:p w14:paraId="6B1AD926" w14:textId="77777777" w:rsidR="009D2C74" w:rsidRPr="00B40A35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4" w:type="pct"/>
          </w:tcPr>
          <w:p w14:paraId="000972B5" w14:textId="77777777" w:rsidR="009D2C74" w:rsidRPr="00B40A35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05822C73" w14:textId="77777777" w:rsidR="009D2C74" w:rsidRPr="00B40A35" w:rsidRDefault="009D2C74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6DEFEF13" w14:textId="77777777" w:rsidR="009D2C74" w:rsidRPr="00B40A35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8B39559" w14:textId="77777777" w:rsidR="009D2C74" w:rsidRPr="00B40A35" w:rsidRDefault="009D2C74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</w:tcPr>
          <w:p w14:paraId="0C7538E6" w14:textId="77777777" w:rsidR="009D2C74" w:rsidRPr="00B40A35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08148090" w14:textId="77777777" w:rsidR="009D2C74" w:rsidRPr="00B40A35" w:rsidRDefault="009D2C74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C74" w:rsidRPr="00BA2043" w14:paraId="4E9B3CED" w14:textId="77777777" w:rsidTr="004A0276">
        <w:trPr>
          <w:trHeight w:val="258"/>
        </w:trPr>
        <w:tc>
          <w:tcPr>
            <w:tcW w:w="2230" w:type="pct"/>
          </w:tcPr>
          <w:p w14:paraId="1DE71E7D" w14:textId="77B3B410" w:rsidR="009D2C74" w:rsidRPr="00F81922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46895DF4" w14:textId="5EBC4EA3" w:rsidR="009D2C74" w:rsidRPr="00BA2043" w:rsidRDefault="00E307BE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264</w:t>
            </w:r>
          </w:p>
        </w:tc>
        <w:tc>
          <w:tcPr>
            <w:tcW w:w="144" w:type="pct"/>
          </w:tcPr>
          <w:p w14:paraId="1EE62A7E" w14:textId="77777777" w:rsidR="009D2C74" w:rsidRPr="00BA2043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F8D6DF" w14:textId="23627565" w:rsidR="009D2C74" w:rsidRPr="00B40A35" w:rsidRDefault="00B40A35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B582492" w14:textId="77777777" w:rsidR="009D2C74" w:rsidRPr="00BA2043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7FBCBE" w14:textId="3F77052F" w:rsidR="009D2C74" w:rsidRPr="00BA2043" w:rsidRDefault="00146E82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264</w:t>
            </w:r>
          </w:p>
        </w:tc>
        <w:tc>
          <w:tcPr>
            <w:tcW w:w="145" w:type="pct"/>
          </w:tcPr>
          <w:p w14:paraId="1278BEB6" w14:textId="77777777" w:rsidR="009D2C74" w:rsidRPr="00BA2043" w:rsidRDefault="009D2C74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38FEFE" w14:textId="55D339EF" w:rsidR="009D2C74" w:rsidRDefault="00B40A35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57ED" w:rsidRPr="00BA2043" w14:paraId="6577E226" w14:textId="77777777" w:rsidTr="004A0276">
        <w:trPr>
          <w:trHeight w:val="258"/>
        </w:trPr>
        <w:tc>
          <w:tcPr>
            <w:tcW w:w="2230" w:type="pct"/>
          </w:tcPr>
          <w:p w14:paraId="0724C231" w14:textId="77777777" w:rsidR="004857ED" w:rsidRPr="00BA2043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7BB2675F" w:rsidR="004857ED" w:rsidRPr="00B32390" w:rsidRDefault="00E307BE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1,029</w:t>
            </w:r>
          </w:p>
        </w:tc>
        <w:tc>
          <w:tcPr>
            <w:tcW w:w="144" w:type="pct"/>
          </w:tcPr>
          <w:p w14:paraId="66A4F725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5EECDA76" w:rsidR="004857ED" w:rsidRPr="00AE2258" w:rsidRDefault="004857ED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  <w:tc>
          <w:tcPr>
            <w:tcW w:w="146" w:type="pct"/>
          </w:tcPr>
          <w:p w14:paraId="5B81E3D4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50964010" w:rsidR="004857ED" w:rsidRPr="00BA2043" w:rsidRDefault="00B40A35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46E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145" w:type="pct"/>
          </w:tcPr>
          <w:p w14:paraId="3723C4CE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4CDED8B4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857ED" w:rsidRPr="00BA2043" w14:paraId="7AEBE011" w14:textId="77777777" w:rsidTr="004A0276">
        <w:trPr>
          <w:tblHeader/>
        </w:trPr>
        <w:tc>
          <w:tcPr>
            <w:tcW w:w="2230" w:type="pct"/>
          </w:tcPr>
          <w:p w14:paraId="618A43B8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054C64F" w14:textId="018CEEC4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1F487DB9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3B0BDE73" w14:textId="352257BE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5161BD1D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DA0EB7C" w14:textId="301BCA08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176C7BF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4D999BF" w14:textId="5846D30F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7ED" w:rsidRPr="006C45EA" w14:paraId="317D4566" w14:textId="77777777" w:rsidTr="004A0276">
        <w:trPr>
          <w:trHeight w:val="427"/>
          <w:tblHeader/>
        </w:trPr>
        <w:tc>
          <w:tcPr>
            <w:tcW w:w="2230" w:type="pct"/>
          </w:tcPr>
          <w:p w14:paraId="05A1A626" w14:textId="73E39592" w:rsidR="004857ED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85" w:type="pct"/>
          </w:tcPr>
          <w:p w14:paraId="256FC5B7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4C00C303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463982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5190DE4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D369940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2A219A5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BEB046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57ED" w:rsidRPr="006C45EA" w14:paraId="63416476" w14:textId="77777777" w:rsidTr="004A0276">
        <w:trPr>
          <w:trHeight w:val="427"/>
          <w:tblHeader/>
        </w:trPr>
        <w:tc>
          <w:tcPr>
            <w:tcW w:w="2230" w:type="pct"/>
          </w:tcPr>
          <w:p w14:paraId="2DDC16F9" w14:textId="7CEDF92C" w:rsidR="004857ED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F6A1BC8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54B8B2E1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B338E1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299F319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0FB404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079BE30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82353F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57ED" w:rsidRPr="006C45EA" w14:paraId="60AD7561" w14:textId="77777777" w:rsidTr="004A0276">
        <w:trPr>
          <w:trHeight w:val="308"/>
          <w:tblHeader/>
        </w:trPr>
        <w:tc>
          <w:tcPr>
            <w:tcW w:w="2230" w:type="pct"/>
          </w:tcPr>
          <w:p w14:paraId="5EB7F402" w14:textId="507D05FE" w:rsidR="004857ED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585" w:type="pct"/>
          </w:tcPr>
          <w:p w14:paraId="5218D534" w14:textId="0C323546" w:rsidR="004857ED" w:rsidRPr="006C45EA" w:rsidRDefault="00B40A35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DB81BFC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166232" w14:textId="200394A4" w:rsidR="004857ED" w:rsidRPr="006C45EA" w:rsidRDefault="004857ED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4C1F539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E97C78" w14:textId="5B77562F" w:rsidR="004857ED" w:rsidRPr="006C45EA" w:rsidRDefault="00B40A35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B5915F5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AC3656" w14:textId="6A914CF2" w:rsidR="004857ED" w:rsidRPr="006C45EA" w:rsidRDefault="004857ED" w:rsidP="004857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107,240</w:t>
            </w:r>
          </w:p>
        </w:tc>
      </w:tr>
      <w:tr w:rsidR="004857ED" w:rsidRPr="006C45EA" w14:paraId="2AA9C508" w14:textId="77777777" w:rsidTr="004A0276">
        <w:trPr>
          <w:tblHeader/>
        </w:trPr>
        <w:tc>
          <w:tcPr>
            <w:tcW w:w="2230" w:type="pct"/>
          </w:tcPr>
          <w:p w14:paraId="1A38394B" w14:textId="77777777" w:rsidR="004857ED" w:rsidRPr="00BA7C12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FAB0E2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2160C89D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18FCE1EA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38738E4C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4426CD9B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1FAA7E8A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6AC535B1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7ED" w:rsidRPr="006C45EA" w14:paraId="5B12CBBB" w14:textId="77777777" w:rsidTr="004A0276">
        <w:trPr>
          <w:trHeight w:val="427"/>
          <w:tblHeader/>
        </w:trPr>
        <w:tc>
          <w:tcPr>
            <w:tcW w:w="2230" w:type="pct"/>
          </w:tcPr>
          <w:p w14:paraId="45FFE868" w14:textId="02F46BAA" w:rsidR="004857ED" w:rsidRPr="00BA2043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0583BDEB" w14:textId="4B79BFB3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2A199592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8BDA88" w14:textId="087D56DB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A4B5ABD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E4DB80" w14:textId="0D476F16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1C5AB59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4B33E6" w14:textId="16B08768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57ED" w:rsidRPr="00BA2043" w14:paraId="151F3EDD" w14:textId="77777777" w:rsidTr="004A0276">
        <w:trPr>
          <w:trHeight w:val="258"/>
        </w:trPr>
        <w:tc>
          <w:tcPr>
            <w:tcW w:w="2230" w:type="pct"/>
          </w:tcPr>
          <w:p w14:paraId="66B96ECB" w14:textId="7E0B1AD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72DC4B51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426002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69F0AF" w14:textId="77777777" w:rsidR="004857ED" w:rsidRPr="00BA2043" w:rsidRDefault="004857ED" w:rsidP="004857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C43601C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CAF9CC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DDE90A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4420DFC" w14:textId="77777777" w:rsidR="004857ED" w:rsidRPr="00BA2043" w:rsidRDefault="004857ED" w:rsidP="004857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57ED" w:rsidRPr="00BA2043" w14:paraId="17E4F544" w14:textId="77777777" w:rsidTr="004A0276">
        <w:trPr>
          <w:trHeight w:val="258"/>
        </w:trPr>
        <w:tc>
          <w:tcPr>
            <w:tcW w:w="2230" w:type="pct"/>
          </w:tcPr>
          <w:p w14:paraId="6ABB4E3E" w14:textId="6837CA42" w:rsidR="004857ED" w:rsidRPr="00214BE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85" w:type="pct"/>
          </w:tcPr>
          <w:p w14:paraId="2EB595F0" w14:textId="4A3A9DCA" w:rsidR="004857ED" w:rsidRPr="00A33ACF" w:rsidRDefault="00B40A35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20,765</w:t>
            </w:r>
          </w:p>
        </w:tc>
        <w:tc>
          <w:tcPr>
            <w:tcW w:w="144" w:type="pct"/>
          </w:tcPr>
          <w:p w14:paraId="0745E3DE" w14:textId="77777777" w:rsidR="004857ED" w:rsidRPr="00B1695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1F4380A9" w14:textId="33CF42E8" w:rsidR="004857ED" w:rsidRPr="00A33ACF" w:rsidRDefault="004857ED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2A21">
              <w:rPr>
                <w:rFonts w:ascii="Angsana New" w:hAnsi="Angsana New"/>
                <w:sz w:val="30"/>
                <w:szCs w:val="30"/>
                <w:lang w:val="en-US"/>
              </w:rPr>
              <w:t>21,671</w:t>
            </w:r>
          </w:p>
        </w:tc>
        <w:tc>
          <w:tcPr>
            <w:tcW w:w="146" w:type="pct"/>
          </w:tcPr>
          <w:p w14:paraId="7BAB9208" w14:textId="77777777" w:rsidR="004857ED" w:rsidRPr="00B1695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00E376B" w14:textId="061D1759" w:rsidR="004857ED" w:rsidRPr="005C7EBE" w:rsidRDefault="00B40A35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20,765</w:t>
            </w:r>
          </w:p>
        </w:tc>
        <w:tc>
          <w:tcPr>
            <w:tcW w:w="145" w:type="pct"/>
          </w:tcPr>
          <w:p w14:paraId="3C70B6BF" w14:textId="77777777" w:rsidR="004857ED" w:rsidRPr="00B1695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4B1FA40A" w14:textId="6FEF5FB3" w:rsidR="004857ED" w:rsidRPr="00BA2043" w:rsidRDefault="004857ED" w:rsidP="00B169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12A21">
              <w:rPr>
                <w:rFonts w:ascii="Angsana New" w:hAnsi="Angsana New"/>
                <w:sz w:val="30"/>
                <w:szCs w:val="30"/>
                <w:lang w:eastAsia="x-none"/>
              </w:rPr>
              <w:t>21,671</w:t>
            </w:r>
          </w:p>
        </w:tc>
      </w:tr>
    </w:tbl>
    <w:p w14:paraId="450D176C" w14:textId="45C42287" w:rsidR="00741AD5" w:rsidRDefault="00741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0E74521" w14:textId="77777777" w:rsidR="001D4F17" w:rsidRDefault="001D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353C201" w14:textId="77777777" w:rsidR="001D4F17" w:rsidRDefault="001D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2F4670FD" w14:textId="77777777" w:rsidR="001D4F17" w:rsidRDefault="001D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C695E78" w14:textId="77777777" w:rsidR="001D4F17" w:rsidRDefault="001D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65E64E8E" w14:textId="334BD22F" w:rsidR="00741AD5" w:rsidRPr="00D2038A" w:rsidRDefault="00741AD5" w:rsidP="00741AD5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2038A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เงินลงทุนในการร่วมค้า</w:t>
      </w:r>
    </w:p>
    <w:p w14:paraId="4710F162" w14:textId="77777777" w:rsidR="00741AD5" w:rsidRPr="00415409" w:rsidRDefault="00741AD5" w:rsidP="00741AD5">
      <w:pPr>
        <w:rPr>
          <w:rFonts w:eastAsia="Calibr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42"/>
        <w:gridCol w:w="1828"/>
        <w:gridCol w:w="236"/>
        <w:gridCol w:w="2014"/>
      </w:tblGrid>
      <w:tr w:rsidR="00415409" w:rsidRPr="00514726" w14:paraId="5C75F68D" w14:textId="77777777" w:rsidTr="003760AC">
        <w:tc>
          <w:tcPr>
            <w:tcW w:w="4860" w:type="dxa"/>
            <w:vAlign w:val="bottom"/>
          </w:tcPr>
          <w:p w14:paraId="78BF0686" w14:textId="16D70C03" w:rsidR="00415409" w:rsidRPr="0005498C" w:rsidRDefault="0005498C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รายการเคลื่อนไหวสำหรับงวดหกเดือน</w:t>
            </w:r>
          </w:p>
        </w:tc>
        <w:tc>
          <w:tcPr>
            <w:tcW w:w="242" w:type="dxa"/>
          </w:tcPr>
          <w:p w14:paraId="536A4115" w14:textId="77777777" w:rsidR="00415409" w:rsidRPr="000763D5" w:rsidRDefault="00415409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2E4FACF4" w14:textId="40EFA356" w:rsidR="00415409" w:rsidRPr="00415409" w:rsidRDefault="00415409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AADCD0" w14:textId="77777777" w:rsidR="00415409" w:rsidRPr="000763D5" w:rsidRDefault="00415409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52E5FF0A" w14:textId="2137A006" w:rsidR="00415409" w:rsidRPr="00415409" w:rsidRDefault="00415409" w:rsidP="00415409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498C" w:rsidRPr="00514726" w14:paraId="5F959073" w14:textId="77777777" w:rsidTr="003760AC">
        <w:tc>
          <w:tcPr>
            <w:tcW w:w="4860" w:type="dxa"/>
            <w:vAlign w:val="bottom"/>
          </w:tcPr>
          <w:p w14:paraId="5F47E0FA" w14:textId="52F4881C" w:rsidR="0005498C" w:rsidRPr="0005498C" w:rsidRDefault="0005498C" w:rsidP="0005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5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232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05498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5498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232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638EAEA2" w14:textId="77777777" w:rsidR="0005498C" w:rsidRPr="000763D5" w:rsidRDefault="0005498C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73CE788E" w14:textId="721B4FBF" w:rsidR="0005498C" w:rsidRPr="000763D5" w:rsidRDefault="009607C2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90" w:firstLine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0763D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2F3DB84" w14:textId="77777777" w:rsidR="0005498C" w:rsidRPr="000763D5" w:rsidRDefault="0005498C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70394193" w14:textId="6E02D826" w:rsidR="0005498C" w:rsidRDefault="003760AC" w:rsidP="00A01BD9">
            <w:pPr>
              <w:pStyle w:val="acctfourfigures"/>
              <w:tabs>
                <w:tab w:val="clear" w:pos="765"/>
                <w:tab w:val="left" w:pos="11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9607C2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15409" w:rsidRPr="00514726" w14:paraId="37FCD466" w14:textId="77777777" w:rsidTr="003760AC">
        <w:tc>
          <w:tcPr>
            <w:tcW w:w="4860" w:type="dxa"/>
            <w:vAlign w:val="bottom"/>
          </w:tcPr>
          <w:p w14:paraId="748CD813" w14:textId="77777777" w:rsidR="00415409" w:rsidRPr="0030509E" w:rsidRDefault="00415409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5A4A54B3" w14:textId="77777777" w:rsidR="00415409" w:rsidRPr="000763D5" w:rsidRDefault="00415409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8" w:type="dxa"/>
            <w:gridSpan w:val="3"/>
          </w:tcPr>
          <w:p w14:paraId="52D45CE6" w14:textId="17AEE76B" w:rsidR="00415409" w:rsidRPr="000763D5" w:rsidRDefault="00415409" w:rsidP="00415409">
            <w:pPr>
              <w:pStyle w:val="acctfourfigures"/>
              <w:tabs>
                <w:tab w:val="clear" w:pos="765"/>
              </w:tabs>
              <w:spacing w:line="240" w:lineRule="auto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63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623E" w:rsidRPr="00514726" w14:paraId="2F9E0643" w14:textId="77777777" w:rsidTr="003760AC">
        <w:tc>
          <w:tcPr>
            <w:tcW w:w="4860" w:type="dxa"/>
            <w:vAlign w:val="bottom"/>
          </w:tcPr>
          <w:p w14:paraId="00D4397F" w14:textId="3158BBBB" w:rsidR="0031623E" w:rsidRPr="000763D5" w:rsidRDefault="0031623E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  <w:r w:rsidR="00A01BD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0335F6" w:rsidRPr="000335F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0335F6" w:rsidRPr="000335F6">
              <w:rPr>
                <w:rFonts w:ascii="Angsana New" w:hAnsi="Angsana New"/>
                <w:sz w:val="30"/>
                <w:szCs w:val="30"/>
                <w:cs/>
              </w:rPr>
              <w:t>เบลิค อินโนเทค จำกัด</w:t>
            </w:r>
          </w:p>
        </w:tc>
        <w:tc>
          <w:tcPr>
            <w:tcW w:w="242" w:type="dxa"/>
          </w:tcPr>
          <w:p w14:paraId="045FE887" w14:textId="77777777" w:rsidR="0031623E" w:rsidRPr="000763D5" w:rsidRDefault="0031623E" w:rsidP="001243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</w:tcPr>
          <w:p w14:paraId="6E682B80" w14:textId="19F0F2A0" w:rsidR="0031623E" w:rsidRPr="000763D5" w:rsidRDefault="00415409" w:rsidP="003760AC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36" w:type="dxa"/>
          </w:tcPr>
          <w:p w14:paraId="2D59D100" w14:textId="77777777" w:rsidR="0031623E" w:rsidRPr="000763D5" w:rsidRDefault="0031623E" w:rsidP="0012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4" w:type="dxa"/>
          </w:tcPr>
          <w:p w14:paraId="69B3BE72" w14:textId="645E52EF" w:rsidR="0031623E" w:rsidRPr="000763D5" w:rsidRDefault="00E4757C" w:rsidP="003760AC">
            <w:pPr>
              <w:pStyle w:val="acctfourfigures"/>
              <w:tabs>
                <w:tab w:val="clear" w:pos="765"/>
                <w:tab w:val="decimal" w:pos="18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</w:tr>
    </w:tbl>
    <w:p w14:paraId="1CA125E9" w14:textId="605D709C" w:rsidR="000763D5" w:rsidRPr="00415409" w:rsidRDefault="000763D5" w:rsidP="00076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eastAsia="Calibri"/>
          <w:sz w:val="28"/>
          <w:szCs w:val="28"/>
          <w:lang w:eastAsia="x-none"/>
        </w:rPr>
      </w:pPr>
    </w:p>
    <w:p w14:paraId="5E9270B9" w14:textId="07D65038" w:rsidR="00993A56" w:rsidRPr="00347315" w:rsidRDefault="00993A56" w:rsidP="001D4F17">
      <w:pPr>
        <w:pStyle w:val="a"/>
        <w:widowControl w:val="0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  <w:sectPr w:rsidR="00993A56" w:rsidRPr="00347315" w:rsidSect="00C21C17">
          <w:headerReference w:type="default" r:id="rId9"/>
          <w:footerReference w:type="default" r:id="rId10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  <w:r w:rsidRPr="0034731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347315">
        <w:rPr>
          <w:rFonts w:ascii="Angsana New" w:hAnsi="Angsana New" w:cs="Angsana New"/>
          <w:lang w:val="en-US"/>
        </w:rPr>
        <w:t xml:space="preserve">1 </w:t>
      </w:r>
      <w:r w:rsidRPr="00347315">
        <w:rPr>
          <w:rFonts w:ascii="Angsana New" w:hAnsi="Angsana New" w:cs="Angsana New" w:hint="cs"/>
          <w:cs/>
          <w:lang w:val="en-US"/>
        </w:rPr>
        <w:t xml:space="preserve">พฤษภาคม </w:t>
      </w:r>
      <w:r w:rsidRPr="00347315">
        <w:rPr>
          <w:rFonts w:ascii="Angsana New" w:hAnsi="Angsana New" w:cs="Angsana New"/>
          <w:lang w:val="en-US"/>
        </w:rPr>
        <w:t xml:space="preserve">2565 </w:t>
      </w:r>
      <w:r w:rsidRPr="00347315">
        <w:rPr>
          <w:rFonts w:ascii="Angsana New" w:hAnsi="Angsana New" w:cs="Angsana New" w:hint="cs"/>
          <w:cs/>
          <w:lang w:val="en-US"/>
        </w:rPr>
        <w:t>บริษัทได้ทำสัญญาร่วมลงทุนกับบริษัท</w:t>
      </w:r>
      <w:r w:rsidRPr="00347315">
        <w:rPr>
          <w:rFonts w:ascii="Angsana New" w:hAnsi="Angsana New" w:cs="Angsana New"/>
          <w:cs/>
          <w:lang w:val="en-US"/>
        </w:rPr>
        <w:t xml:space="preserve"> บีเอ็นบี เทค จำกัด</w:t>
      </w:r>
      <w:r w:rsidRPr="00347315">
        <w:rPr>
          <w:rFonts w:ascii="Angsana New" w:hAnsi="Angsana New" w:cs="Angsana New" w:hint="cs"/>
          <w:cs/>
          <w:lang w:val="en-US"/>
        </w:rPr>
        <w:t xml:space="preserve"> (</w:t>
      </w:r>
      <w:r w:rsidRPr="00347315">
        <w:rPr>
          <w:rFonts w:ascii="Angsana New" w:hAnsi="Angsana New" w:cs="Angsana New"/>
          <w:lang w:val="en-US"/>
        </w:rPr>
        <w:t>“BNB”</w:t>
      </w:r>
      <w:r w:rsidRPr="00347315">
        <w:rPr>
          <w:rFonts w:ascii="Angsana New" w:hAnsi="Angsana New" w:cs="Angsana New" w:hint="cs"/>
          <w:cs/>
          <w:lang w:val="en-US"/>
        </w:rPr>
        <w:t>)</w:t>
      </w:r>
      <w:r w:rsidR="00BD4391" w:rsidRPr="00347315">
        <w:rPr>
          <w:rFonts w:ascii="Angsana New" w:hAnsi="Angsana New" w:cs="Angsana New"/>
          <w:lang w:val="en-US"/>
        </w:rPr>
        <w:t xml:space="preserve"> </w:t>
      </w:r>
      <w:r w:rsidR="00BD4391" w:rsidRPr="00347315">
        <w:rPr>
          <w:rFonts w:ascii="Angsana New" w:hAnsi="Angsana New" w:cs="Angsana New" w:hint="cs"/>
          <w:cs/>
          <w:lang w:val="en-US"/>
        </w:rPr>
        <w:t xml:space="preserve">เพื่อร่วมลงทุนในบริษัท </w:t>
      </w:r>
      <w:r w:rsidR="00BD4391" w:rsidRPr="00347315">
        <w:rPr>
          <w:rFonts w:ascii="Angsana New" w:hAnsi="Angsana New" w:cs="Angsana New"/>
          <w:cs/>
          <w:lang w:val="en-US"/>
        </w:rPr>
        <w:t>เบลิค อินโนเทค จำกัด</w:t>
      </w:r>
      <w:r w:rsidR="00BD4391" w:rsidRPr="00347315">
        <w:rPr>
          <w:rFonts w:ascii="Angsana New" w:hAnsi="Angsana New" w:cs="Angsana New" w:hint="cs"/>
          <w:cs/>
          <w:lang w:val="en-US"/>
        </w:rPr>
        <w:t xml:space="preserve"> (</w:t>
      </w:r>
      <w:r w:rsidR="00BD4391" w:rsidRPr="00347315">
        <w:rPr>
          <w:rFonts w:ascii="Angsana New" w:hAnsi="Angsana New" w:cs="Angsana New"/>
          <w:lang w:val="en-US"/>
        </w:rPr>
        <w:t>“Belic”</w:t>
      </w:r>
      <w:r w:rsidR="00BD4391" w:rsidRPr="00347315">
        <w:rPr>
          <w:rFonts w:ascii="Angsana New" w:hAnsi="Angsana New" w:cs="Angsana New" w:hint="cs"/>
          <w:cs/>
          <w:lang w:val="en-US"/>
        </w:rPr>
        <w:t>)</w:t>
      </w:r>
      <w:r w:rsidR="00BD4391" w:rsidRPr="00347315">
        <w:rPr>
          <w:rFonts w:ascii="Angsana New" w:hAnsi="Angsana New" w:cs="Angsana New"/>
          <w:lang w:val="en-US"/>
        </w:rPr>
        <w:t xml:space="preserve"> </w:t>
      </w:r>
      <w:r w:rsidR="00BD4391" w:rsidRPr="00347315">
        <w:rPr>
          <w:rFonts w:ascii="Angsana New" w:hAnsi="Angsana New" w:cs="Angsana New" w:hint="cs"/>
          <w:cs/>
          <w:lang w:val="en-US"/>
        </w:rPr>
        <w:t>ซึ่งเป็น</w:t>
      </w:r>
      <w:r w:rsidR="00A01BD9" w:rsidRPr="00347315">
        <w:rPr>
          <w:rFonts w:ascii="Angsana New" w:hAnsi="Angsana New" w:cs="Angsana New" w:hint="cs"/>
          <w:cs/>
          <w:lang w:val="en-US"/>
        </w:rPr>
        <w:t>นิติบุคคล</w:t>
      </w:r>
      <w:r w:rsidR="00BD4391" w:rsidRPr="00347315">
        <w:rPr>
          <w:rFonts w:ascii="Angsana New" w:hAnsi="Angsana New" w:cs="Angsana New" w:hint="cs"/>
          <w:cs/>
          <w:lang w:val="en-US"/>
        </w:rPr>
        <w:t>ที่จัดตั้งขึ้นในประเทศไทย</w:t>
      </w:r>
      <w:r w:rsidR="00A01BD9" w:rsidRPr="0034731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A01BD9" w:rsidRPr="00347315">
        <w:rPr>
          <w:rFonts w:ascii="Angsana New" w:hAnsi="Angsana New" w:cs="Angsana New"/>
          <w:lang w:val="en-US"/>
        </w:rPr>
        <w:t xml:space="preserve">15 </w:t>
      </w:r>
      <w:r w:rsidR="00A01BD9" w:rsidRPr="00347315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A01BD9" w:rsidRPr="00347315">
        <w:rPr>
          <w:rFonts w:ascii="Angsana New" w:hAnsi="Angsana New" w:cs="Angsana New"/>
          <w:lang w:val="en-US"/>
        </w:rPr>
        <w:t xml:space="preserve">2565 </w:t>
      </w:r>
      <w:r w:rsidR="00BE4DA2">
        <w:rPr>
          <w:rFonts w:ascii="Angsana New" w:hAnsi="Angsana New" w:cs="Angsana New"/>
          <w:lang w:val="en-US"/>
        </w:rPr>
        <w:br/>
      </w:r>
      <w:r w:rsidR="00BD4391" w:rsidRPr="00347315">
        <w:rPr>
          <w:rFonts w:ascii="Angsana New" w:hAnsi="Angsana New" w:cs="Angsana New" w:hint="cs"/>
          <w:cs/>
          <w:lang w:val="en-US"/>
        </w:rPr>
        <w:t>โดยมีวัตถุประสงค์เพื่อผลิต วิจั</w:t>
      </w:r>
      <w:r w:rsidR="008F18AA" w:rsidRPr="00347315">
        <w:rPr>
          <w:rFonts w:ascii="Angsana New" w:hAnsi="Angsana New" w:cs="Angsana New" w:hint="cs"/>
          <w:cs/>
          <w:lang w:val="en-US"/>
        </w:rPr>
        <w:t>ย และ</w:t>
      </w:r>
      <w:r w:rsidR="00274EE6" w:rsidRPr="00347315">
        <w:rPr>
          <w:rFonts w:ascii="Angsana New" w:hAnsi="Angsana New" w:cs="Angsana New"/>
          <w:cs/>
          <w:lang w:val="en-US"/>
        </w:rPr>
        <w:t>จำหน่ายผลิตภัณฑ์อะคริลิคและเรซิ่น</w:t>
      </w:r>
      <w:r w:rsidR="00274EE6" w:rsidRPr="00347315">
        <w:rPr>
          <w:rFonts w:ascii="Angsana New" w:hAnsi="Angsana New" w:cs="Angsana New" w:hint="cs"/>
          <w:cs/>
          <w:lang w:val="en-US"/>
        </w:rPr>
        <w:t xml:space="preserve"> บริษัทและ </w:t>
      </w:r>
      <w:r w:rsidR="00274EE6" w:rsidRPr="00347315">
        <w:rPr>
          <w:rFonts w:ascii="Angsana New" w:hAnsi="Angsana New" w:cs="Angsana New"/>
          <w:lang w:val="en-US"/>
        </w:rPr>
        <w:t xml:space="preserve">BNB </w:t>
      </w:r>
      <w:r w:rsidR="00274EE6" w:rsidRPr="00347315">
        <w:rPr>
          <w:rFonts w:ascii="Angsana New" w:hAnsi="Angsana New" w:cs="Angsana New" w:hint="cs"/>
          <w:cs/>
          <w:lang w:val="en-US"/>
        </w:rPr>
        <w:t>ลงทุนใน</w:t>
      </w:r>
      <w:r w:rsidR="00A01BD9" w:rsidRPr="00347315">
        <w:rPr>
          <w:rFonts w:ascii="Angsana New" w:hAnsi="Angsana New" w:cs="Angsana New" w:hint="cs"/>
          <w:cs/>
          <w:lang w:val="en-US"/>
        </w:rPr>
        <w:t xml:space="preserve"> </w:t>
      </w:r>
      <w:r w:rsidR="00A01BD9" w:rsidRPr="00347315">
        <w:rPr>
          <w:rFonts w:ascii="Angsana New" w:hAnsi="Angsana New" w:cs="Angsana New"/>
          <w:lang w:val="en-US"/>
        </w:rPr>
        <w:t xml:space="preserve">Belic </w:t>
      </w:r>
      <w:r w:rsidR="00BE4DA2">
        <w:rPr>
          <w:rFonts w:ascii="Angsana New" w:hAnsi="Angsana New" w:cs="Angsana New"/>
          <w:lang w:val="en-US"/>
        </w:rPr>
        <w:br/>
      </w:r>
      <w:r w:rsidR="00274EE6" w:rsidRPr="00347315">
        <w:rPr>
          <w:rFonts w:ascii="Angsana New" w:hAnsi="Angsana New" w:cs="Angsana New" w:hint="cs"/>
          <w:cs/>
          <w:lang w:val="en-US"/>
        </w:rPr>
        <w:t>ในอัตราส่วนเท่ากัน</w:t>
      </w:r>
      <w:r w:rsidR="00C64ECF" w:rsidRPr="00347315">
        <w:rPr>
          <w:rFonts w:ascii="Angsana New" w:hAnsi="Angsana New" w:cs="Angsana New" w:hint="cs"/>
          <w:cs/>
          <w:lang w:val="en-US"/>
        </w:rPr>
        <w:t>ที่</w:t>
      </w:r>
      <w:r w:rsidR="00274EE6" w:rsidRPr="00347315">
        <w:rPr>
          <w:rFonts w:ascii="Angsana New" w:hAnsi="Angsana New" w:cs="Angsana New" w:hint="cs"/>
          <w:cs/>
          <w:lang w:val="en-US"/>
        </w:rPr>
        <w:t xml:space="preserve">ร้อยละ </w:t>
      </w:r>
      <w:r w:rsidR="00274EE6" w:rsidRPr="00347315">
        <w:rPr>
          <w:rFonts w:ascii="Angsana New" w:hAnsi="Angsana New" w:cs="Angsana New"/>
          <w:lang w:val="en-US"/>
        </w:rPr>
        <w:t xml:space="preserve">50 </w:t>
      </w:r>
      <w:r w:rsidR="00274EE6" w:rsidRPr="00347315">
        <w:rPr>
          <w:rFonts w:ascii="Angsana New" w:hAnsi="Angsana New" w:cs="Angsana New" w:hint="cs"/>
          <w:cs/>
          <w:lang w:val="en-US"/>
        </w:rPr>
        <w:t xml:space="preserve">ของหุ้นที่ออกและจำหน่าย </w:t>
      </w:r>
      <w:r w:rsidR="00C64ECF" w:rsidRPr="00347315">
        <w:rPr>
          <w:rFonts w:ascii="Angsana New" w:hAnsi="Angsana New" w:cs="Angsana New" w:hint="cs"/>
          <w:cs/>
          <w:lang w:val="en-US"/>
        </w:rPr>
        <w:t>โดย</w:t>
      </w:r>
      <w:r w:rsidR="00F30E84" w:rsidRPr="00347315">
        <w:rPr>
          <w:rFonts w:ascii="Angsana New" w:hAnsi="Angsana New" w:cs="Angsana New" w:hint="cs"/>
          <w:cs/>
          <w:lang w:val="en-US"/>
        </w:rPr>
        <w:t>ตามสัญญาร่วมลงทุนได้กำหนดให้ผู้ลงทุนมีอำนาจ</w:t>
      </w:r>
      <w:r w:rsidR="00F30E84" w:rsidRPr="00BE4DA2">
        <w:rPr>
          <w:rFonts w:ascii="Angsana New" w:hAnsi="Angsana New" w:cs="Angsana New" w:hint="cs"/>
          <w:spacing w:val="-4"/>
          <w:cs/>
          <w:lang w:val="en-US"/>
        </w:rPr>
        <w:t>ควบคุมร่วมกัน และมีสิทธิในสินทรัพย์สุทธิของการร่วมการงาน</w:t>
      </w:r>
      <w:r w:rsidR="00113CCB" w:rsidRPr="00BE4DA2">
        <w:rPr>
          <w:rFonts w:ascii="Angsana New" w:hAnsi="Angsana New" w:cs="Angsana New"/>
          <w:spacing w:val="-4"/>
          <w:lang w:val="en-US"/>
        </w:rPr>
        <w:t xml:space="preserve"> (Belic)</w:t>
      </w:r>
      <w:r w:rsidR="00F30E84" w:rsidRPr="00BE4DA2">
        <w:rPr>
          <w:rFonts w:ascii="Angsana New" w:hAnsi="Angsana New" w:cs="Angsana New" w:hint="cs"/>
          <w:spacing w:val="-4"/>
          <w:cs/>
          <w:lang w:val="en-US"/>
        </w:rPr>
        <w:t xml:space="preserve"> ดังนั้น</w:t>
      </w:r>
      <w:r w:rsidR="000232D2" w:rsidRPr="00BE4DA2">
        <w:rPr>
          <w:rFonts w:ascii="Angsana New" w:hAnsi="Angsana New" w:cs="Angsana New"/>
          <w:spacing w:val="-4"/>
          <w:lang w:val="en-US"/>
        </w:rPr>
        <w:t xml:space="preserve"> </w:t>
      </w:r>
      <w:r w:rsidR="00F30E84" w:rsidRPr="00BE4DA2">
        <w:rPr>
          <w:rFonts w:ascii="Angsana New" w:hAnsi="Angsana New" w:cs="Angsana New" w:hint="cs"/>
          <w:spacing w:val="-4"/>
          <w:cs/>
          <w:lang w:val="en-US"/>
        </w:rPr>
        <w:t>บริษัทจึง</w:t>
      </w:r>
      <w:r w:rsidR="00C64ECF" w:rsidRPr="00BE4DA2">
        <w:rPr>
          <w:rFonts w:ascii="Angsana New" w:hAnsi="Angsana New" w:cs="Angsana New" w:hint="cs"/>
          <w:spacing w:val="-4"/>
          <w:cs/>
          <w:lang w:val="en-US"/>
        </w:rPr>
        <w:t>จัดประเภทเงินลงทุนดังกล่าว</w:t>
      </w:r>
      <w:r w:rsidR="00C64ECF" w:rsidRPr="00347315">
        <w:rPr>
          <w:rFonts w:ascii="Angsana New" w:hAnsi="Angsana New" w:cs="Angsana New" w:hint="cs"/>
          <w:spacing w:val="-2"/>
          <w:cs/>
          <w:lang w:val="en-US"/>
        </w:rPr>
        <w:t>เป็นเงินลงทุนในการร่วมค้า และรับรู้เงินลงทุน</w:t>
      </w:r>
      <w:r w:rsidR="00C64ECF" w:rsidRPr="00113CCB">
        <w:rPr>
          <w:rFonts w:ascii="Angsana New" w:hAnsi="Angsana New" w:cs="Angsana New" w:hint="cs"/>
          <w:spacing w:val="-2"/>
          <w:cs/>
          <w:lang w:val="en-US"/>
        </w:rPr>
        <w:t xml:space="preserve">ดังกล่าวด้วยวิธีส่วนได้เสียในงบการเงินรวม ทั้งนี้ ณ วันที่ </w:t>
      </w:r>
      <w:r w:rsidR="00BE4DA2">
        <w:rPr>
          <w:rFonts w:ascii="Angsana New" w:hAnsi="Angsana New" w:cs="Angsana New"/>
          <w:spacing w:val="-2"/>
          <w:lang w:val="en-US"/>
        </w:rPr>
        <w:br/>
      </w:r>
      <w:r w:rsidR="00C64ECF" w:rsidRPr="00113CCB">
        <w:rPr>
          <w:rFonts w:ascii="Angsana New" w:hAnsi="Angsana New" w:cs="Angsana New"/>
          <w:spacing w:val="-2"/>
          <w:lang w:val="en-US"/>
        </w:rPr>
        <w:t xml:space="preserve">30 </w:t>
      </w:r>
      <w:r w:rsidR="00C64ECF" w:rsidRPr="00113CCB">
        <w:rPr>
          <w:rFonts w:ascii="Angsana New" w:hAnsi="Angsana New" w:cs="Angsana New" w:hint="cs"/>
          <w:spacing w:val="-2"/>
          <w:cs/>
          <w:lang w:val="en-US"/>
        </w:rPr>
        <w:t xml:space="preserve">มิถุนายน </w:t>
      </w:r>
      <w:r w:rsidR="00C64ECF" w:rsidRPr="00113CCB">
        <w:rPr>
          <w:rFonts w:ascii="Angsana New" w:hAnsi="Angsana New" w:cs="Angsana New"/>
          <w:spacing w:val="-2"/>
          <w:lang w:val="en-US"/>
        </w:rPr>
        <w:t>2565</w:t>
      </w:r>
      <w:r w:rsidR="00C64ECF" w:rsidRPr="00113CCB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C64ECF" w:rsidRPr="00113CCB">
        <w:rPr>
          <w:rFonts w:ascii="Angsana New" w:hAnsi="Angsana New" w:cs="Angsana New"/>
          <w:spacing w:val="-2"/>
          <w:lang w:val="en-US"/>
        </w:rPr>
        <w:t xml:space="preserve">Belic </w:t>
      </w:r>
      <w:r w:rsidR="00C64ECF" w:rsidRPr="00113CCB">
        <w:rPr>
          <w:rFonts w:ascii="Angsana New" w:hAnsi="Angsana New" w:cs="Angsana New" w:hint="cs"/>
          <w:spacing w:val="-2"/>
          <w:cs/>
          <w:lang w:val="en-US"/>
        </w:rPr>
        <w:t>ยังไม่ได้เริ่มการดำเนินธุรกิจ</w:t>
      </w:r>
      <w:r w:rsidR="000232D2">
        <w:rPr>
          <w:rFonts w:ascii="Angsana New" w:hAnsi="Angsana New" w:cs="Angsana New"/>
          <w:spacing w:val="-2"/>
          <w:lang w:val="en-US"/>
        </w:rPr>
        <w:t xml:space="preserve"> </w:t>
      </w:r>
      <w:r w:rsidR="00C64ECF" w:rsidRPr="00113CCB">
        <w:rPr>
          <w:rFonts w:ascii="Angsana New" w:hAnsi="Angsana New" w:cs="Angsana New" w:hint="cs"/>
          <w:spacing w:val="-2"/>
          <w:cs/>
          <w:lang w:val="en-US"/>
        </w:rPr>
        <w:t>จึงยัง</w:t>
      </w:r>
      <w:r w:rsidR="00C64ECF" w:rsidRPr="00347315">
        <w:rPr>
          <w:rFonts w:ascii="Angsana New" w:hAnsi="Angsana New" w:cs="Angsana New" w:hint="cs"/>
          <w:cs/>
          <w:lang w:val="en-US"/>
        </w:rPr>
        <w:t>ไม่มี</w:t>
      </w:r>
      <w:r w:rsidR="00347315" w:rsidRPr="00347315">
        <w:rPr>
          <w:rFonts w:ascii="Angsana New" w:hAnsi="Angsana New" w:cs="Angsana New" w:hint="cs"/>
          <w:cs/>
          <w:lang w:val="en-US"/>
        </w:rPr>
        <w:t>การรับรู้ส่วนแบ่งกำไรขาดทุนของการร่วมค้าใน</w:t>
      </w:r>
      <w:bookmarkStart w:id="13" w:name="_GoBack"/>
      <w:bookmarkEnd w:id="13"/>
      <w:r w:rsidR="00E92912">
        <w:rPr>
          <w:rFonts w:ascii="Angsana New" w:hAnsi="Angsana New" w:cs="Angsana New"/>
          <w:cs/>
          <w:lang w:val="en-US"/>
        </w:rPr>
        <w:br/>
      </w:r>
      <w:r w:rsidR="00347315" w:rsidRPr="00347315">
        <w:rPr>
          <w:rFonts w:ascii="Angsana New" w:hAnsi="Angsana New" w:cs="Angsana New" w:hint="cs"/>
          <w:cs/>
          <w:lang w:val="en-US"/>
        </w:rPr>
        <w:t>งบการเงินรวม</w:t>
      </w:r>
    </w:p>
    <w:p w14:paraId="31BE0228" w14:textId="1CFCCC99" w:rsidR="006259F4" w:rsidRPr="00F4500A" w:rsidRDefault="00506DCA" w:rsidP="002F43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14:paraId="0FB8C32E" w14:textId="77777777" w:rsidR="006259F4" w:rsidRPr="00901506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6259F4" w:rsidRPr="00D1370C" w14:paraId="1320E5E2" w14:textId="77777777" w:rsidTr="008847DF">
        <w:trPr>
          <w:cantSplit/>
          <w:trHeight w:val="99"/>
          <w:tblHeader/>
        </w:trPr>
        <w:tc>
          <w:tcPr>
            <w:tcW w:w="3510" w:type="dxa"/>
          </w:tcPr>
          <w:p w14:paraId="6D2D619F" w14:textId="77777777" w:rsidR="006259F4" w:rsidRPr="00756E6F" w:rsidRDefault="006259F4" w:rsidP="0074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107097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603326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B1BC9D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49DA98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F7DC6D4" w14:textId="0F259798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1741BFF5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06DE71B" w14:textId="4C940590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</w:t>
            </w:r>
            <w:r w:rsidR="00DD7D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2347CD21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95280F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92E7C59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654550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312EF8" w:rsidRPr="00D1370C" w14:paraId="09335418" w14:textId="77777777" w:rsidTr="00CE2BB1">
        <w:trPr>
          <w:cantSplit/>
          <w:trHeight w:val="302"/>
        </w:trPr>
        <w:tc>
          <w:tcPr>
            <w:tcW w:w="3510" w:type="dxa"/>
          </w:tcPr>
          <w:p w14:paraId="701FBE14" w14:textId="06CA4EF7" w:rsidR="00312EF8" w:rsidRPr="00F065F0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7477A6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หก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 w:rsidR="007477A6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 w:rsidR="007477A6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vAlign w:val="bottom"/>
          </w:tcPr>
          <w:p w14:paraId="0CCC0133" w14:textId="7CFCD923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956C5CA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584A97F3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E60F2B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121E0940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4DEE2C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626896D9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008A7F2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1FA444" w14:textId="5E463F52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3ED84C4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0B38A8" w14:textId="135F266D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B895C9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FB32690" w14:textId="10B01BE6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6DB443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D5E7DF" w14:textId="4095A1C2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2D3ED6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1756DDBF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474BCB2C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5DE1ABE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61577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28FFB128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895F36E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3E818C94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</w:tr>
      <w:tr w:rsidR="00312EF8" w:rsidRPr="006259F4" w14:paraId="2B863D34" w14:textId="77777777" w:rsidTr="008847DF">
        <w:trPr>
          <w:cantSplit/>
          <w:trHeight w:val="302"/>
        </w:trPr>
        <w:tc>
          <w:tcPr>
            <w:tcW w:w="3510" w:type="dxa"/>
          </w:tcPr>
          <w:p w14:paraId="112DE148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2828425A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312EF8" w:rsidRPr="00D1370C" w14:paraId="4E253AAC" w14:textId="77777777" w:rsidTr="00CE2BB1">
        <w:trPr>
          <w:cantSplit/>
          <w:trHeight w:val="302"/>
        </w:trPr>
        <w:tc>
          <w:tcPr>
            <w:tcW w:w="3510" w:type="dxa"/>
          </w:tcPr>
          <w:p w14:paraId="57E6CAC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786ABF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15EDC41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86CB9EC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477A6" w:rsidRPr="00D1370C" w14:paraId="0F27520F" w14:textId="77777777" w:rsidTr="009517CE">
        <w:trPr>
          <w:cantSplit/>
          <w:trHeight w:val="302"/>
        </w:trPr>
        <w:tc>
          <w:tcPr>
            <w:tcW w:w="3510" w:type="dxa"/>
          </w:tcPr>
          <w:p w14:paraId="0548AB36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2B4D2EC1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76,314</w:t>
            </w:r>
          </w:p>
        </w:tc>
        <w:tc>
          <w:tcPr>
            <w:tcW w:w="178" w:type="dxa"/>
            <w:vAlign w:val="bottom"/>
          </w:tcPr>
          <w:p w14:paraId="665B8B6D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100CBF5" w14:textId="549E8460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64,350</w:t>
            </w:r>
          </w:p>
        </w:tc>
        <w:tc>
          <w:tcPr>
            <w:tcW w:w="180" w:type="dxa"/>
            <w:vAlign w:val="bottom"/>
          </w:tcPr>
          <w:p w14:paraId="769D5D67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754AFF69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167,853</w:t>
            </w:r>
          </w:p>
        </w:tc>
        <w:tc>
          <w:tcPr>
            <w:tcW w:w="180" w:type="dxa"/>
          </w:tcPr>
          <w:p w14:paraId="5D3B93C0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A01F64" w14:textId="16BD391F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133,814</w:t>
            </w:r>
          </w:p>
        </w:tc>
        <w:tc>
          <w:tcPr>
            <w:tcW w:w="180" w:type="dxa"/>
          </w:tcPr>
          <w:p w14:paraId="06E115B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0B1E3F" w14:textId="7A4C58BF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244,167</w:t>
            </w:r>
          </w:p>
        </w:tc>
        <w:tc>
          <w:tcPr>
            <w:tcW w:w="180" w:type="dxa"/>
          </w:tcPr>
          <w:p w14:paraId="399407A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EF6E81C" w14:textId="110AF105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198,164</w:t>
            </w:r>
          </w:p>
        </w:tc>
        <w:tc>
          <w:tcPr>
            <w:tcW w:w="180" w:type="dxa"/>
          </w:tcPr>
          <w:p w14:paraId="613374D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78BCFF8F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20DA5C" w14:textId="215ADE03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E37200B" w14:textId="626D526B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1A74129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1D20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582A1643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244,167</w:t>
            </w:r>
          </w:p>
        </w:tc>
        <w:tc>
          <w:tcPr>
            <w:tcW w:w="178" w:type="dxa"/>
          </w:tcPr>
          <w:p w14:paraId="2B026E8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757676C" w14:textId="1A19F52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198,164</w:t>
            </w:r>
          </w:p>
        </w:tc>
      </w:tr>
      <w:tr w:rsidR="007477A6" w:rsidRPr="00D1370C" w14:paraId="4677A461" w14:textId="77777777" w:rsidTr="009517CE">
        <w:trPr>
          <w:cantSplit/>
          <w:trHeight w:val="302"/>
        </w:trPr>
        <w:tc>
          <w:tcPr>
            <w:tcW w:w="3510" w:type="dxa"/>
          </w:tcPr>
          <w:p w14:paraId="7283C949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5966D09A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32,743</w:t>
            </w:r>
          </w:p>
        </w:tc>
        <w:tc>
          <w:tcPr>
            <w:tcW w:w="178" w:type="dxa"/>
            <w:vAlign w:val="bottom"/>
          </w:tcPr>
          <w:p w14:paraId="2AF41BFE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E2A58E" w14:textId="748DDAC0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39,585</w:t>
            </w:r>
          </w:p>
        </w:tc>
        <w:tc>
          <w:tcPr>
            <w:tcW w:w="180" w:type="dxa"/>
            <w:vAlign w:val="bottom"/>
          </w:tcPr>
          <w:p w14:paraId="1EF620F7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28BB964E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10,467</w:t>
            </w:r>
          </w:p>
        </w:tc>
        <w:tc>
          <w:tcPr>
            <w:tcW w:w="180" w:type="dxa"/>
          </w:tcPr>
          <w:p w14:paraId="42559C1E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2F0F4" w14:textId="19662F3D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11,922</w:t>
            </w:r>
          </w:p>
        </w:tc>
        <w:tc>
          <w:tcPr>
            <w:tcW w:w="180" w:type="dxa"/>
          </w:tcPr>
          <w:p w14:paraId="2DF2BA7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3E89B22" w14:textId="7E7606EE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43,210</w:t>
            </w:r>
          </w:p>
        </w:tc>
        <w:tc>
          <w:tcPr>
            <w:tcW w:w="180" w:type="dxa"/>
          </w:tcPr>
          <w:p w14:paraId="1D9445C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451E95" w14:textId="3479B8EF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51,507</w:t>
            </w:r>
          </w:p>
        </w:tc>
        <w:tc>
          <w:tcPr>
            <w:tcW w:w="180" w:type="dxa"/>
          </w:tcPr>
          <w:p w14:paraId="62B324A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7A8188B3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10,522</w:t>
            </w:r>
          </w:p>
        </w:tc>
        <w:tc>
          <w:tcPr>
            <w:tcW w:w="180" w:type="dxa"/>
          </w:tcPr>
          <w:p w14:paraId="578B903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0283CAA" w14:textId="4CDF706C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2,289</w:t>
            </w:r>
          </w:p>
        </w:tc>
        <w:tc>
          <w:tcPr>
            <w:tcW w:w="180" w:type="dxa"/>
          </w:tcPr>
          <w:p w14:paraId="42ABFF7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3D9BC" w14:textId="16FFCD9B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1B7121E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C04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03ED15BC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53,732</w:t>
            </w:r>
          </w:p>
        </w:tc>
        <w:tc>
          <w:tcPr>
            <w:tcW w:w="178" w:type="dxa"/>
          </w:tcPr>
          <w:p w14:paraId="1D056BE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40A33F1" w14:textId="4F887B24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53,796</w:t>
            </w:r>
          </w:p>
        </w:tc>
      </w:tr>
      <w:tr w:rsidR="007477A6" w:rsidRPr="00D1370C" w14:paraId="71D1DBBB" w14:textId="77777777" w:rsidTr="009517CE">
        <w:trPr>
          <w:cantSplit/>
          <w:trHeight w:val="302"/>
        </w:trPr>
        <w:tc>
          <w:tcPr>
            <w:tcW w:w="3510" w:type="dxa"/>
          </w:tcPr>
          <w:p w14:paraId="76E9F294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3375A9B2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48,898</w:t>
            </w:r>
          </w:p>
        </w:tc>
        <w:tc>
          <w:tcPr>
            <w:tcW w:w="178" w:type="dxa"/>
            <w:vAlign w:val="bottom"/>
          </w:tcPr>
          <w:p w14:paraId="525C7E49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65A291" w14:textId="0F3625AB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31,973</w:t>
            </w:r>
          </w:p>
        </w:tc>
        <w:tc>
          <w:tcPr>
            <w:tcW w:w="180" w:type="dxa"/>
            <w:vAlign w:val="bottom"/>
          </w:tcPr>
          <w:p w14:paraId="731A6BAA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A1548A" w14:textId="3F81EC14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350EAB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809C7A" w14:textId="248A2E44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AC7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265D7CD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48,898</w:t>
            </w:r>
          </w:p>
        </w:tc>
        <w:tc>
          <w:tcPr>
            <w:tcW w:w="180" w:type="dxa"/>
          </w:tcPr>
          <w:p w14:paraId="38B28D4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E24F28" w14:textId="0BE7178A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31,973</w:t>
            </w:r>
          </w:p>
        </w:tc>
        <w:tc>
          <w:tcPr>
            <w:tcW w:w="180" w:type="dxa"/>
          </w:tcPr>
          <w:p w14:paraId="6903891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56663370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7CC660" w14:textId="25BA77F2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3E8C4" w14:textId="6E7F7B03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5CC2D833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1A56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1BA5BCA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48,898</w:t>
            </w:r>
          </w:p>
        </w:tc>
        <w:tc>
          <w:tcPr>
            <w:tcW w:w="178" w:type="dxa"/>
          </w:tcPr>
          <w:p w14:paraId="3A53076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E4FADF9" w14:textId="1F94A6B3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31,973</w:t>
            </w:r>
          </w:p>
        </w:tc>
      </w:tr>
      <w:tr w:rsidR="007477A6" w:rsidRPr="00D1370C" w14:paraId="1BD4AB53" w14:textId="77777777" w:rsidTr="009517CE">
        <w:trPr>
          <w:cantSplit/>
          <w:trHeight w:val="302"/>
        </w:trPr>
        <w:tc>
          <w:tcPr>
            <w:tcW w:w="3510" w:type="dxa"/>
          </w:tcPr>
          <w:p w14:paraId="1AE79091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509224D6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4,565</w:t>
            </w:r>
          </w:p>
        </w:tc>
        <w:tc>
          <w:tcPr>
            <w:tcW w:w="178" w:type="dxa"/>
            <w:vAlign w:val="bottom"/>
          </w:tcPr>
          <w:p w14:paraId="1C1F00C5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C6D34B2" w14:textId="2E781BC8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7,908</w:t>
            </w:r>
          </w:p>
        </w:tc>
        <w:tc>
          <w:tcPr>
            <w:tcW w:w="180" w:type="dxa"/>
            <w:vAlign w:val="bottom"/>
          </w:tcPr>
          <w:p w14:paraId="348B742B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F477DA" w14:textId="764A8884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A6C50F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E28247" w14:textId="61AD545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1DACAF9E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2AD6743A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4,565</w:t>
            </w:r>
          </w:p>
        </w:tc>
        <w:tc>
          <w:tcPr>
            <w:tcW w:w="180" w:type="dxa"/>
          </w:tcPr>
          <w:p w14:paraId="3A7312C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A3DC11" w14:textId="083EBC89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9,974</w:t>
            </w:r>
          </w:p>
        </w:tc>
        <w:tc>
          <w:tcPr>
            <w:tcW w:w="180" w:type="dxa"/>
          </w:tcPr>
          <w:p w14:paraId="083E637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29D025A2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938F4EB" w14:textId="568F2CEF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697DA" w14:textId="2B9F1BC6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53D978A1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4E0767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022BD0F3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4,565</w:t>
            </w:r>
          </w:p>
        </w:tc>
        <w:tc>
          <w:tcPr>
            <w:tcW w:w="178" w:type="dxa"/>
          </w:tcPr>
          <w:p w14:paraId="65A3BFF8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0869EE" w14:textId="3F8F31E4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9,974</w:t>
            </w:r>
          </w:p>
        </w:tc>
      </w:tr>
      <w:tr w:rsidR="007477A6" w:rsidRPr="00D1370C" w14:paraId="1A9AC6C5" w14:textId="77777777" w:rsidTr="009517CE">
        <w:trPr>
          <w:cantSplit/>
          <w:trHeight w:val="302"/>
        </w:trPr>
        <w:tc>
          <w:tcPr>
            <w:tcW w:w="3510" w:type="dxa"/>
          </w:tcPr>
          <w:p w14:paraId="66FBB5FB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5AD55343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162,520</w:t>
            </w:r>
          </w:p>
        </w:tc>
        <w:tc>
          <w:tcPr>
            <w:tcW w:w="178" w:type="dxa"/>
            <w:vAlign w:val="bottom"/>
          </w:tcPr>
          <w:p w14:paraId="3848CD95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5C03949C" w14:textId="21824D79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143,816</w:t>
            </w:r>
          </w:p>
        </w:tc>
        <w:tc>
          <w:tcPr>
            <w:tcW w:w="180" w:type="dxa"/>
            <w:vAlign w:val="bottom"/>
          </w:tcPr>
          <w:p w14:paraId="10690974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89C6662" w14:textId="4114C85A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178,320</w:t>
            </w:r>
          </w:p>
        </w:tc>
        <w:tc>
          <w:tcPr>
            <w:tcW w:w="180" w:type="dxa"/>
          </w:tcPr>
          <w:p w14:paraId="13107CC5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A8F49C2" w14:textId="4939EF71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147,802</w:t>
            </w:r>
          </w:p>
        </w:tc>
        <w:tc>
          <w:tcPr>
            <w:tcW w:w="180" w:type="dxa"/>
          </w:tcPr>
          <w:p w14:paraId="660DA08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1369D1ED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340,840</w:t>
            </w:r>
          </w:p>
        </w:tc>
        <w:tc>
          <w:tcPr>
            <w:tcW w:w="180" w:type="dxa"/>
          </w:tcPr>
          <w:p w14:paraId="64C5C97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2CE83D2" w14:textId="75C12D7C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291,618</w:t>
            </w:r>
          </w:p>
        </w:tc>
        <w:tc>
          <w:tcPr>
            <w:tcW w:w="180" w:type="dxa"/>
          </w:tcPr>
          <w:p w14:paraId="17A3BB80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09D0BE6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10,522</w:t>
            </w:r>
          </w:p>
        </w:tc>
        <w:tc>
          <w:tcPr>
            <w:tcW w:w="180" w:type="dxa"/>
          </w:tcPr>
          <w:p w14:paraId="27C10D5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2AC5C3" w14:textId="34378AF2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2,289</w:t>
            </w:r>
          </w:p>
        </w:tc>
        <w:tc>
          <w:tcPr>
            <w:tcW w:w="180" w:type="dxa"/>
          </w:tcPr>
          <w:p w14:paraId="67F191EB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77DA89" w14:textId="11F9542C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6029701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E8F4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612C12CF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351,362</w:t>
            </w:r>
          </w:p>
        </w:tc>
        <w:tc>
          <w:tcPr>
            <w:tcW w:w="178" w:type="dxa"/>
          </w:tcPr>
          <w:p w14:paraId="66997FA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29C235E8" w14:textId="231162EF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293,907</w:t>
            </w:r>
          </w:p>
        </w:tc>
      </w:tr>
      <w:tr w:rsidR="007477A6" w:rsidRPr="00D1370C" w14:paraId="1B97BFD8" w14:textId="77777777" w:rsidTr="009517CE">
        <w:trPr>
          <w:cantSplit/>
          <w:trHeight w:val="302"/>
        </w:trPr>
        <w:tc>
          <w:tcPr>
            <w:tcW w:w="3510" w:type="dxa"/>
          </w:tcPr>
          <w:p w14:paraId="3EC843F7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0D9A76A0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173,126</w:t>
            </w:r>
          </w:p>
        </w:tc>
        <w:tc>
          <w:tcPr>
            <w:tcW w:w="178" w:type="dxa"/>
            <w:vAlign w:val="bottom"/>
          </w:tcPr>
          <w:p w14:paraId="042EFD4F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9B88516" w14:textId="66AC8088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168,</w:t>
            </w:r>
            <w:r w:rsidR="007A5ABB">
              <w:rPr>
                <w:rFonts w:ascii="Angsana New" w:hAnsi="Angsana New" w:cs="Angsana New"/>
                <w:szCs w:val="22"/>
                <w:lang w:val="en-US" w:bidi="th-TH"/>
              </w:rPr>
              <w:t>299</w:t>
            </w:r>
          </w:p>
        </w:tc>
        <w:tc>
          <w:tcPr>
            <w:tcW w:w="180" w:type="dxa"/>
            <w:vAlign w:val="bottom"/>
          </w:tcPr>
          <w:p w14:paraId="56D6581C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F1012" w14:textId="62809412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250,653</w:t>
            </w:r>
          </w:p>
        </w:tc>
        <w:tc>
          <w:tcPr>
            <w:tcW w:w="180" w:type="dxa"/>
          </w:tcPr>
          <w:p w14:paraId="0F1883F2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A8A82B4" w14:textId="7624858C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281,526</w:t>
            </w:r>
          </w:p>
        </w:tc>
        <w:tc>
          <w:tcPr>
            <w:tcW w:w="180" w:type="dxa"/>
          </w:tcPr>
          <w:p w14:paraId="6EC4F82C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46F66ADE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423,779</w:t>
            </w:r>
          </w:p>
        </w:tc>
        <w:tc>
          <w:tcPr>
            <w:tcW w:w="180" w:type="dxa"/>
          </w:tcPr>
          <w:p w14:paraId="440B43F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F3C6CA4" w14:textId="7A017E9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7A5ABB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7A5ABB">
              <w:rPr>
                <w:rFonts w:asciiTheme="majorBidi" w:hAnsiTheme="majorBidi" w:cstheme="majorBidi"/>
                <w:szCs w:val="22"/>
                <w:lang w:val="en-US" w:bidi="th-TH"/>
              </w:rPr>
              <w:t>825</w:t>
            </w:r>
          </w:p>
        </w:tc>
        <w:tc>
          <w:tcPr>
            <w:tcW w:w="180" w:type="dxa"/>
          </w:tcPr>
          <w:p w14:paraId="4C20DC1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28251E7B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2755A7" w14:textId="3C8D63A1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66E52F" w14:textId="251EDC46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2D4BBA7D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1914F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3EAABB14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423,779</w:t>
            </w:r>
          </w:p>
        </w:tc>
        <w:tc>
          <w:tcPr>
            <w:tcW w:w="178" w:type="dxa"/>
          </w:tcPr>
          <w:p w14:paraId="52D42D5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0DCA44C" w14:textId="66E50164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7A5ABB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7A5ABB">
              <w:rPr>
                <w:rFonts w:asciiTheme="majorBidi" w:hAnsiTheme="majorBidi" w:cstheme="majorBidi"/>
                <w:szCs w:val="22"/>
                <w:lang w:val="en-US" w:bidi="th-TH"/>
              </w:rPr>
              <w:t>825</w:t>
            </w:r>
          </w:p>
        </w:tc>
      </w:tr>
      <w:tr w:rsidR="007477A6" w:rsidRPr="00D1370C" w14:paraId="045C810F" w14:textId="77777777" w:rsidTr="009517CE">
        <w:trPr>
          <w:cantSplit/>
          <w:trHeight w:val="302"/>
        </w:trPr>
        <w:tc>
          <w:tcPr>
            <w:tcW w:w="3510" w:type="dxa"/>
          </w:tcPr>
          <w:p w14:paraId="27A778D8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7365FB18" w:rsidR="007477A6" w:rsidRPr="00B32390" w:rsidRDefault="00B40A35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37,635</w:t>
            </w:r>
          </w:p>
        </w:tc>
        <w:tc>
          <w:tcPr>
            <w:tcW w:w="178" w:type="dxa"/>
            <w:vAlign w:val="bottom"/>
          </w:tcPr>
          <w:p w14:paraId="7A818B31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6C5DEDF" w14:textId="1FA66E00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72,138</w:t>
            </w:r>
          </w:p>
        </w:tc>
        <w:tc>
          <w:tcPr>
            <w:tcW w:w="180" w:type="dxa"/>
            <w:vAlign w:val="bottom"/>
          </w:tcPr>
          <w:p w14:paraId="0003E576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086882E" w14:textId="2EAC67C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6,469</w:t>
            </w:r>
          </w:p>
        </w:tc>
        <w:tc>
          <w:tcPr>
            <w:tcW w:w="180" w:type="dxa"/>
          </w:tcPr>
          <w:p w14:paraId="34231BEA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1F2A115" w14:textId="75CBD074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4,290</w:t>
            </w:r>
          </w:p>
        </w:tc>
        <w:tc>
          <w:tcPr>
            <w:tcW w:w="180" w:type="dxa"/>
          </w:tcPr>
          <w:p w14:paraId="141A8640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28CEC8DC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44,104</w:t>
            </w:r>
          </w:p>
        </w:tc>
        <w:tc>
          <w:tcPr>
            <w:tcW w:w="180" w:type="dxa"/>
          </w:tcPr>
          <w:p w14:paraId="18F069E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1B1775" w14:textId="2AABA905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76,428</w:t>
            </w:r>
          </w:p>
        </w:tc>
        <w:tc>
          <w:tcPr>
            <w:tcW w:w="180" w:type="dxa"/>
          </w:tcPr>
          <w:p w14:paraId="5C5FD638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330F1CD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78B1A3" w14:textId="40C35DE9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79A46A" w14:textId="58B7F83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(44,104)</w:t>
            </w:r>
          </w:p>
        </w:tc>
        <w:tc>
          <w:tcPr>
            <w:tcW w:w="178" w:type="dxa"/>
          </w:tcPr>
          <w:p w14:paraId="18A5391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5FA64B46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(76,428)</w:t>
            </w:r>
          </w:p>
        </w:tc>
        <w:tc>
          <w:tcPr>
            <w:tcW w:w="180" w:type="dxa"/>
          </w:tcPr>
          <w:p w14:paraId="62151DA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36D7B6B9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79E9F8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F11AE68" w14:textId="222CA775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7477A6" w:rsidRPr="00D1370C" w14:paraId="1E20F8AB" w14:textId="77777777" w:rsidTr="009517CE">
        <w:trPr>
          <w:cantSplit/>
          <w:trHeight w:val="302"/>
        </w:trPr>
        <w:tc>
          <w:tcPr>
            <w:tcW w:w="3510" w:type="dxa"/>
          </w:tcPr>
          <w:p w14:paraId="6BCFD58B" w14:textId="77777777" w:rsidR="007477A6" w:rsidRPr="00756E6F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75BB9072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373,281</w:t>
            </w:r>
          </w:p>
        </w:tc>
        <w:tc>
          <w:tcPr>
            <w:tcW w:w="178" w:type="dxa"/>
            <w:vAlign w:val="bottom"/>
          </w:tcPr>
          <w:p w14:paraId="79F4CCD4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D24F" w14:textId="72E065B8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384,</w:t>
            </w:r>
            <w:r w:rsidR="007A5AB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253</w:t>
            </w:r>
          </w:p>
        </w:tc>
        <w:tc>
          <w:tcPr>
            <w:tcW w:w="180" w:type="dxa"/>
            <w:vAlign w:val="bottom"/>
          </w:tcPr>
          <w:p w14:paraId="4D2AECC0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9699B" w14:textId="4A300F15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435,442</w:t>
            </w:r>
          </w:p>
        </w:tc>
        <w:tc>
          <w:tcPr>
            <w:tcW w:w="180" w:type="dxa"/>
          </w:tcPr>
          <w:p w14:paraId="03E50959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A44AFE" w14:textId="1AF0069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433,618</w:t>
            </w:r>
          </w:p>
        </w:tc>
        <w:tc>
          <w:tcPr>
            <w:tcW w:w="180" w:type="dxa"/>
          </w:tcPr>
          <w:p w14:paraId="2DDDAA7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3936087F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808,723</w:t>
            </w:r>
          </w:p>
        </w:tc>
        <w:tc>
          <w:tcPr>
            <w:tcW w:w="180" w:type="dxa"/>
          </w:tcPr>
          <w:p w14:paraId="7C05B28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0716" w14:textId="411BBA2C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</w:t>
            </w:r>
            <w:r w:rsidR="007A5A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7A5A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871</w:t>
            </w:r>
          </w:p>
        </w:tc>
        <w:tc>
          <w:tcPr>
            <w:tcW w:w="180" w:type="dxa"/>
          </w:tcPr>
          <w:p w14:paraId="2682932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7A984F07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10,522</w:t>
            </w:r>
          </w:p>
        </w:tc>
        <w:tc>
          <w:tcPr>
            <w:tcW w:w="180" w:type="dxa"/>
          </w:tcPr>
          <w:p w14:paraId="11FDE3E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D43BA" w14:textId="089EF6B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2,289</w:t>
            </w:r>
          </w:p>
        </w:tc>
        <w:tc>
          <w:tcPr>
            <w:tcW w:w="180" w:type="dxa"/>
          </w:tcPr>
          <w:p w14:paraId="01BC077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784D35" w14:textId="33218AB5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(44,104)</w:t>
            </w:r>
          </w:p>
        </w:tc>
        <w:tc>
          <w:tcPr>
            <w:tcW w:w="178" w:type="dxa"/>
          </w:tcPr>
          <w:p w14:paraId="1336BB5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3D37E911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(76,428)</w:t>
            </w:r>
          </w:p>
        </w:tc>
        <w:tc>
          <w:tcPr>
            <w:tcW w:w="180" w:type="dxa"/>
          </w:tcPr>
          <w:p w14:paraId="3DC64EC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4AAF3676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775,141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6D187" w14:textId="121BAB18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</w:t>
            </w:r>
            <w:r w:rsidR="007A5A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B323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7A5A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732</w:t>
            </w:r>
          </w:p>
        </w:tc>
      </w:tr>
      <w:tr w:rsidR="007477A6" w:rsidRPr="00D1370C" w14:paraId="236D8B1B" w14:textId="77777777" w:rsidTr="004A144E">
        <w:trPr>
          <w:cantSplit/>
        </w:trPr>
        <w:tc>
          <w:tcPr>
            <w:tcW w:w="3510" w:type="dxa"/>
          </w:tcPr>
          <w:p w14:paraId="71F07CAE" w14:textId="77777777" w:rsidR="007477A6" w:rsidRPr="00756E6F" w:rsidRDefault="007477A6" w:rsidP="007477A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F070B90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E24B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3AC25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C1FC03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10017837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A144E" w:rsidRPr="00D1370C" w14:paraId="33E442CA" w14:textId="77777777" w:rsidTr="004A144E">
        <w:trPr>
          <w:cantSplit/>
        </w:trPr>
        <w:tc>
          <w:tcPr>
            <w:tcW w:w="3510" w:type="dxa"/>
          </w:tcPr>
          <w:p w14:paraId="69ABB3F5" w14:textId="707AF96B" w:rsidR="004A144E" w:rsidRPr="00756E6F" w:rsidRDefault="004A144E" w:rsidP="007477A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กำไรก่อน</w:t>
            </w:r>
            <w:r w:rsidR="005149A5"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B23A195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0FABA55" w14:textId="77777777" w:rsidR="004A144E" w:rsidRPr="00B32390" w:rsidRDefault="004A144E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DCB0341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48AD2F" w14:textId="77777777" w:rsidR="004A144E" w:rsidRPr="00B32390" w:rsidRDefault="004A144E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288C02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9021D0" w14:textId="77777777" w:rsidR="004A144E" w:rsidRPr="00B32390" w:rsidRDefault="004A144E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6DFECF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D5014D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9F9FFE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FC9B5E2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535414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FCD46DA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123ECE5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43BC8C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3A518E9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FB95226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915BCA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A7B2215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D76755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2A3EA57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561E9DD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855B075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A5F44ED" w14:textId="77777777" w:rsidR="004A144E" w:rsidRPr="00B32390" w:rsidRDefault="004A144E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477A6" w:rsidRPr="00D1370C" w14:paraId="7FF2E250" w14:textId="77777777" w:rsidTr="009517CE">
        <w:trPr>
          <w:cantSplit/>
        </w:trPr>
        <w:tc>
          <w:tcPr>
            <w:tcW w:w="3510" w:type="dxa"/>
          </w:tcPr>
          <w:p w14:paraId="3C7E5C55" w14:textId="4ECFFDFD" w:rsidR="007477A6" w:rsidRPr="00756E6F" w:rsidRDefault="004A144E" w:rsidP="004A144E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="007477A6"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56A8F455" w14:textId="65D2AE73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84,818</w:t>
            </w:r>
          </w:p>
        </w:tc>
        <w:tc>
          <w:tcPr>
            <w:tcW w:w="178" w:type="dxa"/>
            <w:vAlign w:val="bottom"/>
          </w:tcPr>
          <w:p w14:paraId="2AB23759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2021C57" w14:textId="1BB81BDF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32390">
              <w:rPr>
                <w:rFonts w:ascii="Angsana New" w:hAnsi="Angsana New" w:cs="Angsana New"/>
                <w:szCs w:val="22"/>
                <w:lang w:val="en-US"/>
              </w:rPr>
              <w:t>272,16</w:t>
            </w:r>
            <w:r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605E242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C60811" w14:textId="27BE1929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33,779</w:t>
            </w:r>
          </w:p>
        </w:tc>
        <w:tc>
          <w:tcPr>
            <w:tcW w:w="180" w:type="dxa"/>
          </w:tcPr>
          <w:p w14:paraId="7A306B62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948E6E" w14:textId="357BF709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53,513</w:t>
            </w:r>
          </w:p>
        </w:tc>
        <w:tc>
          <w:tcPr>
            <w:tcW w:w="180" w:type="dxa"/>
          </w:tcPr>
          <w:p w14:paraId="1428E74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5F5B40FB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118,597</w:t>
            </w:r>
          </w:p>
        </w:tc>
        <w:tc>
          <w:tcPr>
            <w:tcW w:w="180" w:type="dxa"/>
            <w:vAlign w:val="center"/>
          </w:tcPr>
          <w:p w14:paraId="767E386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3463270" w14:textId="73F8ECB2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325,675</w:t>
            </w:r>
          </w:p>
        </w:tc>
        <w:tc>
          <w:tcPr>
            <w:tcW w:w="180" w:type="dxa"/>
          </w:tcPr>
          <w:p w14:paraId="1709E04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279193B9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(1,055)</w:t>
            </w:r>
          </w:p>
        </w:tc>
        <w:tc>
          <w:tcPr>
            <w:tcW w:w="180" w:type="dxa"/>
            <w:vAlign w:val="center"/>
          </w:tcPr>
          <w:p w14:paraId="1CDC0102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1F67D8" w14:textId="40AB1AE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(941)</w:t>
            </w:r>
          </w:p>
        </w:tc>
        <w:tc>
          <w:tcPr>
            <w:tcW w:w="180" w:type="dxa"/>
          </w:tcPr>
          <w:p w14:paraId="32DF933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61EDB2D" w14:textId="514D3BF4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(52,594)</w:t>
            </w:r>
          </w:p>
        </w:tc>
        <w:tc>
          <w:tcPr>
            <w:tcW w:w="178" w:type="dxa"/>
          </w:tcPr>
          <w:p w14:paraId="28CB2A6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67416F4C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(21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,731)</w:t>
            </w:r>
          </w:p>
        </w:tc>
        <w:tc>
          <w:tcPr>
            <w:tcW w:w="180" w:type="dxa"/>
          </w:tcPr>
          <w:p w14:paraId="0BE88AD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6D3F5990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64,948</w:t>
            </w:r>
          </w:p>
        </w:tc>
        <w:tc>
          <w:tcPr>
            <w:tcW w:w="178" w:type="dxa"/>
          </w:tcPr>
          <w:p w14:paraId="45F7C9C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E03B992" w14:textId="66228D9E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113,003</w:t>
            </w:r>
          </w:p>
        </w:tc>
      </w:tr>
      <w:tr w:rsidR="007477A6" w:rsidRPr="00D1370C" w14:paraId="16544A89" w14:textId="77777777" w:rsidTr="009517CE">
        <w:trPr>
          <w:cantSplit/>
        </w:trPr>
        <w:tc>
          <w:tcPr>
            <w:tcW w:w="3510" w:type="dxa"/>
          </w:tcPr>
          <w:p w14:paraId="23E113D2" w14:textId="77777777" w:rsidR="007477A6" w:rsidRPr="00756E6F" w:rsidRDefault="007477A6" w:rsidP="007477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3F1A6C1D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69,499</w:t>
            </w:r>
          </w:p>
        </w:tc>
        <w:tc>
          <w:tcPr>
            <w:tcW w:w="178" w:type="dxa"/>
            <w:vAlign w:val="bottom"/>
          </w:tcPr>
          <w:p w14:paraId="0ED4DE2B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5BD07F" w14:textId="294C1503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32390">
              <w:rPr>
                <w:rFonts w:ascii="Angsana New" w:hAnsi="Angsana New" w:cs="Angsana New"/>
                <w:szCs w:val="22"/>
                <w:lang w:val="en-US" w:bidi="th-TH"/>
              </w:rPr>
              <w:t>246,627</w:t>
            </w:r>
          </w:p>
        </w:tc>
        <w:tc>
          <w:tcPr>
            <w:tcW w:w="180" w:type="dxa"/>
            <w:vAlign w:val="bottom"/>
          </w:tcPr>
          <w:p w14:paraId="385A4671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4D40A1" w14:textId="4E7A2C0E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16,956</w:t>
            </w:r>
          </w:p>
        </w:tc>
        <w:tc>
          <w:tcPr>
            <w:tcW w:w="180" w:type="dxa"/>
          </w:tcPr>
          <w:p w14:paraId="00B549B1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D8BFAD" w14:textId="55F76B4D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36,857</w:t>
            </w:r>
          </w:p>
        </w:tc>
        <w:tc>
          <w:tcPr>
            <w:tcW w:w="180" w:type="dxa"/>
          </w:tcPr>
          <w:p w14:paraId="273E286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1EE764CA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86,455</w:t>
            </w:r>
          </w:p>
        </w:tc>
        <w:tc>
          <w:tcPr>
            <w:tcW w:w="180" w:type="dxa"/>
            <w:vAlign w:val="center"/>
          </w:tcPr>
          <w:p w14:paraId="43C4FC22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0981DC" w14:textId="40D90BEB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283,484</w:t>
            </w:r>
          </w:p>
        </w:tc>
        <w:tc>
          <w:tcPr>
            <w:tcW w:w="180" w:type="dxa"/>
          </w:tcPr>
          <w:p w14:paraId="42C7C92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60C28B90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(1,977)</w:t>
            </w:r>
          </w:p>
        </w:tc>
        <w:tc>
          <w:tcPr>
            <w:tcW w:w="180" w:type="dxa"/>
            <w:vAlign w:val="center"/>
          </w:tcPr>
          <w:p w14:paraId="03F4345E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A89AEAC" w14:textId="2DB17B75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(1,478)</w:t>
            </w:r>
          </w:p>
        </w:tc>
        <w:tc>
          <w:tcPr>
            <w:tcW w:w="180" w:type="dxa"/>
          </w:tcPr>
          <w:p w14:paraId="1EFEE2FD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56C9F8" w14:textId="56ED3043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(55,999)</w:t>
            </w:r>
          </w:p>
        </w:tc>
        <w:tc>
          <w:tcPr>
            <w:tcW w:w="178" w:type="dxa"/>
          </w:tcPr>
          <w:p w14:paraId="238F029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3FF10A91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(207,63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AADAD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60CD1799" w:rsidR="007477A6" w:rsidRPr="00B32390" w:rsidRDefault="00390231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28,479</w:t>
            </w:r>
          </w:p>
        </w:tc>
        <w:tc>
          <w:tcPr>
            <w:tcW w:w="178" w:type="dxa"/>
          </w:tcPr>
          <w:p w14:paraId="7EAB407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AD48739" w14:textId="4A95EAB6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32390">
              <w:rPr>
                <w:rFonts w:asciiTheme="majorBidi" w:hAnsiTheme="majorBidi" w:cstheme="majorBidi"/>
                <w:szCs w:val="22"/>
                <w:lang w:val="en-US" w:bidi="th-TH"/>
              </w:rPr>
              <w:t>74,37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7477A6" w:rsidRPr="00D1370C" w14:paraId="44E6EB8D" w14:textId="77777777" w:rsidTr="00CE2BB1">
        <w:trPr>
          <w:cantSplit/>
        </w:trPr>
        <w:tc>
          <w:tcPr>
            <w:tcW w:w="3510" w:type="dxa"/>
          </w:tcPr>
          <w:p w14:paraId="5D98E804" w14:textId="77777777" w:rsidR="007477A6" w:rsidRPr="00756E6F" w:rsidRDefault="007477A6" w:rsidP="007477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706F5" w14:textId="77777777" w:rsidR="007477A6" w:rsidRPr="00B32390" w:rsidRDefault="007477A6" w:rsidP="007477A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0AB7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A901308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370954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6D92D1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6115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F470B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9570E6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F254C25" w14:textId="77777777" w:rsidR="007477A6" w:rsidRPr="00B32390" w:rsidRDefault="007477A6" w:rsidP="007477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5114F" w:rsidRPr="00D1370C" w14:paraId="37820F84" w14:textId="77777777" w:rsidTr="008847DF">
        <w:trPr>
          <w:cantSplit/>
        </w:trPr>
        <w:tc>
          <w:tcPr>
            <w:tcW w:w="3510" w:type="dxa"/>
          </w:tcPr>
          <w:p w14:paraId="342DB61E" w14:textId="1D0F7D38" w:rsidR="00B5114F" w:rsidRPr="00B02FCA" w:rsidRDefault="00B5114F" w:rsidP="00B511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3F705C53" w:rsidR="00B5114F" w:rsidRPr="00756E6F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1,574,841</w:t>
            </w:r>
          </w:p>
        </w:tc>
        <w:tc>
          <w:tcPr>
            <w:tcW w:w="178" w:type="dxa"/>
            <w:vAlign w:val="bottom"/>
          </w:tcPr>
          <w:p w14:paraId="05F01504" w14:textId="77777777" w:rsidR="00B5114F" w:rsidRPr="00756E6F" w:rsidRDefault="00B5114F" w:rsidP="00B5114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5BC720FA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1,595,358</w:t>
            </w:r>
          </w:p>
        </w:tc>
        <w:tc>
          <w:tcPr>
            <w:tcW w:w="180" w:type="dxa"/>
            <w:vAlign w:val="bottom"/>
          </w:tcPr>
          <w:p w14:paraId="7BDE7A2C" w14:textId="77777777" w:rsidR="00B5114F" w:rsidRPr="00756E6F" w:rsidRDefault="00B5114F" w:rsidP="00B5114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7D26A8BA" w:rsidR="00B5114F" w:rsidRPr="00EA7BEE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1,353,124</w:t>
            </w:r>
          </w:p>
        </w:tc>
        <w:tc>
          <w:tcPr>
            <w:tcW w:w="180" w:type="dxa"/>
          </w:tcPr>
          <w:p w14:paraId="6287997D" w14:textId="77777777" w:rsidR="00B5114F" w:rsidRPr="00756E6F" w:rsidRDefault="00B5114F" w:rsidP="00B5114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18405B" w14:textId="248E4B44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1,397,288</w:t>
            </w:r>
          </w:p>
        </w:tc>
        <w:tc>
          <w:tcPr>
            <w:tcW w:w="180" w:type="dxa"/>
          </w:tcPr>
          <w:p w14:paraId="4869A4C5" w14:textId="77777777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688633BB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2,927,965</w:t>
            </w:r>
          </w:p>
        </w:tc>
        <w:tc>
          <w:tcPr>
            <w:tcW w:w="180" w:type="dxa"/>
            <w:vAlign w:val="bottom"/>
          </w:tcPr>
          <w:p w14:paraId="7A587AAA" w14:textId="77777777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66BACE" w14:textId="228F58AC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2,992,646</w:t>
            </w:r>
          </w:p>
        </w:tc>
        <w:tc>
          <w:tcPr>
            <w:tcW w:w="180" w:type="dxa"/>
          </w:tcPr>
          <w:p w14:paraId="13192BCF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15603C6F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20,597</w:t>
            </w:r>
          </w:p>
        </w:tc>
        <w:tc>
          <w:tcPr>
            <w:tcW w:w="180" w:type="dxa"/>
            <w:vAlign w:val="bottom"/>
          </w:tcPr>
          <w:p w14:paraId="1F927CC1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1C8C570" w14:textId="4D61CC4D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25,999</w:t>
            </w:r>
          </w:p>
        </w:tc>
        <w:tc>
          <w:tcPr>
            <w:tcW w:w="180" w:type="dxa"/>
          </w:tcPr>
          <w:p w14:paraId="1E4B44EA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43297C90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(1,121,733)</w:t>
            </w:r>
          </w:p>
        </w:tc>
        <w:tc>
          <w:tcPr>
            <w:tcW w:w="178" w:type="dxa"/>
          </w:tcPr>
          <w:p w14:paraId="2873A381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4A37050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(1,261,730)</w:t>
            </w:r>
          </w:p>
        </w:tc>
        <w:tc>
          <w:tcPr>
            <w:tcW w:w="180" w:type="dxa"/>
          </w:tcPr>
          <w:p w14:paraId="7B97DE84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1B7D0F7A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1,826,829</w:t>
            </w:r>
          </w:p>
        </w:tc>
        <w:tc>
          <w:tcPr>
            <w:tcW w:w="178" w:type="dxa"/>
          </w:tcPr>
          <w:p w14:paraId="1EFCC436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001066" w14:textId="7F0F88FD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1,756,915</w:t>
            </w:r>
          </w:p>
        </w:tc>
      </w:tr>
      <w:tr w:rsidR="00B5114F" w:rsidRPr="00D1370C" w14:paraId="5D0CB4C9" w14:textId="77777777" w:rsidTr="008847DF">
        <w:trPr>
          <w:cantSplit/>
        </w:trPr>
        <w:tc>
          <w:tcPr>
            <w:tcW w:w="3510" w:type="dxa"/>
          </w:tcPr>
          <w:p w14:paraId="310EB902" w14:textId="4FB9917E" w:rsidR="00B5114F" w:rsidRPr="00756E6F" w:rsidRDefault="00B5114F" w:rsidP="00B511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647219AE" w:rsidR="00B5114F" w:rsidRPr="00756E6F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578,209</w:t>
            </w:r>
          </w:p>
        </w:tc>
        <w:tc>
          <w:tcPr>
            <w:tcW w:w="178" w:type="dxa"/>
            <w:vAlign w:val="bottom"/>
          </w:tcPr>
          <w:p w14:paraId="48A3EA09" w14:textId="77777777" w:rsidR="00B5114F" w:rsidRPr="00756E6F" w:rsidRDefault="00B5114F" w:rsidP="00B5114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68255F78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663,682</w:t>
            </w:r>
          </w:p>
        </w:tc>
        <w:tc>
          <w:tcPr>
            <w:tcW w:w="180" w:type="dxa"/>
            <w:vAlign w:val="bottom"/>
          </w:tcPr>
          <w:p w14:paraId="2BEA343C" w14:textId="77777777" w:rsidR="00B5114F" w:rsidRPr="00756E6F" w:rsidRDefault="00B5114F" w:rsidP="00B5114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229E76BF" w:rsidR="00B5114F" w:rsidRPr="00EA7BEE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577,490</w:t>
            </w:r>
          </w:p>
        </w:tc>
        <w:tc>
          <w:tcPr>
            <w:tcW w:w="180" w:type="dxa"/>
          </w:tcPr>
          <w:p w14:paraId="5DF4DD04" w14:textId="77777777" w:rsidR="00B5114F" w:rsidRPr="00756E6F" w:rsidRDefault="00B5114F" w:rsidP="00B5114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CFD1A6" w14:textId="1333F542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579,357</w:t>
            </w:r>
          </w:p>
        </w:tc>
        <w:tc>
          <w:tcPr>
            <w:tcW w:w="180" w:type="dxa"/>
          </w:tcPr>
          <w:p w14:paraId="60AA960F" w14:textId="77777777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639C2825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1,155,699</w:t>
            </w:r>
          </w:p>
        </w:tc>
        <w:tc>
          <w:tcPr>
            <w:tcW w:w="180" w:type="dxa"/>
            <w:vAlign w:val="bottom"/>
          </w:tcPr>
          <w:p w14:paraId="701CCADA" w14:textId="77777777" w:rsidR="00B5114F" w:rsidRPr="00756E6F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9EF918" w14:textId="515D05B9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1,243,039</w:t>
            </w:r>
          </w:p>
        </w:tc>
        <w:tc>
          <w:tcPr>
            <w:tcW w:w="180" w:type="dxa"/>
          </w:tcPr>
          <w:p w14:paraId="3CC6D6C6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5346E934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25,415</w:t>
            </w:r>
          </w:p>
        </w:tc>
        <w:tc>
          <w:tcPr>
            <w:tcW w:w="180" w:type="dxa"/>
            <w:vAlign w:val="bottom"/>
          </w:tcPr>
          <w:p w14:paraId="780947A4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0E4BFA" w14:textId="3DC86196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28,847</w:t>
            </w:r>
          </w:p>
        </w:tc>
        <w:tc>
          <w:tcPr>
            <w:tcW w:w="180" w:type="dxa"/>
          </w:tcPr>
          <w:p w14:paraId="1A8570CB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243B0570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(43,323)</w:t>
            </w:r>
          </w:p>
        </w:tc>
        <w:tc>
          <w:tcPr>
            <w:tcW w:w="178" w:type="dxa"/>
          </w:tcPr>
          <w:p w14:paraId="4686B29D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2049841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(183,056)</w:t>
            </w:r>
          </w:p>
        </w:tc>
        <w:tc>
          <w:tcPr>
            <w:tcW w:w="180" w:type="dxa"/>
          </w:tcPr>
          <w:p w14:paraId="7AF0FAA4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5FE5D0EF" w:rsidR="00B5114F" w:rsidRPr="00612F48" w:rsidRDefault="00390231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1,137,791</w:t>
            </w:r>
          </w:p>
        </w:tc>
        <w:tc>
          <w:tcPr>
            <w:tcW w:w="178" w:type="dxa"/>
          </w:tcPr>
          <w:p w14:paraId="00FF2044" w14:textId="77777777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8590B1" w14:textId="3DEEA235" w:rsidR="00B5114F" w:rsidRPr="00612F48" w:rsidRDefault="00B5114F" w:rsidP="00B5114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1,088,830</w:t>
            </w:r>
          </w:p>
        </w:tc>
      </w:tr>
    </w:tbl>
    <w:p w14:paraId="5A2E83D8" w14:textId="4584DEF8" w:rsidR="00C1622B" w:rsidRPr="00F91312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1CF1F51" w14:textId="77777777" w:rsidR="00F91312" w:rsidRDefault="00F91312" w:rsidP="00F913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49A883A7" w14:textId="77777777" w:rsidR="00807225" w:rsidRDefault="00807225" w:rsidP="008072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</w:rPr>
      </w:pPr>
    </w:p>
    <w:p w14:paraId="7D613E62" w14:textId="14500CFC" w:rsidR="007477A6" w:rsidRDefault="0074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E0EE202" w14:textId="77777777" w:rsidR="00807225" w:rsidRPr="00F91312" w:rsidRDefault="00807225" w:rsidP="008072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</w:rPr>
        <w:sectPr w:rsidR="00807225" w:rsidRPr="00F91312" w:rsidSect="00B95D00">
          <w:headerReference w:type="default" r:id="rId1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61879C65" w14:textId="77777777" w:rsidR="007477A6" w:rsidRPr="00344B92" w:rsidRDefault="007477A6" w:rsidP="007477A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344B92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2A87B246" w14:textId="77777777" w:rsidR="007477A6" w:rsidRPr="00347315" w:rsidRDefault="007477A6" w:rsidP="007477A6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7477A6" w:rsidRPr="007A06A8" w14:paraId="5E08C890" w14:textId="77777777" w:rsidTr="00A90A2B">
        <w:trPr>
          <w:tblHeader/>
        </w:trPr>
        <w:tc>
          <w:tcPr>
            <w:tcW w:w="2700" w:type="dxa"/>
          </w:tcPr>
          <w:p w14:paraId="32CEEA44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E0D71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B56809E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90FBB2" w14:textId="1522294C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14D4C0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B32919A" w14:textId="5AD73125" w:rsidR="007477A6" w:rsidRPr="007477A6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7477A6" w:rsidRPr="007A06A8" w14:paraId="5984146A" w14:textId="77777777" w:rsidTr="00A90A2B">
        <w:trPr>
          <w:tblHeader/>
        </w:trPr>
        <w:tc>
          <w:tcPr>
            <w:tcW w:w="2700" w:type="dxa"/>
          </w:tcPr>
          <w:p w14:paraId="120333D4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FE7F4A1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0A08933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C32A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53F03BA9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22D9A10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A7C1F3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6852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8EF12E3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B499FC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477A6" w:rsidRPr="007A06A8" w14:paraId="1440C415" w14:textId="77777777" w:rsidTr="00A90A2B">
        <w:trPr>
          <w:tblHeader/>
        </w:trPr>
        <w:tc>
          <w:tcPr>
            <w:tcW w:w="2700" w:type="dxa"/>
          </w:tcPr>
          <w:p w14:paraId="3B10055E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0AABF56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17B3E6D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016C2EC" w14:textId="7BF2588F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74487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74487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77A6" w:rsidRPr="007A06A8" w14:paraId="52E66BF6" w14:textId="77777777" w:rsidTr="00A90A2B">
        <w:tc>
          <w:tcPr>
            <w:tcW w:w="2700" w:type="dxa"/>
          </w:tcPr>
          <w:p w14:paraId="13AF2622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156AB49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5ED8E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738DA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F3CDBFB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CD035C0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AAF379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4B31F0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79AE2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8D89A5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0ECE3747" w14:textId="77777777" w:rsidTr="00A90A2B">
        <w:tc>
          <w:tcPr>
            <w:tcW w:w="2700" w:type="dxa"/>
          </w:tcPr>
          <w:p w14:paraId="6CC8A138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67DDCDEA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16B7D" w14:textId="77777777" w:rsidR="007477A6" w:rsidRPr="00557933" w:rsidRDefault="007477A6" w:rsidP="00A90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58050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A48581A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0468AB86" w14:textId="77777777" w:rsidR="007477A6" w:rsidRPr="00557933" w:rsidRDefault="007477A6" w:rsidP="00A90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88F17F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A5695C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7A831" w14:textId="77777777" w:rsidR="007477A6" w:rsidRPr="00557933" w:rsidRDefault="007477A6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C3B5D" w14:textId="77777777" w:rsidR="007477A6" w:rsidRPr="00557933" w:rsidRDefault="007477A6" w:rsidP="00A90A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2C374B2C" w14:textId="77777777" w:rsidTr="00A90A2B">
        <w:tc>
          <w:tcPr>
            <w:tcW w:w="2700" w:type="dxa"/>
          </w:tcPr>
          <w:p w14:paraId="182B6621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3F9B077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2CF3B314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9C4AF" w14:textId="3EB21D8E" w:rsidR="007477A6" w:rsidRPr="00F922A0" w:rsidRDefault="001B45A7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457,999</w:t>
            </w:r>
          </w:p>
        </w:tc>
        <w:tc>
          <w:tcPr>
            <w:tcW w:w="269" w:type="dxa"/>
          </w:tcPr>
          <w:p w14:paraId="096B2CD1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A30D16" w14:textId="283ADADB" w:rsidR="007477A6" w:rsidRPr="00F922A0" w:rsidRDefault="001B45A7" w:rsidP="00920AC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228,999</w:t>
            </w:r>
          </w:p>
        </w:tc>
        <w:tc>
          <w:tcPr>
            <w:tcW w:w="270" w:type="dxa"/>
          </w:tcPr>
          <w:p w14:paraId="5D3A09E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9B38D7" w14:textId="54DC15DC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58</w:t>
            </w: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5BE059F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E8F622" w14:textId="1244706F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179,000</w:t>
            </w:r>
          </w:p>
        </w:tc>
      </w:tr>
      <w:tr w:rsidR="007477A6" w:rsidRPr="007A06A8" w14:paraId="55D25FA7" w14:textId="77777777" w:rsidTr="00A90A2B">
        <w:tc>
          <w:tcPr>
            <w:tcW w:w="2700" w:type="dxa"/>
          </w:tcPr>
          <w:p w14:paraId="604BA22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5097F9AC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216F8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481FFA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FFABA2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D6862C1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17E86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FB09F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A7AAB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4CF7F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7477A6" w:rsidRPr="009310BB" w14:paraId="7F220958" w14:textId="77777777" w:rsidTr="00A90A2B">
        <w:tc>
          <w:tcPr>
            <w:tcW w:w="2700" w:type="dxa"/>
          </w:tcPr>
          <w:p w14:paraId="02AC731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CC82900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5D9B135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6FFE51" w14:textId="031E3C3A" w:rsidR="007477A6" w:rsidRPr="00F922A0" w:rsidRDefault="001B45A7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69" w:type="dxa"/>
          </w:tcPr>
          <w:p w14:paraId="727C4EE0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5EAE555" w14:textId="1E0A07CC" w:rsidR="007477A6" w:rsidRPr="00920ACE" w:rsidRDefault="00C21B22" w:rsidP="00347315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F6CAE64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B1B3A" w14:textId="3DF739FB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(28,001)</w:t>
            </w:r>
          </w:p>
        </w:tc>
        <w:tc>
          <w:tcPr>
            <w:tcW w:w="270" w:type="dxa"/>
          </w:tcPr>
          <w:p w14:paraId="7300654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3AFDA8" w14:textId="2D5D526E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(14,001)</w:t>
            </w:r>
          </w:p>
        </w:tc>
      </w:tr>
      <w:tr w:rsidR="007477A6" w:rsidRPr="007A06A8" w14:paraId="1FB39AC8" w14:textId="77777777" w:rsidTr="00A90A2B">
        <w:trPr>
          <w:trHeight w:val="272"/>
        </w:trPr>
        <w:tc>
          <w:tcPr>
            <w:tcW w:w="2700" w:type="dxa"/>
          </w:tcPr>
          <w:p w14:paraId="57CD63C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D7A08BB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ADF1A8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1CA076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448DF5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06C799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3F905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1516C0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686B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03BC2F9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77A6" w:rsidRPr="007A06A8" w14:paraId="224B5F0B" w14:textId="77777777" w:rsidTr="00A90A2B">
        <w:tc>
          <w:tcPr>
            <w:tcW w:w="2700" w:type="dxa"/>
          </w:tcPr>
          <w:p w14:paraId="4845B9B5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5F2206F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24D30756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D2CE2" w14:textId="74EAD66D" w:rsidR="007477A6" w:rsidRPr="00F922A0" w:rsidRDefault="001B45A7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44,000</w:t>
            </w:r>
          </w:p>
        </w:tc>
        <w:tc>
          <w:tcPr>
            <w:tcW w:w="269" w:type="dxa"/>
          </w:tcPr>
          <w:p w14:paraId="303FAE3F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60C800E" w14:textId="70310FC0" w:rsidR="007477A6" w:rsidRPr="00F922A0" w:rsidRDefault="001B45A7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78995267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FB37E6" w14:textId="002439F4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128,000</w:t>
            </w:r>
          </w:p>
        </w:tc>
        <w:tc>
          <w:tcPr>
            <w:tcW w:w="270" w:type="dxa"/>
          </w:tcPr>
          <w:p w14:paraId="3C9C3D69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ECAA3A" w14:textId="2B6CDE6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64,000</w:t>
            </w:r>
          </w:p>
        </w:tc>
      </w:tr>
      <w:tr w:rsidR="007477A6" w:rsidRPr="007A06A8" w14:paraId="6FB90ACE" w14:textId="77777777" w:rsidTr="00A90A2B">
        <w:tc>
          <w:tcPr>
            <w:tcW w:w="2700" w:type="dxa"/>
          </w:tcPr>
          <w:p w14:paraId="4089F905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มิถุนายน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8230E5C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EA9538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6B6F38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968412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E558061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DAE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1CF60A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7857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6924E4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21292DD9" w14:textId="77777777" w:rsidTr="00A90A2B">
        <w:tc>
          <w:tcPr>
            <w:tcW w:w="2700" w:type="dxa"/>
          </w:tcPr>
          <w:p w14:paraId="28E061B8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311A470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6DE394D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4905EE" w14:textId="70AA9553" w:rsidR="007477A6" w:rsidRPr="00557933" w:rsidRDefault="00C21B22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501,998</w:t>
            </w:r>
          </w:p>
        </w:tc>
        <w:tc>
          <w:tcPr>
            <w:tcW w:w="269" w:type="dxa"/>
          </w:tcPr>
          <w:p w14:paraId="1A7555D4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26A5BBE" w14:textId="3D0915FF" w:rsidR="007477A6" w:rsidRPr="00557933" w:rsidRDefault="00920ACE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250,999</w:t>
            </w:r>
          </w:p>
        </w:tc>
        <w:tc>
          <w:tcPr>
            <w:tcW w:w="270" w:type="dxa"/>
          </w:tcPr>
          <w:p w14:paraId="654E4490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A93F87" w14:textId="4181ED73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457,999</w:t>
            </w:r>
          </w:p>
        </w:tc>
        <w:tc>
          <w:tcPr>
            <w:tcW w:w="270" w:type="dxa"/>
          </w:tcPr>
          <w:p w14:paraId="25F6D125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C24DA3" w14:textId="1B24D9D9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</w:tr>
      <w:tr w:rsidR="007477A6" w:rsidRPr="007A06A8" w14:paraId="3D9F2F26" w14:textId="77777777" w:rsidTr="00A90A2B">
        <w:tc>
          <w:tcPr>
            <w:tcW w:w="2700" w:type="dxa"/>
          </w:tcPr>
          <w:p w14:paraId="43D0AA2F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371DAA70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08204A9B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DACD76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3A0907B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7794415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52359C3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B7BC5B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3CC1D3F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EE5E2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7477A6" w:rsidRPr="007A06A8" w14:paraId="7255EFA2" w14:textId="77777777" w:rsidTr="00A90A2B">
        <w:tc>
          <w:tcPr>
            <w:tcW w:w="2700" w:type="dxa"/>
          </w:tcPr>
          <w:p w14:paraId="1EE0A025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A6C6F07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C333E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680E1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93B09C9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48F339E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00997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B9E6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8B626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00BCBF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77A6" w:rsidRPr="007A06A8" w14:paraId="62783187" w14:textId="77777777" w:rsidTr="00A90A2B">
        <w:tc>
          <w:tcPr>
            <w:tcW w:w="2700" w:type="dxa"/>
          </w:tcPr>
          <w:p w14:paraId="65D70A9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5BF377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0024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38DFF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70B3852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47C5C9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F996B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173C8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7AB9CC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36B98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77A6" w:rsidRPr="007A06A8" w14:paraId="74A56635" w14:textId="77777777" w:rsidTr="00A90A2B">
        <w:tc>
          <w:tcPr>
            <w:tcW w:w="2700" w:type="dxa"/>
          </w:tcPr>
          <w:p w14:paraId="3810FEC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F0BFADA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9A36B1E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235B" w14:textId="56F4650C" w:rsidR="007477A6" w:rsidRPr="00F922A0" w:rsidRDefault="00920ACE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69" w:type="dxa"/>
          </w:tcPr>
          <w:p w14:paraId="0CC64283" w14:textId="77777777" w:rsidR="007477A6" w:rsidRPr="00F922A0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CF25702" w14:textId="24C5049D" w:rsidR="007477A6" w:rsidRPr="00F922A0" w:rsidRDefault="00920ACE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6800C323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4B06A3" w14:textId="1F747948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70" w:type="dxa"/>
          </w:tcPr>
          <w:p w14:paraId="594A446D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2FDFB2" w14:textId="69F75500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164,999</w:t>
            </w:r>
          </w:p>
        </w:tc>
      </w:tr>
      <w:tr w:rsidR="007477A6" w:rsidRPr="007A06A8" w14:paraId="1C8C7D69" w14:textId="77777777" w:rsidTr="00A90A2B">
        <w:tc>
          <w:tcPr>
            <w:tcW w:w="2700" w:type="dxa"/>
          </w:tcPr>
          <w:p w14:paraId="084F0874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B03EDBB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C4037D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6A31C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16C34B2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F2E9476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26031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30EBCE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D2F38F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DD697DB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77A6" w:rsidRPr="007A06A8" w14:paraId="6539D9D5" w14:textId="77777777" w:rsidTr="00A90A2B">
        <w:tc>
          <w:tcPr>
            <w:tcW w:w="2700" w:type="dxa"/>
          </w:tcPr>
          <w:p w14:paraId="54B3D83F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27BBE15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3037F343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C1DB0" w14:textId="545CE2C5" w:rsidR="007477A6" w:rsidRPr="00F922A0" w:rsidRDefault="00920ACE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43,999</w:t>
            </w:r>
          </w:p>
        </w:tc>
        <w:tc>
          <w:tcPr>
            <w:tcW w:w="269" w:type="dxa"/>
          </w:tcPr>
          <w:p w14:paraId="4D8BECA9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C02F5D3" w14:textId="3BBE5FA9" w:rsidR="007477A6" w:rsidRPr="00F922A0" w:rsidRDefault="00920ACE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689D5EB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48769D" w14:textId="10035024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127,999</w:t>
            </w:r>
          </w:p>
        </w:tc>
        <w:tc>
          <w:tcPr>
            <w:tcW w:w="270" w:type="dxa"/>
          </w:tcPr>
          <w:p w14:paraId="0EFB4BD7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9932AC" w14:textId="56C60C0C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="Angsana New"/>
                <w:sz w:val="30"/>
                <w:szCs w:val="30"/>
                <w:cs/>
              </w:rPr>
              <w:t>64,000</w:t>
            </w:r>
          </w:p>
        </w:tc>
      </w:tr>
      <w:tr w:rsidR="007477A6" w:rsidRPr="007A06A8" w14:paraId="25156AE5" w14:textId="77777777" w:rsidTr="00A90A2B">
        <w:tc>
          <w:tcPr>
            <w:tcW w:w="2700" w:type="dxa"/>
          </w:tcPr>
          <w:p w14:paraId="7766A90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มิถุนายน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/ 31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8704E69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7CE132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D806D8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68B517B" w14:textId="77777777" w:rsidR="007477A6" w:rsidRPr="00F922A0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9C19A53" w14:textId="77777777" w:rsidR="007477A6" w:rsidRPr="00F922A0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A364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11DAC5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2BD9D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310839" w14:textId="77777777" w:rsidR="007477A6" w:rsidRPr="00557933" w:rsidRDefault="007477A6" w:rsidP="007477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7A6" w:rsidRPr="007A06A8" w14:paraId="3590C527" w14:textId="77777777" w:rsidTr="00A90A2B">
        <w:tc>
          <w:tcPr>
            <w:tcW w:w="2700" w:type="dxa"/>
          </w:tcPr>
          <w:p w14:paraId="41B29428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AEA8883" w14:textId="77777777" w:rsidR="007477A6" w:rsidRPr="00557933" w:rsidRDefault="007477A6" w:rsidP="0074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1283FC75" w14:textId="77777777" w:rsidR="007477A6" w:rsidRPr="00557933" w:rsidRDefault="007477A6" w:rsidP="0074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78D983" w14:textId="7A30F85B" w:rsidR="007477A6" w:rsidRPr="00F922A0" w:rsidRDefault="00920ACE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501,99</w:t>
            </w:r>
            <w:r w:rsidR="00347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733D5B97" w14:textId="77777777" w:rsidR="007477A6" w:rsidRPr="00F922A0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3EFAA5E" w14:textId="26CBDB97" w:rsidR="007477A6" w:rsidRPr="00F922A0" w:rsidRDefault="00920ACE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250,999</w:t>
            </w:r>
          </w:p>
        </w:tc>
        <w:tc>
          <w:tcPr>
            <w:tcW w:w="270" w:type="dxa"/>
          </w:tcPr>
          <w:p w14:paraId="6C678B06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4D4BD5" w14:textId="6A8857A0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70" w:type="dxa"/>
          </w:tcPr>
          <w:p w14:paraId="3F62FE86" w14:textId="77777777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CB33D8" w14:textId="287EA520" w:rsidR="007477A6" w:rsidRPr="00557933" w:rsidRDefault="007477A6" w:rsidP="007477A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</w:tr>
    </w:tbl>
    <w:p w14:paraId="66844D1E" w14:textId="77777777" w:rsidR="00747BB2" w:rsidRPr="00347315" w:rsidRDefault="00747BB2" w:rsidP="00347315">
      <w:pPr>
        <w:jc w:val="thaiDistribute"/>
        <w:rPr>
          <w:rFonts w:ascii="Angsana New" w:hAnsi="Angsana New"/>
          <w:sz w:val="28"/>
          <w:szCs w:val="28"/>
          <w:cs/>
          <w:lang w:eastAsia="x-none"/>
        </w:rPr>
      </w:pPr>
    </w:p>
    <w:p w14:paraId="221D5860" w14:textId="7CBD94CD" w:rsidR="007477A6" w:rsidRPr="00D95E4C" w:rsidRDefault="007477A6" w:rsidP="007477A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5D4585" w:rsidRPr="005D4585">
        <w:rPr>
          <w:rFonts w:ascii="Angsana New" w:hAnsi="Angsana New"/>
          <w:spacing w:val="-2"/>
          <w:sz w:val="30"/>
          <w:szCs w:val="30"/>
          <w:lang w:eastAsia="x-none"/>
        </w:rPr>
        <w:t>17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="00D95E4C"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พฤษภาคม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222576" w:rsidRPr="005D4585"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</w:t>
      </w:r>
      <w:r w:rsidR="005D4585">
        <w:rPr>
          <w:rFonts w:ascii="Angsana New" w:hAnsi="Angsana New"/>
          <w:spacing w:val="-2"/>
          <w:sz w:val="30"/>
          <w:szCs w:val="30"/>
          <w:lang w:eastAsia="x-none"/>
        </w:rPr>
        <w:br/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ออกจำหน่ายจำนวน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222576" w:rsidRPr="005D4585">
        <w:rPr>
          <w:rFonts w:ascii="Angsana New" w:hAnsi="Angsana New"/>
          <w:spacing w:val="-2"/>
          <w:sz w:val="30"/>
          <w:szCs w:val="30"/>
          <w:lang w:eastAsia="x-none"/>
        </w:rPr>
        <w:t>409</w:t>
      </w:r>
      <w:r w:rsidR="00222576"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บาท ซึ่งคงเหลือ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จาก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การจ่ายหุ้นปันผลจำนวน </w:t>
      </w:r>
      <w:r w:rsidR="00222576" w:rsidRPr="005D4585">
        <w:rPr>
          <w:rFonts w:ascii="Angsana New" w:hAnsi="Angsana New"/>
          <w:spacing w:val="-2"/>
          <w:sz w:val="30"/>
          <w:szCs w:val="30"/>
          <w:lang w:eastAsia="x-none"/>
        </w:rPr>
        <w:t>818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="005D4585">
        <w:rPr>
          <w:rFonts w:ascii="Angsana New" w:hAnsi="Angsana New"/>
          <w:spacing w:val="-2"/>
          <w:sz w:val="30"/>
          <w:szCs w:val="30"/>
          <w:lang w:eastAsia="x-none"/>
        </w:rPr>
        <w:br/>
      </w:r>
      <w:r w:rsidR="00222576" w:rsidRPr="005D4585">
        <w:rPr>
          <w:rFonts w:ascii="Angsana New" w:hAnsi="Angsana New"/>
          <w:sz w:val="30"/>
          <w:szCs w:val="30"/>
          <w:lang w:eastAsia="x-none"/>
        </w:rPr>
        <w:t xml:space="preserve">228,999,358.5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ลดลงเป็นทุนจดทะเบียนใหม่จำนวน </w:t>
      </w:r>
      <w:r w:rsidR="00222576" w:rsidRPr="005D4585">
        <w:rPr>
          <w:rFonts w:ascii="Angsana New" w:hAnsi="Angsana New"/>
          <w:sz w:val="30"/>
          <w:szCs w:val="30"/>
          <w:lang w:eastAsia="x-none"/>
        </w:rPr>
        <w:t xml:space="preserve">228,998,949.5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D95E4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5AD41FF5" w14:textId="461F9EC6" w:rsidR="007477A6" w:rsidRPr="00347315" w:rsidRDefault="007477A6" w:rsidP="0074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16DAE5FA" w14:textId="663783B7" w:rsidR="007477A6" w:rsidRDefault="007477A6" w:rsidP="007477A6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5D4585" w:rsidRPr="005D4585">
        <w:rPr>
          <w:rFonts w:ascii="Angsana New" w:hAnsi="Angsana New"/>
          <w:spacing w:val="-2"/>
          <w:sz w:val="30"/>
          <w:szCs w:val="30"/>
          <w:lang w:eastAsia="x-none"/>
        </w:rPr>
        <w:t>18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พฤษภาคม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222576" w:rsidRPr="005D4585"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="001F7768"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 w:rsidR="001F7768"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22 </w:t>
      </w:r>
      <w:r w:rsidR="001F7768"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="00222576" w:rsidRPr="005D4585">
        <w:rPr>
          <w:rFonts w:ascii="Angsana New" w:hAnsi="Angsana New"/>
          <w:sz w:val="30"/>
          <w:szCs w:val="30"/>
          <w:lang w:eastAsia="x-none"/>
        </w:rPr>
        <w:t>228,998,949.5</w:t>
      </w:r>
      <w:r w:rsidR="00222576" w:rsidRPr="005D4585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="00303B10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="00222576" w:rsidRPr="005D4585">
        <w:rPr>
          <w:rFonts w:ascii="Angsana New" w:hAnsi="Angsana New"/>
          <w:sz w:val="30"/>
          <w:szCs w:val="30"/>
          <w:lang w:eastAsia="x-none"/>
        </w:rPr>
        <w:t xml:space="preserve">250,998,949.5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="001F7768" w:rsidRPr="005D4585">
        <w:rPr>
          <w:rFonts w:ascii="Angsana New" w:hAnsi="Angsana New" w:hint="cs"/>
          <w:sz w:val="30"/>
          <w:szCs w:val="30"/>
          <w:cs/>
          <w:lang w:eastAsia="x-none"/>
        </w:rPr>
        <w:t>เพื่อรองรับการจ่ายหุ้นปันผล</w:t>
      </w:r>
      <w:r w:rsidR="00303B10">
        <w:rPr>
          <w:rFonts w:ascii="Angsana New" w:hAnsi="Angsana New"/>
          <w:sz w:val="30"/>
          <w:szCs w:val="30"/>
          <w:lang w:eastAsia="x-none"/>
        </w:rPr>
        <w:t xml:space="preserve"> (</w:t>
      </w:r>
      <w:r w:rsidR="00303B10">
        <w:rPr>
          <w:rFonts w:ascii="Angsana New" w:hAnsi="Angsana New" w:hint="cs"/>
          <w:sz w:val="30"/>
          <w:szCs w:val="30"/>
          <w:cs/>
          <w:lang w:eastAsia="x-none"/>
        </w:rPr>
        <w:t xml:space="preserve">ดูหมายเหตุข้อ </w:t>
      </w:r>
      <w:r w:rsidR="00303B10">
        <w:rPr>
          <w:rFonts w:ascii="Angsana New" w:hAnsi="Angsana New"/>
          <w:sz w:val="30"/>
          <w:szCs w:val="30"/>
          <w:lang w:eastAsia="x-none"/>
        </w:rPr>
        <w:t>7)</w:t>
      </w:r>
    </w:p>
    <w:p w14:paraId="6C4B51B3" w14:textId="461AFF1A" w:rsidR="001F7768" w:rsidRDefault="001F7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  <w:r>
        <w:rPr>
          <w:cs/>
          <w:lang w:eastAsia="x-none"/>
        </w:rPr>
        <w:br w:type="page"/>
      </w:r>
    </w:p>
    <w:p w14:paraId="4BEE8F04" w14:textId="4A0E27EC" w:rsidR="000A743B" w:rsidRDefault="000A743B" w:rsidP="000A743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กำไรต่อหุ้นขั้นพื้นฐาน</w:t>
      </w:r>
    </w:p>
    <w:p w14:paraId="19F16A7E" w14:textId="77777777" w:rsidR="000A743B" w:rsidRPr="007A16A7" w:rsidRDefault="000A743B" w:rsidP="000A743B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D8F15AD" w14:textId="2B7CD182" w:rsidR="000A743B" w:rsidRPr="00822D90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5" w:name="_Hlk106715925"/>
      <w:r w:rsidRPr="00822D90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</w:t>
      </w:r>
      <w:r w:rsidRPr="00822D90">
        <w:rPr>
          <w:rFonts w:ascii="Angsana New" w:hAnsi="Angsana New" w:hint="cs"/>
          <w:sz w:val="30"/>
          <w:szCs w:val="30"/>
          <w:cs/>
        </w:rPr>
        <w:t>เดือนและ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22D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22D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22D90">
        <w:rPr>
          <w:rFonts w:ascii="Angsana New" w:hAnsi="Angsana New" w:hint="cs"/>
          <w:sz w:val="30"/>
          <w:szCs w:val="30"/>
          <w:cs/>
        </w:rPr>
        <w:t xml:space="preserve"> </w:t>
      </w:r>
      <w:r w:rsidRPr="00715A1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15A1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bookmarkEnd w:id="15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2D90">
        <w:rPr>
          <w:rFonts w:ascii="Angsana New" w:hAnsi="Angsana New"/>
          <w:sz w:val="30"/>
          <w:szCs w:val="30"/>
          <w:cs/>
        </w:rPr>
        <w:t>คำนวณ</w:t>
      </w:r>
      <w:r w:rsidRPr="00822D90">
        <w:rPr>
          <w:rFonts w:ascii="Angsana New" w:hAnsi="Angsana New" w:hint="cs"/>
          <w:sz w:val="30"/>
          <w:szCs w:val="30"/>
          <w:cs/>
        </w:rPr>
        <w:t>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</w:t>
      </w:r>
      <w:r w:rsidRPr="00EF007E">
        <w:rPr>
          <w:rFonts w:ascii="Angsana New" w:hAnsi="Angsana New" w:hint="cs"/>
          <w:spacing w:val="-4"/>
          <w:sz w:val="30"/>
          <w:szCs w:val="30"/>
          <w:cs/>
        </w:rPr>
        <w:t>จำนวนหุ้นสามัญที่เปลี่ยนแปลงจากการเพิ่มทุนโดยการออกหุ้นปันผล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395F00">
        <w:rPr>
          <w:rFonts w:ascii="Angsana New" w:hAnsi="Angsana New" w:hint="cs"/>
          <w:sz w:val="30"/>
          <w:szCs w:val="30"/>
          <w:cs/>
        </w:rPr>
        <w:t>ในการคำนวณกำไรต่</w:t>
      </w:r>
      <w:r w:rsidRPr="00822D90">
        <w:rPr>
          <w:rFonts w:ascii="Angsana New" w:hAnsi="Angsana New" w:hint="cs"/>
          <w:sz w:val="30"/>
          <w:szCs w:val="30"/>
          <w:cs/>
        </w:rPr>
        <w:t>อหุ้นของ</w:t>
      </w:r>
      <w:r>
        <w:rPr>
          <w:rFonts w:ascii="Angsana New" w:hAnsi="Angsana New" w:hint="cs"/>
          <w:sz w:val="30"/>
          <w:szCs w:val="30"/>
          <w:cs/>
        </w:rPr>
        <w:t>ทุก</w:t>
      </w:r>
      <w:r w:rsidRPr="00822D90">
        <w:rPr>
          <w:rFonts w:ascii="Angsana New" w:hAnsi="Angsana New" w:hint="cs"/>
          <w:sz w:val="30"/>
          <w:szCs w:val="30"/>
          <w:cs/>
        </w:rPr>
        <w:t>งวดที่</w:t>
      </w:r>
      <w:r>
        <w:rPr>
          <w:rFonts w:ascii="Angsana New" w:hAnsi="Angsana New" w:hint="cs"/>
          <w:sz w:val="30"/>
          <w:szCs w:val="30"/>
          <w:cs/>
        </w:rPr>
        <w:t>แสดง</w:t>
      </w:r>
      <w:r w:rsidRPr="00822D90">
        <w:rPr>
          <w:rFonts w:ascii="Angsana New" w:hAnsi="Angsana New" w:hint="cs"/>
          <w:sz w:val="30"/>
          <w:szCs w:val="30"/>
          <w:cs/>
        </w:rPr>
        <w:t>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 w:rsidRPr="00822D90">
        <w:rPr>
          <w:rFonts w:ascii="Angsana New" w:hAnsi="Angsana New" w:hint="cs"/>
          <w:sz w:val="30"/>
          <w:szCs w:val="30"/>
          <w:cs/>
        </w:rPr>
        <w:t>โดยถือเสมือนว่า</w:t>
      </w:r>
      <w:r>
        <w:rPr>
          <w:rFonts w:ascii="Angsana New" w:hAnsi="Angsana New" w:hint="cs"/>
          <w:sz w:val="30"/>
          <w:szCs w:val="30"/>
          <w:cs/>
        </w:rPr>
        <w:t>ได้มี</w:t>
      </w:r>
      <w:r w:rsidRPr="00822D90">
        <w:rPr>
          <w:rFonts w:ascii="Angsana New" w:hAnsi="Angsana New" w:hint="cs"/>
          <w:sz w:val="30"/>
          <w:szCs w:val="30"/>
          <w:cs/>
        </w:rPr>
        <w:t>การออกหุ้นปันผลดังกล่าวตั้งแต่วันเริ่มต้นของงวดแรกที่เสนอรายงาน</w:t>
      </w:r>
      <w:r w:rsidRPr="00395F00">
        <w:rPr>
          <w:rFonts w:ascii="Angsana New" w:hAnsi="Angsana New" w:hint="cs"/>
          <w:sz w:val="30"/>
          <w:szCs w:val="30"/>
          <w:cs/>
        </w:rPr>
        <w:t xml:space="preserve">ตามที่ได้กล่าวไว้ในหมายเหตุข้อ </w:t>
      </w:r>
      <w:r w:rsidR="001F7768">
        <w:rPr>
          <w:rFonts w:ascii="Angsana New" w:hAnsi="Angsana New"/>
          <w:sz w:val="30"/>
          <w:szCs w:val="30"/>
        </w:rPr>
        <w:t>5</w:t>
      </w:r>
      <w:r w:rsidRPr="00395F00">
        <w:rPr>
          <w:rFonts w:ascii="Angsana New" w:hAnsi="Angsana New"/>
          <w:sz w:val="30"/>
          <w:szCs w:val="30"/>
        </w:rPr>
        <w:t xml:space="preserve"> </w:t>
      </w:r>
      <w:r w:rsidRPr="00395F00">
        <w:rPr>
          <w:rFonts w:ascii="Angsana New" w:hAnsi="Angsana New" w:hint="cs"/>
          <w:sz w:val="30"/>
          <w:szCs w:val="30"/>
          <w:cs/>
        </w:rPr>
        <w:t xml:space="preserve">และ </w:t>
      </w:r>
      <w:r w:rsidR="001F776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โดย</w:t>
      </w:r>
      <w:r w:rsidRPr="00822D90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553F66A3" w14:textId="77777777" w:rsidR="000A743B" w:rsidRPr="007A16A7" w:rsidRDefault="000A743B" w:rsidP="000A743B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0A743B" w:rsidRPr="00822D90" w14:paraId="7B82F424" w14:textId="77777777" w:rsidTr="00A90A2B">
        <w:trPr>
          <w:tblHeader/>
        </w:trPr>
        <w:tc>
          <w:tcPr>
            <w:tcW w:w="2036" w:type="pct"/>
          </w:tcPr>
          <w:p w14:paraId="7C515E6B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58A01B9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14F5F4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2D06DE1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A743B" w:rsidRPr="00822D90" w14:paraId="10D50B74" w14:textId="77777777" w:rsidTr="00A90A2B">
        <w:trPr>
          <w:tblHeader/>
        </w:trPr>
        <w:tc>
          <w:tcPr>
            <w:tcW w:w="2036" w:type="pct"/>
          </w:tcPr>
          <w:p w14:paraId="69DCF679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CE8614A" w14:textId="77FACC91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59E92BD9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144071C" w14:textId="2D30C93E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09D1B0DD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C7AD325" w14:textId="328CA252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F030983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2909C9D" w14:textId="0DE8B8E9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A743B" w:rsidRPr="00822D90" w14:paraId="7A5B881F" w14:textId="77777777" w:rsidTr="00A90A2B">
        <w:trPr>
          <w:tblHeader/>
        </w:trPr>
        <w:tc>
          <w:tcPr>
            <w:tcW w:w="2036" w:type="pct"/>
          </w:tcPr>
          <w:p w14:paraId="58252181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23832CD4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A743B" w:rsidRPr="00822D90" w14:paraId="616F2220" w14:textId="77777777" w:rsidTr="003504A6">
        <w:tc>
          <w:tcPr>
            <w:tcW w:w="2036" w:type="pct"/>
          </w:tcPr>
          <w:p w14:paraId="2481F590" w14:textId="77777777" w:rsidR="000A743B" w:rsidRPr="00B36D1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28B66929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78ED072F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839863E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11DFCF38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521D50E3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49B5017C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006D6E7" w14:textId="77777777" w:rsidR="000A743B" w:rsidRPr="00AA799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A743B" w:rsidRPr="00822D90" w14:paraId="334D2350" w14:textId="77777777" w:rsidTr="003504A6">
        <w:trPr>
          <w:trHeight w:val="362"/>
        </w:trPr>
        <w:tc>
          <w:tcPr>
            <w:tcW w:w="2036" w:type="pct"/>
          </w:tcPr>
          <w:p w14:paraId="7F7D0707" w14:textId="77777777" w:rsidR="000A743B" w:rsidRPr="003504A6" w:rsidRDefault="000A743B" w:rsidP="000A74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04A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vAlign w:val="bottom"/>
          </w:tcPr>
          <w:p w14:paraId="7A839CD6" w14:textId="4BBE872D" w:rsidR="000A743B" w:rsidRPr="003504A6" w:rsidRDefault="005D4585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10,067</w:t>
            </w:r>
          </w:p>
        </w:tc>
        <w:tc>
          <w:tcPr>
            <w:tcW w:w="138" w:type="pct"/>
            <w:vAlign w:val="bottom"/>
          </w:tcPr>
          <w:p w14:paraId="2624C357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66B559" w14:textId="10AC4AD4" w:rsidR="000A743B" w:rsidRPr="003504A6" w:rsidRDefault="005D4585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29,033</w:t>
            </w:r>
          </w:p>
        </w:tc>
        <w:tc>
          <w:tcPr>
            <w:tcW w:w="141" w:type="pct"/>
            <w:vAlign w:val="bottom"/>
          </w:tcPr>
          <w:p w14:paraId="5E4801E1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0B7CF9F8" w14:textId="343BEF6D" w:rsidR="000A743B" w:rsidRPr="003504A6" w:rsidRDefault="005D4585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58,613</w:t>
            </w:r>
          </w:p>
        </w:tc>
        <w:tc>
          <w:tcPr>
            <w:tcW w:w="140" w:type="pct"/>
            <w:vAlign w:val="bottom"/>
          </w:tcPr>
          <w:p w14:paraId="548E61C7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754A0274" w14:textId="27F6BE96" w:rsidR="000A743B" w:rsidRPr="003504A6" w:rsidRDefault="005D4585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18,123</w:t>
            </w:r>
          </w:p>
        </w:tc>
      </w:tr>
      <w:tr w:rsidR="000A743B" w:rsidRPr="006002CD" w14:paraId="59B26B48" w14:textId="77777777" w:rsidTr="003504A6">
        <w:tc>
          <w:tcPr>
            <w:tcW w:w="2036" w:type="pct"/>
          </w:tcPr>
          <w:p w14:paraId="474B3889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4A6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2BC4B9D6" w14:textId="44CE93CE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51A1DF6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5FC2A54" w14:textId="2E363454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5F0A8B0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2C844F6A" w14:textId="7082558D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E76980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4AC74517" w14:textId="5318F6A9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</w:tr>
      <w:tr w:rsidR="000A743B" w:rsidRPr="00822D90" w14:paraId="46345E55" w14:textId="77777777" w:rsidTr="003504A6">
        <w:tc>
          <w:tcPr>
            <w:tcW w:w="2036" w:type="pct"/>
          </w:tcPr>
          <w:p w14:paraId="2CCA8086" w14:textId="77777777" w:rsidR="000A743B" w:rsidRPr="00AA7991" w:rsidRDefault="000A743B" w:rsidP="000A74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16693" w14:textId="68889BBE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3B903B3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FABE3" w14:textId="2DAE3AFA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90216B5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DDF52" w14:textId="18A0D8EF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ADCFDCA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126A6" w14:textId="00D7C34B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0.036</w:t>
            </w:r>
          </w:p>
        </w:tc>
      </w:tr>
      <w:tr w:rsidR="000A743B" w:rsidRPr="00822D90" w14:paraId="245E43B7" w14:textId="77777777" w:rsidTr="00A90A2B">
        <w:tc>
          <w:tcPr>
            <w:tcW w:w="2036" w:type="pct"/>
          </w:tcPr>
          <w:p w14:paraId="6213CD46" w14:textId="77777777" w:rsidR="000A743B" w:rsidRPr="00B743A6" w:rsidRDefault="000A743B" w:rsidP="000A74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2CB6F3F0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vAlign w:val="bottom"/>
          </w:tcPr>
          <w:p w14:paraId="01B8FB2F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3088E802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14:paraId="0F395578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0A4AD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14:paraId="390A50A6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5BC4B4F0" w14:textId="77777777" w:rsidR="000A743B" w:rsidRPr="00B743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743B" w:rsidRPr="00822D90" w14:paraId="1217DF69" w14:textId="77777777" w:rsidTr="003504A6">
        <w:tc>
          <w:tcPr>
            <w:tcW w:w="2036" w:type="pct"/>
          </w:tcPr>
          <w:p w14:paraId="60449706" w14:textId="77777777" w:rsidR="000A743B" w:rsidRPr="00B36D1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gridSpan w:val="2"/>
            <w:vAlign w:val="bottom"/>
          </w:tcPr>
          <w:p w14:paraId="4262AA3B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E29663C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543EC9A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9D8C3DC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1BDEA8C3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7FD1283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52BC04FA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743B" w:rsidRPr="00822D90" w14:paraId="3851291F" w14:textId="77777777" w:rsidTr="003504A6">
        <w:tc>
          <w:tcPr>
            <w:tcW w:w="2036" w:type="pct"/>
          </w:tcPr>
          <w:p w14:paraId="38E28AE6" w14:textId="77777777" w:rsidR="000A743B" w:rsidRPr="003504A6" w:rsidRDefault="000A743B" w:rsidP="000A74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04A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vAlign w:val="bottom"/>
          </w:tcPr>
          <w:p w14:paraId="65F76588" w14:textId="75A94398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21,784</w:t>
            </w:r>
          </w:p>
        </w:tc>
        <w:tc>
          <w:tcPr>
            <w:tcW w:w="138" w:type="pct"/>
            <w:vAlign w:val="bottom"/>
          </w:tcPr>
          <w:p w14:paraId="5EFEF349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5C83266" w14:textId="2070461E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59,081</w:t>
            </w:r>
          </w:p>
        </w:tc>
        <w:tc>
          <w:tcPr>
            <w:tcW w:w="141" w:type="pct"/>
            <w:vAlign w:val="bottom"/>
          </w:tcPr>
          <w:p w14:paraId="1C426F10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3BAB83F7" w14:textId="6C5CEDE1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66,439</w:t>
            </w:r>
          </w:p>
        </w:tc>
        <w:tc>
          <w:tcPr>
            <w:tcW w:w="140" w:type="pct"/>
            <w:vAlign w:val="bottom"/>
          </w:tcPr>
          <w:p w14:paraId="3DF27BB0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1A7FEA6D" w14:textId="4652C220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235,859</w:t>
            </w:r>
          </w:p>
        </w:tc>
      </w:tr>
      <w:tr w:rsidR="000A743B" w:rsidRPr="00822D90" w14:paraId="3C07EFB8" w14:textId="77777777" w:rsidTr="003504A6">
        <w:tc>
          <w:tcPr>
            <w:tcW w:w="2036" w:type="pct"/>
          </w:tcPr>
          <w:p w14:paraId="0DF36E69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4A6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gridSpan w:val="2"/>
            <w:vAlign w:val="bottom"/>
          </w:tcPr>
          <w:p w14:paraId="4EDF7581" w14:textId="7FBB95B8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38" w:type="pct"/>
            <w:vAlign w:val="bottom"/>
          </w:tcPr>
          <w:p w14:paraId="6DABBB04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326A88" w14:textId="5A6BBC5D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1" w:type="pct"/>
            <w:vAlign w:val="bottom"/>
          </w:tcPr>
          <w:p w14:paraId="592DDAC4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4F2E78AE" w14:textId="722613D3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0" w:type="pct"/>
            <w:vAlign w:val="bottom"/>
          </w:tcPr>
          <w:p w14:paraId="44D87F21" w14:textId="77777777" w:rsidR="000A743B" w:rsidRPr="003504A6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091FF9D" w14:textId="39D36FE7" w:rsidR="000A743B" w:rsidRPr="003504A6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504A6"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</w:tr>
      <w:tr w:rsidR="000A743B" w:rsidRPr="00822D90" w14:paraId="12410BE8" w14:textId="77777777" w:rsidTr="003504A6">
        <w:tc>
          <w:tcPr>
            <w:tcW w:w="2036" w:type="pct"/>
          </w:tcPr>
          <w:p w14:paraId="17843CD7" w14:textId="77777777" w:rsidR="000A743B" w:rsidRPr="00AA7991" w:rsidRDefault="000A743B" w:rsidP="000A74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471EB329" w14:textId="4D848B57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0.043</w:t>
            </w:r>
          </w:p>
        </w:tc>
        <w:tc>
          <w:tcPr>
            <w:tcW w:w="138" w:type="pct"/>
            <w:vAlign w:val="bottom"/>
          </w:tcPr>
          <w:p w14:paraId="7FCC086D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516C4A50" w14:textId="08C0DD09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0.118</w:t>
            </w:r>
          </w:p>
        </w:tc>
        <w:tc>
          <w:tcPr>
            <w:tcW w:w="141" w:type="pct"/>
            <w:vAlign w:val="bottom"/>
          </w:tcPr>
          <w:p w14:paraId="426BBDB2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593F50" w14:textId="61CA7D63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0.132</w:t>
            </w:r>
          </w:p>
        </w:tc>
        <w:tc>
          <w:tcPr>
            <w:tcW w:w="140" w:type="pct"/>
            <w:vAlign w:val="bottom"/>
          </w:tcPr>
          <w:p w14:paraId="0CDEBE40" w14:textId="77777777" w:rsidR="000A743B" w:rsidRPr="00AA7991" w:rsidRDefault="000A743B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355D16" w14:textId="27AC310E" w:rsidR="000A743B" w:rsidRPr="00AA7991" w:rsidRDefault="00B743A6" w:rsidP="000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0.470</w:t>
            </w:r>
          </w:p>
        </w:tc>
      </w:tr>
    </w:tbl>
    <w:p w14:paraId="655B3934" w14:textId="466E778C" w:rsidR="007A16A7" w:rsidRDefault="007A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</w:p>
    <w:p w14:paraId="16ED001E" w14:textId="77777777" w:rsidR="007A16A7" w:rsidRDefault="007A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  <w:r>
        <w:rPr>
          <w:rFonts w:ascii="Angsana New" w:hAnsi="Angsana New"/>
          <w:b/>
          <w:bCs/>
          <w:sz w:val="24"/>
          <w:szCs w:val="24"/>
          <w:lang w:eastAsia="x-none"/>
        </w:rPr>
        <w:br w:type="page"/>
      </w:r>
    </w:p>
    <w:p w14:paraId="17C6D0B1" w14:textId="77777777" w:rsidR="000A743B" w:rsidRPr="00245A3E" w:rsidRDefault="000A743B" w:rsidP="000A743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4140DC6F" w14:textId="77777777" w:rsidR="000A743B" w:rsidRPr="00B743A6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sz w:val="24"/>
          <w:szCs w:val="24"/>
          <w:lang w:eastAsia="x-none"/>
        </w:rPr>
      </w:pPr>
    </w:p>
    <w:p w14:paraId="705568C3" w14:textId="7B1415E3" w:rsidR="000A743B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</w:t>
      </w:r>
      <w:bookmarkStart w:id="16" w:name="OLE_LINK1"/>
      <w:r w:rsidRPr="004C73A8">
        <w:rPr>
          <w:rFonts w:ascii="Angsana New" w:hAnsi="Angsana New"/>
          <w:sz w:val="30"/>
          <w:szCs w:val="30"/>
          <w:cs/>
          <w:lang w:eastAsia="x-none"/>
        </w:rPr>
        <w:t>จัดสรรเงินทุนสำรองตามกฎหมาย และ</w:t>
      </w:r>
      <w:bookmarkEnd w:id="16"/>
      <w:r w:rsidRPr="004C73A8">
        <w:rPr>
          <w:rFonts w:ascii="Angsana New" w:hAnsi="Angsana New"/>
          <w:sz w:val="30"/>
          <w:szCs w:val="30"/>
          <w:cs/>
          <w:lang w:eastAsia="x-none"/>
        </w:rPr>
        <w:t>อนุมัติ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24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2894" w:rsidRPr="004C73A8"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C73A8" w:rsidRPr="004C73A8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ตามรายละเอียดดังนี้</w:t>
      </w:r>
    </w:p>
    <w:p w14:paraId="17A0E3E6" w14:textId="77777777" w:rsidR="000A743B" w:rsidRPr="00B743A6" w:rsidRDefault="000A743B" w:rsidP="000A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0A743B" w:rsidRPr="0088709F" w14:paraId="65F6DED5" w14:textId="77777777" w:rsidTr="00E82894">
        <w:trPr>
          <w:tblHeader/>
        </w:trPr>
        <w:tc>
          <w:tcPr>
            <w:tcW w:w="1720" w:type="pct"/>
            <w:vAlign w:val="bottom"/>
          </w:tcPr>
          <w:p w14:paraId="1253A721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3F55C9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4ECACDB8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542F38B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4860453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24609C0D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294F6588" w14:textId="77777777" w:rsidR="000A743B" w:rsidRPr="00784B51" w:rsidDel="00D43E7A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743B" w:rsidRPr="0088709F" w14:paraId="1F9CD23D" w14:textId="77777777" w:rsidTr="00E82894">
        <w:trPr>
          <w:tblHeader/>
        </w:trPr>
        <w:tc>
          <w:tcPr>
            <w:tcW w:w="1720" w:type="pct"/>
          </w:tcPr>
          <w:p w14:paraId="4ACF75B5" w14:textId="6F73E67A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828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3E382EA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1A21FC8A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4E1F015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AC42714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221BEEC1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24A31657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743B" w:rsidRPr="0088709F" w14:paraId="11855B88" w14:textId="77777777" w:rsidTr="00E82894">
        <w:tc>
          <w:tcPr>
            <w:tcW w:w="1720" w:type="pct"/>
          </w:tcPr>
          <w:p w14:paraId="5E3A1E56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76AAC193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0FD119AB" w14:textId="14068FE7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82894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10.40904316 </w:t>
            </w:r>
            <w:r w:rsidR="000A743B"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="000A743B"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A743B"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="000A743B"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63D272EF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903569" w14:textId="30862417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A743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29" w:type="pct"/>
          </w:tcPr>
          <w:p w14:paraId="065DB6EB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43F0A92" w14:textId="6146118D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289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A743B" w:rsidRPr="0088709F" w14:paraId="593A8C4E" w14:textId="77777777" w:rsidTr="00E82894">
        <w:tc>
          <w:tcPr>
            <w:tcW w:w="1720" w:type="pct"/>
          </w:tcPr>
          <w:p w14:paraId="441537BD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7D082480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3C6D3058" w14:textId="3B75D458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0.00533728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0A743B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43E484E6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CB38BB" w14:textId="77777777" w:rsidR="000A743B" w:rsidRPr="00112619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4C3B37" w14:textId="77777777" w:rsidR="000A743B" w:rsidRPr="00784B51" w:rsidRDefault="000A743B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A88B2A7" w14:textId="18E343B5" w:rsidR="000A743B" w:rsidRPr="00784B51" w:rsidRDefault="00E82894" w:rsidP="00A9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</w:t>
            </w:r>
            <w:r w:rsidR="00113C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766BAEB6" w14:textId="77777777" w:rsidR="007477A6" w:rsidRDefault="007477A6" w:rsidP="007477A6">
      <w:pPr>
        <w:rPr>
          <w:sz w:val="24"/>
          <w:szCs w:val="24"/>
          <w:lang w:eastAsia="x-none"/>
        </w:rPr>
      </w:pPr>
    </w:p>
    <w:p w14:paraId="70C05956" w14:textId="537305D2" w:rsidR="007A16A7" w:rsidRPr="004B1149" w:rsidRDefault="007A16A7" w:rsidP="007A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B1149">
        <w:rPr>
          <w:rFonts w:ascii="Angsana New" w:hAnsi="Angsana New"/>
          <w:sz w:val="30"/>
          <w:szCs w:val="30"/>
          <w:lang w:eastAsia="x-none"/>
        </w:rPr>
        <w:t>22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E307DB" w:rsidRPr="004C73A8">
        <w:rPr>
          <w:rFonts w:ascii="Angsana New" w:hAnsi="Angsana New"/>
          <w:sz w:val="30"/>
          <w:szCs w:val="30"/>
          <w:cs/>
          <w:lang w:eastAsia="x-none"/>
        </w:rPr>
        <w:t>จัดสรรเงินทุนสำรองตามกฎหมาย และ</w:t>
      </w:r>
      <w:r w:rsidR="00E307DB">
        <w:rPr>
          <w:rFonts w:ascii="Angsana New" w:hAnsi="Angsana New" w:hint="cs"/>
          <w:sz w:val="30"/>
          <w:szCs w:val="30"/>
          <w:cs/>
          <w:lang w:eastAsia="x-none"/>
        </w:rPr>
        <w:t>อนุมัติการ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B114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B1149">
        <w:rPr>
          <w:rFonts w:ascii="Angsana New" w:hAnsi="Angsana New"/>
          <w:sz w:val="30"/>
          <w:szCs w:val="30"/>
          <w:lang w:eastAsia="x-none"/>
        </w:rPr>
        <w:t>19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E307DB">
        <w:rPr>
          <w:rFonts w:ascii="Angsana New" w:hAnsi="Angsana New"/>
          <w:sz w:val="30"/>
          <w:szCs w:val="30"/>
          <w:cs/>
          <w:lang w:eastAsia="x-none"/>
        </w:rPr>
        <w:br/>
      </w:r>
      <w:r w:rsidRPr="004B1149">
        <w:rPr>
          <w:rFonts w:ascii="Angsana New" w:hAnsi="Angsana New"/>
          <w:sz w:val="30"/>
          <w:szCs w:val="30"/>
          <w:cs/>
          <w:lang w:eastAsia="x-none"/>
        </w:rPr>
        <w:t>ตามรายละเอียดดังนี้</w:t>
      </w:r>
    </w:p>
    <w:p w14:paraId="1E3021F8" w14:textId="77777777" w:rsidR="007A16A7" w:rsidRPr="009E0FFC" w:rsidRDefault="007A16A7" w:rsidP="007A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lang w:eastAsia="x-none"/>
        </w:rPr>
      </w:pPr>
    </w:p>
    <w:tbl>
      <w:tblPr>
        <w:tblStyle w:val="TableGrid"/>
        <w:tblW w:w="4757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275"/>
        <w:gridCol w:w="2856"/>
        <w:gridCol w:w="247"/>
        <w:gridCol w:w="1095"/>
        <w:gridCol w:w="241"/>
        <w:gridCol w:w="1411"/>
      </w:tblGrid>
      <w:tr w:rsidR="007A16A7" w:rsidRPr="0088709F" w14:paraId="45D2D5B2" w14:textId="77777777" w:rsidTr="007A16A7">
        <w:trPr>
          <w:tblHeader/>
        </w:trPr>
        <w:tc>
          <w:tcPr>
            <w:tcW w:w="1723" w:type="pct"/>
            <w:vAlign w:val="bottom"/>
          </w:tcPr>
          <w:p w14:paraId="3793E5F6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E9D10E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  <w:vAlign w:val="bottom"/>
          </w:tcPr>
          <w:p w14:paraId="0805D2E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2" w:type="pct"/>
            <w:vAlign w:val="bottom"/>
          </w:tcPr>
          <w:p w14:paraId="62782F45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14:paraId="37BA5DFB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3B43FF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5" w:type="pct"/>
            <w:vAlign w:val="bottom"/>
          </w:tcPr>
          <w:p w14:paraId="350617FB" w14:textId="77777777" w:rsidR="007A16A7" w:rsidRPr="007A16A7" w:rsidDel="00D43E7A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16A7" w:rsidRPr="0088709F" w14:paraId="20B9A609" w14:textId="77777777" w:rsidTr="007A16A7">
        <w:trPr>
          <w:tblHeader/>
        </w:trPr>
        <w:tc>
          <w:tcPr>
            <w:tcW w:w="1723" w:type="pct"/>
          </w:tcPr>
          <w:p w14:paraId="445CDB8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95E263A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6BED5FA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C7B68AE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56B9AF9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3C25326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7A0B5B4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16A7" w:rsidRPr="0088709F" w14:paraId="6CDA8D9D" w14:textId="77777777" w:rsidTr="007A16A7">
        <w:tc>
          <w:tcPr>
            <w:tcW w:w="1723" w:type="pct"/>
          </w:tcPr>
          <w:p w14:paraId="0D2368D6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22798ABF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2BCC9349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A16A7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3.299987 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2" w:type="pct"/>
          </w:tcPr>
          <w:p w14:paraId="623B1F73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326701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29" w:type="pct"/>
          </w:tcPr>
          <w:p w14:paraId="55A65E3D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6A7A31EF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</w:tr>
      <w:tr w:rsidR="007A16A7" w:rsidRPr="0088709F" w14:paraId="45EC1921" w14:textId="77777777" w:rsidTr="007A16A7">
        <w:tc>
          <w:tcPr>
            <w:tcW w:w="1723" w:type="pct"/>
          </w:tcPr>
          <w:p w14:paraId="1777C08A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68223563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03670D35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0168350824</w:t>
            </w:r>
            <w:r w:rsidRPr="007A16A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2" w:type="pct"/>
          </w:tcPr>
          <w:p w14:paraId="23724F7F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60792D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A16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159C79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7320A1CD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5.56</w:t>
            </w:r>
          </w:p>
        </w:tc>
      </w:tr>
      <w:tr w:rsidR="007A16A7" w:rsidRPr="004D42BA" w14:paraId="2B85AE9E" w14:textId="77777777" w:rsidTr="007A16A7">
        <w:tc>
          <w:tcPr>
            <w:tcW w:w="1723" w:type="pct"/>
          </w:tcPr>
          <w:p w14:paraId="0D8CD0F2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E38921A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pct"/>
          </w:tcPr>
          <w:p w14:paraId="0B49E683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2D1CD4D5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461DAD6B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B92CAFE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5" w:type="pct"/>
          </w:tcPr>
          <w:p w14:paraId="49826C68" w14:textId="77777777" w:rsidR="007A16A7" w:rsidRPr="004B1149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16A7" w:rsidRPr="0088709F" w14:paraId="4FB4C355" w14:textId="77777777" w:rsidTr="007A16A7">
        <w:tc>
          <w:tcPr>
            <w:tcW w:w="1723" w:type="pct"/>
          </w:tcPr>
          <w:p w14:paraId="4288BF43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การจ่ายปันผลจากกำไรสุทธิ</w:t>
            </w:r>
            <w:r w:rsidRPr="007A16A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A16A7">
              <w:rPr>
                <w:rFonts w:asciiTheme="majorBidi" w:hAnsi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31E3B58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09D755D2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040B45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310F7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2B00F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2CD05760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A16A7" w:rsidRPr="0088709F" w14:paraId="69B3AD81" w14:textId="77777777" w:rsidTr="007A16A7">
        <w:tc>
          <w:tcPr>
            <w:tcW w:w="1723" w:type="pct"/>
          </w:tcPr>
          <w:p w14:paraId="64B67C54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47CC844C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0BFC3307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bookmarkStart w:id="17" w:name="_Hlk76642859"/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04545472</w:t>
            </w:r>
            <w:bookmarkEnd w:id="17"/>
            <w:r w:rsidRPr="007A16A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2" w:type="pct"/>
          </w:tcPr>
          <w:p w14:paraId="653E37BB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586" w:type="pct"/>
          </w:tcPr>
          <w:p w14:paraId="1EECF6E0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A16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3C79F1C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1C2F9D56" w14:textId="77777777" w:rsidR="007A16A7" w:rsidRPr="007A16A7" w:rsidRDefault="007A16A7" w:rsidP="00A6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</w:p>
        </w:tc>
      </w:tr>
    </w:tbl>
    <w:p w14:paraId="57C064B7" w14:textId="0F8B84A0" w:rsidR="007A16A7" w:rsidRPr="00594113" w:rsidRDefault="007A16A7" w:rsidP="007477A6">
      <w:pPr>
        <w:rPr>
          <w:sz w:val="24"/>
          <w:szCs w:val="24"/>
          <w:lang w:eastAsia="x-none"/>
        </w:rPr>
        <w:sectPr w:rsidR="007A16A7" w:rsidRPr="00594113" w:rsidSect="007477A6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193E51F" w14:textId="27620424" w:rsidR="0020500A" w:rsidRPr="00060548" w:rsidRDefault="0020500A" w:rsidP="0020500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6054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เครื่องมือ</w:t>
      </w:r>
      <w:r w:rsidRPr="00060548">
        <w:rPr>
          <w:rFonts w:ascii="Angsana New" w:hAnsi="Angsana New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D51A66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8"/>
          <w:szCs w:val="8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D51A66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8"/>
          <w:szCs w:val="8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D51A66" w:rsidRDefault="0020500A">
      <w:pPr>
        <w:rPr>
          <w:rFonts w:asciiTheme="majorBidi" w:hAnsiTheme="majorBidi" w:cstheme="majorBidi"/>
          <w:sz w:val="10"/>
          <w:szCs w:val="10"/>
        </w:rPr>
      </w:pPr>
    </w:p>
    <w:tbl>
      <w:tblPr>
        <w:tblW w:w="149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70"/>
        <w:gridCol w:w="270"/>
        <w:gridCol w:w="1080"/>
        <w:gridCol w:w="270"/>
        <w:gridCol w:w="90"/>
        <w:gridCol w:w="270"/>
        <w:gridCol w:w="1080"/>
        <w:gridCol w:w="236"/>
        <w:gridCol w:w="214"/>
        <w:gridCol w:w="236"/>
        <w:gridCol w:w="934"/>
        <w:gridCol w:w="236"/>
        <w:gridCol w:w="214"/>
        <w:gridCol w:w="236"/>
        <w:gridCol w:w="934"/>
        <w:gridCol w:w="236"/>
        <w:gridCol w:w="130"/>
        <w:gridCol w:w="236"/>
        <w:gridCol w:w="1018"/>
        <w:gridCol w:w="270"/>
        <w:gridCol w:w="6"/>
        <w:gridCol w:w="270"/>
        <w:gridCol w:w="1074"/>
        <w:gridCol w:w="186"/>
        <w:gridCol w:w="84"/>
        <w:gridCol w:w="186"/>
        <w:gridCol w:w="1164"/>
        <w:gridCol w:w="96"/>
      </w:tblGrid>
      <w:tr w:rsidR="0020500A" w:rsidRPr="0090475A" w14:paraId="3936F36A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3AE64EFB" w14:textId="77777777" w:rsidR="0020500A" w:rsidRPr="00D51A66" w:rsidRDefault="0020500A" w:rsidP="00A465DA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70CF32" w14:textId="77777777" w:rsidR="0020500A" w:rsidRPr="00D51A66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72C98D19" w14:textId="7DDD88A9" w:rsidR="0020500A" w:rsidRPr="00D51A66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F094F37" w14:textId="77777777" w:rsidR="00282091" w:rsidRPr="00D51A66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6" w:type="dxa"/>
            <w:gridSpan w:val="15"/>
          </w:tcPr>
          <w:p w14:paraId="0330E952" w14:textId="0B672A40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54" w:type="dxa"/>
            <w:gridSpan w:val="10"/>
            <w:shd w:val="clear" w:color="auto" w:fill="auto"/>
            <w:vAlign w:val="bottom"/>
          </w:tcPr>
          <w:p w14:paraId="4A1B2111" w14:textId="653B727C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82091" w:rsidRPr="00C733F2" w14:paraId="2BAE9B64" w14:textId="0DD05F32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D2CE5A5" w14:textId="199DFC03" w:rsidR="00282091" w:rsidRPr="00D51A66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068CACE" w14:textId="6E29FDDF" w:rsidR="00282091" w:rsidRPr="00D51A66" w:rsidRDefault="00282091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934BAB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</w:t>
            </w:r>
            <w:r w:rsidR="00D51A66"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="00D51A66"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0CC4EF9" w14:textId="76262510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7C80AC7" w14:textId="0FD0AD25" w:rsidR="00282091" w:rsidRPr="00D51A66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622E94" w14:textId="47DE80AF" w:rsidR="00282091" w:rsidRPr="00D51A66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51A66" w:rsidRDefault="00282091" w:rsidP="00A465DA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61BD42F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F0631BA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51A66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FEDC3FB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C0311DD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FF15E2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16FA399" w14:textId="4CD12E7D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51A66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534EFFB1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2C2FCB9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0ABF10C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1545015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DE0C8B9" w14:textId="4F4B2842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934BAB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48C17AE" w14:textId="77777777" w:rsidR="00A66B35" w:rsidRPr="00D51A66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51A66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0CB25057" w14:textId="689B26C1" w:rsidR="00A66B35" w:rsidRPr="00D51A66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51A6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D51A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CAD4469" w14:textId="64709B12" w:rsidR="00A66B35" w:rsidRPr="00D51A66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0A74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0A743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CE2BB1" w:rsidRPr="00D51A6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E2BB1"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E264E7B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E9D9276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812C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75059B0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26331AF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51A66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5958A89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F5C6B24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1A85F2E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3582D8B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8D8126D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82091" w:rsidRPr="00C733F2" w14:paraId="63DF8463" w14:textId="7191ABC2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2ABD03D5" w14:textId="3152EE0B" w:rsidR="00282091" w:rsidRPr="00D51A66" w:rsidRDefault="00282091" w:rsidP="008263A4">
            <w:pPr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62260CFF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1BA0EE76" w14:textId="6E5230C6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FF035" w14:textId="3BED59F5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048C87A" w14:textId="60C963A1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DECCEA6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282091" w:rsidRPr="00D51A66" w:rsidRDefault="00282091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CDE62B2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06D329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C9E7B8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08907A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C7715A7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60548" w:rsidRPr="00C733F2" w14:paraId="5BC1C8A2" w14:textId="1A874201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A46C41" w14:textId="4D83F9D9" w:rsidR="00060548" w:rsidRPr="00D51A66" w:rsidRDefault="00060548" w:rsidP="00060548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060548" w:rsidRPr="00D51A66" w:rsidRDefault="00060548" w:rsidP="000605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4C6A9B7A" w14:textId="367A1A44" w:rsidR="00060548" w:rsidRPr="00D51A66" w:rsidRDefault="00060548" w:rsidP="000605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FB8FDC" w14:textId="20328024" w:rsidR="00060548" w:rsidRPr="00D51A66" w:rsidRDefault="00060548" w:rsidP="000605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8D9DE9E" w14:textId="43126E37" w:rsidR="00060548" w:rsidRPr="00D51A66" w:rsidRDefault="00060548" w:rsidP="000605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D51A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060548" w:rsidRPr="00D51A66" w:rsidRDefault="00060548" w:rsidP="000605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7FD8A8" w14:textId="3048E3F2" w:rsidR="00060548" w:rsidRPr="00D51A66" w:rsidRDefault="00060548" w:rsidP="000605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060548" w:rsidRPr="00D51A66" w:rsidRDefault="00060548" w:rsidP="000605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25AF676" w14:textId="56477953" w:rsidR="00060548" w:rsidRPr="00D51A66" w:rsidRDefault="00060548" w:rsidP="000605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51A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060548" w:rsidRPr="00D51A66" w:rsidRDefault="00060548" w:rsidP="000605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1880F5B" w14:textId="575DB89E" w:rsidR="00060548" w:rsidRPr="00D51A66" w:rsidRDefault="00060548" w:rsidP="000605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060548" w:rsidRPr="00D51A66" w:rsidRDefault="00060548" w:rsidP="000605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98B943" w14:textId="70888E84" w:rsidR="00060548" w:rsidRPr="00D51A66" w:rsidRDefault="00060548" w:rsidP="000605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51A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270" w:type="dxa"/>
            <w:gridSpan w:val="2"/>
          </w:tcPr>
          <w:p w14:paraId="71BABFE4" w14:textId="77777777" w:rsidR="00060548" w:rsidRPr="00D51A66" w:rsidRDefault="00060548" w:rsidP="000605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FBD5C9" w14:textId="1A0A2D68" w:rsidR="00060548" w:rsidRPr="00D51A66" w:rsidRDefault="00060548" w:rsidP="000605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51A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</w:tr>
      <w:tr w:rsidR="0092444A" w:rsidRPr="00C733F2" w14:paraId="66A7ABE1" w14:textId="45456D6A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343ADFFF" w14:textId="48DB413A" w:rsidR="0092444A" w:rsidRPr="00D51A66" w:rsidRDefault="0092444A" w:rsidP="0092444A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92444A" w:rsidRPr="00D51A66" w:rsidRDefault="0092444A" w:rsidP="009244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CD34C19" w14:textId="126A3422" w:rsidR="0092444A" w:rsidRPr="00D51A66" w:rsidRDefault="0092444A" w:rsidP="0092444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41239D" w14:textId="30DB6C37" w:rsidR="0092444A" w:rsidRPr="00D51A66" w:rsidRDefault="0092444A" w:rsidP="009244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B00337" w14:textId="0F5EA63D" w:rsidR="0092444A" w:rsidRPr="00D51A66" w:rsidRDefault="0092444A" w:rsidP="0092444A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92444A" w:rsidRPr="00D51A66" w:rsidRDefault="0092444A" w:rsidP="009244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7CB2763" w14:textId="5523D168" w:rsidR="0092444A" w:rsidRPr="00D51A66" w:rsidRDefault="0092444A" w:rsidP="0092444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117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92444A" w:rsidRPr="00D51A66" w:rsidRDefault="0092444A" w:rsidP="009244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6D3BC3B" w14:textId="2982A9FA" w:rsidR="0092444A" w:rsidRPr="00D51A66" w:rsidRDefault="0092444A" w:rsidP="009244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117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92444A" w:rsidRPr="00D51A66" w:rsidRDefault="0092444A" w:rsidP="009244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7A8ED62" w14:textId="004F9650" w:rsidR="0092444A" w:rsidRPr="00D51A66" w:rsidRDefault="0092444A" w:rsidP="0092444A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70</w:t>
            </w: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434</w:t>
            </w: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66D8B231" w14:textId="77777777" w:rsidR="0092444A" w:rsidRPr="00D51A66" w:rsidRDefault="0092444A" w:rsidP="0092444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4AB06D" w14:textId="3974778C" w:rsidR="0092444A" w:rsidRPr="00D51A66" w:rsidRDefault="0092444A" w:rsidP="0092444A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44511A" w14:textId="77777777" w:rsidR="0092444A" w:rsidRPr="00D51A66" w:rsidRDefault="0092444A" w:rsidP="0092444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3835CD8" w14:textId="6D41992C" w:rsidR="0092444A" w:rsidRPr="00D51A66" w:rsidRDefault="0092444A" w:rsidP="0092444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70</w:t>
            </w: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434</w:t>
            </w: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282091" w:rsidRPr="00C733F2" w14:paraId="30389CF8" w14:textId="318D7C13" w:rsidTr="00934BAB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</w:tcPr>
          <w:p w14:paraId="5ADE5162" w14:textId="77777777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131530CF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1FCCC19" w14:textId="3D05658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B959596" w14:textId="011B5E49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DE50069" w14:textId="0B000A3E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4D6D85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6F7C0E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DF6FEEC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79E9BC5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CAAE1B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C861DF9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B74270E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D4B7197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98E27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BDDA1D2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</w:tr>
      <w:tr w:rsidR="00282091" w:rsidRPr="00C733F2" w14:paraId="7B9F0238" w14:textId="2095C29E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10C402C0" w14:textId="60963E14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51A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D51A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E2BB1" w:rsidRPr="00D51A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75A074B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6650987" w14:textId="2EFE283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AAA29C9" w14:textId="549863A6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0E67931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0FD566D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448E5A8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E08DB3E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4A3CA5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C57EC42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282091" w:rsidRPr="00C733F2" w14:paraId="6F5D371B" w14:textId="440F770B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F31600F" w14:textId="0E8861C4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FB84DC3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52ADD66" w14:textId="03D6BA5E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FE7C" w14:textId="7D2B676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43F2486" w14:textId="5AA9CF6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3C94E3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CD00606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5BC9998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FC2F2F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A41F0AD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056BD63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17F99" w:rsidRPr="00C733F2" w14:paraId="53AB1A48" w14:textId="3AAC3105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2622E45C" w14:textId="65F348E1" w:rsidR="00F17F99" w:rsidRPr="00D51A66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4B717B9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2FAFE4AB" w14:textId="7F7DA98F" w:rsidR="00F17F99" w:rsidRPr="00D51A66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270" w:type="dxa"/>
          </w:tcPr>
          <w:p w14:paraId="2971BCAB" w14:textId="587C32A6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39F6A3A" w14:textId="0820DEE3" w:rsidR="00F17F99" w:rsidRPr="00D51A66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F36AE81" w14:textId="30B7675B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F17F99" w:rsidRPr="00D51A66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F0E3F31" w14:textId="5FB79174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90082E9" w14:textId="4FA4A544" w:rsidR="00F17F99" w:rsidRPr="00D51A66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270" w:type="dxa"/>
          </w:tcPr>
          <w:p w14:paraId="15CE5F2C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174C607" w14:textId="11407C15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210BEF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AE14D2D" w14:textId="761084A6" w:rsidR="00F17F99" w:rsidRPr="00D51A66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</w:tr>
      <w:tr w:rsidR="00F17F99" w:rsidRPr="00C733F2" w14:paraId="2C577702" w14:textId="305AB8AD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B529530" w14:textId="495C9F49" w:rsidR="00F17F99" w:rsidRPr="00D51A66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6E5E429" w14:textId="76915C5A" w:rsidR="00F17F99" w:rsidRPr="00D51A66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475E4" w14:textId="09E45036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A323B1D" w14:textId="6D1BAA21" w:rsidR="00F17F99" w:rsidRPr="00D51A66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858A1F9" w14:textId="0691BB35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F17F99" w:rsidRPr="00D51A66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7E198B9" w14:textId="445BF70C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5A2A9C2" w14:textId="7846FFED" w:rsidR="00F17F99" w:rsidRPr="00D51A66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0F23E7" w14:textId="4A37A7F5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  <w:tc>
          <w:tcPr>
            <w:tcW w:w="270" w:type="dxa"/>
            <w:gridSpan w:val="2"/>
          </w:tcPr>
          <w:p w14:paraId="6154F0A1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6B8C1B" w14:textId="4E602A0F" w:rsidR="00F17F99" w:rsidRPr="00D51A66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</w:tr>
      <w:tr w:rsidR="00F17F99" w:rsidRPr="00C733F2" w14:paraId="12BE52E3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3CBAFD" w14:textId="01578725" w:rsidR="00F17F99" w:rsidRPr="00D51A66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71E63EF" w14:textId="5A3A6DA5" w:rsidR="00F17F99" w:rsidRPr="00D51A66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ECB9DD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BA33EA8" w14:textId="0E8D37E0" w:rsidR="00F17F99" w:rsidRPr="00D51A66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806569" w14:textId="5AA53330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F17F99" w:rsidRPr="00D51A66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ABBC209" w14:textId="0EA995BA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95064B8" w14:textId="1AE1B985" w:rsidR="00F17F99" w:rsidRPr="00D51A66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(393,954)</w:t>
            </w:r>
          </w:p>
        </w:tc>
        <w:tc>
          <w:tcPr>
            <w:tcW w:w="270" w:type="dxa"/>
          </w:tcPr>
          <w:p w14:paraId="5C34A868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B2D7525" w14:textId="6096D897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F404B3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1653566" w14:textId="15FFF851" w:rsidR="00F17F99" w:rsidRPr="00D51A66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(393,954)</w:t>
            </w:r>
          </w:p>
        </w:tc>
      </w:tr>
      <w:tr w:rsidR="00A66B35" w:rsidRPr="00282091" w14:paraId="5D2BC71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5F6A123B" w14:textId="30D0FEFD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25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34A57E6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561ACCB3" w14:textId="6BA7AD71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6B35" w:rsidRPr="00282091" w14:paraId="64543E9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380D86D" w14:textId="77777777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4"/>
          </w:tcPr>
          <w:p w14:paraId="43390F8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11"/>
            <w:shd w:val="clear" w:color="auto" w:fill="auto"/>
            <w:vAlign w:val="bottom"/>
          </w:tcPr>
          <w:p w14:paraId="5497F30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66B35" w:rsidRPr="00282091" w14:paraId="7225942F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0EF142C1" w14:textId="77777777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E5F1CD" w14:textId="77777777" w:rsidR="00A66B35" w:rsidRPr="00032591" w:rsidRDefault="00A66B35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37A1D1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EB9D59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A44C9F8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C04F215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66B35" w:rsidRPr="00032591" w:rsidRDefault="00A66B35" w:rsidP="00C8143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10CDDAE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C82B47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05287B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EEA477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284265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783C92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5C7BC12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6EA82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DF739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282091" w14:paraId="33F4EC81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26B2C22A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621753C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282091" w14:paraId="22C37A5B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621DF16" w14:textId="0463BD25" w:rsidR="00A66B35" w:rsidRPr="009912B7" w:rsidRDefault="000A743B" w:rsidP="00C8143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7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7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A74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0A7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C7841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C669B2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496B13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4617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C88A2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33DE0A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5D726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F7484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9DB20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66B35" w:rsidRPr="00282091" w14:paraId="57D40849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039B74C" w14:textId="77777777" w:rsidR="00A66B35" w:rsidRPr="009912B7" w:rsidRDefault="00A66B35" w:rsidP="00C81439">
            <w:pPr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CD66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BED81E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9BCCB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BC135C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48D21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0814F3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2BAC8A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AFA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87190F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B951F6" w:rsidRPr="00282091" w14:paraId="36D9233B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526D733" w14:textId="5B52D985" w:rsidR="00B951F6" w:rsidRPr="009912B7" w:rsidRDefault="00B951F6" w:rsidP="00B951F6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D1927E" w14:textId="0100F25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C47A649" w14:textId="1C5DB159" w:rsidR="00B951F6" w:rsidRPr="009912B7" w:rsidRDefault="00B951F6" w:rsidP="00B951F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2BA82DB" w14:textId="51697095" w:rsidR="00B951F6" w:rsidRPr="009912B7" w:rsidRDefault="00B951F6" w:rsidP="00B951F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B951F6" w:rsidRPr="009912B7" w:rsidRDefault="00B951F6" w:rsidP="00B951F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097107" w14:textId="5510F3E2" w:rsidR="00B951F6" w:rsidRPr="009912B7" w:rsidRDefault="00B951F6" w:rsidP="00B951F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648E47" w14:textId="06690EE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54F6524" w14:textId="076D79AE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31E7F2C4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A591721" w14:textId="0DE1BFD0" w:rsidR="00B951F6" w:rsidRPr="009912B7" w:rsidRDefault="00B951F6" w:rsidP="00B951F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B951F6" w:rsidRPr="00282091" w14:paraId="67BB6CB0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81DF1DE" w14:textId="1A096C67" w:rsidR="00B951F6" w:rsidRPr="009912B7" w:rsidRDefault="00B951F6" w:rsidP="00B951F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EE731F" w14:textId="1CA59182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BDDB452" w14:textId="16CBF166" w:rsidR="00B951F6" w:rsidRPr="009912B7" w:rsidRDefault="00B951F6" w:rsidP="00B951F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C9C899" w14:textId="397750FC" w:rsidR="00B951F6" w:rsidRPr="009912B7" w:rsidRDefault="00B951F6" w:rsidP="00B951F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161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B951F6" w:rsidRPr="009912B7" w:rsidRDefault="00B951F6" w:rsidP="00B951F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B6DB27E" w14:textId="42A8D4AD" w:rsidR="00B951F6" w:rsidRPr="009912B7" w:rsidRDefault="00B951F6" w:rsidP="00B951F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161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94734B" w14:textId="6E956BFE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539C4C" w14:textId="718BA5EF" w:rsidR="00B951F6" w:rsidRPr="009912B7" w:rsidRDefault="00B951F6" w:rsidP="00B951F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9FBDEA" w14:textId="77777777" w:rsidR="00B951F6" w:rsidRPr="009912B7" w:rsidRDefault="00B951F6" w:rsidP="00B951F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6459D96" w14:textId="11BCC606" w:rsidR="00B951F6" w:rsidRPr="009912B7" w:rsidRDefault="00B951F6" w:rsidP="00B951F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118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A66B35" w:rsidRPr="00282091" w14:paraId="23257DBE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059DF7C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F43C4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3596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79A602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C218D6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CB581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FFCD0F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E9A6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9D49C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66B35" w:rsidRPr="00282091" w14:paraId="60D435BD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0559918" w14:textId="5082C093" w:rsidR="00A66B35" w:rsidRPr="009912B7" w:rsidRDefault="00F17F99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476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476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476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476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DF1AF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1A494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00F11D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6D92BA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85AEF2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47668B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EC5DC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D693D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1F2F60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66B35" w:rsidRPr="00282091" w14:paraId="6C7E7AD6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81E8867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D66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740FD6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4C67E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FFF6D7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52442B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0A6BB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BB2B73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2B963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D2DAE2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17F99" w:rsidRPr="00282091" w14:paraId="1FD737C9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B3B42D3" w14:textId="5DAAAD48" w:rsidR="00F17F99" w:rsidRPr="009912B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B7F85D3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3DBC15" w14:textId="6EFFD370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9652F9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DFBC60" w14:textId="5234DC8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120E984" w14:textId="77D7A0AA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285B9E8" w14:textId="5688AFCE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2C7DE98" w14:textId="6740EAF3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8B3620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C4AD91" w14:textId="66745D4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43534B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9DF1FE4" w14:textId="13C44096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</w:tr>
      <w:tr w:rsidR="00F17F99" w:rsidRPr="00282091" w14:paraId="631FFF3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B30328F" w14:textId="14B8F42F" w:rsidR="00F17F99" w:rsidRPr="009912B7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3105026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3DF7E1F" w14:textId="5992E288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70A9981" w14:textId="47322DE8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192BE5" w14:textId="0F0ECD5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34DEB4" w14:textId="0E159BF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9C875C2" w14:textId="0401B8F3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5A591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187104" w14:textId="767B5610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0FB47FFF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A9F0F70" w14:textId="743B6BF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F17F99" w:rsidRPr="00282091" w14:paraId="5266F19A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E83D836" w14:textId="3C3114A8" w:rsidR="00F17F99" w:rsidRPr="009912B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30A605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01DCEF5" w14:textId="3DE9735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94414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CD57A27" w14:textId="2828E08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762CEF4" w14:textId="49BC00C5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5833BD" w14:textId="7508C10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B19ABF4" w14:textId="42813795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  <w:tc>
          <w:tcPr>
            <w:tcW w:w="270" w:type="dxa"/>
          </w:tcPr>
          <w:p w14:paraId="52E6AE7E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6C1058A" w14:textId="576B701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FE834E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00310F" w14:textId="7B232701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</w:tr>
      <w:tr w:rsidR="00F17F99" w:rsidRPr="00282091" w14:paraId="7A07A44E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B038146" w14:textId="41F23524" w:rsidR="00F17F99" w:rsidRPr="009912B7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50836618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BF096BC" w14:textId="0E9C3D0A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D3995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BAE7FC9" w14:textId="1ADE5CD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9326B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EBFD1AA" w14:textId="5F9D2E8D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7FDB59B2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1D0D0252" w14:textId="2C0FADC4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171EB29F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FB74565" w14:textId="708A0A2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  <w:tc>
          <w:tcPr>
            <w:tcW w:w="270" w:type="dxa"/>
          </w:tcPr>
          <w:p w14:paraId="04EE000C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3984835C" w14:textId="7AB52F3E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B02056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D55AC3" w14:textId="13E2681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4D368BA" w14:textId="6067388A" w:rsidR="004156BE" w:rsidRPr="00B30536" w:rsidRDefault="004156BE" w:rsidP="0041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 w:rsidRPr="00B30536"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  <w:lastRenderedPageBreak/>
        <w:t>สัญญาเงินกู้ยืมระยะยาวจากสถาบันการเงิน</w:t>
      </w:r>
    </w:p>
    <w:p w14:paraId="0D65611E" w14:textId="77777777" w:rsidR="004156BE" w:rsidRPr="004156BE" w:rsidRDefault="004156BE" w:rsidP="0041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24"/>
          <w:szCs w:val="24"/>
          <w:lang w:eastAsia="x-none"/>
        </w:rPr>
      </w:pPr>
    </w:p>
    <w:p w14:paraId="054B828F" w14:textId="763BF5A0" w:rsidR="004156BE" w:rsidRPr="004156BE" w:rsidRDefault="004156BE" w:rsidP="0041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เมื่อวันที่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18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Pr="004156BE">
        <w:rPr>
          <w:rFonts w:asciiTheme="majorBidi" w:hAnsiTheme="majorBidi"/>
          <w:sz w:val="30"/>
          <w:szCs w:val="30"/>
          <w:lang w:eastAsia="x-none"/>
        </w:rPr>
        <w:t>2565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4156BE">
        <w:rPr>
          <w:rFonts w:asciiTheme="majorBidi" w:hAnsiTheme="majorBidi"/>
          <w:sz w:val="30"/>
          <w:szCs w:val="30"/>
          <w:cs/>
          <w:lang w:eastAsia="x-none"/>
        </w:rPr>
        <w:t xml:space="preserve">บริษัท พีเอ็มซี เลเบิล แมททีเรียลส์ จำกัด </w:t>
      </w:r>
      <w:r w:rsidRPr="004156BE">
        <w:rPr>
          <w:rFonts w:asciiTheme="majorBidi" w:hAnsiTheme="majorBidi"/>
          <w:sz w:val="30"/>
          <w:szCs w:val="30"/>
          <w:lang w:eastAsia="x-none"/>
        </w:rPr>
        <w:t>(PMCT)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ซึ่งเป็นบริษัทย่อย ได้ลงนามในสัญญาเงินกู้ยืมระยะยาว ซึ่งมีวงเงินรวม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151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>ล้านบาทกับสถาบันการเงินในประเทศแห่งหนึ่ง โดยเงินกู้ยืมระยะยาวดังกล่าวมีวัตถุประสงค์เพื่อใช้เป็นเงินทุนสำหรับการซื้อเครื่องจักร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 (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ดูหมายเหตุข้อ </w:t>
      </w:r>
      <w:r w:rsidRPr="004156BE">
        <w:rPr>
          <w:rFonts w:asciiTheme="majorBidi" w:hAnsiTheme="majorBidi"/>
          <w:sz w:val="30"/>
          <w:szCs w:val="30"/>
          <w:lang w:eastAsia="x-none"/>
        </w:rPr>
        <w:t>9)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เงินกู้ยืมระยะยาวดังกล่าวมีอัตราดอกเบี้ยต่อปีเป็นอัตราคงที่สำหรับช่วงระยะเวลา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12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เดือนนับจากวันที่เบิกเงินกู้ครั้งแรก และอัตราดอกเบี้ยต่อปีเท่ากับ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MLR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หักอัตราส่วนลดสำหรับช่วงระยะเวลาตั้งแต่เดือนที่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13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เป็นต้นไป โดยมีกำหนดคืนเงินต้นเป็นจำนวนเท่ากันทุกเดือน แบ่งออกเป็น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44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งวด และเริ่มชำระงวดแรกในเดือนกันยายน </w:t>
      </w:r>
      <w:r w:rsidRPr="004156BE">
        <w:rPr>
          <w:rFonts w:asciiTheme="majorBidi" w:hAnsiTheme="majorBidi"/>
          <w:sz w:val="30"/>
          <w:szCs w:val="30"/>
          <w:lang w:eastAsia="x-none"/>
        </w:rPr>
        <w:t>2566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 ทั้งนี้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 xml:space="preserve">ได้ตกลงจะจำนองเครื่องจักรเป็นหลักประกันเงินกู้ยืมระยะยาว เมื่อได้จดทะเบียนกรรมสิทธิ์เครื่องจักรดังกล่าวเสร็จสิ้น นอกจากนี้ </w:t>
      </w:r>
      <w:r w:rsidRPr="004156BE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4156BE">
        <w:rPr>
          <w:rFonts w:asciiTheme="majorBidi" w:hAnsiTheme="majorBidi" w:hint="cs"/>
          <w:sz w:val="30"/>
          <w:szCs w:val="30"/>
          <w:cs/>
          <w:lang w:eastAsia="x-none"/>
        </w:rPr>
        <w:t>มีภาระผูกพันบางประการตามที่ระบุในสัญญา ซึ่งรวมถึงการดำรงอัตราส่วนทางการเงิน</w:t>
      </w:r>
    </w:p>
    <w:p w14:paraId="3CDC6671" w14:textId="77777777" w:rsidR="004156BE" w:rsidRPr="004156BE" w:rsidRDefault="004156BE" w:rsidP="0041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4"/>
          <w:szCs w:val="24"/>
          <w:highlight w:val="yellow"/>
          <w:lang w:eastAsia="x-none"/>
        </w:rPr>
      </w:pPr>
    </w:p>
    <w:p w14:paraId="6E52C342" w14:textId="1F4C6AA9" w:rsidR="004156BE" w:rsidRDefault="004156BE" w:rsidP="0041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236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18236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8236C">
        <w:rPr>
          <w:rFonts w:ascii="Angsana New" w:hAnsi="Angsana New" w:hint="cs"/>
          <w:sz w:val="30"/>
          <w:szCs w:val="30"/>
          <w:cs/>
        </w:rPr>
        <w:t xml:space="preserve"> </w:t>
      </w:r>
      <w:r w:rsidRPr="0018236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07A59">
        <w:rPr>
          <w:rFonts w:ascii="Angsana New" w:hAnsi="Angsana New"/>
          <w:sz w:val="30"/>
          <w:szCs w:val="30"/>
        </w:rPr>
        <w:t xml:space="preserve">PMCT </w:t>
      </w:r>
      <w:r>
        <w:rPr>
          <w:rFonts w:ascii="Angsana New" w:hAnsi="Angsana New" w:hint="cs"/>
          <w:sz w:val="30"/>
          <w:szCs w:val="30"/>
          <w:cs/>
        </w:rPr>
        <w:t xml:space="preserve">มีวงเงินกู้ยืมระยะยาวดังกล่าวที่ยังไม่ได้เบิกใช้เป็นจำนวน </w:t>
      </w:r>
      <w:r>
        <w:rPr>
          <w:rFonts w:ascii="Angsana New" w:hAnsi="Angsana New"/>
          <w:sz w:val="30"/>
          <w:szCs w:val="30"/>
        </w:rPr>
        <w:t xml:space="preserve">114.54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3CC541E6" w14:textId="78199C61" w:rsidR="004156BE" w:rsidRPr="004156BE" w:rsidRDefault="0041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70273622" w14:textId="26844E86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4156BE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66C0D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1A192325" w:rsidR="00A66C0D" w:rsidRPr="000A743B" w:rsidRDefault="000A743B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0A743B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30</w:t>
            </w:r>
            <w:r w:rsidRPr="000A743B">
              <w:rPr>
                <w:rFonts w:ascii="Angsana New" w:eastAsia="Calibri" w:hAnsi="Angsana New"/>
                <w:b/>
                <w:spacing w:val="-4"/>
                <w:sz w:val="30"/>
                <w:szCs w:val="30"/>
                <w:lang w:val="en-US"/>
              </w:rPr>
              <w:t xml:space="preserve"> </w:t>
            </w:r>
            <w:r w:rsidRPr="000A743B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008DF9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3FEB77EB" w:rsidR="00A66C0D" w:rsidRPr="00A66C0D" w:rsidRDefault="000A743B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 w:rsidRPr="000A743B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30</w:t>
            </w:r>
            <w:r w:rsidRPr="000A743B">
              <w:rPr>
                <w:rFonts w:ascii="Angsana New" w:eastAsia="Calibri" w:hAnsi="Angsana New"/>
                <w:b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 w:rsidRPr="000A743B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</w:tcPr>
          <w:p w14:paraId="36DD2CFF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66C0D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5904DB18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0B10E154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4448F0B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B92D90E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7648957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3EE64273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5DC2D9CD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6C0D" w:rsidRPr="006A35D3" w14:paraId="6D1D6F5B" w14:textId="77777777" w:rsidTr="004857ED">
        <w:tc>
          <w:tcPr>
            <w:tcW w:w="2040" w:type="pct"/>
          </w:tcPr>
          <w:p w14:paraId="56CABB93" w14:textId="77777777" w:rsidR="00A66C0D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34582EA4" w:rsidR="00A66C0D" w:rsidRPr="001B19DF" w:rsidRDefault="00B546A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140,875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9F5AA65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4AE9DD9F" w:rsidR="00A66C0D" w:rsidRPr="00E34F2A" w:rsidRDefault="00B951F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  <w:tc>
          <w:tcPr>
            <w:tcW w:w="135" w:type="pct"/>
            <w:vAlign w:val="bottom"/>
          </w:tcPr>
          <w:p w14:paraId="1854CCE7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243D64DF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1,436</w:t>
            </w:r>
          </w:p>
        </w:tc>
      </w:tr>
      <w:tr w:rsidR="00A66C0D" w:rsidRPr="006A35D3" w14:paraId="20845E9D" w14:textId="77777777" w:rsidTr="004857ED">
        <w:tc>
          <w:tcPr>
            <w:tcW w:w="2040" w:type="pct"/>
          </w:tcPr>
          <w:p w14:paraId="1D45F8D0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5DC81976" w:rsidR="00A66C0D" w:rsidRPr="001B19DF" w:rsidRDefault="00B546A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140,875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181CF3D6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5,380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729CCFD8" w:rsidR="00A66C0D" w:rsidRPr="00E34F2A" w:rsidRDefault="00B951F6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396</w:t>
            </w:r>
          </w:p>
        </w:tc>
        <w:tc>
          <w:tcPr>
            <w:tcW w:w="135" w:type="pct"/>
            <w:vAlign w:val="bottom"/>
          </w:tcPr>
          <w:p w14:paraId="55B54CF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3675D5EB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1,436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F3079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F3079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F3079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6C0D" w:rsidRPr="006A35D3" w14:paraId="60A30EE5" w14:textId="77777777" w:rsidTr="00CD5404">
        <w:tc>
          <w:tcPr>
            <w:tcW w:w="2040" w:type="pct"/>
          </w:tcPr>
          <w:p w14:paraId="21B5115D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00EEBB35" w14:textId="77777777" w:rsidR="006F48A4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107608F6" w:rsidR="00B546AD" w:rsidRPr="00092909" w:rsidRDefault="00B546A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28,541</w:t>
            </w:r>
          </w:p>
        </w:tc>
        <w:tc>
          <w:tcPr>
            <w:tcW w:w="146" w:type="pct"/>
          </w:tcPr>
          <w:p w14:paraId="699542AA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B1DD1B6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2203262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16,249</w:t>
            </w:r>
          </w:p>
        </w:tc>
        <w:tc>
          <w:tcPr>
            <w:tcW w:w="146" w:type="pct"/>
          </w:tcPr>
          <w:p w14:paraId="14F5BCE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02635E0" w14:textId="77777777" w:rsidR="006F48A4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43D04D67" w:rsidR="001F1D63" w:rsidRPr="00092909" w:rsidRDefault="001F1D63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10,951</w:t>
            </w:r>
          </w:p>
        </w:tc>
        <w:tc>
          <w:tcPr>
            <w:tcW w:w="135" w:type="pct"/>
          </w:tcPr>
          <w:p w14:paraId="5FCF8EC0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7B4CA411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463F18E3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8,123</w:t>
            </w:r>
          </w:p>
        </w:tc>
      </w:tr>
      <w:tr w:rsidR="00A66C0D" w:rsidRPr="006A35D3" w14:paraId="3C8E27F8" w14:textId="77777777" w:rsidTr="00CD5404">
        <w:tc>
          <w:tcPr>
            <w:tcW w:w="2040" w:type="pct"/>
          </w:tcPr>
          <w:p w14:paraId="6A7F3FC1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49E6DBCB" w:rsidR="00A66C0D" w:rsidRPr="00092909" w:rsidRDefault="00B546A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1,859</w:t>
            </w:r>
          </w:p>
        </w:tc>
        <w:tc>
          <w:tcPr>
            <w:tcW w:w="146" w:type="pct"/>
          </w:tcPr>
          <w:p w14:paraId="410C7C04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B00957F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6" w:type="pct"/>
          </w:tcPr>
          <w:p w14:paraId="39B450F5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218D6E57" w:rsidR="00A66C0D" w:rsidRPr="00092909" w:rsidRDefault="001F1D63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</w:t>
            </w:r>
            <w:r w:rsidR="00186362">
              <w:rPr>
                <w:rFonts w:ascii="Angsana New" w:hAnsi="Angsana New"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135" w:type="pct"/>
          </w:tcPr>
          <w:p w14:paraId="73DE1F66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122D18D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</w:tr>
      <w:tr w:rsidR="00A66C0D" w:rsidRPr="006A35D3" w14:paraId="36CA7754" w14:textId="77777777" w:rsidTr="00CD5404">
        <w:tc>
          <w:tcPr>
            <w:tcW w:w="2040" w:type="pct"/>
          </w:tcPr>
          <w:p w14:paraId="34A0215F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259434B6" w:rsidR="00A66C0D" w:rsidRPr="00092909" w:rsidRDefault="00B546A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30,400</w:t>
            </w:r>
          </w:p>
        </w:tc>
        <w:tc>
          <w:tcPr>
            <w:tcW w:w="146" w:type="pct"/>
          </w:tcPr>
          <w:p w14:paraId="21C7FB5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282C2640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</w:t>
            </w:r>
            <w:r w:rsidR="0028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185</w:t>
            </w:r>
          </w:p>
        </w:tc>
        <w:tc>
          <w:tcPr>
            <w:tcW w:w="146" w:type="pct"/>
          </w:tcPr>
          <w:p w14:paraId="17A48309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3A7F1AFC" w:rsidR="00A66C0D" w:rsidRPr="00092909" w:rsidRDefault="001F1D63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1863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18636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010</w:t>
            </w:r>
          </w:p>
        </w:tc>
        <w:tc>
          <w:tcPr>
            <w:tcW w:w="135" w:type="pct"/>
          </w:tcPr>
          <w:p w14:paraId="4618F1A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1878D8E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</w:t>
            </w:r>
            <w:r w:rsidR="0028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259</w:t>
            </w:r>
          </w:p>
        </w:tc>
      </w:tr>
    </w:tbl>
    <w:p w14:paraId="2A1E5C94" w14:textId="1A02717E" w:rsidR="00A66C0D" w:rsidRPr="004156BE" w:rsidRDefault="00A6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</w:p>
    <w:p w14:paraId="42DB1718" w14:textId="0E4A3A01" w:rsidR="00482F2A" w:rsidRPr="000A743B" w:rsidRDefault="009F4628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B3053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30536">
        <w:rPr>
          <w:rFonts w:ascii="Angsana New" w:hAnsi="Angsana New"/>
          <w:sz w:val="30"/>
          <w:szCs w:val="30"/>
        </w:rPr>
        <w:t>3</w:t>
      </w:r>
      <w:r w:rsidR="00B30536" w:rsidRPr="00B30536">
        <w:rPr>
          <w:rFonts w:ascii="Angsana New" w:hAnsi="Angsana New"/>
          <w:sz w:val="30"/>
          <w:szCs w:val="30"/>
        </w:rPr>
        <w:t>0</w:t>
      </w:r>
      <w:r w:rsidRPr="00B30536">
        <w:rPr>
          <w:rFonts w:ascii="Angsana New" w:hAnsi="Angsana New"/>
          <w:sz w:val="30"/>
          <w:szCs w:val="30"/>
        </w:rPr>
        <w:t xml:space="preserve"> </w:t>
      </w:r>
      <w:r w:rsidRPr="00B30536">
        <w:rPr>
          <w:rFonts w:ascii="Angsana New" w:hAnsi="Angsana New" w:hint="cs"/>
          <w:sz w:val="30"/>
          <w:szCs w:val="30"/>
          <w:cs/>
        </w:rPr>
        <w:t>ม</w:t>
      </w:r>
      <w:r w:rsidR="00B30536" w:rsidRPr="00B30536">
        <w:rPr>
          <w:rFonts w:ascii="Angsana New" w:hAnsi="Angsana New" w:hint="cs"/>
          <w:sz w:val="30"/>
          <w:szCs w:val="30"/>
          <w:cs/>
        </w:rPr>
        <w:t>ิถุนายน</w:t>
      </w:r>
      <w:r w:rsidRPr="00B30536">
        <w:rPr>
          <w:rFonts w:ascii="Angsana New" w:hAnsi="Angsana New" w:hint="cs"/>
          <w:sz w:val="30"/>
          <w:szCs w:val="30"/>
          <w:cs/>
        </w:rPr>
        <w:t xml:space="preserve"> </w:t>
      </w:r>
      <w:r w:rsidRPr="00B30536">
        <w:rPr>
          <w:rFonts w:ascii="Angsana New" w:hAnsi="Angsana New"/>
          <w:sz w:val="30"/>
          <w:szCs w:val="30"/>
        </w:rPr>
        <w:t>2565</w:t>
      </w:r>
      <w:r w:rsidRPr="00B30536">
        <w:rPr>
          <w:rFonts w:ascii="Angsana New" w:hAnsi="Angsana New" w:hint="cs"/>
          <w:sz w:val="30"/>
          <w:szCs w:val="30"/>
          <w:cs/>
        </w:rPr>
        <w:t xml:space="preserve"> ภาระผูกพันรายจ่ายฝ่ายทุน</w:t>
      </w:r>
      <w:r w:rsidR="00207A5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30536">
        <w:rPr>
          <w:rFonts w:ascii="Angsana New" w:hAnsi="Angsana New" w:hint="cs"/>
          <w:sz w:val="30"/>
          <w:szCs w:val="30"/>
          <w:cs/>
        </w:rPr>
        <w:t>ได้รวมถึงสัญญาจัดซื้อเครื่องจักรของ</w:t>
      </w:r>
      <w:r w:rsidR="00BD2972" w:rsidRPr="00B30536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ทีเรียลส์ จำกัด </w:t>
      </w:r>
      <w:r w:rsidR="00BD2972" w:rsidRPr="00B30536">
        <w:rPr>
          <w:rFonts w:asciiTheme="majorBidi" w:hAnsiTheme="majorBidi"/>
          <w:spacing w:val="-4"/>
          <w:sz w:val="30"/>
          <w:szCs w:val="30"/>
          <w:lang w:eastAsia="x-none"/>
        </w:rPr>
        <w:t>(PMCT)</w:t>
      </w:r>
      <w:r w:rsidR="00BD297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ซึ่งเป็นบริษัทย่อย</w:t>
      </w:r>
      <w:r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FE4FF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โดยมี</w:t>
      </w:r>
      <w:r w:rsidR="00BD297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มูลค่า</w:t>
      </w:r>
      <w:r w:rsidR="00FE4FF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เป็นจำนวน</w:t>
      </w:r>
      <w:r w:rsidR="00B33184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861C65">
        <w:rPr>
          <w:rFonts w:asciiTheme="majorBidi" w:hAnsiTheme="majorBidi"/>
          <w:spacing w:val="-4"/>
          <w:sz w:val="30"/>
          <w:szCs w:val="30"/>
          <w:lang w:eastAsia="x-none"/>
        </w:rPr>
        <w:t>3</w:t>
      </w:r>
      <w:r w:rsidR="00B33184" w:rsidRPr="00B30536">
        <w:rPr>
          <w:rFonts w:asciiTheme="majorBidi" w:hAnsiTheme="majorBidi"/>
          <w:spacing w:val="-4"/>
          <w:sz w:val="30"/>
          <w:szCs w:val="30"/>
          <w:lang w:eastAsia="x-none"/>
        </w:rPr>
        <w:t xml:space="preserve">.7 </w:t>
      </w:r>
      <w:r w:rsidR="00B33184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ล้านยูโร หรือเทียบเท่าเงินบาท</w:t>
      </w:r>
      <w:r w:rsidR="00B33184" w:rsidRPr="001F1D63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ประมาณ</w:t>
      </w:r>
      <w:r w:rsidRPr="001F1D63">
        <w:rPr>
          <w:rFonts w:asciiTheme="majorBidi" w:hAnsiTheme="majorBidi"/>
          <w:spacing w:val="-4"/>
          <w:sz w:val="30"/>
          <w:szCs w:val="30"/>
          <w:lang w:eastAsia="x-none"/>
        </w:rPr>
        <w:t xml:space="preserve"> 1</w:t>
      </w:r>
      <w:r w:rsidR="00861C65">
        <w:rPr>
          <w:rFonts w:asciiTheme="majorBidi" w:hAnsiTheme="majorBidi"/>
          <w:spacing w:val="-4"/>
          <w:sz w:val="30"/>
          <w:szCs w:val="30"/>
          <w:lang w:eastAsia="x-none"/>
        </w:rPr>
        <w:t>38</w:t>
      </w:r>
      <w:r w:rsidRPr="001F1D63">
        <w:rPr>
          <w:rFonts w:asciiTheme="majorBidi" w:hAnsiTheme="majorBidi"/>
          <w:spacing w:val="-4"/>
          <w:sz w:val="30"/>
          <w:szCs w:val="30"/>
          <w:lang w:eastAsia="x-none"/>
        </w:rPr>
        <w:t xml:space="preserve">.8 </w:t>
      </w:r>
      <w:r w:rsidRPr="001F1D63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</w:p>
    <w:p w14:paraId="442D7697" w14:textId="15D39220" w:rsidR="00CC645D" w:rsidRPr="002062CC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เหตุการณ์</w:t>
      </w:r>
      <w:r w:rsidR="006F2DA6"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5EE54816" w14:textId="1D0B65A9" w:rsidR="000B2338" w:rsidRPr="002062CC" w:rsidRDefault="000B2338" w:rsidP="004C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06749FB2" w14:textId="665EFCE5" w:rsidR="001F5B10" w:rsidRDefault="009457E0" w:rsidP="00945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86362">
        <w:rPr>
          <w:rFonts w:asciiTheme="majorBidi" w:hAnsiTheme="majorBidi"/>
          <w:sz w:val="30"/>
          <w:szCs w:val="30"/>
          <w:lang w:eastAsia="x-none"/>
        </w:rPr>
        <w:t>(</w:t>
      </w:r>
      <w:r w:rsidRPr="00186362">
        <w:rPr>
          <w:rFonts w:asciiTheme="majorBidi" w:hAnsiTheme="majorBidi" w:hint="cs"/>
          <w:sz w:val="30"/>
          <w:szCs w:val="30"/>
          <w:cs/>
          <w:lang w:eastAsia="x-none"/>
        </w:rPr>
        <w:t>ก)</w:t>
      </w:r>
      <w:r w:rsidRPr="00186362">
        <w:rPr>
          <w:rFonts w:asciiTheme="majorBidi" w:hAnsiTheme="majorBidi"/>
          <w:sz w:val="30"/>
          <w:szCs w:val="30"/>
          <w:cs/>
          <w:lang w:eastAsia="x-none"/>
        </w:rPr>
        <w:tab/>
      </w:r>
      <w:r w:rsidRPr="002C71CA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เมื่อวันที่</w:t>
      </w:r>
      <w:r w:rsidRPr="002C71CA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="00056501" w:rsidRPr="002C71CA">
        <w:rPr>
          <w:rFonts w:asciiTheme="majorBidi" w:hAnsiTheme="majorBidi"/>
          <w:spacing w:val="-4"/>
          <w:sz w:val="30"/>
          <w:szCs w:val="30"/>
          <w:lang w:eastAsia="x-none"/>
        </w:rPr>
        <w:t>1</w:t>
      </w:r>
      <w:r w:rsidRPr="002C71CA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Pr="002C71CA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กรกฎาคม</w:t>
      </w:r>
      <w:r w:rsidRPr="002C71CA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="00056501" w:rsidRPr="002C71CA">
        <w:rPr>
          <w:rFonts w:asciiTheme="majorBidi" w:hAnsiTheme="majorBidi"/>
          <w:spacing w:val="-4"/>
          <w:sz w:val="30"/>
          <w:szCs w:val="30"/>
          <w:lang w:eastAsia="x-none"/>
        </w:rPr>
        <w:t>256</w:t>
      </w:r>
      <w:r w:rsidRPr="002C71CA">
        <w:rPr>
          <w:rFonts w:asciiTheme="majorBidi" w:hAnsiTheme="majorBidi"/>
          <w:spacing w:val="-4"/>
          <w:sz w:val="30"/>
          <w:szCs w:val="30"/>
          <w:lang w:eastAsia="x-none"/>
        </w:rPr>
        <w:t>5</w:t>
      </w:r>
      <w:r w:rsidRPr="002C71CA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บริษัทลงทุนเพิ่มในหุ้นสามัญของ </w:t>
      </w:r>
      <w:r w:rsidRPr="002C71CA">
        <w:rPr>
          <w:rFonts w:asciiTheme="majorBidi" w:hAnsiTheme="majorBidi"/>
          <w:spacing w:val="-4"/>
          <w:sz w:val="30"/>
          <w:szCs w:val="30"/>
          <w:lang w:eastAsia="x-none"/>
        </w:rPr>
        <w:t>Selic Australia Pty Ltd</w:t>
      </w:r>
      <w:r w:rsidRPr="002C71CA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="0009269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ซึ่งเป็นบริษัทย่อย </w:t>
      </w:r>
      <w:r w:rsidRPr="002C71CA">
        <w:rPr>
          <w:rFonts w:asciiTheme="majorBidi" w:hAnsiTheme="majorBidi"/>
          <w:spacing w:val="-4"/>
          <w:sz w:val="30"/>
          <w:szCs w:val="30"/>
          <w:cs/>
          <w:lang w:eastAsia="x-none"/>
        </w:rPr>
        <w:t>ตามสัดส่วน</w:t>
      </w:r>
      <w:r w:rsidRPr="0009269E">
        <w:rPr>
          <w:rFonts w:asciiTheme="majorBidi" w:hAnsiTheme="majorBidi"/>
          <w:sz w:val="30"/>
          <w:szCs w:val="30"/>
          <w:cs/>
          <w:lang w:eastAsia="x-none"/>
        </w:rPr>
        <w:t xml:space="preserve">ความเป็นเจ้าของเดิม (ร้อยละ </w:t>
      </w:r>
      <w:r w:rsidRPr="0009269E">
        <w:rPr>
          <w:rFonts w:asciiTheme="majorBidi" w:hAnsiTheme="majorBidi"/>
          <w:sz w:val="30"/>
          <w:szCs w:val="30"/>
          <w:lang w:eastAsia="x-none"/>
        </w:rPr>
        <w:t>100</w:t>
      </w:r>
      <w:r w:rsidRPr="0009269E">
        <w:rPr>
          <w:rFonts w:asciiTheme="majorBidi" w:hAnsiTheme="majorBidi"/>
          <w:sz w:val="30"/>
          <w:szCs w:val="30"/>
          <w:cs/>
          <w:lang w:eastAsia="x-none"/>
        </w:rPr>
        <w:t xml:space="preserve">) จำนวน </w:t>
      </w:r>
      <w:r w:rsidR="0028684B" w:rsidRPr="0009269E">
        <w:rPr>
          <w:rFonts w:asciiTheme="majorBidi" w:hAnsiTheme="majorBidi"/>
          <w:sz w:val="30"/>
          <w:szCs w:val="30"/>
          <w:lang w:eastAsia="x-none"/>
        </w:rPr>
        <w:t xml:space="preserve">613,000 </w:t>
      </w:r>
      <w:r w:rsidRPr="0009269E">
        <w:rPr>
          <w:rFonts w:asciiTheme="majorBidi" w:hAnsiTheme="majorBidi"/>
          <w:sz w:val="30"/>
          <w:szCs w:val="30"/>
          <w:cs/>
          <w:lang w:eastAsia="x-none"/>
        </w:rPr>
        <w:t xml:space="preserve">หุ้น ซึ่งมีมูลค่าที่ตราไว้ </w:t>
      </w:r>
      <w:r w:rsidR="00056501" w:rsidRPr="0009269E">
        <w:rPr>
          <w:rFonts w:asciiTheme="majorBidi" w:hAnsiTheme="majorBidi"/>
          <w:sz w:val="30"/>
          <w:szCs w:val="30"/>
          <w:lang w:eastAsia="x-none"/>
        </w:rPr>
        <w:t>1</w:t>
      </w:r>
      <w:r w:rsidRPr="0009269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073B10" w:rsidRPr="0009269E">
        <w:rPr>
          <w:rFonts w:asciiTheme="majorBidi" w:hAnsiTheme="majorBidi" w:hint="cs"/>
          <w:sz w:val="30"/>
          <w:szCs w:val="30"/>
          <w:cs/>
          <w:lang w:eastAsia="x-none"/>
        </w:rPr>
        <w:t>ดอลลาร์ออสเตรเลีย</w:t>
      </w:r>
      <w:r w:rsidRPr="0009269E">
        <w:rPr>
          <w:rFonts w:asciiTheme="majorBidi" w:hAnsiTheme="majorBidi"/>
          <w:sz w:val="30"/>
          <w:szCs w:val="30"/>
          <w:cs/>
          <w:lang w:eastAsia="x-none"/>
        </w:rPr>
        <w:t>ต่อหุ้น</w:t>
      </w:r>
      <w:r w:rsidR="0028684B" w:rsidRPr="0009269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7735CD" w:rsidRPr="0009269E">
        <w:rPr>
          <w:rFonts w:asciiTheme="majorBidi" w:hAnsiTheme="majorBidi" w:hint="cs"/>
          <w:sz w:val="30"/>
          <w:szCs w:val="30"/>
          <w:cs/>
          <w:lang w:eastAsia="x-none"/>
        </w:rPr>
        <w:t>รวม</w:t>
      </w:r>
      <w:r w:rsidRPr="0009269E">
        <w:rPr>
          <w:rFonts w:asciiTheme="majorBidi" w:hAnsiTheme="majorBidi"/>
          <w:sz w:val="30"/>
          <w:szCs w:val="30"/>
          <w:cs/>
          <w:lang w:eastAsia="x-none"/>
        </w:rPr>
        <w:t xml:space="preserve">เป็นจำนวนทั้งสิ้น </w:t>
      </w:r>
      <w:r w:rsidR="0028684B" w:rsidRPr="0009269E">
        <w:rPr>
          <w:rFonts w:asciiTheme="majorBidi" w:hAnsiTheme="majorBidi"/>
          <w:sz w:val="30"/>
          <w:szCs w:val="30"/>
          <w:lang w:eastAsia="x-none"/>
        </w:rPr>
        <w:t>613,000</w:t>
      </w:r>
      <w:r w:rsidR="00073B10" w:rsidRPr="0009269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073B10" w:rsidRPr="0009269E">
        <w:rPr>
          <w:rFonts w:asciiTheme="majorBidi" w:hAnsiTheme="majorBidi" w:hint="cs"/>
          <w:sz w:val="30"/>
          <w:szCs w:val="30"/>
          <w:cs/>
          <w:lang w:eastAsia="x-none"/>
        </w:rPr>
        <w:t xml:space="preserve">ดอลลาร์ออสเตรเลีย หรือเทียบเท่าเงินบาท </w:t>
      </w:r>
      <w:r w:rsidR="00073B10" w:rsidRPr="0009269E">
        <w:rPr>
          <w:rFonts w:asciiTheme="majorBidi" w:hAnsiTheme="majorBidi"/>
          <w:sz w:val="30"/>
          <w:szCs w:val="30"/>
          <w:lang w:eastAsia="x-none"/>
        </w:rPr>
        <w:t xml:space="preserve">14.64 </w:t>
      </w:r>
      <w:r w:rsidR="00073B10" w:rsidRPr="0009269E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543C74E5" w14:textId="77777777" w:rsidR="001F5B10" w:rsidRPr="002062CC" w:rsidRDefault="001F5B10" w:rsidP="00945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sz w:val="28"/>
          <w:szCs w:val="28"/>
          <w:lang w:eastAsia="x-none"/>
        </w:rPr>
      </w:pPr>
    </w:p>
    <w:p w14:paraId="6AE60D04" w14:textId="44CF5A39" w:rsidR="001F5B10" w:rsidRDefault="001F5B10" w:rsidP="001F5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(ข)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ที่ประชุมวิสามัญผู้ถือหุ้นเมื่อวันที่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11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สิงหาคม </w:t>
      </w:r>
      <w:r>
        <w:rPr>
          <w:rFonts w:asciiTheme="majorBidi" w:hAnsiTheme="majorBidi"/>
          <w:sz w:val="30"/>
          <w:szCs w:val="30"/>
          <w:lang w:eastAsia="x-none"/>
        </w:rPr>
        <w:t xml:space="preserve">2565 </w:t>
      </w:r>
      <w:r w:rsidRPr="001F5B10">
        <w:rPr>
          <w:rFonts w:asciiTheme="majorBidi" w:hAnsiTheme="majorBidi"/>
          <w:sz w:val="30"/>
          <w:szCs w:val="30"/>
          <w:cs/>
          <w:lang w:eastAsia="x-none"/>
        </w:rPr>
        <w:t>มีมติอนุมัติการเปลี่ยนแปลงทุนจดทะเบียนของบริษัท ดังนี้</w:t>
      </w:r>
    </w:p>
    <w:p w14:paraId="0432AD9C" w14:textId="77777777" w:rsidR="001F5B10" w:rsidRPr="002062CC" w:rsidRDefault="001F5B10" w:rsidP="0095721A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D1138B4" w14:textId="77777777" w:rsidR="0095721A" w:rsidRDefault="001F5B10" w:rsidP="0095721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ลดทุนจดทะเบียนจากทุนจดทะเบียนเดิม จำนวน </w:t>
      </w:r>
      <w:bookmarkStart w:id="18" w:name="_Hlk96713330"/>
      <w:r w:rsidRPr="00F231DF">
        <w:rPr>
          <w:rFonts w:asciiTheme="majorBidi" w:hAnsiTheme="majorBidi"/>
          <w:spacing w:val="-4"/>
          <w:sz w:val="30"/>
          <w:szCs w:val="30"/>
          <w:lang w:eastAsia="x-none"/>
        </w:rPr>
        <w:t>250,998,949.5</w:t>
      </w:r>
      <w:bookmarkEnd w:id="18"/>
      <w:r w:rsidRPr="00F231DF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 เป็นทุนจดทะเบียนใหม่ จำนวน </w:t>
      </w:r>
      <w:bookmarkStart w:id="19" w:name="_Hlk96713345"/>
      <w:r w:rsidRPr="00F231DF">
        <w:rPr>
          <w:rFonts w:asciiTheme="majorBidi" w:hAnsiTheme="majorBidi"/>
          <w:spacing w:val="-4"/>
          <w:sz w:val="30"/>
          <w:szCs w:val="30"/>
          <w:lang w:eastAsia="x-none"/>
        </w:rPr>
        <w:t>250,998,516</w:t>
      </w:r>
      <w:bookmarkEnd w:id="19"/>
      <w:r w:rsidRPr="00F231DF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>บาท</w:t>
      </w:r>
      <w:r w:rsidRPr="001F5B10">
        <w:rPr>
          <w:rFonts w:asciiTheme="majorBidi" w:hAnsiTheme="majorBidi"/>
          <w:sz w:val="30"/>
          <w:szCs w:val="30"/>
          <w:cs/>
          <w:lang w:eastAsia="x-none"/>
        </w:rPr>
        <w:t xml:space="preserve"> โดยวิธีการตัดหุ้นสามัญที่ยังไม่ได้ออกจำหน่าย ซึ่งคงเหลือ</w:t>
      </w:r>
      <w:r w:rsidRPr="001F5B10">
        <w:rPr>
          <w:rFonts w:asciiTheme="majorBidi" w:hAnsiTheme="majorBidi" w:hint="cs"/>
          <w:sz w:val="30"/>
          <w:szCs w:val="30"/>
          <w:cs/>
          <w:lang w:eastAsia="x-none"/>
        </w:rPr>
        <w:t>จาก</w:t>
      </w:r>
      <w:r w:rsidRPr="001F5B10">
        <w:rPr>
          <w:rFonts w:asciiTheme="majorBidi" w:hAnsiTheme="majorBidi"/>
          <w:sz w:val="30"/>
          <w:szCs w:val="30"/>
          <w:cs/>
          <w:lang w:eastAsia="x-none"/>
        </w:rPr>
        <w:t xml:space="preserve">การจ่ายหุ้นปันผลจำนวน </w:t>
      </w:r>
      <w:bookmarkStart w:id="20" w:name="_Hlk96713385"/>
      <w:r w:rsidRPr="001F5B10">
        <w:rPr>
          <w:rFonts w:asciiTheme="majorBidi" w:hAnsiTheme="majorBidi"/>
          <w:sz w:val="30"/>
          <w:szCs w:val="30"/>
          <w:lang w:eastAsia="x-none"/>
        </w:rPr>
        <w:t>8</w:t>
      </w:r>
      <w:bookmarkEnd w:id="20"/>
      <w:r>
        <w:rPr>
          <w:rFonts w:asciiTheme="majorBidi" w:hAnsiTheme="majorBidi"/>
          <w:sz w:val="30"/>
          <w:szCs w:val="30"/>
          <w:lang w:eastAsia="x-none"/>
        </w:rPr>
        <w:t>67</w:t>
      </w:r>
      <w:r w:rsidRPr="001F5B10">
        <w:rPr>
          <w:rFonts w:asciiTheme="majorBidi" w:hAnsiTheme="majorBidi"/>
          <w:sz w:val="30"/>
          <w:szCs w:val="30"/>
          <w:cs/>
          <w:lang w:eastAsia="x-none"/>
        </w:rPr>
        <w:t xml:space="preserve"> หุ้น </w:t>
      </w:r>
      <w:r w:rsidRPr="001F5B10">
        <w:rPr>
          <w:rFonts w:asciiTheme="majorBidi" w:hAnsiTheme="majorBidi" w:hint="cs"/>
          <w:sz w:val="30"/>
          <w:szCs w:val="30"/>
          <w:cs/>
          <w:lang w:eastAsia="x-none"/>
        </w:rPr>
        <w:t xml:space="preserve">คิดเป็นจำนวนเงิน </w:t>
      </w:r>
      <w:bookmarkStart w:id="21" w:name="_Hlk96713402"/>
      <w:r w:rsidRPr="001F5B10">
        <w:rPr>
          <w:rFonts w:asciiTheme="majorBidi" w:hAnsiTheme="majorBidi"/>
          <w:sz w:val="30"/>
          <w:szCs w:val="30"/>
          <w:lang w:eastAsia="x-none"/>
        </w:rPr>
        <w:t>4</w:t>
      </w:r>
      <w:bookmarkEnd w:id="21"/>
      <w:r>
        <w:rPr>
          <w:rFonts w:asciiTheme="majorBidi" w:hAnsiTheme="majorBidi"/>
          <w:sz w:val="30"/>
          <w:szCs w:val="30"/>
          <w:lang w:eastAsia="x-none"/>
        </w:rPr>
        <w:t>33.5</w:t>
      </w:r>
      <w:r w:rsidRPr="001F5B10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1F5B10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</w:p>
    <w:p w14:paraId="672F74CB" w14:textId="2437EC6D" w:rsidR="001F5B10" w:rsidRPr="0095721A" w:rsidRDefault="001F5B10" w:rsidP="0095721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เพิ่มทุนจดทะเบียนจากทุนจดทะเบียนเดิม </w:t>
      </w:r>
      <w:r w:rsidRPr="00F231DF">
        <w:rPr>
          <w:rFonts w:asciiTheme="majorBidi" w:hAnsiTheme="majorBidi"/>
          <w:spacing w:val="-4"/>
          <w:sz w:val="30"/>
          <w:szCs w:val="30"/>
          <w:lang w:eastAsia="x-none"/>
        </w:rPr>
        <w:t>250,998,516</w:t>
      </w: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บาท</w:t>
      </w:r>
      <w:r w:rsidRPr="00F231D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เป็น </w:t>
      </w:r>
      <w:r w:rsidRPr="00F231DF">
        <w:rPr>
          <w:rFonts w:asciiTheme="majorBidi" w:hAnsiTheme="majorBidi"/>
          <w:spacing w:val="-4"/>
          <w:sz w:val="30"/>
          <w:szCs w:val="30"/>
          <w:lang w:eastAsia="x-none"/>
        </w:rPr>
        <w:t xml:space="preserve">295,641,516 </w:t>
      </w:r>
      <w:r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 </w:t>
      </w:r>
      <w:r w:rsidR="00244D98" w:rsidRPr="00F231D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</w:t>
      </w:r>
      <w:r w:rsidR="00244D98"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>การจัดสรรหุ้นสามัญ</w:t>
      </w:r>
      <w:r w:rsidR="00F231DF"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="00244D98" w:rsidRPr="00F231DF">
        <w:rPr>
          <w:rFonts w:asciiTheme="majorBidi" w:hAnsiTheme="majorBidi"/>
          <w:spacing w:val="-4"/>
          <w:sz w:val="30"/>
          <w:szCs w:val="30"/>
          <w:cs/>
          <w:lang w:eastAsia="x-none"/>
        </w:rPr>
        <w:t>เพิ่มทุน</w:t>
      </w:r>
      <w:r w:rsidR="00244D98" w:rsidRPr="0095721A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จำนวน </w:t>
      </w:r>
      <w:r w:rsidR="00244D98" w:rsidRPr="0095721A">
        <w:rPr>
          <w:rFonts w:asciiTheme="majorBidi" w:hAnsiTheme="majorBidi"/>
          <w:spacing w:val="-2"/>
          <w:sz w:val="30"/>
          <w:szCs w:val="30"/>
          <w:lang w:eastAsia="x-none"/>
        </w:rPr>
        <w:t>89,286,</w:t>
      </w:r>
      <w:r w:rsidR="00056501" w:rsidRPr="0095721A">
        <w:rPr>
          <w:rFonts w:asciiTheme="majorBidi" w:hAnsiTheme="majorBidi"/>
          <w:spacing w:val="-2"/>
          <w:sz w:val="30"/>
          <w:szCs w:val="30"/>
          <w:lang w:eastAsia="x-none"/>
        </w:rPr>
        <w:t>000</w:t>
      </w:r>
      <w:r w:rsidR="00244D98" w:rsidRPr="0095721A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หุ้น มูลค่าที่ตราไว้ </w:t>
      </w:r>
      <w:r w:rsidR="00056501" w:rsidRPr="0095721A">
        <w:rPr>
          <w:rFonts w:asciiTheme="majorBidi" w:hAnsiTheme="majorBidi"/>
          <w:spacing w:val="-2"/>
          <w:sz w:val="30"/>
          <w:szCs w:val="30"/>
          <w:lang w:eastAsia="x-none"/>
        </w:rPr>
        <w:t>0</w:t>
      </w:r>
      <w:r w:rsidR="00244D98" w:rsidRPr="0095721A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056501" w:rsidRPr="0095721A">
        <w:rPr>
          <w:rFonts w:asciiTheme="majorBidi" w:hAnsiTheme="majorBidi"/>
          <w:spacing w:val="-2"/>
          <w:sz w:val="30"/>
          <w:szCs w:val="30"/>
          <w:lang w:eastAsia="x-none"/>
        </w:rPr>
        <w:t>50</w:t>
      </w:r>
      <w:r w:rsidR="00244D98" w:rsidRPr="0095721A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บาทต่อหุ้น ในลักษณะเป็นการเพิ่มทุนแบบ</w:t>
      </w:r>
      <w:r w:rsidR="0028684B" w:rsidRPr="0095721A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เฉพาะเจาะจง</w:t>
      </w:r>
      <w:r w:rsidR="00F231DF">
        <w:rPr>
          <w:rFonts w:asciiTheme="majorBidi" w:hAnsiTheme="majorBidi"/>
          <w:spacing w:val="-2"/>
          <w:sz w:val="30"/>
          <w:szCs w:val="30"/>
          <w:lang w:eastAsia="x-none"/>
        </w:rPr>
        <w:br/>
      </w:r>
      <w:r w:rsidR="00244D98" w:rsidRPr="0095721A">
        <w:rPr>
          <w:rFonts w:asciiTheme="majorBidi" w:hAnsiTheme="majorBidi"/>
          <w:spacing w:val="-2"/>
          <w:sz w:val="30"/>
          <w:szCs w:val="30"/>
          <w:cs/>
          <w:lang w:eastAsia="x-none"/>
        </w:rPr>
        <w:t>เพื่อเสนอขายหุ้น</w:t>
      </w:r>
      <w:r w:rsidR="00244D98" w:rsidRPr="0095721A">
        <w:rPr>
          <w:rFonts w:asciiTheme="majorBidi" w:hAnsiTheme="majorBidi"/>
          <w:sz w:val="30"/>
          <w:szCs w:val="30"/>
          <w:cs/>
          <w:lang w:eastAsia="x-none"/>
        </w:rPr>
        <w:t>ให้แก่บุคคลในวงจำกัด</w:t>
      </w:r>
    </w:p>
    <w:p w14:paraId="50AB5F14" w14:textId="08B917AD" w:rsidR="002062CC" w:rsidRDefault="00206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highlight w:val="yellow"/>
          <w:lang w:eastAsia="x-none"/>
        </w:rPr>
      </w:pPr>
    </w:p>
    <w:p w14:paraId="4ED27A2C" w14:textId="6991FFFC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2062CC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pacing w:val="-4"/>
          <w:sz w:val="28"/>
          <w:szCs w:val="28"/>
          <w:highlight w:val="yellow"/>
          <w:lang w:eastAsia="x-none"/>
        </w:rPr>
      </w:pPr>
    </w:p>
    <w:p w14:paraId="7BA5B8A8" w14:textId="47252CD5" w:rsid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2142F">
        <w:rPr>
          <w:rFonts w:asciiTheme="majorBidi" w:hAnsiTheme="majorBidi"/>
          <w:sz w:val="30"/>
          <w:szCs w:val="30"/>
          <w:cs/>
          <w:lang w:eastAsia="x-none"/>
        </w:rPr>
        <w:t>รายการบางรายการใน</w:t>
      </w:r>
      <w:r w:rsidR="0072142F" w:rsidRPr="0072142F">
        <w:rPr>
          <w:rFonts w:asciiTheme="majorBidi" w:hAnsiTheme="majorBidi" w:hint="cs"/>
          <w:sz w:val="30"/>
          <w:szCs w:val="30"/>
          <w:cs/>
          <w:lang w:eastAsia="x-none"/>
        </w:rPr>
        <w:t xml:space="preserve">งบแสดงฐานะการเงิน ณ วันที่ </w:t>
      </w:r>
      <w:r w:rsidR="0072142F" w:rsidRPr="0072142F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="0072142F" w:rsidRPr="0072142F">
        <w:rPr>
          <w:rFonts w:asciiTheme="majorBidi" w:hAnsiTheme="majorBidi" w:hint="cs"/>
          <w:sz w:val="30"/>
          <w:szCs w:val="30"/>
          <w:cs/>
          <w:lang w:eastAsia="x-none"/>
        </w:rPr>
        <w:t xml:space="preserve">ธันวาคม </w:t>
      </w:r>
      <w:r w:rsidR="0072142F" w:rsidRPr="0072142F">
        <w:rPr>
          <w:rFonts w:asciiTheme="majorBidi" w:hAnsiTheme="majorBidi"/>
          <w:sz w:val="30"/>
          <w:szCs w:val="30"/>
          <w:lang w:eastAsia="x-none"/>
        </w:rPr>
        <w:t xml:space="preserve">2564 </w:t>
      </w:r>
      <w:r w:rsidR="0072142F" w:rsidRPr="0072142F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="00F97125" w:rsidRPr="0072142F">
        <w:rPr>
          <w:rFonts w:asciiTheme="majorBidi" w:hAnsiTheme="majorBidi" w:hint="cs"/>
          <w:sz w:val="30"/>
          <w:szCs w:val="30"/>
          <w:cs/>
          <w:lang w:eastAsia="x-none"/>
        </w:rPr>
        <w:t>งบกำไรขาดทุนสำหรับงวดสามเดือน</w:t>
      </w:r>
      <w:r w:rsidR="00F1170E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และหกเดือน</w:t>
      </w:r>
      <w:r w:rsidR="00F97125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สิ้นสุดวันที่ </w:t>
      </w:r>
      <w:r w:rsidR="00F97125" w:rsidRPr="0072142F">
        <w:rPr>
          <w:rFonts w:asciiTheme="majorBidi" w:hAnsiTheme="majorBidi"/>
          <w:spacing w:val="-4"/>
          <w:sz w:val="30"/>
          <w:szCs w:val="30"/>
          <w:lang w:eastAsia="x-none"/>
        </w:rPr>
        <w:t>3</w:t>
      </w:r>
      <w:r w:rsidR="00F1170E" w:rsidRPr="0072142F">
        <w:rPr>
          <w:rFonts w:asciiTheme="majorBidi" w:hAnsiTheme="majorBidi"/>
          <w:spacing w:val="-4"/>
          <w:sz w:val="30"/>
          <w:szCs w:val="30"/>
          <w:lang w:eastAsia="x-none"/>
        </w:rPr>
        <w:t xml:space="preserve">0 </w:t>
      </w:r>
      <w:r w:rsidR="00F1170E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มิถุนายน</w:t>
      </w:r>
      <w:r w:rsidR="00A66C0D" w:rsidRPr="0072142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A66C0D" w:rsidRPr="0072142F">
        <w:rPr>
          <w:rFonts w:asciiTheme="majorBidi" w:hAnsiTheme="majorBidi"/>
          <w:spacing w:val="-4"/>
          <w:sz w:val="30"/>
          <w:szCs w:val="30"/>
          <w:lang w:eastAsia="x-none"/>
        </w:rPr>
        <w:t>256</w:t>
      </w:r>
      <w:r w:rsidR="0072142F" w:rsidRPr="0072142F">
        <w:rPr>
          <w:rFonts w:asciiTheme="majorBidi" w:hAnsiTheme="majorBidi"/>
          <w:spacing w:val="-4"/>
          <w:sz w:val="30"/>
          <w:szCs w:val="30"/>
          <w:lang w:eastAsia="x-none"/>
        </w:rPr>
        <w:t>4</w:t>
      </w:r>
      <w:r w:rsidR="00A66C0D" w:rsidRPr="0072142F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72142F">
        <w:rPr>
          <w:rFonts w:asciiTheme="majorBidi" w:hAnsiTheme="majorBidi"/>
          <w:spacing w:val="-4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</w:t>
      </w:r>
      <w:r w:rsidRPr="0072142F">
        <w:rPr>
          <w:rFonts w:asciiTheme="majorBidi" w:hAnsiTheme="majorBidi"/>
          <w:sz w:val="30"/>
          <w:szCs w:val="30"/>
          <w:cs/>
          <w:lang w:eastAsia="x-none"/>
        </w:rPr>
        <w:t>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AF190D9" w14:textId="77777777" w:rsidR="009F50EE" w:rsidRPr="002062CC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lang w:eastAsia="x-none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9F50EE" w:rsidRPr="00DE3911" w14:paraId="1DD2927D" w14:textId="77777777" w:rsidTr="004156BE">
        <w:trPr>
          <w:tblHeader/>
        </w:trPr>
        <w:tc>
          <w:tcPr>
            <w:tcW w:w="2430" w:type="dxa"/>
          </w:tcPr>
          <w:p w14:paraId="1FA9FA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F72E8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E81862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C22E0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50EE" w:rsidRPr="00DE3911" w14:paraId="3981A756" w14:textId="77777777" w:rsidTr="004156BE">
        <w:trPr>
          <w:tblHeader/>
        </w:trPr>
        <w:tc>
          <w:tcPr>
            <w:tcW w:w="2430" w:type="dxa"/>
          </w:tcPr>
          <w:p w14:paraId="324A983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72BE0F1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0556CB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B52827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B52827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6837E15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2CDEB4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C6FA7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84CAD5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66080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E4F96D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599D54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F56B5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4823E1EA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39EAAC5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90A1C7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F2ACFD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FE342BE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C847540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092E667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9DC233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3014F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A20E7F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12D6C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1C69CC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7994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24699A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F50EE" w:rsidRPr="00DE3911" w14:paraId="1CE46DFB" w14:textId="77777777" w:rsidTr="004156BE">
        <w:trPr>
          <w:tblHeader/>
        </w:trPr>
        <w:tc>
          <w:tcPr>
            <w:tcW w:w="2430" w:type="dxa"/>
          </w:tcPr>
          <w:p w14:paraId="3DFD57E6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B21DB3C" w14:textId="77777777" w:rsidR="009F50EE" w:rsidRPr="00B52827" w:rsidRDefault="009F50EE" w:rsidP="00F333B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42F" w:rsidRPr="00DE3911" w14:paraId="58CC63CF" w14:textId="77777777" w:rsidTr="004156BE">
        <w:tc>
          <w:tcPr>
            <w:tcW w:w="2430" w:type="dxa"/>
          </w:tcPr>
          <w:p w14:paraId="5DCF7CF0" w14:textId="78CC60A2" w:rsidR="0072142F" w:rsidRPr="0072142F" w:rsidRDefault="0072142F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7BF8ECAF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9CEC30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1DB597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0CC5EFC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64D093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267E1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77D95C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DA8839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A8B876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B98B30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1DA840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42F" w:rsidRPr="00DE3911" w14:paraId="2A5D0734" w14:textId="77777777" w:rsidTr="004156BE">
        <w:tc>
          <w:tcPr>
            <w:tcW w:w="2430" w:type="dxa"/>
          </w:tcPr>
          <w:p w14:paraId="341DDDC2" w14:textId="1EB4809D" w:rsidR="0072142F" w:rsidRPr="0072142F" w:rsidRDefault="0072142F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142F">
              <w:rPr>
                <w:rFonts w:ascii="Angsana New" w:hAnsi="Angsana New" w:hint="cs"/>
                <w:sz w:val="30"/>
                <w:szCs w:val="30"/>
                <w:cs/>
              </w:rPr>
              <w:t>เงินมัดจำเครื่องจักร</w:t>
            </w:r>
          </w:p>
        </w:tc>
        <w:tc>
          <w:tcPr>
            <w:tcW w:w="900" w:type="dxa"/>
          </w:tcPr>
          <w:p w14:paraId="78D121FB" w14:textId="26010326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119778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EC7EAE" w14:textId="50B9AC9E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68" w:type="dxa"/>
          </w:tcPr>
          <w:p w14:paraId="0EC4B9DF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C1B5FA1" w14:textId="29F0B666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31305F22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E654F" w14:textId="0DB6C4A1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4145E4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230C87" w14:textId="5FDE8BF8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A46293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66587A" w14:textId="76761CCC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142F" w:rsidRPr="00DE3911" w14:paraId="3C3EACB3" w14:textId="77777777" w:rsidTr="004156BE">
        <w:tc>
          <w:tcPr>
            <w:tcW w:w="2430" w:type="dxa"/>
          </w:tcPr>
          <w:p w14:paraId="6FF25472" w14:textId="3886CA05" w:rsidR="0072142F" w:rsidRPr="00285DCB" w:rsidRDefault="0072142F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3E9E8DEE" w14:textId="41367241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2,897</w:t>
            </w:r>
          </w:p>
        </w:tc>
        <w:tc>
          <w:tcPr>
            <w:tcW w:w="270" w:type="dxa"/>
          </w:tcPr>
          <w:p w14:paraId="63B7A851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7C128DC" w14:textId="2BBEC107" w:rsidR="0072142F" w:rsidRPr="00CC70C7" w:rsidRDefault="0072142F" w:rsidP="00606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(48)</w:t>
            </w:r>
          </w:p>
        </w:tc>
        <w:tc>
          <w:tcPr>
            <w:tcW w:w="268" w:type="dxa"/>
          </w:tcPr>
          <w:p w14:paraId="684935F1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BA75D54" w14:textId="02D19908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70" w:type="dxa"/>
          </w:tcPr>
          <w:p w14:paraId="3EB4463E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F7937D" w14:textId="37A213CE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1E984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DC85541" w14:textId="77AC838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7B7276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E2D628" w14:textId="303EDB76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142F" w:rsidRPr="00DE3911" w14:paraId="67217FC3" w14:textId="77777777" w:rsidTr="004156BE">
        <w:tc>
          <w:tcPr>
            <w:tcW w:w="2430" w:type="dxa"/>
          </w:tcPr>
          <w:p w14:paraId="4DEA2949" w14:textId="77777777" w:rsidR="0072142F" w:rsidRPr="00285DCB" w:rsidRDefault="0072142F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B3EB5BB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CE831A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850D0" w14:textId="7BAC25BC" w:rsidR="0072142F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A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89129A3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3F6FF2D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8143A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1CB55C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665E6B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0FA1A" w14:textId="1630897F" w:rsidR="0072142F" w:rsidRPr="00606AB6" w:rsidRDefault="00606AB6" w:rsidP="00606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A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C77901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A1919" w14:textId="77777777" w:rsidR="0072142F" w:rsidRPr="00CC70C7" w:rsidRDefault="0072142F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6AB6" w:rsidRPr="00DE3911" w14:paraId="468EC60C" w14:textId="77777777" w:rsidTr="004156BE">
        <w:tc>
          <w:tcPr>
            <w:tcW w:w="2430" w:type="dxa"/>
          </w:tcPr>
          <w:p w14:paraId="51252E16" w14:textId="77777777" w:rsidR="00606AB6" w:rsidRPr="00606AB6" w:rsidRDefault="00606AB6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65DF5B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13665F9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EF2D8FA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</w:tcPr>
          <w:p w14:paraId="357AA84B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3D9704F0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5A52DCC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DAD74F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282B044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AB0EDE2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0A2AE06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FAFB7D" w14:textId="77777777" w:rsidR="00606AB6" w:rsidRPr="00606AB6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5721A" w:rsidRPr="00DE3911" w14:paraId="32A71C25" w14:textId="77777777" w:rsidTr="004156BE">
        <w:tc>
          <w:tcPr>
            <w:tcW w:w="2430" w:type="dxa"/>
          </w:tcPr>
          <w:p w14:paraId="4608AAF8" w14:textId="77777777" w:rsidR="0095721A" w:rsidRPr="004156BE" w:rsidRDefault="0095721A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593D96A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891E0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D0F418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263145FD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B56CBC2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D3AAF1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51B4BE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8FCB04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6C4B2A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8C8E0E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329C67" w14:textId="77777777" w:rsidR="0095721A" w:rsidRPr="004156BE" w:rsidRDefault="0095721A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56BE" w:rsidRPr="00DE3911" w14:paraId="7DD76E63" w14:textId="77777777" w:rsidTr="004156BE">
        <w:tc>
          <w:tcPr>
            <w:tcW w:w="2430" w:type="dxa"/>
          </w:tcPr>
          <w:p w14:paraId="733446C0" w14:textId="2D303712" w:rsidR="004156BE" w:rsidRPr="004156BE" w:rsidRDefault="004156BE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6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งบกำไรขาดทุน</w:t>
            </w:r>
          </w:p>
        </w:tc>
        <w:tc>
          <w:tcPr>
            <w:tcW w:w="900" w:type="dxa"/>
          </w:tcPr>
          <w:p w14:paraId="378B2D6F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5AD490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997EF7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4FA89DE0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2BD738B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0654D2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F0AE0A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51A6D9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7ABE48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E295EA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9E0FF8" w14:textId="77777777" w:rsidR="004156BE" w:rsidRPr="004156BE" w:rsidRDefault="004156BE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5B67A236" w14:textId="77777777" w:rsidTr="004156BE">
        <w:tc>
          <w:tcPr>
            <w:tcW w:w="2430" w:type="dxa"/>
          </w:tcPr>
          <w:p w14:paraId="1818F656" w14:textId="5AD6A123" w:rsidR="00285DCB" w:rsidRPr="00285DCB" w:rsidRDefault="00285DCB" w:rsidP="002C71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00" w:type="dxa"/>
          </w:tcPr>
          <w:p w14:paraId="10AEFCF7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B3A4B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680951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73A3980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FBCAB8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0C630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0FF35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8B561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7389C6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7958B5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4CE12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54F94CEF" w14:textId="77777777" w:rsidTr="004156BE">
        <w:tc>
          <w:tcPr>
            <w:tcW w:w="2430" w:type="dxa"/>
          </w:tcPr>
          <w:p w14:paraId="31C6DF3D" w14:textId="29D23829" w:rsidR="00285DCB" w:rsidRPr="00285DCB" w:rsidRDefault="00285DCB" w:rsidP="002C71CA">
            <w:pPr>
              <w:pStyle w:val="BodyText"/>
              <w:spacing w:after="0"/>
              <w:ind w:left="227" w:right="-405" w:hanging="6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85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285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356EF709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07DFDE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4526B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67A95A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7CB3BA0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BB1F7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24CB4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356BA1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6F0250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89698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7635C2" w14:textId="77777777" w:rsidR="00285DCB" w:rsidRPr="00CC70C7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01F5F6A7" w14:textId="77777777" w:rsidTr="004156BE">
        <w:tc>
          <w:tcPr>
            <w:tcW w:w="2430" w:type="dxa"/>
          </w:tcPr>
          <w:p w14:paraId="7B095785" w14:textId="1B376669" w:rsidR="00285DCB" w:rsidRPr="001667CA" w:rsidRDefault="00285DCB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306F7C55" w14:textId="73FAF26A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386,524</w:t>
            </w:r>
          </w:p>
        </w:tc>
        <w:tc>
          <w:tcPr>
            <w:tcW w:w="270" w:type="dxa"/>
          </w:tcPr>
          <w:p w14:paraId="40019BD3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C3CA6B" w14:textId="2FA44400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(117)</w:t>
            </w:r>
          </w:p>
        </w:tc>
        <w:tc>
          <w:tcPr>
            <w:tcW w:w="268" w:type="dxa"/>
          </w:tcPr>
          <w:p w14:paraId="2A391967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B905689" w14:textId="3465631C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386,407</w:t>
            </w:r>
          </w:p>
        </w:tc>
        <w:tc>
          <w:tcPr>
            <w:tcW w:w="270" w:type="dxa"/>
          </w:tcPr>
          <w:p w14:paraId="1B54C8F9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AEAE08" w14:textId="29AC8444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206,777</w:t>
            </w:r>
          </w:p>
        </w:tc>
        <w:tc>
          <w:tcPr>
            <w:tcW w:w="270" w:type="dxa"/>
          </w:tcPr>
          <w:p w14:paraId="2E573DE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ED9376" w14:textId="4A185795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(117)</w:t>
            </w:r>
          </w:p>
        </w:tc>
        <w:tc>
          <w:tcPr>
            <w:tcW w:w="270" w:type="dxa"/>
          </w:tcPr>
          <w:p w14:paraId="2C3F14F2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136428" w14:textId="088205E9" w:rsidR="00285DCB" w:rsidRPr="00CC70C7" w:rsidRDefault="00606AB6" w:rsidP="00606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206,660</w:t>
            </w:r>
          </w:p>
        </w:tc>
      </w:tr>
      <w:tr w:rsidR="00285DCB" w:rsidRPr="00DE3911" w14:paraId="15CC8A61" w14:textId="77777777" w:rsidTr="004156BE">
        <w:tc>
          <w:tcPr>
            <w:tcW w:w="2430" w:type="dxa"/>
          </w:tcPr>
          <w:p w14:paraId="068B784A" w14:textId="376097FF" w:rsidR="00285DCB" w:rsidRPr="001667CA" w:rsidRDefault="00285DCB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2F925732" w14:textId="232E3E70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27E85E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20A1166" w14:textId="0A46852D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68" w:type="dxa"/>
          </w:tcPr>
          <w:p w14:paraId="174A593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A4C45D4" w14:textId="63E365C2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</w:tcPr>
          <w:p w14:paraId="7B1FA31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C18C38" w14:textId="4B5E701A" w:rsidR="00285DCB" w:rsidRPr="00CC70C7" w:rsidRDefault="00606AB6" w:rsidP="00606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2CFD6A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028069" w14:textId="7AAA2077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</w:tcPr>
          <w:p w14:paraId="6F04F8C2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C828A8" w14:textId="7C1E0B6B" w:rsidR="00285DCB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606AB6" w:rsidRPr="00DE3911" w14:paraId="3E50CE1D" w14:textId="77777777" w:rsidTr="004156BE">
        <w:tc>
          <w:tcPr>
            <w:tcW w:w="2430" w:type="dxa"/>
          </w:tcPr>
          <w:p w14:paraId="27367DD5" w14:textId="77777777" w:rsidR="00606AB6" w:rsidRPr="001667CA" w:rsidRDefault="00606AB6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861AA9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9ADC5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C3974" w14:textId="5CC1BABC" w:rsidR="00606AB6" w:rsidRPr="00606AB6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A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844FDA5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9C36900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9FF878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0BFAC5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A035FA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38C90" w14:textId="6C4EAECE" w:rsidR="00606AB6" w:rsidRPr="00606AB6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A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745ADD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CE8EFF" w14:textId="77777777" w:rsidR="00606AB6" w:rsidRPr="00CC70C7" w:rsidRDefault="00606AB6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3671BE5A" w14:textId="77777777" w:rsidTr="004156BE">
        <w:tc>
          <w:tcPr>
            <w:tcW w:w="2430" w:type="dxa"/>
          </w:tcPr>
          <w:p w14:paraId="625A37C2" w14:textId="77777777" w:rsidR="00285DCB" w:rsidRPr="00285DCB" w:rsidRDefault="00285DCB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19FDDF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22D192C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72B798F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</w:tcPr>
          <w:p w14:paraId="09E35538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7148F8E4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78141D6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C75DB9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F6357C6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12B3168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1131A9B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F06C26" w14:textId="77777777" w:rsidR="00285DCB" w:rsidRPr="00285DCB" w:rsidRDefault="00285DCB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285DCB" w:rsidRPr="00DE3911" w14:paraId="07EBE4B0" w14:textId="77777777" w:rsidTr="004156BE">
        <w:tc>
          <w:tcPr>
            <w:tcW w:w="2430" w:type="dxa"/>
          </w:tcPr>
          <w:p w14:paraId="1625DAA6" w14:textId="3B4B43F5" w:rsidR="00285DCB" w:rsidRPr="001667CA" w:rsidRDefault="00285DCB" w:rsidP="00285DC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00" w:type="dxa"/>
          </w:tcPr>
          <w:p w14:paraId="4541C422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0E1E2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A8655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E43740C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CC7BCDC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A52F38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11556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054281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D527C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64D49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3D6F84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5DCB" w:rsidRPr="00DE3911" w14:paraId="12386BB2" w14:textId="77777777" w:rsidTr="004156BE">
        <w:tc>
          <w:tcPr>
            <w:tcW w:w="2430" w:type="dxa"/>
          </w:tcPr>
          <w:p w14:paraId="494FA57F" w14:textId="5FF3EC88" w:rsidR="00285DCB" w:rsidRPr="001667CA" w:rsidRDefault="00285DCB" w:rsidP="002C71CA">
            <w:pPr>
              <w:pStyle w:val="BodyText"/>
              <w:spacing w:after="0"/>
              <w:ind w:left="227" w:right="-405" w:hanging="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85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85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285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0F8CCA96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44A0FA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E07169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36B93C6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110E978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D998E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CCB15D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CFA87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E3DA4A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3A5380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A230D7" w14:textId="77777777" w:rsidR="00285DCB" w:rsidRPr="00CC70C7" w:rsidRDefault="00285DCB" w:rsidP="00285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4E64" w:rsidRPr="00DE3911" w14:paraId="0FADE23C" w14:textId="77777777" w:rsidTr="004156BE">
        <w:tc>
          <w:tcPr>
            <w:tcW w:w="2430" w:type="dxa"/>
          </w:tcPr>
          <w:p w14:paraId="5D3488E1" w14:textId="21618922" w:rsidR="00654E64" w:rsidRPr="00E34F2A" w:rsidRDefault="00654E64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437412C1" w14:textId="6E7ADCAE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744,135</w:t>
            </w:r>
          </w:p>
        </w:tc>
        <w:tc>
          <w:tcPr>
            <w:tcW w:w="270" w:type="dxa"/>
          </w:tcPr>
          <w:p w14:paraId="570048FC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FCC157" w14:textId="46A74A83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(403)</w:t>
            </w:r>
          </w:p>
        </w:tc>
        <w:tc>
          <w:tcPr>
            <w:tcW w:w="268" w:type="dxa"/>
          </w:tcPr>
          <w:p w14:paraId="3B91FF9F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B084882" w14:textId="24642886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743,732</w:t>
            </w:r>
          </w:p>
        </w:tc>
        <w:tc>
          <w:tcPr>
            <w:tcW w:w="270" w:type="dxa"/>
          </w:tcPr>
          <w:p w14:paraId="37D28396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0EDBC0" w14:textId="5EDC7315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382,774</w:t>
            </w:r>
          </w:p>
        </w:tc>
        <w:tc>
          <w:tcPr>
            <w:tcW w:w="270" w:type="dxa"/>
          </w:tcPr>
          <w:p w14:paraId="2F110874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7E0A5B" w14:textId="2C28B15F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(403)</w:t>
            </w:r>
          </w:p>
        </w:tc>
        <w:tc>
          <w:tcPr>
            <w:tcW w:w="270" w:type="dxa"/>
          </w:tcPr>
          <w:p w14:paraId="6D601215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A2A558" w14:textId="6566B64F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382,371</w:t>
            </w:r>
          </w:p>
        </w:tc>
      </w:tr>
      <w:tr w:rsidR="00654E64" w:rsidRPr="00DE3911" w14:paraId="6977183A" w14:textId="77777777" w:rsidTr="004156BE">
        <w:tc>
          <w:tcPr>
            <w:tcW w:w="2430" w:type="dxa"/>
          </w:tcPr>
          <w:p w14:paraId="71A7C9B1" w14:textId="35D6A55C" w:rsidR="00654E64" w:rsidRPr="00E34F2A" w:rsidRDefault="00654E64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4CF18F19" w14:textId="7A70E81B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0B9F66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EF0CC8" w14:textId="4FB48789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68" w:type="dxa"/>
          </w:tcPr>
          <w:p w14:paraId="1FCA30BF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ABCCBEE" w14:textId="0AAE1FFB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</w:tcPr>
          <w:p w14:paraId="27E83A4F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11C22B" w14:textId="4A37DB13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529A74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FC1BC6" w14:textId="5E16B04B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</w:tcPr>
          <w:p w14:paraId="54C24748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57284" w14:textId="725104F1" w:rsidR="00654E64" w:rsidRPr="00CC70C7" w:rsidRDefault="00606AB6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654E64" w:rsidRPr="00DE3911" w14:paraId="2B9136F8" w14:textId="77777777" w:rsidTr="004156BE">
        <w:tc>
          <w:tcPr>
            <w:tcW w:w="2430" w:type="dxa"/>
          </w:tcPr>
          <w:p w14:paraId="18B599F5" w14:textId="77777777" w:rsidR="00654E64" w:rsidRPr="00E34F2A" w:rsidRDefault="00654E64" w:rsidP="00654E64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E01DAE" w14:textId="77777777" w:rsidR="00654E64" w:rsidRPr="00F1170E" w:rsidRDefault="00654E64" w:rsidP="00654E6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DF4F3C" w14:textId="77777777" w:rsidR="00654E64" w:rsidRPr="00F1170E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FA563" w14:textId="62B0BB9A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70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EA892B8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41168D1" w14:textId="77777777" w:rsidR="00654E64" w:rsidRPr="00CC70C7" w:rsidRDefault="00654E64" w:rsidP="00654E6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EF212C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86995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72F60" w14:textId="77777777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16333" w14:textId="3119DC90" w:rsidR="00654E64" w:rsidRPr="00CC70C7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70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074F86" w14:textId="77777777" w:rsidR="00654E64" w:rsidRPr="00F1170E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382CA21" w14:textId="77777777" w:rsidR="00654E64" w:rsidRPr="00F1170E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</w:tbl>
    <w:p w14:paraId="22B32D02" w14:textId="77777777" w:rsidR="009F50EE" w:rsidRPr="009F50EE" w:rsidRDefault="009F50EE" w:rsidP="009F50EE">
      <w:pPr>
        <w:rPr>
          <w:lang w:eastAsia="x-none"/>
        </w:rPr>
      </w:pPr>
    </w:p>
    <w:p w14:paraId="2CA6EB0B" w14:textId="77777777" w:rsidR="009F50EE" w:rsidRPr="004855E1" w:rsidRDefault="009F50EE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sectPr w:rsidR="009F50EE" w:rsidRPr="004855E1" w:rsidSect="00D83DE3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CB2C8" w14:textId="77777777" w:rsidR="009677EA" w:rsidRDefault="009677EA">
      <w:r>
        <w:separator/>
      </w:r>
    </w:p>
  </w:endnote>
  <w:endnote w:type="continuationSeparator" w:id="0">
    <w:p w14:paraId="0CC838B2" w14:textId="77777777" w:rsidR="009677EA" w:rsidRDefault="0096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1D4F17">
          <w:rPr>
            <w:rFonts w:ascii="Angsana New" w:hAnsi="Angsana New"/>
            <w:noProof/>
            <w:sz w:val="30"/>
            <w:szCs w:val="30"/>
          </w:rPr>
          <w:t>21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88DB5" w14:textId="77777777" w:rsidR="009677EA" w:rsidRDefault="009677EA">
      <w:r>
        <w:separator/>
      </w:r>
    </w:p>
  </w:footnote>
  <w:footnote w:type="continuationSeparator" w:id="0">
    <w:p w14:paraId="5FBBC3D0" w14:textId="77777777" w:rsidR="009677EA" w:rsidRDefault="00967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5B5D8FC5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bookmarkStart w:id="12" w:name="_Hlk104556905"/>
    <w:r w:rsidR="00C11B4B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C11B4B">
      <w:rPr>
        <w:rFonts w:asciiTheme="majorBidi" w:hAnsiTheme="majorBidi" w:cstheme="majorBidi"/>
        <w:bCs/>
        <w:sz w:val="32"/>
        <w:szCs w:val="32"/>
        <w:lang w:val="en-US" w:bidi="th-TH"/>
      </w:rPr>
      <w:t xml:space="preserve">0 </w:t>
    </w:r>
    <w:r w:rsidR="00C11B4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2565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3BC084EA" w14:textId="77777777" w:rsidR="00531916" w:rsidRPr="00D32EDD" w:rsidRDefault="0053191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531916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74F8425F" w:rsidR="00531916" w:rsidRPr="007D68D9" w:rsidRDefault="00531916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4" w:name="_Hlk97820677"/>
    <w:r w:rsidR="00C11B4B" w:rsidRPr="00C11B4B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C11B4B" w:rsidRPr="00C11B4B">
      <w:rPr>
        <w:rFonts w:ascii="Angsana New" w:hAnsi="Angsana New" w:cs="Angsana New" w:hint="cs"/>
        <w:bCs/>
        <w:sz w:val="32"/>
        <w:szCs w:val="32"/>
        <w:cs/>
        <w:lang w:bidi="th-TH"/>
      </w:rPr>
      <w:t>มิถุนายน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2565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4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17B0E" w14:textId="77777777" w:rsidR="00531916" w:rsidRDefault="00531916" w:rsidP="00B305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BA7484" w14:textId="77777777" w:rsidR="00531916" w:rsidRPr="00A443A3" w:rsidRDefault="00531916" w:rsidP="00B305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414E125" w14:textId="20A65F76" w:rsidR="00531916" w:rsidRPr="007D68D9" w:rsidRDefault="00531916" w:rsidP="00B305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="00C11B4B" w:rsidRPr="00C11B4B">
      <w:rPr>
        <w:rFonts w:ascii="Angsana New" w:hAnsi="Angsana New" w:hint="cs"/>
        <w:bCs/>
        <w:sz w:val="32"/>
        <w:szCs w:val="32"/>
        <w:cs/>
      </w:rPr>
      <w:t>และหกเดือน</w:t>
    </w:r>
    <w:r w:rsidR="00C11B4B"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="00D95E4C" w:rsidRPr="00D95E4C">
      <w:rPr>
        <w:rFonts w:ascii="Angsana New" w:hAnsi="Angsana New"/>
        <w:b/>
        <w:sz w:val="32"/>
        <w:szCs w:val="32"/>
      </w:rPr>
      <w:t>30</w:t>
    </w:r>
    <w:r w:rsidR="00D95E4C">
      <w:rPr>
        <w:rFonts w:asciiTheme="majorBidi" w:hAnsiTheme="majorBidi" w:cstheme="majorBidi"/>
        <w:bCs/>
        <w:sz w:val="32"/>
        <w:szCs w:val="32"/>
      </w:rPr>
      <w:t xml:space="preserve"> </w:t>
    </w:r>
    <w:r w:rsidR="00D95E4C">
      <w:rPr>
        <w:rFonts w:asciiTheme="majorBidi" w:hAnsiTheme="majorBidi" w:cstheme="majorBidi" w:hint="cs"/>
        <w:bCs/>
        <w:sz w:val="32"/>
        <w:szCs w:val="32"/>
        <w:cs/>
      </w:rPr>
      <w:t>มิถุนายน</w:t>
    </w:r>
    <w:r w:rsidR="00D95E4C"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="00D95E4C" w:rsidRPr="00D95E4C">
      <w:rPr>
        <w:rFonts w:asciiTheme="majorBidi" w:hAnsiTheme="majorBidi" w:cstheme="majorBidi"/>
        <w:b/>
        <w:sz w:val="32"/>
        <w:szCs w:val="32"/>
      </w:rPr>
      <w:t>2565</w:t>
    </w:r>
    <w:r w:rsidR="00D95E4C"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300DFF37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77777777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C11B4B">
      <w:rPr>
        <w:rFonts w:ascii="Angsana New" w:hAnsi="Angsana New" w:hint="cs"/>
        <w:bCs/>
        <w:sz w:val="32"/>
        <w:szCs w:val="32"/>
        <w:cs/>
      </w:rPr>
      <w:t>และหกเดือน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30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</w:rPr>
      <w:t>มิถุนายน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2565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95CD8" w14:textId="77777777" w:rsidR="00531916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BBAB81" w14:textId="77777777" w:rsidR="00531916" w:rsidRPr="00A443A3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AF2FF4" w14:textId="277F6530" w:rsidR="00531916" w:rsidRPr="00EC0E89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rtl/>
        <w:cs/>
      </w:rPr>
    </w:pPr>
    <w:r w:rsidRPr="00EC0E89">
      <w:rPr>
        <w:rFonts w:ascii="Angsana New" w:hAnsi="Angsana New"/>
        <w:b/>
        <w:bCs/>
        <w:sz w:val="32"/>
        <w:szCs w:val="32"/>
        <w:cs/>
      </w:rPr>
      <w:t>สำหรับ</w:t>
    </w:r>
    <w:r w:rsidRPr="00EC0E8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C11B4B" w:rsidRPr="00C11B4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C11B4B" w:rsidRPr="00C11B4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C11B4B" w:rsidRPr="00C11B4B">
      <w:rPr>
        <w:rFonts w:ascii="Angsana New" w:hAnsi="Angsana New"/>
        <w:b/>
        <w:bCs/>
        <w:sz w:val="32"/>
        <w:szCs w:val="32"/>
      </w:rPr>
      <w:t xml:space="preserve">30 </w:t>
    </w:r>
    <w:r w:rsidR="00C11B4B" w:rsidRPr="00C11B4B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C11B4B" w:rsidRPr="00C11B4B">
      <w:rPr>
        <w:rFonts w:ascii="Angsana New" w:hAnsi="Angsana New"/>
        <w:b/>
        <w:bCs/>
        <w:sz w:val="32"/>
        <w:szCs w:val="32"/>
        <w:cs/>
      </w:rPr>
      <w:t xml:space="preserve"> </w:t>
    </w:r>
    <w:r w:rsidR="00C11B4B" w:rsidRPr="00C11B4B">
      <w:rPr>
        <w:rFonts w:ascii="Angsana New" w:hAnsi="Angsana New"/>
        <w:b/>
        <w:bCs/>
        <w:sz w:val="32"/>
        <w:szCs w:val="32"/>
      </w:rPr>
      <w:t>2565</w:t>
    </w:r>
    <w:r w:rsidR="00C11B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C0E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8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7"/>
  </w:num>
  <w:num w:numId="5">
    <w:abstractNumId w:val="11"/>
  </w:num>
  <w:num w:numId="6">
    <w:abstractNumId w:val="5"/>
  </w:num>
  <w:num w:numId="7">
    <w:abstractNumId w:val="19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6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 w:numId="17">
    <w:abstractNumId w:val="20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2"/>
  </w:num>
  <w:num w:numId="23">
    <w:abstractNumId w:val="18"/>
  </w:num>
  <w:num w:numId="24">
    <w:abstractNumId w:val="21"/>
  </w:num>
  <w:num w:numId="25">
    <w:abstractNumId w:val="7"/>
  </w:num>
  <w:num w:numId="26">
    <w:abstractNumId w:val="15"/>
  </w:num>
  <w:num w:numId="27">
    <w:abstractNumId w:val="6"/>
  </w:num>
  <w:num w:numId="28">
    <w:abstractNumId w:val="2"/>
  </w:num>
  <w:num w:numId="29">
    <w:abstractNumId w:val="7"/>
  </w:num>
  <w:num w:numId="30">
    <w:abstractNumId w:val="7"/>
  </w:num>
  <w:num w:numId="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69A5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3AD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4F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421"/>
    <w:rsid w:val="0022159F"/>
    <w:rsid w:val="00221EA0"/>
    <w:rsid w:val="00221FB4"/>
    <w:rsid w:val="00221FC3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956"/>
    <w:rsid w:val="00285B11"/>
    <w:rsid w:val="00285C37"/>
    <w:rsid w:val="00285DCB"/>
    <w:rsid w:val="00285E52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85A"/>
    <w:rsid w:val="003504A6"/>
    <w:rsid w:val="003505D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0AC"/>
    <w:rsid w:val="003761CF"/>
    <w:rsid w:val="00376246"/>
    <w:rsid w:val="0037630B"/>
    <w:rsid w:val="003764B9"/>
    <w:rsid w:val="0037659F"/>
    <w:rsid w:val="00376742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585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F6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03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E24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7EA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B35"/>
    <w:rsid w:val="00A66C0D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C7D"/>
    <w:rsid w:val="00BD0D2A"/>
    <w:rsid w:val="00BD0E00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DA2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9C3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24DA2-7A30-4043-B1A6-D9D7E87A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14</Pages>
  <Words>2946</Words>
  <Characters>13024</Characters>
  <Application>Microsoft Office Word</Application>
  <DocSecurity>0</DocSecurity>
  <Lines>108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Rewadee Amornsamanlak</cp:lastModifiedBy>
  <cp:revision>15</cp:revision>
  <cp:lastPrinted>2022-08-15T10:34:00Z</cp:lastPrinted>
  <dcterms:created xsi:type="dcterms:W3CDTF">2022-08-09T13:41:00Z</dcterms:created>
  <dcterms:modified xsi:type="dcterms:W3CDTF">2022-08-15T12:46:00Z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