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6D304C" w14:paraId="58FDE88A" w14:textId="77777777" w:rsidTr="007707B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B84ABC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7E1D7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73FE340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D639FE" w:rsidRPr="006D304C" w14:paraId="4E2516B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FCECB41" w14:textId="77777777" w:rsidR="00D639FE" w:rsidRPr="006D304C" w:rsidRDefault="00D639FE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83D46" w14:textId="77777777" w:rsidR="00D639FE" w:rsidRPr="006D304C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3339D44" w14:textId="77777777" w:rsidR="00D639FE" w:rsidRPr="006D304C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443D7" w:rsidRPr="006D304C" w14:paraId="4DBD74E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2936498" w14:textId="65919EC1" w:rsidR="008443D7" w:rsidRPr="006D304C" w:rsidRDefault="00E13A16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B870145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5489D0B" w14:textId="77777777" w:rsidR="008443D7" w:rsidRPr="006D304C" w:rsidRDefault="00D230BB" w:rsidP="00D230B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lang w:val="en-US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E13A16" w:rsidRPr="006D304C" w14:paraId="3898B71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CC8FC6" w14:textId="7EFB726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B45626" w14:textId="7777777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59EAFC" w14:textId="7777777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3A16" w:rsidRPr="006D304C" w14:paraId="54C56C6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5B3C1D8" w14:textId="0F9B10C1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205DEC" w14:textId="7777777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480" w:type="dxa"/>
          </w:tcPr>
          <w:p w14:paraId="30C01A80" w14:textId="390A56B2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  <w:cs/>
              </w:rPr>
            </w:pPr>
            <w:r w:rsidRPr="002576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13A16" w:rsidRPr="006D304C" w14:paraId="1749B618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4DC8555" w14:textId="56233AB8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AF3E686" w14:textId="7777777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9DF5196" w14:textId="359E7700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="00F84DE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และสินทรัพย์สิทธิการใช้</w:t>
            </w:r>
          </w:p>
        </w:tc>
      </w:tr>
      <w:tr w:rsidR="00DF5825" w:rsidRPr="006D304C" w14:paraId="22FFABD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7DB3F28" w14:textId="3ACB9C4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12977B" w14:textId="7777777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14A1B21" w14:textId="3E14CFE1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E4F75" w:rsidRPr="006D304C" w14:paraId="7E0D6AA2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5914C0B" w14:textId="13276132" w:rsidR="003E4F75" w:rsidRDefault="00B60E69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21F02A9" w14:textId="77777777" w:rsidR="003E4F75" w:rsidRPr="006D304C" w:rsidRDefault="003E4F7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AB5DDDF" w14:textId="77D6118E" w:rsidR="003E4F75" w:rsidRPr="006D304C" w:rsidRDefault="003E4F7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4A8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DF5825" w:rsidRPr="006D304C" w14:paraId="3B363DB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1DB7EF4" w14:textId="6D65EE72" w:rsidR="00DF5825" w:rsidRPr="006D304C" w:rsidRDefault="00B60E69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CA20E03" w14:textId="7777777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0006BD9" w14:textId="6BA6DFE9" w:rsidR="00DF5825" w:rsidRPr="00DF5825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8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F5825" w:rsidRPr="006D304C" w14:paraId="7C8DB37C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AEBA107" w14:textId="41762A90" w:rsidR="00DF5825" w:rsidRPr="006D304C" w:rsidRDefault="00DB59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C8D5ED0" w14:textId="7777777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67B202A" w14:textId="0F6E8BDD" w:rsidR="00DF5825" w:rsidRPr="006D304C" w:rsidRDefault="00DF5825" w:rsidP="00CC6E0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F84DE3" w:rsidRPr="006D304C" w14:paraId="1E8CA443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0325F15" w14:textId="0CA7928A" w:rsidR="00F84DE3" w:rsidRDefault="00F84DE3" w:rsidP="00F84D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77676B4" w14:textId="77777777" w:rsidR="00F84DE3" w:rsidRPr="006D304C" w:rsidRDefault="00F84DE3" w:rsidP="00F84D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6B4BB92" w14:textId="360268F2" w:rsidR="00F84DE3" w:rsidRPr="006D304C" w:rsidRDefault="00F84DE3" w:rsidP="00F84DE3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F84DE3" w:rsidRPr="006D304C" w14:paraId="231B48C5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3AAA247" w14:textId="7B68228F" w:rsidR="00F84DE3" w:rsidRDefault="00F84DE3" w:rsidP="00F84D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4207083" w14:textId="77777777" w:rsidR="00F84DE3" w:rsidRPr="006D304C" w:rsidRDefault="00F84DE3" w:rsidP="00F84D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B890897" w14:textId="401EABB7" w:rsidR="00F84DE3" w:rsidRPr="006D304C" w:rsidRDefault="00F84DE3" w:rsidP="00F84DE3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C937A5" w:rsidRPr="006D304C" w14:paraId="4A7C72C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7AC6760" w14:textId="131A3C3E" w:rsidR="00C937A5" w:rsidRDefault="00C937A5" w:rsidP="00F84D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C06840B" w14:textId="77777777" w:rsidR="00C937A5" w:rsidRPr="006D304C" w:rsidRDefault="00C937A5" w:rsidP="00F84D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104A6B7" w14:textId="695AFAE6" w:rsidR="00C937A5" w:rsidRDefault="00C937A5" w:rsidP="00F84DE3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สำรองตามกฎหมาย</w:t>
            </w:r>
          </w:p>
        </w:tc>
      </w:tr>
      <w:tr w:rsidR="00F84DE3" w:rsidRPr="006D304C" w14:paraId="3A9FFD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32BA025" w14:textId="597D7E55" w:rsidR="00F84DE3" w:rsidRPr="006D304C" w:rsidRDefault="00F84DE3" w:rsidP="00F84D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937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BAB8E46" w14:textId="77777777" w:rsidR="00F84DE3" w:rsidRPr="006D304C" w:rsidRDefault="00F84DE3" w:rsidP="00F84D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F7DDD50" w14:textId="3B22E842" w:rsidR="00F84DE3" w:rsidRPr="006D304C" w:rsidRDefault="00F84DE3" w:rsidP="00F84D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84DE3" w:rsidRPr="006D304C" w14:paraId="6F63E9BE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C1F4134" w14:textId="50B06013" w:rsidR="00F84DE3" w:rsidRPr="006D304C" w:rsidRDefault="00F84DE3" w:rsidP="00F84D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937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6153EF5" w14:textId="77777777" w:rsidR="00F84DE3" w:rsidRPr="006D304C" w:rsidRDefault="00F84DE3" w:rsidP="00F84D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81D1964" w14:textId="28E4C775" w:rsidR="00F84DE3" w:rsidRPr="006D304C" w:rsidRDefault="00F84DE3" w:rsidP="00F84D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84DE3" w:rsidRPr="006D304C" w14:paraId="7C6549B1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E703223" w14:textId="16FF5E9B" w:rsidR="00F84DE3" w:rsidRPr="006D304C" w:rsidRDefault="00F84DE3" w:rsidP="00F84D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937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140263C" w14:textId="77777777" w:rsidR="00F84DE3" w:rsidRPr="006D304C" w:rsidRDefault="00F84DE3" w:rsidP="00F84D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5078425" w14:textId="26C350C0" w:rsidR="00F84DE3" w:rsidRPr="006D304C" w:rsidRDefault="00F84DE3" w:rsidP="00F84D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439C572" w14:textId="77777777" w:rsidR="00D5699E" w:rsidRPr="00CA54E3" w:rsidRDefault="00B445AA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br w:type="page"/>
      </w:r>
      <w:r w:rsidR="00D5699E" w:rsidRPr="00CA54E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5898FA" w14:textId="77777777" w:rsidR="005D3DDE" w:rsidRPr="00183D3E" w:rsidRDefault="005D3DDE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F1A4AF" w14:textId="067F9038" w:rsidR="00D5699E" w:rsidRPr="00481BD7" w:rsidRDefault="00D5699E" w:rsidP="00E22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54E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F3DAA" w:rsidRPr="00CA54E3">
        <w:rPr>
          <w:rFonts w:asciiTheme="majorBidi" w:hAnsiTheme="majorBidi" w:cstheme="majorBidi"/>
          <w:sz w:val="30"/>
          <w:szCs w:val="30"/>
          <w:cs/>
        </w:rPr>
        <w:t>คณะ</w:t>
      </w:r>
      <w:r w:rsidR="0036161D" w:rsidRPr="00CA54E3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36161D" w:rsidRPr="00481BD7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BE7058" w:rsidRPr="00481BD7">
        <w:rPr>
          <w:rFonts w:asciiTheme="majorBidi" w:hAnsiTheme="majorBidi" w:cstheme="majorBidi"/>
          <w:sz w:val="30"/>
          <w:szCs w:val="30"/>
        </w:rPr>
        <w:t xml:space="preserve"> </w:t>
      </w:r>
      <w:r w:rsidR="00E2202B" w:rsidRPr="00481BD7">
        <w:rPr>
          <w:rFonts w:asciiTheme="majorBidi" w:hAnsiTheme="majorBidi" w:cstheme="majorBidi"/>
          <w:sz w:val="30"/>
          <w:szCs w:val="30"/>
        </w:rPr>
        <w:t xml:space="preserve">15 </w:t>
      </w:r>
      <w:r w:rsidR="00E2202B" w:rsidRPr="00481BD7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91087E" w:rsidRPr="00481B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1087E" w:rsidRPr="00481BD7">
        <w:rPr>
          <w:rFonts w:asciiTheme="majorBidi" w:hAnsiTheme="majorBidi" w:cstheme="majorBidi"/>
          <w:sz w:val="30"/>
          <w:szCs w:val="30"/>
        </w:rPr>
        <w:t>2565</w:t>
      </w:r>
    </w:p>
    <w:p w14:paraId="78E09E3B" w14:textId="361C9C7B" w:rsidR="005F2619" w:rsidRPr="008B5DC4" w:rsidRDefault="005F2619" w:rsidP="008B5DC4">
      <w:pPr>
        <w:pStyle w:val="Heading8"/>
        <w:tabs>
          <w:tab w:val="left" w:pos="540"/>
        </w:tabs>
        <w:spacing w:line="370" w:lineRule="exact"/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</w:pPr>
    </w:p>
    <w:p w14:paraId="3D138DF3" w14:textId="1A7103B3" w:rsidR="00480A02" w:rsidRPr="00CA54E3" w:rsidRDefault="00F75022" w:rsidP="008B5DC4">
      <w:pPr>
        <w:pStyle w:val="Heading8"/>
        <w:numPr>
          <w:ilvl w:val="0"/>
          <w:numId w:val="17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เกณฑ์</w:t>
      </w:r>
      <w:r w:rsidR="00D5699E" w:rsidRPr="00CA54E3">
        <w:rPr>
          <w:rFonts w:asciiTheme="majorBidi" w:hAnsiTheme="majorBidi" w:cstheme="majorBidi"/>
          <w:sz w:val="30"/>
          <w:szCs w:val="30"/>
          <w:cs/>
          <w:lang w:val="th-TH"/>
        </w:rPr>
        <w:t>การจัดทำงบการเงินระหว่างกาล</w:t>
      </w:r>
    </w:p>
    <w:p w14:paraId="7CA7B9D3" w14:textId="77777777" w:rsidR="00F90A20" w:rsidRPr="00183D3E" w:rsidRDefault="00F90A20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5D466" w14:textId="046DC5CA" w:rsidR="00F90A20" w:rsidRPr="00CA54E3" w:rsidRDefault="00F90A20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</w:rPr>
      </w:pPr>
      <w:r w:rsidRPr="00CA54E3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(“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”)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>ตามมาตรฐานการบัญชี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เรื่อง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การรายงานทางการเงินระหว่างกาล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 จึงควรอ่านควบคู่กับงบการเงินของบริษัท สำหรับปีสิ้นสุดวันที่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31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256</w:t>
      </w:r>
      <w:r w:rsidR="002D63B6" w:rsidRPr="00CA54E3">
        <w:rPr>
          <w:rFonts w:asciiTheme="majorBidi" w:hAnsiTheme="majorBidi" w:cstheme="majorBidi"/>
          <w:spacing w:val="-3"/>
          <w:sz w:val="30"/>
          <w:szCs w:val="30"/>
        </w:rPr>
        <w:t>4</w:t>
      </w:r>
    </w:p>
    <w:p w14:paraId="6AF20E8A" w14:textId="77777777" w:rsidR="00F90A20" w:rsidRPr="00183D3E" w:rsidRDefault="00F90A20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4BAE4" w14:textId="5782EDE4" w:rsidR="00F90A20" w:rsidRPr="00CA54E3" w:rsidRDefault="00F90A20" w:rsidP="008B5DC4">
      <w:pPr>
        <w:pStyle w:val="block"/>
        <w:spacing w:after="0" w:line="370" w:lineRule="exac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US" w:bidi="th-TH"/>
        </w:rPr>
      </w:pP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ฏิ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บัติตามนโยบายการบัญชีของบริษัท ซึ่งผลที่เกิดขึ้นจริงอาจแตกต่างจากที่ประมาณการไว้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lang w:bidi="th-TH"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ทั้งนี้ นโยบายการบัญชี วิธีกา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bidi="th-TH"/>
        </w:rPr>
        <w:t>ร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คำนวณ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และแหล่งข้อมูลสำคัญที่ใช้ในการประมาณกา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รที่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ไม่แตกต่างจากที่ได้อธิบายไว้ใน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งบการเงิน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 xml:space="preserve">31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>256</w:t>
      </w:r>
      <w:r w:rsidR="002D63B6" w:rsidRPr="00CA54E3">
        <w:rPr>
          <w:rFonts w:asciiTheme="majorBidi" w:eastAsia="Calibri" w:hAnsiTheme="majorBidi" w:cstheme="majorBidi"/>
          <w:spacing w:val="-2"/>
          <w:sz w:val="30"/>
          <w:szCs w:val="30"/>
          <w:lang w:val="en-US" w:bidi="th-TH"/>
        </w:rPr>
        <w:t>4</w:t>
      </w:r>
    </w:p>
    <w:p w14:paraId="3D0184C9" w14:textId="42F5D7BD" w:rsidR="006D304C" w:rsidRPr="00183D3E" w:rsidRDefault="006D304C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rPr>
          <w:rFonts w:asciiTheme="majorBidi" w:eastAsia="Calibri" w:hAnsiTheme="majorBidi" w:cstheme="majorBidi"/>
          <w:sz w:val="30"/>
          <w:szCs w:val="30"/>
        </w:rPr>
      </w:pPr>
    </w:p>
    <w:p w14:paraId="6D972B6C" w14:textId="77777777" w:rsidR="008E67E2" w:rsidRPr="00CA54E3" w:rsidRDefault="002F3CA4" w:rsidP="008B5DC4">
      <w:pPr>
        <w:pStyle w:val="Heading8"/>
        <w:numPr>
          <w:ilvl w:val="0"/>
          <w:numId w:val="17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B69CD16" w14:textId="77777777" w:rsidR="00B87902" w:rsidRPr="00183D3E" w:rsidRDefault="00B87902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DD4F9" w14:textId="77365670" w:rsidR="00DC6955" w:rsidRPr="00CA54E3" w:rsidRDefault="0045785C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54E3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ความสัมพันธ์ที่มีกับบุคคลหรือกิจการที่เกี่ยวข้องกันและ</w:t>
      </w:r>
      <w:r w:rsidR="00AC1C5D" w:rsidRPr="00CA54E3">
        <w:rPr>
          <w:rFonts w:asciiTheme="majorBidi" w:hAnsiTheme="majorBidi" w:cstheme="majorBidi"/>
          <w:sz w:val="30"/>
          <w:szCs w:val="30"/>
          <w:cs/>
        </w:rPr>
        <w:t>นโยบายการกำหนดราคา</w:t>
      </w:r>
      <w:r w:rsidR="0022772B" w:rsidRPr="00CA54E3">
        <w:rPr>
          <w:rFonts w:asciiTheme="majorBidi" w:hAnsiTheme="majorBidi" w:cstheme="majorBidi"/>
          <w:sz w:val="30"/>
          <w:szCs w:val="30"/>
          <w:cs/>
        </w:rPr>
        <w:t>ไม่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มีการเปลี่ยนแปลงอย่าง</w:t>
      </w:r>
      <w:r w:rsidRPr="00CA54E3">
        <w:rPr>
          <w:rFonts w:asciiTheme="majorBidi" w:hAnsiTheme="majorBidi" w:cstheme="majorBidi"/>
          <w:sz w:val="30"/>
          <w:szCs w:val="30"/>
          <w:cs/>
        </w:rPr>
        <w:br/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มีสาระสำคัญในระหว่างงวด</w:t>
      </w:r>
      <w:r w:rsidR="001E4970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D5343A" w:rsidRPr="00CA54E3">
        <w:rPr>
          <w:rFonts w:asciiTheme="majorBidi" w:hAnsiTheme="majorBidi" w:cstheme="majorBidi"/>
          <w:sz w:val="30"/>
          <w:szCs w:val="30"/>
          <w:cs/>
        </w:rPr>
        <w:t>เดือน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E4EE2" w:rsidRPr="00CA54E3">
        <w:rPr>
          <w:rFonts w:asciiTheme="majorBidi" w:hAnsiTheme="majorBidi" w:cstheme="majorBidi"/>
          <w:sz w:val="30"/>
          <w:szCs w:val="30"/>
        </w:rPr>
        <w:t>3</w:t>
      </w:r>
      <w:r w:rsidR="001E4970">
        <w:rPr>
          <w:rFonts w:asciiTheme="majorBidi" w:hAnsiTheme="majorBidi" w:cstheme="majorBidi"/>
          <w:sz w:val="30"/>
          <w:szCs w:val="30"/>
        </w:rPr>
        <w:t>0</w:t>
      </w:r>
      <w:r w:rsidR="00991FC0" w:rsidRPr="00CA54E3">
        <w:rPr>
          <w:rFonts w:asciiTheme="majorBidi" w:hAnsiTheme="majorBidi" w:cstheme="majorBidi"/>
          <w:sz w:val="30"/>
          <w:szCs w:val="30"/>
        </w:rPr>
        <w:t xml:space="preserve"> </w:t>
      </w:r>
      <w:r w:rsidR="00D5343A" w:rsidRPr="00CA54E3">
        <w:rPr>
          <w:rFonts w:asciiTheme="majorBidi" w:hAnsiTheme="majorBidi" w:cstheme="majorBidi"/>
          <w:sz w:val="30"/>
          <w:szCs w:val="30"/>
          <w:cs/>
        </w:rPr>
        <w:t>ม</w:t>
      </w:r>
      <w:r w:rsidR="001E4970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B50102" w:rsidRPr="00CA54E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E4EE2" w:rsidRPr="00CA54E3">
        <w:rPr>
          <w:rFonts w:asciiTheme="majorBidi" w:hAnsiTheme="majorBidi" w:cstheme="majorBidi"/>
          <w:sz w:val="30"/>
          <w:szCs w:val="30"/>
        </w:rPr>
        <w:t>256</w:t>
      </w:r>
      <w:r w:rsidR="000E7734" w:rsidRPr="00CA54E3">
        <w:rPr>
          <w:rFonts w:asciiTheme="majorBidi" w:hAnsiTheme="majorBidi" w:cstheme="majorBidi"/>
          <w:sz w:val="30"/>
          <w:szCs w:val="30"/>
        </w:rPr>
        <w:t>5</w:t>
      </w:r>
      <w:r w:rsidR="00E11819" w:rsidRPr="00CA54E3">
        <w:rPr>
          <w:rFonts w:asciiTheme="majorBidi" w:hAnsiTheme="majorBidi" w:cstheme="majorBidi"/>
          <w:sz w:val="30"/>
          <w:szCs w:val="30"/>
        </w:rPr>
        <w:t xml:space="preserve"> </w:t>
      </w:r>
    </w:p>
    <w:p w14:paraId="0C56915B" w14:textId="77777777" w:rsidR="008B5DC4" w:rsidRPr="00AE0C46" w:rsidRDefault="008B5DC4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pacing w:val="-6"/>
          <w:sz w:val="22"/>
          <w:szCs w:val="22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69"/>
        <w:gridCol w:w="1350"/>
        <w:gridCol w:w="180"/>
        <w:gridCol w:w="1350"/>
      </w:tblGrid>
      <w:tr w:rsidR="008B5DC4" w:rsidRPr="00717444" w14:paraId="736B4CCD" w14:textId="77777777" w:rsidTr="00653678">
        <w:trPr>
          <w:cantSplit/>
        </w:trPr>
        <w:tc>
          <w:tcPr>
            <w:tcW w:w="6469" w:type="dxa"/>
            <w:shd w:val="clear" w:color="auto" w:fill="auto"/>
          </w:tcPr>
          <w:p w14:paraId="701309AD" w14:textId="77777777" w:rsidR="008B5DC4" w:rsidRDefault="008B5DC4" w:rsidP="008B5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jc w:val="both"/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6725D7" w14:textId="77777777" w:rsidR="008B5DC4" w:rsidRPr="00677771" w:rsidRDefault="008B5DC4" w:rsidP="008B5DC4">
            <w:pPr>
              <w:pStyle w:val="acctfourfigures"/>
              <w:tabs>
                <w:tab w:val="clear" w:pos="765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23637B" w14:textId="77777777" w:rsidR="008B5DC4" w:rsidRPr="00717444" w:rsidRDefault="008B5DC4" w:rsidP="008B5DC4">
            <w:pPr>
              <w:pStyle w:val="acctfourfigures"/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AC05E7" w14:textId="77777777" w:rsidR="008B5DC4" w:rsidRPr="00717444" w:rsidRDefault="008B5DC4" w:rsidP="008B5DC4">
            <w:pPr>
              <w:pStyle w:val="acctfourfigures"/>
              <w:tabs>
                <w:tab w:val="clear" w:pos="765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DC4" w:rsidRPr="00717444" w14:paraId="643E629A" w14:textId="77777777" w:rsidTr="00653678">
        <w:trPr>
          <w:cantSplit/>
        </w:trPr>
        <w:tc>
          <w:tcPr>
            <w:tcW w:w="6469" w:type="dxa"/>
            <w:shd w:val="clear" w:color="auto" w:fill="auto"/>
          </w:tcPr>
          <w:p w14:paraId="766E50A0" w14:textId="601A0F21" w:rsidR="008B5DC4" w:rsidRDefault="008B5DC4" w:rsidP="008B5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Pr="00E6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D164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6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180995" w14:textId="6704048A" w:rsidR="008B5DC4" w:rsidRPr="00677771" w:rsidRDefault="008B5DC4" w:rsidP="008B5DC4">
            <w:pPr>
              <w:pStyle w:val="acctfourfigures"/>
              <w:tabs>
                <w:tab w:val="clear" w:pos="765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C31DA7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344B8F" w14:textId="77777777" w:rsidR="008B5DC4" w:rsidRPr="00717444" w:rsidRDefault="008B5DC4" w:rsidP="008B5DC4">
            <w:pPr>
              <w:pStyle w:val="acctfourfigures"/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4369CA" w14:textId="527DE35F" w:rsidR="008B5DC4" w:rsidRPr="00717444" w:rsidRDefault="008B5DC4" w:rsidP="008B5DC4">
            <w:pPr>
              <w:pStyle w:val="acctfourfigures"/>
              <w:tabs>
                <w:tab w:val="clear" w:pos="765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C31DA7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</w:tr>
      <w:tr w:rsidR="008B5DC4" w:rsidRPr="00717444" w14:paraId="7676C1C5" w14:textId="77777777" w:rsidTr="00653678">
        <w:trPr>
          <w:cantSplit/>
        </w:trPr>
        <w:tc>
          <w:tcPr>
            <w:tcW w:w="6469" w:type="dxa"/>
          </w:tcPr>
          <w:p w14:paraId="4859AC0D" w14:textId="77777777" w:rsidR="008B5DC4" w:rsidRPr="00717444" w:rsidRDefault="008B5DC4" w:rsidP="008B5DC4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332A3D19" w14:textId="77777777" w:rsidR="008B5DC4" w:rsidRPr="00717444" w:rsidRDefault="008B5DC4" w:rsidP="008B5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7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744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174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B5DC4" w:rsidRPr="00717444" w14:paraId="6958066A" w14:textId="77777777" w:rsidTr="00653678">
        <w:trPr>
          <w:cantSplit/>
        </w:trPr>
        <w:tc>
          <w:tcPr>
            <w:tcW w:w="6469" w:type="dxa"/>
          </w:tcPr>
          <w:p w14:paraId="44F48CAA" w14:textId="77777777" w:rsidR="008B5DC4" w:rsidRPr="00717444" w:rsidRDefault="008B5DC4" w:rsidP="008B5DC4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4C53763" w14:textId="77777777" w:rsidR="008B5DC4" w:rsidRPr="00717444" w:rsidRDefault="008B5DC4" w:rsidP="008B5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EAC4CE" w14:textId="77777777" w:rsidR="008B5DC4" w:rsidRPr="00717444" w:rsidRDefault="008B5DC4" w:rsidP="008B5DC4">
            <w:pPr>
              <w:pStyle w:val="acctfourfigures"/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8CE5C8" w14:textId="77777777" w:rsidR="008B5DC4" w:rsidRPr="00717444" w:rsidRDefault="008B5DC4" w:rsidP="008B5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1DA7" w:rsidRPr="00717444" w14:paraId="2D4EA715" w14:textId="77777777" w:rsidTr="00653678">
        <w:trPr>
          <w:cantSplit/>
        </w:trPr>
        <w:tc>
          <w:tcPr>
            <w:tcW w:w="6469" w:type="dxa"/>
          </w:tcPr>
          <w:p w14:paraId="70FB0BC3" w14:textId="77777777" w:rsidR="00C31DA7" w:rsidRPr="00717444" w:rsidRDefault="00C31DA7" w:rsidP="00C31DA7">
            <w:pPr>
              <w:pStyle w:val="block"/>
              <w:spacing w:after="0" w:line="370" w:lineRule="exac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1744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69FF3053" w14:textId="620E5880" w:rsidR="00C31DA7" w:rsidRPr="00717444" w:rsidRDefault="002822DF" w:rsidP="00C31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7,620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EDBCFC" w14:textId="77777777" w:rsidR="00C31DA7" w:rsidRPr="00717444" w:rsidRDefault="00C31DA7" w:rsidP="00C31DA7">
            <w:pPr>
              <w:pStyle w:val="acctfourfigures"/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47811C6" w14:textId="38606061" w:rsidR="00C31DA7" w:rsidRPr="00717444" w:rsidRDefault="00C31DA7" w:rsidP="00C31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7,059</w:t>
            </w:r>
          </w:p>
        </w:tc>
      </w:tr>
      <w:tr w:rsidR="00C31DA7" w:rsidRPr="00717444" w14:paraId="03155BFC" w14:textId="77777777" w:rsidTr="00653678">
        <w:trPr>
          <w:cantSplit/>
        </w:trPr>
        <w:tc>
          <w:tcPr>
            <w:tcW w:w="6469" w:type="dxa"/>
          </w:tcPr>
          <w:p w14:paraId="3D6C956A" w14:textId="77777777" w:rsidR="00C31DA7" w:rsidRPr="00717444" w:rsidRDefault="00C31DA7" w:rsidP="00C31DA7">
            <w:pPr>
              <w:pStyle w:val="block"/>
              <w:spacing w:after="0" w:line="370" w:lineRule="exac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ค่าเบี้ย</w:t>
            </w:r>
            <w:r w:rsidRPr="0071744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09ACD39C" w14:textId="71E6BCF2" w:rsidR="00C31DA7" w:rsidRPr="00717444" w:rsidRDefault="002822DF" w:rsidP="0027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3EC1D1" w14:textId="77777777" w:rsidR="00C31DA7" w:rsidRPr="00717444" w:rsidRDefault="00C31DA7" w:rsidP="00C31DA7">
            <w:pPr>
              <w:pStyle w:val="acctfourfigures"/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09E46F7" w14:textId="0CD06401" w:rsidR="00C31DA7" w:rsidRPr="00717444" w:rsidRDefault="00C31DA7" w:rsidP="0027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1,205</w:t>
            </w:r>
          </w:p>
        </w:tc>
      </w:tr>
      <w:tr w:rsidR="00C31DA7" w:rsidRPr="008B5DC4" w14:paraId="05FC0ADB" w14:textId="77777777" w:rsidTr="00653678">
        <w:trPr>
          <w:cantSplit/>
        </w:trPr>
        <w:tc>
          <w:tcPr>
            <w:tcW w:w="6469" w:type="dxa"/>
          </w:tcPr>
          <w:p w14:paraId="65767589" w14:textId="77777777" w:rsidR="00C31DA7" w:rsidRPr="008B5DC4" w:rsidRDefault="00C31DA7" w:rsidP="00C31DA7">
            <w:pPr>
              <w:pStyle w:val="block"/>
              <w:spacing w:after="0" w:line="370" w:lineRule="exact"/>
              <w:ind w:left="0" w:right="-45"/>
              <w:jc w:val="thaiDistribute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C88024F" w14:textId="77777777" w:rsidR="00C31DA7" w:rsidRPr="008B5DC4" w:rsidRDefault="00C31DA7" w:rsidP="00C31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7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CD4CA4" w14:textId="77777777" w:rsidR="00C31DA7" w:rsidRPr="008B5DC4" w:rsidRDefault="00C31DA7" w:rsidP="00C31DA7">
            <w:pPr>
              <w:pStyle w:val="acctfourfigures"/>
              <w:spacing w:line="37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</w:tcPr>
          <w:p w14:paraId="57021568" w14:textId="77777777" w:rsidR="00C31DA7" w:rsidRPr="008B5DC4" w:rsidRDefault="00C31DA7" w:rsidP="00C31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7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31DA7" w:rsidRPr="00717444" w14:paraId="683EDC47" w14:textId="77777777" w:rsidTr="00653678">
        <w:trPr>
          <w:cantSplit/>
        </w:trPr>
        <w:tc>
          <w:tcPr>
            <w:tcW w:w="6469" w:type="dxa"/>
          </w:tcPr>
          <w:p w14:paraId="31391F65" w14:textId="77777777" w:rsidR="00C31DA7" w:rsidRPr="00717444" w:rsidRDefault="00C31DA7" w:rsidP="00C31DA7">
            <w:pPr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77762321" w14:textId="77777777" w:rsidR="00C31DA7" w:rsidRPr="00717444" w:rsidRDefault="00C31DA7" w:rsidP="00C31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2EA719" w14:textId="77777777" w:rsidR="00C31DA7" w:rsidRPr="00717444" w:rsidRDefault="00C31DA7" w:rsidP="00C31DA7">
            <w:pPr>
              <w:pStyle w:val="acctfourfigures"/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ACD122B" w14:textId="77777777" w:rsidR="00C31DA7" w:rsidRPr="00717444" w:rsidRDefault="00C31DA7" w:rsidP="00C31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1DA7" w:rsidRPr="00717444" w14:paraId="4CD803BC" w14:textId="77777777" w:rsidTr="00653678">
        <w:trPr>
          <w:cantSplit/>
        </w:trPr>
        <w:tc>
          <w:tcPr>
            <w:tcW w:w="6469" w:type="dxa"/>
          </w:tcPr>
          <w:p w14:paraId="4E9575C5" w14:textId="77777777" w:rsidR="00C31DA7" w:rsidRPr="00717444" w:rsidRDefault="00C31DA7" w:rsidP="00C31DA7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71744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6D3E892" w14:textId="77777777" w:rsidR="00C31DA7" w:rsidRPr="00717444" w:rsidRDefault="00C31DA7" w:rsidP="00C31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8E195C" w14:textId="77777777" w:rsidR="00C31DA7" w:rsidRPr="00717444" w:rsidRDefault="00C31DA7" w:rsidP="00C31DA7">
            <w:pPr>
              <w:pStyle w:val="acctfourfigures"/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86F9C9C" w14:textId="77777777" w:rsidR="00C31DA7" w:rsidRPr="00717444" w:rsidRDefault="00C31DA7" w:rsidP="00C31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1DA7" w:rsidRPr="00717444" w14:paraId="4A587DCB" w14:textId="77777777" w:rsidTr="00653678">
        <w:trPr>
          <w:cantSplit/>
        </w:trPr>
        <w:tc>
          <w:tcPr>
            <w:tcW w:w="6469" w:type="dxa"/>
          </w:tcPr>
          <w:p w14:paraId="16140ED4" w14:textId="77149F45" w:rsidR="00C31DA7" w:rsidRPr="00717444" w:rsidRDefault="00D164D9" w:rsidP="00C31DA7">
            <w:pPr>
              <w:spacing w:line="370" w:lineRule="exact"/>
              <w:ind w:left="1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C31DA7" w:rsidRPr="007174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31DA7" w:rsidRPr="0071744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 w:rsidR="00C31DA7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  <w:r w:rsidR="00C31D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31DA7" w:rsidRPr="00754CC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C31DA7" w:rsidRPr="00754CC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="00C31DA7" w:rsidRPr="00754CC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A899217" w14:textId="5B79574C" w:rsidR="00C31DA7" w:rsidRDefault="002822DF" w:rsidP="00C31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B6433D" w14:textId="77777777" w:rsidR="00C31DA7" w:rsidRPr="00717444" w:rsidRDefault="00C31DA7" w:rsidP="00C31DA7">
            <w:pPr>
              <w:pStyle w:val="acctfourfigures"/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D3E4E8F" w14:textId="5E382EFD" w:rsidR="00C31DA7" w:rsidRDefault="00C31DA7" w:rsidP="00C31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7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12,070</w:t>
            </w:r>
          </w:p>
        </w:tc>
      </w:tr>
    </w:tbl>
    <w:p w14:paraId="09ED5ACF" w14:textId="77777777" w:rsidR="00183D3E" w:rsidRDefault="00183D3E">
      <w:r>
        <w:br w:type="page"/>
      </w:r>
    </w:p>
    <w:p w14:paraId="68495138" w14:textId="21F4D6E8" w:rsidR="002E036C" w:rsidRPr="006D304C" w:rsidRDefault="002E036C" w:rsidP="00E81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8B5DC4">
        <w:rPr>
          <w:rFonts w:asciiTheme="majorBidi" w:hAnsiTheme="majorBidi" w:cstheme="majorBidi"/>
          <w:sz w:val="30"/>
          <w:szCs w:val="30"/>
        </w:rPr>
        <w:t xml:space="preserve">30 </w:t>
      </w:r>
      <w:r w:rsidR="008B5DC4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A22967" w:rsidRPr="006D30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E4EE2" w:rsidRPr="006D304C">
        <w:rPr>
          <w:rFonts w:asciiTheme="majorBidi" w:hAnsiTheme="majorBidi" w:cstheme="majorBidi"/>
          <w:sz w:val="30"/>
          <w:szCs w:val="30"/>
        </w:rPr>
        <w:t>256</w:t>
      </w:r>
      <w:r w:rsidR="000E7734" w:rsidRPr="006D304C">
        <w:rPr>
          <w:rFonts w:asciiTheme="majorBidi" w:hAnsiTheme="majorBidi" w:cstheme="majorBidi"/>
          <w:sz w:val="30"/>
          <w:szCs w:val="30"/>
        </w:rPr>
        <w:t>5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และ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6D304C">
        <w:rPr>
          <w:rFonts w:asciiTheme="majorBidi" w:hAnsiTheme="majorBidi" w:cstheme="majorBidi"/>
          <w:sz w:val="30"/>
          <w:szCs w:val="30"/>
        </w:rPr>
        <w:t>31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E4EE2" w:rsidRPr="006D304C">
        <w:rPr>
          <w:rFonts w:asciiTheme="majorBidi" w:hAnsiTheme="majorBidi" w:cstheme="majorBidi"/>
          <w:sz w:val="30"/>
          <w:szCs w:val="30"/>
        </w:rPr>
        <w:t>256</w:t>
      </w:r>
      <w:r w:rsidR="000E7734" w:rsidRPr="006D304C">
        <w:rPr>
          <w:rFonts w:asciiTheme="majorBidi" w:hAnsiTheme="majorBidi" w:cstheme="majorBidi"/>
          <w:sz w:val="30"/>
          <w:szCs w:val="30"/>
        </w:rPr>
        <w:t>4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FBDD13F" w14:textId="77777777" w:rsidR="00CF0E3C" w:rsidRPr="006D304C" w:rsidRDefault="00CF0E3C" w:rsidP="002E0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91"/>
        <w:gridCol w:w="1350"/>
        <w:gridCol w:w="180"/>
        <w:gridCol w:w="1350"/>
      </w:tblGrid>
      <w:tr w:rsidR="000C6B66" w:rsidRPr="006D304C" w14:paraId="3D88B7FD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10113A0D" w14:textId="77777777" w:rsidR="000C6B66" w:rsidRPr="006D304C" w:rsidRDefault="000C6B66" w:rsidP="00471D0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CC83B" w14:textId="426A6041" w:rsidR="000C6B66" w:rsidRPr="006D304C" w:rsidRDefault="008B5DC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A7286" w14:textId="77777777" w:rsidR="000C6B66" w:rsidRPr="006D304C" w:rsidRDefault="000C6B66" w:rsidP="00471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985885" w14:textId="6737EDC8" w:rsidR="000C6B66" w:rsidRPr="006D304C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C6B66"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6B66" w:rsidRPr="006D30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21E3B" w:rsidRPr="006D304C" w14:paraId="31B8BD3C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41073E4D" w14:textId="77777777" w:rsidR="00C21E3B" w:rsidRPr="006D304C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EDDE33" w14:textId="777A6DEF" w:rsidR="00C21E3B" w:rsidRPr="006D304C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0E7734" w:rsidRPr="006D3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721648" w14:textId="77777777" w:rsidR="00C21E3B" w:rsidRPr="006D304C" w:rsidRDefault="00C21E3B" w:rsidP="00C21E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CD9422" w14:textId="409ED253" w:rsidR="00C21E3B" w:rsidRPr="006D304C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0E7734" w:rsidRPr="006D30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C21E3B" w:rsidRPr="006D304C" w14:paraId="4987859E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17407B52" w14:textId="77777777" w:rsidR="00C21E3B" w:rsidRPr="006D304C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FC7A812" w14:textId="77777777" w:rsidR="00C21E3B" w:rsidRPr="006D304C" w:rsidRDefault="00C21E3B" w:rsidP="00C21E3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21E3B" w:rsidRPr="006D304C" w14:paraId="45141263" w14:textId="77777777" w:rsidTr="00D80CAC">
        <w:trPr>
          <w:cantSplit/>
        </w:trPr>
        <w:tc>
          <w:tcPr>
            <w:tcW w:w="6291" w:type="dxa"/>
            <w:shd w:val="clear" w:color="auto" w:fill="auto"/>
          </w:tcPr>
          <w:p w14:paraId="6F1DD863" w14:textId="77777777" w:rsidR="00C21E3B" w:rsidRPr="006D304C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7032D92" w14:textId="77777777" w:rsidR="00C21E3B" w:rsidRPr="006D304C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F8318C" w14:textId="77777777" w:rsidR="00C21E3B" w:rsidRPr="006D304C" w:rsidRDefault="00C21E3B" w:rsidP="00C21E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91BD32" w14:textId="77777777" w:rsidR="00C21E3B" w:rsidRPr="006D304C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1E3B" w:rsidRPr="006D304C" w14:paraId="14991899" w14:textId="77777777" w:rsidTr="00D80CAC">
        <w:trPr>
          <w:cantSplit/>
        </w:trPr>
        <w:tc>
          <w:tcPr>
            <w:tcW w:w="6291" w:type="dxa"/>
            <w:shd w:val="clear" w:color="auto" w:fill="auto"/>
          </w:tcPr>
          <w:p w14:paraId="2E12371C" w14:textId="23263795" w:rsidR="00C21E3B" w:rsidRPr="006D304C" w:rsidRDefault="00E60967" w:rsidP="00C21E3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BD8EA2B" w14:textId="02B6FFC7" w:rsidR="00C21E3B" w:rsidRPr="006D304C" w:rsidRDefault="002822DF" w:rsidP="00D8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C218E" w14:textId="77777777" w:rsidR="00C21E3B" w:rsidRPr="006D304C" w:rsidRDefault="00C21E3B" w:rsidP="00C21E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FC00553" w14:textId="454AF9FD" w:rsidR="00C21E3B" w:rsidRPr="006D304C" w:rsidRDefault="000E7734" w:rsidP="00D8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position w:val="1"/>
                <w:sz w:val="30"/>
                <w:szCs w:val="30"/>
              </w:rPr>
              <w:t>1,550</w:t>
            </w:r>
          </w:p>
        </w:tc>
      </w:tr>
    </w:tbl>
    <w:p w14:paraId="5CFC118C" w14:textId="645E88F7" w:rsidR="006D304C" w:rsidRPr="005F1249" w:rsidRDefault="006D3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BAD07CD" w14:textId="7E4FF878" w:rsidR="00BB00F4" w:rsidRPr="006D304C" w:rsidRDefault="003B40A9" w:rsidP="003A159F">
      <w:pPr>
        <w:pStyle w:val="Heading8"/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t xml:space="preserve">สัญญาสำคัญที่ทำกับกิจการที่เกี่ยวข้องกัน  </w:t>
      </w:r>
    </w:p>
    <w:p w14:paraId="18112C13" w14:textId="77777777" w:rsidR="009A44F5" w:rsidRPr="006D304C" w:rsidRDefault="009A44F5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5D49E41" w14:textId="77777777" w:rsidR="00BB00F4" w:rsidRPr="006D304C" w:rsidRDefault="00BB00F4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</w:t>
      </w:r>
      <w:r w:rsidR="00BE668D" w:rsidRPr="006D304C">
        <w:rPr>
          <w:rFonts w:asciiTheme="majorBidi" w:hAnsiTheme="majorBidi" w:cstheme="majorBidi"/>
          <w:i/>
          <w:iCs/>
          <w:sz w:val="30"/>
          <w:szCs w:val="30"/>
          <w:cs/>
        </w:rPr>
        <w:t>ชีวิต</w:t>
      </w:r>
      <w:r w:rsidR="00433491" w:rsidRPr="006D304C">
        <w:rPr>
          <w:rFonts w:asciiTheme="majorBidi" w:hAnsiTheme="majorBidi" w:cstheme="majorBidi"/>
          <w:i/>
          <w:iCs/>
          <w:sz w:val="30"/>
          <w:szCs w:val="30"/>
          <w:cs/>
        </w:rPr>
        <w:t>แบบกลุ่ม</w:t>
      </w:r>
    </w:p>
    <w:p w14:paraId="28C81D26" w14:textId="77777777" w:rsidR="00BB00F4" w:rsidRPr="006D304C" w:rsidRDefault="00BB00F4" w:rsidP="00BB00F4">
      <w:pPr>
        <w:rPr>
          <w:rFonts w:asciiTheme="majorBidi" w:hAnsiTheme="majorBidi" w:cstheme="majorBidi"/>
          <w:sz w:val="30"/>
          <w:szCs w:val="30"/>
        </w:rPr>
      </w:pPr>
    </w:p>
    <w:p w14:paraId="2013061C" w14:textId="71BDD37A" w:rsidR="00BB00F4" w:rsidRPr="006D304C" w:rsidRDefault="00BB00F4" w:rsidP="00BB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บริษัทได้ทำสัญญารับบริการประกัน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034948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จากกิจการที่เกี่ยวข้องกันแห่งหนึ่ง โดยกิจการที่เกี่ยวข้องกันดังกล่าวจะให้บริการทางด้านการประกัน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111FF7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แก่บริษัท ทั้งนี้ บริษัทต้องจ่ายค่า</w:t>
      </w:r>
      <w:r w:rsidR="00FB41BC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เบี้ยประกัน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เป็นจำนวนเงินตามที่ระบุในสัญญา สัญญาดังกล่าวมีอายุ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</w:p>
    <w:p w14:paraId="546C44E0" w14:textId="4A27D27A" w:rsidR="00111FF7" w:rsidRPr="006D304C" w:rsidRDefault="00CC4E0F" w:rsidP="00CC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6481EB3F" w14:textId="1E61C7F3" w:rsidR="00186DAC" w:rsidRPr="006D304C" w:rsidRDefault="00186DAC" w:rsidP="00D03D85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ลูกหนี้การค้า</w:t>
      </w:r>
    </w:p>
    <w:p w14:paraId="5895A5B4" w14:textId="76D7AB9C" w:rsidR="00DF5825" w:rsidRDefault="00071E9C" w:rsidP="00AF1B92">
      <w:pPr>
        <w:spacing w:line="240" w:lineRule="auto"/>
        <w:ind w:firstLine="1152"/>
        <w:rPr>
          <w:rFonts w:asciiTheme="majorBidi" w:hAnsiTheme="majorBidi" w:cstheme="majorBidi"/>
          <w:sz w:val="30"/>
          <w:szCs w:val="30"/>
          <w:lang w:val="th-TH" w:eastAsia="x-none"/>
        </w:rPr>
      </w:pPr>
      <w:r>
        <w:rPr>
          <w:noProof/>
        </w:rPr>
        <w:drawing>
          <wp:inline distT="0" distB="0" distL="0" distR="0" wp14:anchorId="6DE1ED33" wp14:editId="0D03FC99">
            <wp:extent cx="5143500" cy="35337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1088" r="4581"/>
                    <a:stretch/>
                  </pic:blipFill>
                  <pic:spPr bwMode="auto">
                    <a:xfrm>
                      <a:off x="0" y="0"/>
                      <a:ext cx="5143500" cy="3533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A1B7E4" w14:textId="05185650" w:rsidR="00DF5825" w:rsidRDefault="00DF5825" w:rsidP="00D03D85">
      <w:pPr>
        <w:spacing w:line="240" w:lineRule="auto"/>
        <w:ind w:firstLine="1152"/>
        <w:rPr>
          <w:rFonts w:asciiTheme="majorBidi" w:hAnsiTheme="majorBidi" w:cstheme="majorBidi"/>
          <w:noProof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02"/>
        <w:gridCol w:w="1260"/>
        <w:gridCol w:w="270"/>
        <w:gridCol w:w="1440"/>
      </w:tblGrid>
      <w:tr w:rsidR="00133494" w:rsidRPr="00B2145F" w14:paraId="2B6A1E29" w14:textId="77777777" w:rsidTr="00133494">
        <w:tc>
          <w:tcPr>
            <w:tcW w:w="6102" w:type="dxa"/>
          </w:tcPr>
          <w:p w14:paraId="71119E1E" w14:textId="35687962" w:rsidR="00133494" w:rsidRPr="00BB727F" w:rsidRDefault="00133494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C2AFE1" w14:textId="0E254A42" w:rsidR="00133494" w:rsidRDefault="008B5DC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4BEBD0CB" w14:textId="1BD93758" w:rsidR="008B5DC4" w:rsidRPr="008B5DC4" w:rsidRDefault="008B5DC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5EB2A" w14:textId="77777777" w:rsidR="00133494" w:rsidRPr="00B2145F" w:rsidRDefault="00133494" w:rsidP="0013349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0B87EB" w14:textId="123153C5" w:rsidR="00133494" w:rsidRPr="00B2145F" w:rsidRDefault="0013349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</w:tr>
      <w:tr w:rsidR="00133494" w:rsidRPr="00B2145F" w14:paraId="338C1DEE" w14:textId="77777777" w:rsidTr="00133494">
        <w:trPr>
          <w:trHeight w:val="425"/>
        </w:trPr>
        <w:tc>
          <w:tcPr>
            <w:tcW w:w="6102" w:type="dxa"/>
          </w:tcPr>
          <w:p w14:paraId="2113D1EE" w14:textId="77777777" w:rsidR="00133494" w:rsidRPr="00B2145F" w:rsidRDefault="00133494" w:rsidP="005363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069526F" w14:textId="77777777" w:rsidR="00133494" w:rsidRPr="00B2145F" w:rsidRDefault="00133494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33494" w:rsidRPr="00B2145F" w14:paraId="15C96922" w14:textId="77777777" w:rsidTr="00133494">
        <w:tc>
          <w:tcPr>
            <w:tcW w:w="6102" w:type="dxa"/>
          </w:tcPr>
          <w:p w14:paraId="2164F061" w14:textId="77777777" w:rsidR="00133494" w:rsidRPr="006A2F53" w:rsidRDefault="00133494" w:rsidP="0013349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38668691" w14:textId="7F9959D6" w:rsidR="00133494" w:rsidRPr="00B2145F" w:rsidRDefault="002822DF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150,654</w:t>
            </w:r>
          </w:p>
        </w:tc>
        <w:tc>
          <w:tcPr>
            <w:tcW w:w="270" w:type="dxa"/>
            <w:vAlign w:val="bottom"/>
          </w:tcPr>
          <w:p w14:paraId="50452D89" w14:textId="77777777" w:rsidR="00133494" w:rsidRPr="00B2145F" w:rsidRDefault="00133494" w:rsidP="0013349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F0B7D7" w14:textId="789FBF05" w:rsidR="00133494" w:rsidRPr="006A2F53" w:rsidRDefault="00133494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64CCA">
              <w:rPr>
                <w:rFonts w:ascii="Angsana New" w:hAnsi="Angsana New"/>
                <w:sz w:val="30"/>
                <w:szCs w:val="30"/>
              </w:rPr>
              <w:t>105,218</w:t>
            </w:r>
          </w:p>
        </w:tc>
      </w:tr>
      <w:tr w:rsidR="00133494" w:rsidRPr="00B2145F" w14:paraId="0A46A5A9" w14:textId="77777777" w:rsidTr="00133494">
        <w:tc>
          <w:tcPr>
            <w:tcW w:w="6102" w:type="dxa"/>
          </w:tcPr>
          <w:p w14:paraId="6AD2EF67" w14:textId="77777777" w:rsidR="00133494" w:rsidRPr="002A2F13" w:rsidRDefault="00133494" w:rsidP="00133494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F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A2F1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9372925" w14:textId="337E6E17" w:rsidR="00133494" w:rsidRPr="002A2F13" w:rsidRDefault="002822DF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(2,887)</w:t>
            </w:r>
          </w:p>
        </w:tc>
        <w:tc>
          <w:tcPr>
            <w:tcW w:w="270" w:type="dxa"/>
            <w:vAlign w:val="bottom"/>
          </w:tcPr>
          <w:p w14:paraId="14324B7B" w14:textId="77777777" w:rsidR="00133494" w:rsidRPr="00B2145F" w:rsidRDefault="00133494" w:rsidP="0013349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867BC2" w14:textId="1E1F1E09" w:rsidR="00133494" w:rsidRPr="00B2145F" w:rsidRDefault="00133494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(2,887)</w:t>
            </w:r>
          </w:p>
        </w:tc>
      </w:tr>
      <w:tr w:rsidR="00133494" w:rsidRPr="00B2145F" w14:paraId="63FD0BD2" w14:textId="77777777" w:rsidTr="00133494">
        <w:tc>
          <w:tcPr>
            <w:tcW w:w="6102" w:type="dxa"/>
          </w:tcPr>
          <w:p w14:paraId="534DF240" w14:textId="77777777" w:rsidR="00133494" w:rsidRPr="006A2F53" w:rsidRDefault="00133494" w:rsidP="0013349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36161" w14:textId="5DE7A32C" w:rsidR="00133494" w:rsidRPr="00B2145F" w:rsidRDefault="002822DF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147,767</w:t>
            </w:r>
          </w:p>
        </w:tc>
        <w:tc>
          <w:tcPr>
            <w:tcW w:w="270" w:type="dxa"/>
            <w:vAlign w:val="bottom"/>
          </w:tcPr>
          <w:p w14:paraId="49CBC82A" w14:textId="77777777" w:rsidR="00133494" w:rsidRPr="00B2145F" w:rsidRDefault="00133494" w:rsidP="0013349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ACBE6" w14:textId="06A33AEF" w:rsidR="00133494" w:rsidRPr="00B2145F" w:rsidRDefault="00133494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102,331</w:t>
            </w:r>
          </w:p>
        </w:tc>
      </w:tr>
    </w:tbl>
    <w:p w14:paraId="2052F32A" w14:textId="580D2133" w:rsidR="006D304C" w:rsidRPr="006D304C" w:rsidRDefault="006D304C">
      <w:pPr>
        <w:rPr>
          <w:rFonts w:asciiTheme="majorBidi" w:hAnsiTheme="majorBidi" w:cstheme="majorBidi"/>
        </w:rPr>
      </w:pPr>
    </w:p>
    <w:p w14:paraId="56193EA3" w14:textId="2184DBE4" w:rsidR="00186DAC" w:rsidRPr="006D304C" w:rsidRDefault="00A7386B" w:rsidP="00D03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29CC54A3" w14:textId="597B328F" w:rsidR="00AF6A35" w:rsidRPr="006D304C" w:rsidRDefault="00DB3383" w:rsidP="00D03D85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 xml:space="preserve">ที่ดิน อาคารและอุปกรณ์ </w:t>
      </w:r>
      <w:r w:rsidR="00F84DE3" w:rsidRPr="00F84DE3">
        <w:rPr>
          <w:rFonts w:asciiTheme="majorBidi" w:hAnsiTheme="majorBidi"/>
          <w:sz w:val="30"/>
          <w:szCs w:val="30"/>
          <w:cs/>
          <w:lang w:val="th-TH"/>
        </w:rPr>
        <w:t>และสินทรัพย์สิทธิการใช้</w:t>
      </w:r>
      <w:r w:rsidRPr="006D304C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1ED7C37D" w14:textId="77777777" w:rsidR="00104C90" w:rsidRPr="006D304C" w:rsidRDefault="00104C90" w:rsidP="00D03D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1BFAA34" w14:textId="2E1DB63D" w:rsidR="00A7386B" w:rsidRPr="008053F0" w:rsidRDefault="00A7386B" w:rsidP="00A738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053F0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ารซื้อ จำหน่าย และโอนที่ดิน อาคารและอุปกรณ์ (ไม่รวมสินทรัพย์สิทธิการใช้) 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8053F0">
        <w:rPr>
          <w:rFonts w:asciiTheme="majorBidi" w:hAnsiTheme="majorBidi" w:cstheme="majorBidi"/>
          <w:sz w:val="30"/>
          <w:szCs w:val="30"/>
          <w:cs/>
        </w:rPr>
        <w:t>งวด</w:t>
      </w:r>
      <w:r w:rsidR="00292593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92593">
        <w:rPr>
          <w:rFonts w:asciiTheme="majorBidi" w:hAnsiTheme="majorBidi" w:cstheme="majorBidi"/>
          <w:sz w:val="30"/>
          <w:szCs w:val="30"/>
        </w:rPr>
        <w:t xml:space="preserve">30 </w:t>
      </w:r>
      <w:r w:rsidR="0029259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053F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8053F0">
        <w:rPr>
          <w:rFonts w:asciiTheme="majorBidi" w:hAnsiTheme="majorBidi" w:cstheme="majorBidi"/>
          <w:sz w:val="30"/>
          <w:szCs w:val="30"/>
        </w:rPr>
        <w:t xml:space="preserve"> </w:t>
      </w:r>
      <w:r w:rsidRPr="008053F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1D689E9" w14:textId="07D58361" w:rsidR="00352085" w:rsidRDefault="00352085" w:rsidP="00D03D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pPr w:leftFromText="180" w:rightFromText="180" w:vertAnchor="text" w:tblpX="450" w:tblpY="1"/>
        <w:tblOverlap w:val="never"/>
        <w:tblW w:w="9118" w:type="dxa"/>
        <w:tblLayout w:type="fixed"/>
        <w:tblLook w:val="0000" w:firstRow="0" w:lastRow="0" w:firstColumn="0" w:lastColumn="0" w:noHBand="0" w:noVBand="0"/>
      </w:tblPr>
      <w:tblGrid>
        <w:gridCol w:w="5580"/>
        <w:gridCol w:w="1619"/>
        <w:gridCol w:w="272"/>
        <w:gridCol w:w="1647"/>
      </w:tblGrid>
      <w:tr w:rsidR="00A637D5" w:rsidRPr="008053F0" w14:paraId="6D91D7A5" w14:textId="77777777" w:rsidTr="00F84DE3">
        <w:trPr>
          <w:trHeight w:val="1098"/>
          <w:tblHeader/>
        </w:trPr>
        <w:tc>
          <w:tcPr>
            <w:tcW w:w="3060" w:type="pct"/>
          </w:tcPr>
          <w:p w14:paraId="03BD1774" w14:textId="77777777" w:rsidR="00A637D5" w:rsidRPr="008053F0" w:rsidRDefault="00A637D5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396AE3" w14:textId="77777777" w:rsidR="00A637D5" w:rsidRPr="008053F0" w:rsidRDefault="00A637D5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8" w:type="pct"/>
          </w:tcPr>
          <w:p w14:paraId="1DC648F7" w14:textId="31B79A31" w:rsidR="00A637D5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</w:p>
          <w:p w14:paraId="5AE9FA4B" w14:textId="77777777" w:rsidR="00A637D5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  <w:p w14:paraId="5D33E72C" w14:textId="0A8BD6AE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0584">
              <w:rPr>
                <w:rFonts w:asciiTheme="majorBidi" w:hAnsiTheme="majorBidi" w:cstheme="majorBidi"/>
                <w:sz w:val="30"/>
                <w:szCs w:val="30"/>
                <w:cs/>
              </w:rPr>
              <w:t>เข้า</w:t>
            </w:r>
            <w:r w:rsidRPr="001A058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A0584">
              <w:rPr>
                <w:rFonts w:asciiTheme="majorBidi" w:hAnsiTheme="majorBidi"/>
                <w:sz w:val="30"/>
                <w:szCs w:val="30"/>
                <w:cs/>
              </w:rPr>
              <w:t>ราคา</w:t>
            </w:r>
            <w:r w:rsidR="001A0584" w:rsidRPr="001A0584">
              <w:rPr>
                <w:rFonts w:asciiTheme="majorBidi" w:hAnsiTheme="majorBidi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49" w:type="pct"/>
          </w:tcPr>
          <w:p w14:paraId="2B3875ED" w14:textId="77777777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pct"/>
          </w:tcPr>
          <w:p w14:paraId="3010D100" w14:textId="3C304A80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02EC6EB" w14:textId="77777777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A637D5" w:rsidRPr="008053F0" w14:paraId="1D8BBC57" w14:textId="77777777" w:rsidTr="00F84DE3">
        <w:trPr>
          <w:trHeight w:val="400"/>
          <w:tblHeader/>
        </w:trPr>
        <w:tc>
          <w:tcPr>
            <w:tcW w:w="3060" w:type="pct"/>
          </w:tcPr>
          <w:p w14:paraId="0F0AD094" w14:textId="77777777" w:rsidR="00A637D5" w:rsidRPr="008053F0" w:rsidRDefault="00A637D5" w:rsidP="005363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40" w:type="pct"/>
            <w:gridSpan w:val="3"/>
            <w:shd w:val="clear" w:color="auto" w:fill="auto"/>
          </w:tcPr>
          <w:p w14:paraId="2CF06627" w14:textId="77777777" w:rsidR="00A637D5" w:rsidRPr="002809B3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09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809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809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637D5" w:rsidRPr="008053F0" w14:paraId="78A831A0" w14:textId="77777777" w:rsidTr="00F84DE3">
        <w:trPr>
          <w:trHeight w:val="400"/>
          <w:tblHeader/>
        </w:trPr>
        <w:tc>
          <w:tcPr>
            <w:tcW w:w="3060" w:type="pct"/>
          </w:tcPr>
          <w:p w14:paraId="648BA0DF" w14:textId="77777777" w:rsidR="00A637D5" w:rsidRPr="008053F0" w:rsidRDefault="00A637D5" w:rsidP="005363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88" w:type="pct"/>
            <w:shd w:val="clear" w:color="auto" w:fill="auto"/>
          </w:tcPr>
          <w:p w14:paraId="5BA77256" w14:textId="2A40124D" w:rsidR="00A637D5" w:rsidRPr="00F84DE3" w:rsidRDefault="003F4762" w:rsidP="00F84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37"/>
              </w:tabs>
              <w:spacing w:after="0" w:line="240" w:lineRule="auto"/>
              <w:ind w:left="699" w:right="-285" w:firstLine="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4DE3">
              <w:rPr>
                <w:rFonts w:asciiTheme="majorBidi" w:hAnsiTheme="majorBidi" w:cstheme="majorBidi"/>
                <w:sz w:val="30"/>
                <w:szCs w:val="30"/>
              </w:rPr>
              <w:t>4,700</w:t>
            </w:r>
          </w:p>
        </w:tc>
        <w:tc>
          <w:tcPr>
            <w:tcW w:w="149" w:type="pct"/>
            <w:shd w:val="clear" w:color="auto" w:fill="auto"/>
          </w:tcPr>
          <w:p w14:paraId="41DA450E" w14:textId="77777777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pct"/>
            <w:shd w:val="clear" w:color="auto" w:fill="auto"/>
          </w:tcPr>
          <w:p w14:paraId="6D97EE91" w14:textId="770ACC8A" w:rsidR="00A637D5" w:rsidRPr="002505BF" w:rsidRDefault="003F4762" w:rsidP="00F84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191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37D5" w:rsidRPr="008053F0" w14:paraId="4CD03604" w14:textId="77777777" w:rsidTr="00F84DE3">
        <w:trPr>
          <w:trHeight w:val="400"/>
          <w:tblHeader/>
        </w:trPr>
        <w:tc>
          <w:tcPr>
            <w:tcW w:w="3060" w:type="pct"/>
          </w:tcPr>
          <w:p w14:paraId="6784B831" w14:textId="77777777" w:rsidR="00A637D5" w:rsidRPr="008053F0" w:rsidRDefault="00A637D5" w:rsidP="005363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888" w:type="pct"/>
            <w:shd w:val="clear" w:color="auto" w:fill="auto"/>
          </w:tcPr>
          <w:p w14:paraId="699B0D62" w14:textId="7001DE67" w:rsidR="00A637D5" w:rsidRPr="00F84DE3" w:rsidRDefault="003F4762" w:rsidP="00F84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99" w:right="-285" w:firstLine="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4DE3">
              <w:rPr>
                <w:rFonts w:asciiTheme="majorBidi" w:hAnsiTheme="majorBidi" w:cstheme="majorBidi"/>
                <w:sz w:val="30"/>
                <w:szCs w:val="30"/>
              </w:rPr>
              <w:t>4,191</w:t>
            </w:r>
          </w:p>
        </w:tc>
        <w:tc>
          <w:tcPr>
            <w:tcW w:w="149" w:type="pct"/>
            <w:shd w:val="clear" w:color="auto" w:fill="auto"/>
          </w:tcPr>
          <w:p w14:paraId="7C5D63C8" w14:textId="77777777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pct"/>
            <w:shd w:val="clear" w:color="auto" w:fill="auto"/>
          </w:tcPr>
          <w:p w14:paraId="25C9E12D" w14:textId="0F956A29" w:rsidR="00A637D5" w:rsidRPr="00F84DE3" w:rsidRDefault="003F4762" w:rsidP="00F84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4DE3"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</w:tr>
      <w:tr w:rsidR="00A637D5" w:rsidRPr="008053F0" w14:paraId="693D595C" w14:textId="77777777" w:rsidTr="00F84DE3">
        <w:trPr>
          <w:trHeight w:val="400"/>
          <w:tblHeader/>
        </w:trPr>
        <w:tc>
          <w:tcPr>
            <w:tcW w:w="3060" w:type="pct"/>
          </w:tcPr>
          <w:p w14:paraId="6AB519E8" w14:textId="77777777" w:rsidR="00A637D5" w:rsidRPr="008053F0" w:rsidRDefault="00A637D5" w:rsidP="005363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888" w:type="pct"/>
            <w:shd w:val="clear" w:color="auto" w:fill="auto"/>
          </w:tcPr>
          <w:p w14:paraId="40AFCD0C" w14:textId="28EA0ACF" w:rsidR="00A637D5" w:rsidRPr="00F84DE3" w:rsidRDefault="003F4762" w:rsidP="00F84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99" w:right="-285" w:firstLine="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4DE3">
              <w:rPr>
                <w:rFonts w:asciiTheme="majorBidi" w:hAnsiTheme="majorBidi" w:cstheme="majorBidi"/>
                <w:sz w:val="30"/>
                <w:szCs w:val="30"/>
              </w:rPr>
              <w:t>1,389</w:t>
            </w:r>
          </w:p>
        </w:tc>
        <w:tc>
          <w:tcPr>
            <w:tcW w:w="149" w:type="pct"/>
            <w:shd w:val="clear" w:color="auto" w:fill="auto"/>
          </w:tcPr>
          <w:p w14:paraId="335A1130" w14:textId="77777777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pct"/>
            <w:shd w:val="clear" w:color="auto" w:fill="auto"/>
          </w:tcPr>
          <w:p w14:paraId="21523163" w14:textId="6041C8CC" w:rsidR="00A637D5" w:rsidRPr="00F84DE3" w:rsidRDefault="003F4762" w:rsidP="00F84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DE3">
              <w:rPr>
                <w:rFonts w:asciiTheme="majorBidi" w:hAnsiTheme="majorBidi" w:cstheme="majorBidi"/>
                <w:sz w:val="30"/>
                <w:szCs w:val="30"/>
              </w:rPr>
              <w:t>(150)</w:t>
            </w:r>
          </w:p>
        </w:tc>
      </w:tr>
      <w:tr w:rsidR="00A637D5" w:rsidRPr="008053F0" w14:paraId="4109FB51" w14:textId="77777777" w:rsidTr="00F84DE3">
        <w:trPr>
          <w:trHeight w:val="410"/>
          <w:tblHeader/>
        </w:trPr>
        <w:tc>
          <w:tcPr>
            <w:tcW w:w="3060" w:type="pct"/>
          </w:tcPr>
          <w:p w14:paraId="7DEA8F4D" w14:textId="77777777" w:rsidR="00A637D5" w:rsidRPr="008053F0" w:rsidRDefault="00A637D5" w:rsidP="005363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2A887BAE" w14:textId="5243DB8A" w:rsidR="00A637D5" w:rsidRPr="00F84DE3" w:rsidRDefault="003F4762" w:rsidP="00F84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7" w:right="-285" w:firstLine="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4DE3"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="00F018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4D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0183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14:paraId="50FD7BAE" w14:textId="77777777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14:paraId="277EA844" w14:textId="333EE717" w:rsidR="00A637D5" w:rsidRPr="00F84DE3" w:rsidRDefault="003F4762" w:rsidP="00F84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DE3">
              <w:rPr>
                <w:rFonts w:asciiTheme="majorBidi" w:hAnsiTheme="majorBidi" w:cstheme="majorBidi"/>
                <w:sz w:val="30"/>
                <w:szCs w:val="30"/>
              </w:rPr>
              <w:t>(7,</w:t>
            </w:r>
            <w:r w:rsidR="00F0183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84DE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018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4D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637D5" w:rsidRPr="008053F0" w14:paraId="32F22EB1" w14:textId="77777777" w:rsidTr="00F84DE3">
        <w:trPr>
          <w:trHeight w:val="400"/>
          <w:tblHeader/>
        </w:trPr>
        <w:tc>
          <w:tcPr>
            <w:tcW w:w="3060" w:type="pct"/>
          </w:tcPr>
          <w:p w14:paraId="36FB1843" w14:textId="77777777" w:rsidR="00A637D5" w:rsidRPr="008053F0" w:rsidRDefault="00A637D5" w:rsidP="0053634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E80E7" w14:textId="75A04A86" w:rsidR="00A637D5" w:rsidRPr="00F84DE3" w:rsidRDefault="003F4762" w:rsidP="00F84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3"/>
              </w:tabs>
              <w:spacing w:after="0" w:line="240" w:lineRule="auto"/>
              <w:ind w:left="607" w:right="-285" w:firstLine="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4D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</w:t>
            </w:r>
            <w:r w:rsidR="00F018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F84D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018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14:paraId="48041175" w14:textId="77777777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E92CA" w14:textId="14D60640" w:rsidR="00A637D5" w:rsidRPr="00F84DE3" w:rsidRDefault="003F4762" w:rsidP="00F84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4D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</w:t>
            </w:r>
            <w:r w:rsidR="00F018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F84D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F018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F84D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E10BE26" w14:textId="77777777" w:rsidR="000E7734" w:rsidRPr="006D304C" w:rsidRDefault="000E7734" w:rsidP="0096031B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77BE8BCF" w14:textId="41E0A2A2" w:rsidR="00FC5F7C" w:rsidRPr="008415FC" w:rsidRDefault="00100F63" w:rsidP="00D03D8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8"/>
          <w:sz w:val="30"/>
          <w:szCs w:val="30"/>
          <w:lang w:val="en-US" w:bidi="th-TH"/>
        </w:rPr>
      </w:pP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ณ วันที่ </w:t>
      </w:r>
      <w:r w:rsidR="00292593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30 </w:t>
      </w:r>
      <w:r w:rsidR="00292593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>มิถุนายน</w:t>
      </w:r>
      <w:r w:rsidR="006A7961" w:rsidRPr="006D304C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 xml:space="preserve"> </w:t>
      </w:r>
      <w:r w:rsidR="002E4EE2" w:rsidRPr="006D304C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256</w:t>
      </w:r>
      <w:r w:rsidR="000E7734" w:rsidRPr="006D304C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5</w:t>
      </w:r>
      <w:r w:rsidRPr="006D304C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D207C3"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ที่ดิน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</w:t>
      </w:r>
      <w:r w:rsidR="00CF6C23"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และอาคารสิ่งปลูกสร้างของบริษัท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ซึ่งมีมูลค่าตามบัญ</w:t>
      </w:r>
      <w:r w:rsidR="00F50B3A"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ชีจำนว</w:t>
      </w:r>
      <w:r w:rsidR="004A3C36"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น</w:t>
      </w:r>
      <w:r w:rsidR="00145DE7" w:rsidRPr="006D304C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27736C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185.57</w:t>
      </w:r>
      <w:r w:rsidR="00A21F19" w:rsidRPr="005E48EE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Pr="005E48EE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ล้านบาท</w:t>
      </w:r>
      <w:r w:rsidRPr="006D304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3708E" w:rsidRPr="008415FC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(31 </w:t>
      </w:r>
      <w:r w:rsidR="00D3708E" w:rsidRPr="008415F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ธันวาคม </w:t>
      </w:r>
      <w:r w:rsidR="00D3708E" w:rsidRPr="008415FC">
        <w:rPr>
          <w:rFonts w:asciiTheme="majorBidi" w:hAnsiTheme="majorBidi" w:cstheme="majorBidi"/>
          <w:i/>
          <w:iCs/>
          <w:spacing w:val="8"/>
          <w:sz w:val="30"/>
          <w:szCs w:val="30"/>
        </w:rPr>
        <w:t>256</w:t>
      </w:r>
      <w:r w:rsidR="000E7734" w:rsidRPr="008415FC">
        <w:rPr>
          <w:rFonts w:asciiTheme="majorBidi" w:hAnsiTheme="majorBidi" w:cstheme="majorBidi"/>
          <w:i/>
          <w:iCs/>
          <w:spacing w:val="8"/>
          <w:sz w:val="30"/>
          <w:szCs w:val="30"/>
        </w:rPr>
        <w:t>4</w:t>
      </w:r>
      <w:r w:rsidR="00D3708E" w:rsidRPr="008415FC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: </w:t>
      </w:r>
      <w:r w:rsidR="00336A2C" w:rsidRPr="008415FC">
        <w:rPr>
          <w:rFonts w:asciiTheme="majorBidi" w:hAnsiTheme="majorBidi" w:cstheme="majorBidi"/>
          <w:i/>
          <w:iCs/>
          <w:spacing w:val="8"/>
          <w:sz w:val="30"/>
          <w:szCs w:val="30"/>
        </w:rPr>
        <w:t>190.01</w:t>
      </w:r>
      <w:r w:rsidR="00D3708E" w:rsidRPr="008415FC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 </w:t>
      </w:r>
      <w:r w:rsidR="00D3708E" w:rsidRPr="008415F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ล้านบาท</w:t>
      </w:r>
      <w:r w:rsidR="00D3708E" w:rsidRPr="008415FC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) </w:t>
      </w:r>
      <w:r w:rsidRPr="008415FC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ได้ถูกจดจำนองเพื่อเป็นหลักทรัพย์ค้ำประกันวงเงินสินเชื่อของบริษัท</w:t>
      </w:r>
      <w:r w:rsidR="00144925" w:rsidRPr="008415FC"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(</w:t>
      </w:r>
      <w:r w:rsidR="00144925" w:rsidRPr="008415FC">
        <w:rPr>
          <w:rFonts w:asciiTheme="majorBidi" w:hAnsiTheme="majorBidi" w:cstheme="majorBidi" w:hint="cs"/>
          <w:spacing w:val="8"/>
          <w:sz w:val="30"/>
          <w:szCs w:val="30"/>
          <w:cs/>
          <w:lang w:bidi="th-TH"/>
        </w:rPr>
        <w:t xml:space="preserve">ดูหมายเหตุข้อ </w:t>
      </w:r>
      <w:r w:rsidR="00144925" w:rsidRPr="008415FC">
        <w:rPr>
          <w:rFonts w:asciiTheme="majorBidi" w:hAnsiTheme="majorBidi" w:cstheme="majorBidi"/>
          <w:spacing w:val="8"/>
          <w:sz w:val="30"/>
          <w:szCs w:val="30"/>
          <w:lang w:val="en-US" w:bidi="th-TH"/>
        </w:rPr>
        <w:t>5)</w:t>
      </w:r>
    </w:p>
    <w:p w14:paraId="0E1DDBEE" w14:textId="163DE1DF" w:rsidR="0096031B" w:rsidRDefault="0096031B" w:rsidP="00DF5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0A73D05E" w14:textId="306E23CF" w:rsidR="00F84DE3" w:rsidRPr="008053F0" w:rsidRDefault="00F84DE3" w:rsidP="00F84D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053F0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8053F0">
        <w:rPr>
          <w:rFonts w:asciiTheme="majorBidi" w:hAnsiTheme="majorBidi" w:cstheme="majorBidi"/>
          <w:sz w:val="30"/>
          <w:szCs w:val="30"/>
          <w:cs/>
        </w:rPr>
        <w:t>ารเพิ่มขึ้น</w:t>
      </w:r>
      <w:r w:rsidR="00235E9D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8053F0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สินทรัพย์สิทธิการใช้ระหว่างงวด</w:t>
      </w:r>
      <w:r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8053F0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053F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8053F0">
        <w:rPr>
          <w:rFonts w:asciiTheme="majorBidi" w:hAnsiTheme="majorBidi" w:cstheme="majorBidi"/>
          <w:sz w:val="30"/>
          <w:szCs w:val="30"/>
        </w:rPr>
        <w:t xml:space="preserve">  </w:t>
      </w:r>
      <w:r w:rsidRPr="008053F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80D61CB" w14:textId="77777777" w:rsidR="00F84DE3" w:rsidRPr="00CF56D9" w:rsidRDefault="00F84DE3" w:rsidP="00F84D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7470"/>
        <w:gridCol w:w="1620"/>
      </w:tblGrid>
      <w:tr w:rsidR="0048630A" w:rsidRPr="008053F0" w14:paraId="44D455DF" w14:textId="77777777" w:rsidTr="00235E9D">
        <w:trPr>
          <w:trHeight w:hRule="exact" w:val="810"/>
          <w:tblHeader/>
        </w:trPr>
        <w:tc>
          <w:tcPr>
            <w:tcW w:w="4109" w:type="pct"/>
          </w:tcPr>
          <w:p w14:paraId="02D321D5" w14:textId="77777777" w:rsidR="0048630A" w:rsidRPr="008053F0" w:rsidRDefault="0048630A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pct"/>
          </w:tcPr>
          <w:p w14:paraId="63E3BF19" w14:textId="77777777" w:rsidR="00235E9D" w:rsidRDefault="0048630A" w:rsidP="00235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</w:t>
            </w:r>
          </w:p>
          <w:p w14:paraId="4DD3EAEF" w14:textId="189D416D" w:rsidR="0048630A" w:rsidRPr="008053F0" w:rsidRDefault="0048630A" w:rsidP="00235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</w:tr>
      <w:tr w:rsidR="0048630A" w:rsidRPr="008053F0" w14:paraId="1B31C6E7" w14:textId="77777777" w:rsidTr="0048630A">
        <w:trPr>
          <w:trHeight w:val="400"/>
          <w:tblHeader/>
        </w:trPr>
        <w:tc>
          <w:tcPr>
            <w:tcW w:w="4109" w:type="pct"/>
          </w:tcPr>
          <w:p w14:paraId="1E35E79B" w14:textId="1EB7EC10" w:rsidR="0048630A" w:rsidRPr="008053F0" w:rsidRDefault="0048630A" w:rsidP="006533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1502F329" w14:textId="64AAE597" w:rsidR="0048630A" w:rsidRPr="008053F0" w:rsidRDefault="0048630A" w:rsidP="0048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58" w:right="-131" w:firstLine="903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8630A" w:rsidRPr="008053F0" w14:paraId="5EA175F2" w14:textId="77777777" w:rsidTr="0048630A">
        <w:trPr>
          <w:trHeight w:val="400"/>
          <w:tblHeader/>
        </w:trPr>
        <w:tc>
          <w:tcPr>
            <w:tcW w:w="4109" w:type="pct"/>
          </w:tcPr>
          <w:p w14:paraId="0A4316E1" w14:textId="10E7E39A" w:rsidR="0048630A" w:rsidRPr="008053F0" w:rsidRDefault="0048630A" w:rsidP="006533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891" w:type="pct"/>
            <w:shd w:val="clear" w:color="auto" w:fill="auto"/>
          </w:tcPr>
          <w:p w14:paraId="4AD16877" w14:textId="77777777" w:rsidR="0048630A" w:rsidRPr="008053F0" w:rsidRDefault="0048630A" w:rsidP="0065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after="0" w:line="240" w:lineRule="auto"/>
              <w:ind w:left="-558" w:right="-131" w:firstLine="11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630A" w:rsidRPr="008053F0" w14:paraId="03CF3EF7" w14:textId="77777777" w:rsidTr="0048630A">
        <w:trPr>
          <w:trHeight w:val="410"/>
          <w:tblHeader/>
        </w:trPr>
        <w:tc>
          <w:tcPr>
            <w:tcW w:w="4109" w:type="pct"/>
          </w:tcPr>
          <w:p w14:paraId="17D5AE2B" w14:textId="77777777" w:rsidR="0048630A" w:rsidRPr="008053F0" w:rsidRDefault="0048630A" w:rsidP="006533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auto"/>
          </w:tcPr>
          <w:p w14:paraId="7B876270" w14:textId="6602FA5B" w:rsidR="0048630A" w:rsidRPr="008053F0" w:rsidRDefault="0048630A" w:rsidP="0065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99" w:right="-645" w:firstLine="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D4BEF">
              <w:rPr>
                <w:rFonts w:asciiTheme="majorBidi" w:hAnsiTheme="majorBidi" w:cstheme="majorBidi"/>
                <w:sz w:val="30"/>
                <w:szCs w:val="30"/>
              </w:rPr>
              <w:t>026</w:t>
            </w:r>
          </w:p>
        </w:tc>
      </w:tr>
      <w:tr w:rsidR="0048630A" w:rsidRPr="008053F0" w14:paraId="668ACE12" w14:textId="77777777" w:rsidTr="0048630A">
        <w:trPr>
          <w:trHeight w:val="400"/>
          <w:tblHeader/>
        </w:trPr>
        <w:tc>
          <w:tcPr>
            <w:tcW w:w="4109" w:type="pct"/>
          </w:tcPr>
          <w:p w14:paraId="40AF2F6B" w14:textId="77777777" w:rsidR="0048630A" w:rsidRPr="008053F0" w:rsidRDefault="0048630A" w:rsidP="006533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B03B9" w14:textId="567F63CD" w:rsidR="0048630A" w:rsidRPr="0048630A" w:rsidRDefault="0048630A" w:rsidP="00653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9" w:right="-465" w:firstLine="6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63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FD4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026</w:t>
            </w:r>
          </w:p>
        </w:tc>
      </w:tr>
    </w:tbl>
    <w:p w14:paraId="5F0EDAAA" w14:textId="77777777" w:rsidR="00F84DE3" w:rsidRPr="00DF5825" w:rsidRDefault="00F84DE3" w:rsidP="00DF5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158FB7F5" w14:textId="77777777" w:rsidR="0048630A" w:rsidRDefault="00486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056C07B" w14:textId="48057CC0" w:rsidR="00104C90" w:rsidRPr="006D304C" w:rsidRDefault="00D75BB6" w:rsidP="00D03D85">
      <w:pPr>
        <w:pStyle w:val="Heading8"/>
        <w:numPr>
          <w:ilvl w:val="0"/>
          <w:numId w:val="17"/>
        </w:numPr>
        <w:tabs>
          <w:tab w:val="left" w:pos="540"/>
          <w:tab w:val="left" w:pos="88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หนี้สินที่มีภาระดอกเบี้ย</w:t>
      </w:r>
    </w:p>
    <w:p w14:paraId="1F956499" w14:textId="77777777" w:rsidR="006D304C" w:rsidRDefault="006D304C" w:rsidP="00D03D85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0B449F1" w14:textId="5EA57D7F" w:rsidR="00812338" w:rsidRDefault="00812338" w:rsidP="00812338">
      <w:pPr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  <w:r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ณ วันที่</w:t>
      </w:r>
      <w:r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="00292593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292593">
        <w:rPr>
          <w:rFonts w:asciiTheme="majorBidi" w:hAnsiTheme="majorBidi" w:cstheme="majorBidi" w:hint="cs"/>
          <w:spacing w:val="4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บริษัทมีวงเงินสินเชื่อซึ่งยังมิได้เบิกใช้กับสถาบันการเงินในประเทศแห่งหนึ่งเป็นจำนวนเงินรวม</w:t>
      </w:r>
      <w:r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="00532104">
        <w:rPr>
          <w:rFonts w:asciiTheme="majorBidi" w:hAnsiTheme="majorBidi" w:cstheme="majorBidi"/>
          <w:spacing w:val="4"/>
          <w:sz w:val="30"/>
          <w:szCs w:val="30"/>
          <w:lang w:val="en-GB"/>
        </w:rPr>
        <w:t>96.</w:t>
      </w:r>
      <w:r w:rsidR="0035325D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63</w:t>
      </w:r>
      <w:r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ล้านบาท</w:t>
      </w:r>
      <w:r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 xml:space="preserve">(31 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GB"/>
        </w:rPr>
        <w:t xml:space="preserve">ธันวาคม 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256</w:t>
      </w:r>
      <w:r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4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:</w:t>
      </w:r>
      <w:r w:rsidR="00414951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 xml:space="preserve"> </w:t>
      </w:r>
      <w:r w:rsidR="00B85563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96.72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 xml:space="preserve"> 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GB"/>
        </w:rPr>
        <w:t>ล้านบาท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)</w:t>
      </w:r>
      <w:r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วงเงินสินเชื่อดังกล่าวค้ำประกันโดย</w:t>
      </w:r>
      <w:r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br/>
      </w:r>
      <w:r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ที่ดิน อาคารสิ่งปลูกสร้าง</w:t>
      </w:r>
      <w:r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 xml:space="preserve"> </w:t>
      </w:r>
      <w:r w:rsidR="00AE5C0C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และ</w:t>
      </w:r>
      <w:r w:rsidRPr="00325525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สิทธิการใช้ที่ดิน</w:t>
      </w:r>
      <w:r w:rsidRPr="00325525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ของ</w:t>
      </w:r>
      <w:r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บริษัท</w:t>
      </w:r>
    </w:p>
    <w:p w14:paraId="660BF69D" w14:textId="7C8A9F21" w:rsidR="00C60589" w:rsidRDefault="00C60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  <w:lang w:val="en-GB"/>
        </w:rPr>
      </w:pPr>
    </w:p>
    <w:p w14:paraId="77CED61B" w14:textId="77777777" w:rsidR="003D47A0" w:rsidRDefault="003D47A0" w:rsidP="003D47A0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การจ่ายโดยใช้หุ้นเป็นเกณฑ์</w:t>
      </w:r>
    </w:p>
    <w:p w14:paraId="7CFCBCA7" w14:textId="0D47F513" w:rsidR="00142554" w:rsidRDefault="00142554" w:rsidP="00C60589">
      <w:pPr>
        <w:pStyle w:val="Nomal"/>
        <w:tabs>
          <w:tab w:val="left" w:pos="540"/>
        </w:tabs>
        <w:spacing w:line="240" w:lineRule="atLeast"/>
        <w:jc w:val="thaiDistribute"/>
        <w:rPr>
          <w:color w:val="000000"/>
          <w:spacing w:val="10"/>
          <w:sz w:val="30"/>
          <w:szCs w:val="30"/>
        </w:rPr>
      </w:pPr>
    </w:p>
    <w:p w14:paraId="16319C31" w14:textId="20F2ACC5" w:rsidR="0091666C" w:rsidRDefault="0091666C" w:rsidP="0091666C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  <w:r w:rsidRPr="002A7705">
        <w:rPr>
          <w:color w:val="000000"/>
          <w:sz w:val="30"/>
          <w:szCs w:val="30"/>
          <w:cs/>
        </w:rPr>
        <w:t>ใน</w:t>
      </w:r>
      <w:r w:rsidRPr="004E4755">
        <w:rPr>
          <w:color w:val="000000"/>
          <w:sz w:val="30"/>
          <w:szCs w:val="30"/>
          <w:cs/>
        </w:rPr>
        <w:t xml:space="preserve">การประชุมสามัญประจำปีของผู้ถือหุ้นของบริษัท เมื่อวันที่ </w:t>
      </w:r>
      <w:r w:rsidRPr="004E4755">
        <w:rPr>
          <w:color w:val="000000"/>
          <w:sz w:val="30"/>
          <w:szCs w:val="30"/>
          <w:lang w:val="en-GB"/>
        </w:rPr>
        <w:t xml:space="preserve">7 </w:t>
      </w:r>
      <w:r w:rsidRPr="004E4755">
        <w:rPr>
          <w:rFonts w:hint="cs"/>
          <w:color w:val="000000"/>
          <w:sz w:val="30"/>
          <w:szCs w:val="30"/>
          <w:cs/>
        </w:rPr>
        <w:t xml:space="preserve">พฤษภาคม </w:t>
      </w:r>
      <w:r w:rsidRPr="004E4755">
        <w:rPr>
          <w:color w:val="000000"/>
          <w:sz w:val="30"/>
          <w:szCs w:val="30"/>
          <w:lang w:val="en-GB"/>
        </w:rPr>
        <w:t xml:space="preserve">2564 </w:t>
      </w:r>
      <w:r w:rsidRPr="004E4755">
        <w:rPr>
          <w:color w:val="000000"/>
          <w:sz w:val="30"/>
          <w:szCs w:val="30"/>
          <w:cs/>
        </w:rPr>
        <w:t>ผู้ถือหุ้นมีมติอนุมัติให้เพิ่มทุน</w:t>
      </w:r>
      <w:r w:rsidRPr="004E4755">
        <w:rPr>
          <w:color w:val="000000"/>
          <w:sz w:val="30"/>
          <w:szCs w:val="30"/>
        </w:rPr>
        <w:t xml:space="preserve">        </w:t>
      </w:r>
      <w:r w:rsidRPr="004E4755">
        <w:rPr>
          <w:color w:val="000000"/>
          <w:sz w:val="30"/>
          <w:szCs w:val="30"/>
          <w:cs/>
        </w:rPr>
        <w:t xml:space="preserve">จดทะเบียนของบริษัทจำนวน </w:t>
      </w:r>
      <w:r w:rsidR="00D67DD1">
        <w:rPr>
          <w:color w:val="000000"/>
          <w:sz w:val="30"/>
          <w:szCs w:val="30"/>
        </w:rPr>
        <w:t>1.75</w:t>
      </w:r>
      <w:r w:rsidRPr="004E4755"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 xml:space="preserve">ล้านบาท โดยการออกหุ้นสามัญเพิ่มทุนจำนวน </w:t>
      </w:r>
      <w:r w:rsidR="00D67DD1">
        <w:rPr>
          <w:color w:val="000000"/>
          <w:sz w:val="30"/>
          <w:szCs w:val="30"/>
        </w:rPr>
        <w:t>3.5</w:t>
      </w:r>
      <w:r w:rsidRPr="004E4755"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>ล้านหุ้น ซึ่งมีมูลค่าที่ตราไว้</w:t>
      </w:r>
      <w:r w:rsidRPr="004E4755">
        <w:rPr>
          <w:color w:val="000000"/>
          <w:sz w:val="30"/>
          <w:szCs w:val="30"/>
        </w:rPr>
        <w:t xml:space="preserve">    </w:t>
      </w:r>
      <w:r w:rsidRPr="002A279B">
        <w:rPr>
          <w:color w:val="000000"/>
          <w:spacing w:val="-12"/>
          <w:sz w:val="30"/>
          <w:szCs w:val="30"/>
          <w:cs/>
        </w:rPr>
        <w:t xml:space="preserve">หุ้นละ </w:t>
      </w:r>
      <w:r w:rsidR="00D67DD1">
        <w:rPr>
          <w:color w:val="000000"/>
          <w:spacing w:val="-12"/>
          <w:sz w:val="30"/>
          <w:szCs w:val="30"/>
        </w:rPr>
        <w:t>0.5</w:t>
      </w:r>
      <w:r w:rsidRPr="002A279B">
        <w:rPr>
          <w:color w:val="000000"/>
          <w:spacing w:val="-12"/>
          <w:sz w:val="30"/>
          <w:szCs w:val="30"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>บาท</w:t>
      </w:r>
      <w:r w:rsidR="003403DE" w:rsidRPr="002A279B">
        <w:rPr>
          <w:rFonts w:hint="cs"/>
          <w:color w:val="000000"/>
          <w:spacing w:val="-12"/>
          <w:sz w:val="30"/>
          <w:szCs w:val="30"/>
          <w:cs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>ทั้งนี้</w:t>
      </w:r>
      <w:r w:rsidRPr="002A279B">
        <w:rPr>
          <w:color w:val="000000"/>
          <w:spacing w:val="-12"/>
          <w:sz w:val="30"/>
          <w:szCs w:val="30"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 xml:space="preserve">การออกหุ้นดังกล่าว เพื่อรองรับการให้สิทธิซื้อหุ้นแก่พนักงาน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ในราคาใช้สิทธิ</w:t>
      </w:r>
      <w:r w:rsidRPr="002A279B">
        <w:rPr>
          <w:color w:val="000000"/>
          <w:spacing w:val="-12"/>
          <w:kern w:val="16"/>
          <w:sz w:val="30"/>
          <w:szCs w:val="30"/>
        </w:rPr>
        <w:t xml:space="preserve"> </w:t>
      </w:r>
      <w:r w:rsidRPr="002A279B">
        <w:rPr>
          <w:color w:val="000000"/>
          <w:spacing w:val="-12"/>
          <w:kern w:val="16"/>
          <w:sz w:val="30"/>
          <w:szCs w:val="30"/>
        </w:rPr>
        <w:br/>
        <w:t>8</w:t>
      </w:r>
      <w:r w:rsidR="002A279B">
        <w:rPr>
          <w:color w:val="000000"/>
          <w:spacing w:val="-12"/>
          <w:kern w:val="16"/>
          <w:sz w:val="30"/>
          <w:szCs w:val="30"/>
        </w:rPr>
        <w:t xml:space="preserve">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บาท</w:t>
      </w:r>
      <w:r w:rsidRPr="002A279B">
        <w:rPr>
          <w:color w:val="000000"/>
          <w:spacing w:val="-12"/>
          <w:kern w:val="16"/>
          <w:sz w:val="30"/>
          <w:szCs w:val="30"/>
        </w:rPr>
        <w:t xml:space="preserve">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ต่อหุ้น</w:t>
      </w:r>
      <w:r w:rsidRPr="00853EC6">
        <w:rPr>
          <w:color w:val="000000"/>
          <w:spacing w:val="-4"/>
          <w:sz w:val="30"/>
          <w:szCs w:val="30"/>
        </w:rPr>
        <w:t xml:space="preserve"> </w:t>
      </w:r>
      <w:r w:rsidRPr="00853EC6">
        <w:rPr>
          <w:color w:val="000000"/>
          <w:spacing w:val="-4"/>
          <w:sz w:val="30"/>
          <w:szCs w:val="30"/>
          <w:cs/>
        </w:rPr>
        <w:t xml:space="preserve">โดยวันที่ให้สิทธิ คือวันที่ </w:t>
      </w:r>
      <w:r w:rsidRPr="00853EC6">
        <w:rPr>
          <w:color w:val="000000"/>
          <w:spacing w:val="-4"/>
          <w:sz w:val="30"/>
          <w:szCs w:val="30"/>
        </w:rPr>
        <w:t xml:space="preserve">17 </w:t>
      </w:r>
      <w:r w:rsidRPr="00853EC6">
        <w:rPr>
          <w:rFonts w:hint="cs"/>
          <w:color w:val="000000"/>
          <w:spacing w:val="-4"/>
          <w:sz w:val="30"/>
          <w:szCs w:val="30"/>
          <w:cs/>
        </w:rPr>
        <w:t>พฤศจิกายน</w:t>
      </w:r>
      <w:r w:rsidRPr="00853EC6">
        <w:rPr>
          <w:color w:val="000000"/>
          <w:spacing w:val="-4"/>
          <w:sz w:val="30"/>
          <w:szCs w:val="30"/>
          <w:cs/>
        </w:rPr>
        <w:t xml:space="preserve"> </w:t>
      </w:r>
      <w:r w:rsidRPr="00853EC6">
        <w:rPr>
          <w:color w:val="000000"/>
          <w:spacing w:val="-4"/>
          <w:sz w:val="30"/>
          <w:szCs w:val="30"/>
        </w:rPr>
        <w:t>2564</w:t>
      </w:r>
      <w:r w:rsidRPr="00853EC6">
        <w:rPr>
          <w:color w:val="000000"/>
          <w:spacing w:val="-4"/>
          <w:sz w:val="30"/>
          <w:szCs w:val="30"/>
          <w:cs/>
        </w:rPr>
        <w:t xml:space="preserve"> ทั้งนี้ใบสำคัญแสดงสิทธิดังกล่าวมีระยะเวลาการใช้สิทธิ</w:t>
      </w:r>
      <w:r w:rsidRPr="004E4755">
        <w:rPr>
          <w:color w:val="000000"/>
          <w:sz w:val="30"/>
          <w:szCs w:val="30"/>
          <w:cs/>
        </w:rPr>
        <w:t xml:space="preserve">ไม่เกิน </w:t>
      </w:r>
      <w:r w:rsidRPr="004E4755">
        <w:rPr>
          <w:color w:val="000000"/>
          <w:sz w:val="30"/>
          <w:szCs w:val="30"/>
        </w:rPr>
        <w:t>3</w:t>
      </w:r>
      <w:r w:rsidRPr="004E4755">
        <w:rPr>
          <w:color w:val="000000"/>
          <w:sz w:val="30"/>
          <w:szCs w:val="30"/>
          <w:cs/>
        </w:rPr>
        <w:t xml:space="preserve"> ปี</w:t>
      </w:r>
      <w:r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>นับตั้งแต่มีการออกใบสำคัญแสดงสิทธิ รายการดังกล่าวถือเป็นรายการจ่ายโดยใช้หุ้นเป็นเกณฑ์ ดังนั้นบริษัทจึงต้องวัดมูลค่ายุติธรรมของสิทธิในการซื้อหุ้นให้แก่กลุ่มบุคคล</w:t>
      </w:r>
      <w:r w:rsidRPr="00134ED9">
        <w:rPr>
          <w:color w:val="000000"/>
          <w:sz w:val="30"/>
          <w:szCs w:val="30"/>
          <w:cs/>
        </w:rPr>
        <w:t>ดังกล่าว ณ วันที่ให้สิทธิโดยอ้างอิงจากมูลค่า</w:t>
      </w:r>
      <w:r w:rsidRPr="008A225C">
        <w:rPr>
          <w:color w:val="000000"/>
          <w:spacing w:val="-4"/>
          <w:sz w:val="30"/>
          <w:szCs w:val="30"/>
          <w:cs/>
        </w:rPr>
        <w:t>ยุติธรรมของหุ้นที่กำหนดไว้และสิ่งตอบแทนที่ต้องจ่ายและบันทึกค่าใช้จ่ายที่เกี่ยวข้อง พร้อม</w:t>
      </w:r>
      <w:r w:rsidRPr="008A225C">
        <w:rPr>
          <w:color w:val="000000"/>
          <w:spacing w:val="-4"/>
          <w:sz w:val="30"/>
          <w:szCs w:val="30"/>
        </w:rPr>
        <w:t xml:space="preserve"> </w:t>
      </w:r>
      <w:r w:rsidRPr="008A225C">
        <w:rPr>
          <w:color w:val="000000"/>
          <w:spacing w:val="-4"/>
          <w:sz w:val="30"/>
          <w:szCs w:val="30"/>
          <w:cs/>
        </w:rPr>
        <w:t>ๆ</w:t>
      </w:r>
      <w:r w:rsidRPr="008A225C">
        <w:rPr>
          <w:color w:val="000000"/>
          <w:spacing w:val="-4"/>
          <w:sz w:val="30"/>
          <w:szCs w:val="30"/>
        </w:rPr>
        <w:t xml:space="preserve"> </w:t>
      </w:r>
      <w:r w:rsidRPr="008A225C">
        <w:rPr>
          <w:color w:val="000000"/>
          <w:spacing w:val="-4"/>
          <w:sz w:val="30"/>
          <w:szCs w:val="30"/>
          <w:cs/>
        </w:rPr>
        <w:t>ไปกับรับรู้การเพิ่มขึ้น</w:t>
      </w:r>
      <w:r w:rsidRPr="00134ED9">
        <w:rPr>
          <w:color w:val="000000"/>
          <w:sz w:val="30"/>
          <w:szCs w:val="30"/>
          <w:cs/>
        </w:rPr>
        <w:t xml:space="preserve">ของส่วนของผู้ถือหุ้นตามที่กำหนดไว้ในมาตรฐานการรายงานทางการเงินฉบับที่ </w:t>
      </w:r>
      <w:r w:rsidRPr="00134ED9">
        <w:rPr>
          <w:color w:val="000000"/>
          <w:sz w:val="30"/>
          <w:szCs w:val="30"/>
        </w:rPr>
        <w:t>2</w:t>
      </w:r>
    </w:p>
    <w:p w14:paraId="67AC9499" w14:textId="77777777" w:rsidR="00AF3E4D" w:rsidRDefault="00AF3E4D" w:rsidP="00AF3E4D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2B0F8384" w14:textId="3128074B" w:rsidR="00AF3E4D" w:rsidRPr="002A7705" w:rsidRDefault="00AF3E4D" w:rsidP="00AF3E4D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b/>
          <w:bCs/>
          <w:i/>
          <w:iCs/>
          <w:sz w:val="30"/>
          <w:szCs w:val="30"/>
        </w:rPr>
      </w:pPr>
      <w:r w:rsidRPr="002A7705">
        <w:rPr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0D351E32" w14:textId="77777777" w:rsidR="00AF3E4D" w:rsidRPr="002A7705" w:rsidRDefault="00AF3E4D" w:rsidP="00AF3E4D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</w:p>
    <w:p w14:paraId="49D42354" w14:textId="77777777" w:rsidR="00AF3E4D" w:rsidRPr="002A7705" w:rsidRDefault="00AF3E4D" w:rsidP="00AF3E4D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>บริษัทได้บันทึกบัญชีโดยพิจารณามูลค่ายุติธรรมโดยประมาณของสิทธิซื้อหุ้นในโครงการนี้</w:t>
      </w:r>
      <w:r w:rsidRPr="002A7705">
        <w:rPr>
          <w:rFonts w:ascii="Angsana New" w:hAnsi="Angsana New"/>
          <w:color w:val="FFFFFF"/>
          <w:sz w:val="30"/>
          <w:szCs w:val="30"/>
        </w:rPr>
        <w:t>-</w:t>
      </w:r>
      <w:r w:rsidRPr="002A7705">
        <w:rPr>
          <w:rFonts w:ascii="Angsana New" w:hAnsi="Angsana New"/>
          <w:sz w:val="30"/>
          <w:szCs w:val="30"/>
          <w:cs/>
        </w:rPr>
        <w:t xml:space="preserve">โดยใช้แบบจำลอง     </w:t>
      </w:r>
      <w:r w:rsidRPr="002A7705">
        <w:rPr>
          <w:rFonts w:ascii="Angsana New" w:hAnsi="Angsana New"/>
          <w:sz w:val="30"/>
          <w:szCs w:val="30"/>
        </w:rPr>
        <w:t>American-Option-Trinomial-Tree</w:t>
      </w:r>
      <w:r w:rsidRPr="002A7705">
        <w:rPr>
          <w:rFonts w:ascii="Angsana New" w:hAnsi="Angsana New"/>
          <w:sz w:val="30"/>
          <w:szCs w:val="30"/>
          <w:cs/>
        </w:rPr>
        <w:t xml:space="preserve"> และคำนวณแยกแต่ละช่วงระยะเวลาการใช้สิทธิ </w:t>
      </w:r>
      <w:r w:rsidRPr="002A7705">
        <w:rPr>
          <w:rFonts w:ascii="Angsana New" w:hAnsi="Angsana New"/>
          <w:sz w:val="30"/>
          <w:szCs w:val="30"/>
        </w:rPr>
        <w:t xml:space="preserve">3 </w:t>
      </w:r>
      <w:r w:rsidRPr="002A7705">
        <w:rPr>
          <w:rFonts w:ascii="Angsana New" w:hAnsi="Angsana New"/>
          <w:sz w:val="30"/>
          <w:szCs w:val="30"/>
          <w:cs/>
        </w:rPr>
        <w:t>ครั้ง ดังนี้</w:t>
      </w:r>
    </w:p>
    <w:p w14:paraId="6A5C2C13" w14:textId="77777777" w:rsidR="00AF3E4D" w:rsidRDefault="00AF3E4D" w:rsidP="00AF3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810"/>
        <w:gridCol w:w="3510"/>
        <w:gridCol w:w="3330"/>
        <w:gridCol w:w="1620"/>
      </w:tblGrid>
      <w:tr w:rsidR="00AF3E4D" w:rsidRPr="002A7705" w14:paraId="2D97AF82" w14:textId="77777777" w:rsidTr="00BC14F0">
        <w:trPr>
          <w:tblHeader/>
        </w:trPr>
        <w:tc>
          <w:tcPr>
            <w:tcW w:w="810" w:type="dxa"/>
          </w:tcPr>
          <w:p w14:paraId="6D13B795" w14:textId="77777777" w:rsidR="00AF3E4D" w:rsidRPr="002A7705" w:rsidRDefault="00AF3E4D" w:rsidP="00BC14F0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3510" w:type="dxa"/>
          </w:tcPr>
          <w:p w14:paraId="2876B170" w14:textId="77777777" w:rsidR="00AF3E4D" w:rsidRPr="002A7705" w:rsidRDefault="00AF3E4D" w:rsidP="00BC14F0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ระยะเวลาใช้สิทธิ</w:t>
            </w:r>
          </w:p>
        </w:tc>
        <w:tc>
          <w:tcPr>
            <w:tcW w:w="3330" w:type="dxa"/>
          </w:tcPr>
          <w:p w14:paraId="6C81D526" w14:textId="77777777" w:rsidR="00AF3E4D" w:rsidRPr="002A7705" w:rsidRDefault="00AF3E4D" w:rsidP="00BC14F0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จำนวนหุ้นที่สามารถใช้สิทธิ</w:t>
            </w:r>
          </w:p>
        </w:tc>
        <w:tc>
          <w:tcPr>
            <w:tcW w:w="1620" w:type="dxa"/>
          </w:tcPr>
          <w:p w14:paraId="4BDB0D3D" w14:textId="77777777" w:rsidR="00AF3E4D" w:rsidRPr="002A7705" w:rsidRDefault="00AF3E4D" w:rsidP="00BC14F0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ราคาใช้สิทธิ</w:t>
            </w:r>
            <w:r w:rsidRPr="002A770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(บาท)</w:t>
            </w:r>
          </w:p>
        </w:tc>
      </w:tr>
      <w:tr w:rsidR="00AF3E4D" w:rsidRPr="002A7705" w14:paraId="17423D5D" w14:textId="77777777" w:rsidTr="00BC14F0">
        <w:tc>
          <w:tcPr>
            <w:tcW w:w="810" w:type="dxa"/>
          </w:tcPr>
          <w:p w14:paraId="2F34D99B" w14:textId="77777777" w:rsidR="00AF3E4D" w:rsidRPr="002A7705" w:rsidRDefault="00AF3E4D" w:rsidP="00BC14F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3510" w:type="dxa"/>
          </w:tcPr>
          <w:p w14:paraId="198CDECF" w14:textId="77777777" w:rsidR="00AF3E4D" w:rsidRPr="00506EE6" w:rsidRDefault="00AF3E4D" w:rsidP="00BC14F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2565</w:t>
            </w:r>
          </w:p>
        </w:tc>
        <w:tc>
          <w:tcPr>
            <w:tcW w:w="3330" w:type="dxa"/>
          </w:tcPr>
          <w:p w14:paraId="4C4C7A53" w14:textId="77777777" w:rsidR="00AF3E4D" w:rsidRPr="00805BE1" w:rsidRDefault="00AF3E4D" w:rsidP="00BC14F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25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</w:t>
            </w:r>
          </w:p>
        </w:tc>
        <w:tc>
          <w:tcPr>
            <w:tcW w:w="1620" w:type="dxa"/>
          </w:tcPr>
          <w:p w14:paraId="2CFD94CD" w14:textId="77777777" w:rsidR="00AF3E4D" w:rsidRPr="00676468" w:rsidRDefault="00AF3E4D" w:rsidP="00BC14F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AF3E4D" w:rsidRPr="002A7705" w14:paraId="6A839538" w14:textId="77777777" w:rsidTr="00BC14F0">
        <w:trPr>
          <w:trHeight w:val="262"/>
        </w:trPr>
        <w:tc>
          <w:tcPr>
            <w:tcW w:w="810" w:type="dxa"/>
          </w:tcPr>
          <w:p w14:paraId="6338D7CC" w14:textId="77777777" w:rsidR="00AF3E4D" w:rsidRPr="002A7705" w:rsidRDefault="00AF3E4D" w:rsidP="00BC14F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3510" w:type="dxa"/>
          </w:tcPr>
          <w:p w14:paraId="16BBA419" w14:textId="77777777" w:rsidR="00AF3E4D" w:rsidRPr="00506EE6" w:rsidRDefault="00AF3E4D" w:rsidP="00BC14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2566</w:t>
            </w:r>
          </w:p>
        </w:tc>
        <w:tc>
          <w:tcPr>
            <w:tcW w:w="3330" w:type="dxa"/>
          </w:tcPr>
          <w:p w14:paraId="379317A4" w14:textId="77777777" w:rsidR="00AF3E4D" w:rsidRPr="00805BE1" w:rsidRDefault="00AF3E4D" w:rsidP="00BC14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60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 (โดยนับรวมถึงการใช้สิทธิครั้งแรก)</w:t>
            </w:r>
          </w:p>
        </w:tc>
        <w:tc>
          <w:tcPr>
            <w:tcW w:w="1620" w:type="dxa"/>
          </w:tcPr>
          <w:p w14:paraId="20FED023" w14:textId="77777777" w:rsidR="00AF3E4D" w:rsidRPr="00676468" w:rsidRDefault="00AF3E4D" w:rsidP="00BC14F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AF3E4D" w:rsidRPr="002A7705" w14:paraId="507BDA9A" w14:textId="77777777" w:rsidTr="00BC14F0">
        <w:tc>
          <w:tcPr>
            <w:tcW w:w="810" w:type="dxa"/>
          </w:tcPr>
          <w:p w14:paraId="5500829F" w14:textId="77777777" w:rsidR="00AF3E4D" w:rsidRPr="002A7705" w:rsidRDefault="00AF3E4D" w:rsidP="00BC14F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3510" w:type="dxa"/>
          </w:tcPr>
          <w:p w14:paraId="0FA00294" w14:textId="77777777" w:rsidR="00AF3E4D" w:rsidRPr="00506EE6" w:rsidRDefault="00AF3E4D" w:rsidP="00BC14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>ไม่เกินวันครบกำหนดอายุของใบสำคัญแสดงสิทธิใน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ปี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2567</w:t>
            </w:r>
          </w:p>
        </w:tc>
        <w:tc>
          <w:tcPr>
            <w:tcW w:w="3330" w:type="dxa"/>
          </w:tcPr>
          <w:p w14:paraId="088FA210" w14:textId="77777777" w:rsidR="00AF3E4D" w:rsidRPr="00805BE1" w:rsidRDefault="00AF3E4D" w:rsidP="00BC14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hAnsi="Angsana New"/>
                <w:b/>
                <w:sz w:val="30"/>
                <w:szCs w:val="30"/>
                <w:cs/>
              </w:rPr>
              <w:t>สิทธิคงเหลือ</w:t>
            </w:r>
          </w:p>
        </w:tc>
        <w:tc>
          <w:tcPr>
            <w:tcW w:w="1620" w:type="dxa"/>
          </w:tcPr>
          <w:p w14:paraId="0948FF6E" w14:textId="77777777" w:rsidR="00AF3E4D" w:rsidRPr="00676468" w:rsidRDefault="00AF3E4D" w:rsidP="00BC14F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</w:tbl>
    <w:p w14:paraId="1C918896" w14:textId="09A73189" w:rsidR="00AF3E4D" w:rsidRDefault="00AF3E4D" w:rsidP="00C60589">
      <w:pPr>
        <w:pStyle w:val="Nomal"/>
        <w:tabs>
          <w:tab w:val="left" w:pos="540"/>
        </w:tabs>
        <w:spacing w:line="240" w:lineRule="atLeast"/>
        <w:jc w:val="thaiDistribute"/>
        <w:rPr>
          <w:color w:val="000000"/>
          <w:spacing w:val="10"/>
          <w:sz w:val="30"/>
          <w:szCs w:val="30"/>
        </w:rPr>
      </w:pPr>
    </w:p>
    <w:p w14:paraId="6E240E3D" w14:textId="77777777" w:rsidR="00AF3E4D" w:rsidRDefault="00AF3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10"/>
          <w:sz w:val="30"/>
          <w:szCs w:val="30"/>
        </w:rPr>
      </w:pPr>
      <w:r>
        <w:rPr>
          <w:color w:val="000000"/>
          <w:spacing w:val="10"/>
          <w:sz w:val="30"/>
          <w:szCs w:val="30"/>
        </w:rPr>
        <w:br w:type="page"/>
      </w: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2430"/>
      </w:tblGrid>
      <w:tr w:rsidR="00D25F5E" w:rsidRPr="00B2145F" w14:paraId="6E2CE561" w14:textId="77777777" w:rsidTr="00D972FD">
        <w:trPr>
          <w:cantSplit/>
        </w:trPr>
        <w:tc>
          <w:tcPr>
            <w:tcW w:w="6570" w:type="dxa"/>
          </w:tcPr>
          <w:p w14:paraId="2592E837" w14:textId="77777777" w:rsidR="00D25F5E" w:rsidRPr="00B2145F" w:rsidRDefault="00D25F5E" w:rsidP="00D972F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   </w:t>
            </w:r>
          </w:p>
        </w:tc>
        <w:tc>
          <w:tcPr>
            <w:tcW w:w="2430" w:type="dxa"/>
          </w:tcPr>
          <w:p w14:paraId="0FE35E06" w14:textId="77777777" w:rsidR="00D25F5E" w:rsidRDefault="00D25F5E" w:rsidP="00D972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จำนวนใบสำคัญแสดงสิทธิ</w:t>
            </w:r>
          </w:p>
          <w:p w14:paraId="209AD011" w14:textId="77777777" w:rsidR="00D25F5E" w:rsidRPr="00AA087F" w:rsidRDefault="00D25F5E" w:rsidP="00D972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AA087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</w:tr>
      <w:tr w:rsidR="00D25F5E" w:rsidRPr="00B2145F" w14:paraId="365F9CAA" w14:textId="77777777" w:rsidTr="00D972FD">
        <w:trPr>
          <w:cantSplit/>
        </w:trPr>
        <w:tc>
          <w:tcPr>
            <w:tcW w:w="6570" w:type="dxa"/>
          </w:tcPr>
          <w:p w14:paraId="4B68A5D6" w14:textId="77777777" w:rsidR="00D25F5E" w:rsidRPr="00B2145F" w:rsidRDefault="00D25F5E" w:rsidP="00D972F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ใบสำคัญแสดงสิทธิที่เสนอขาย</w:t>
            </w:r>
          </w:p>
        </w:tc>
        <w:tc>
          <w:tcPr>
            <w:tcW w:w="2430" w:type="dxa"/>
            <w:tcBorders>
              <w:bottom w:val="double" w:sz="4" w:space="0" w:color="auto"/>
            </w:tcBorders>
          </w:tcPr>
          <w:p w14:paraId="08AED64A" w14:textId="0A4F9243" w:rsidR="00D25F5E" w:rsidRPr="00C549FF" w:rsidRDefault="006B09E7" w:rsidP="00D972FD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91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</w:tr>
      <w:tr w:rsidR="00D25F5E" w:rsidRPr="00B2145F" w14:paraId="3A2FAC59" w14:textId="77777777" w:rsidTr="00D972FD">
        <w:trPr>
          <w:cantSplit/>
        </w:trPr>
        <w:tc>
          <w:tcPr>
            <w:tcW w:w="6570" w:type="dxa"/>
          </w:tcPr>
          <w:p w14:paraId="0D0A000D" w14:textId="05452DC0" w:rsidR="00D25F5E" w:rsidRPr="0085269A" w:rsidRDefault="00D25F5E" w:rsidP="00D972F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ใบสำคัญแสดงสิทธิที่จัดสรร</w:t>
            </w:r>
            <w:r w:rsidR="001449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4492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14492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4492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14492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30" w:type="dxa"/>
            <w:tcBorders>
              <w:top w:val="double" w:sz="4" w:space="0" w:color="auto"/>
            </w:tcBorders>
          </w:tcPr>
          <w:p w14:paraId="53B0A17A" w14:textId="5789B4EF" w:rsidR="00D25F5E" w:rsidRPr="00C549FF" w:rsidRDefault="006B09E7" w:rsidP="004211DB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2,983</w:t>
            </w:r>
          </w:p>
        </w:tc>
      </w:tr>
      <w:tr w:rsidR="00D67DD1" w:rsidRPr="00B2145F" w14:paraId="1FDD8EDB" w14:textId="77777777" w:rsidTr="00D972FD">
        <w:trPr>
          <w:cantSplit/>
        </w:trPr>
        <w:tc>
          <w:tcPr>
            <w:tcW w:w="6570" w:type="dxa"/>
          </w:tcPr>
          <w:p w14:paraId="265B573B" w14:textId="1834E3F9" w:rsidR="00D67DD1" w:rsidRPr="0085269A" w:rsidRDefault="00D67DD1" w:rsidP="00414951">
            <w:pPr>
              <w:shd w:val="clear" w:color="auto" w:fill="FFFFFF" w:themeFill="background1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2430" w:type="dxa"/>
            <w:tcBorders>
              <w:top w:val="double" w:sz="4" w:space="0" w:color="auto"/>
            </w:tcBorders>
          </w:tcPr>
          <w:p w14:paraId="192E4A1A" w14:textId="4CDA2AB4" w:rsidR="00D67DD1" w:rsidRDefault="00414951" w:rsidP="0041495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588</w:t>
            </w:r>
          </w:p>
        </w:tc>
      </w:tr>
      <w:tr w:rsidR="0048630A" w:rsidRPr="00B2145F" w14:paraId="45363EE6" w14:textId="77777777" w:rsidTr="00414951">
        <w:trPr>
          <w:cantSplit/>
        </w:trPr>
        <w:tc>
          <w:tcPr>
            <w:tcW w:w="6570" w:type="dxa"/>
          </w:tcPr>
          <w:p w14:paraId="7DF4AA9E" w14:textId="0236EFF0" w:rsidR="0048630A" w:rsidRPr="0085269A" w:rsidRDefault="0048630A" w:rsidP="0048630A">
            <w:pPr>
              <w:shd w:val="clear" w:color="auto" w:fill="FFFFFF" w:themeFill="background1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ยกเลิกใบสำคัญแสดงสิทธิ</w:t>
            </w:r>
          </w:p>
        </w:tc>
        <w:tc>
          <w:tcPr>
            <w:tcW w:w="2430" w:type="dxa"/>
            <w:shd w:val="clear" w:color="auto" w:fill="FFFFFF" w:themeFill="background1"/>
          </w:tcPr>
          <w:p w14:paraId="2E426C01" w14:textId="109F6F81" w:rsidR="0048630A" w:rsidRDefault="0048630A" w:rsidP="0048630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90"/>
                <w:tab w:val="decimal" w:pos="1360"/>
              </w:tabs>
              <w:spacing w:line="240" w:lineRule="auto"/>
              <w:ind w:left="190" w:right="8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(120)</w:t>
            </w:r>
          </w:p>
        </w:tc>
      </w:tr>
      <w:tr w:rsidR="00FA488E" w:rsidRPr="00B2145F" w14:paraId="234F8F79" w14:textId="77777777" w:rsidTr="00414951">
        <w:trPr>
          <w:cantSplit/>
        </w:trPr>
        <w:tc>
          <w:tcPr>
            <w:tcW w:w="6570" w:type="dxa"/>
          </w:tcPr>
          <w:p w14:paraId="143DAA46" w14:textId="5D201ED4" w:rsidR="00FA488E" w:rsidRPr="0085269A" w:rsidRDefault="00FA488E" w:rsidP="0048630A">
            <w:pPr>
              <w:shd w:val="clear" w:color="auto" w:fill="FFFFFF" w:themeFill="background1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ใช้สิทธิครั้งที่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0" w:type="dxa"/>
            <w:shd w:val="clear" w:color="auto" w:fill="FFFFFF" w:themeFill="background1"/>
          </w:tcPr>
          <w:p w14:paraId="1CB9E9EB" w14:textId="64641358" w:rsidR="00FA488E" w:rsidRDefault="00FA488E" w:rsidP="0048630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90"/>
                <w:tab w:val="decimal" w:pos="1360"/>
              </w:tabs>
              <w:spacing w:line="240" w:lineRule="auto"/>
              <w:ind w:left="190" w:right="8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(843)</w:t>
            </w:r>
          </w:p>
        </w:tc>
      </w:tr>
      <w:tr w:rsidR="0048630A" w:rsidRPr="00B2145F" w14:paraId="065BFE70" w14:textId="77777777" w:rsidTr="00414951">
        <w:trPr>
          <w:cantSplit/>
        </w:trPr>
        <w:tc>
          <w:tcPr>
            <w:tcW w:w="6570" w:type="dxa"/>
            <w:hideMark/>
          </w:tcPr>
          <w:p w14:paraId="2A72CF1E" w14:textId="2451DA56" w:rsidR="0048630A" w:rsidRPr="00B2145F" w:rsidRDefault="0048630A" w:rsidP="0048630A">
            <w:pPr>
              <w:shd w:val="clear" w:color="auto" w:fill="FFFFFF" w:themeFill="background1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85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5269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11806980" w14:textId="698FE51E" w:rsidR="0048630A" w:rsidRPr="00C549FF" w:rsidRDefault="00FA488E" w:rsidP="0048630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left" w:pos="1095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2,608</w:t>
            </w:r>
          </w:p>
        </w:tc>
      </w:tr>
    </w:tbl>
    <w:p w14:paraId="123CC53D" w14:textId="77777777" w:rsidR="00D25F5E" w:rsidRDefault="00D25F5E" w:rsidP="00414951">
      <w:pPr>
        <w:pStyle w:val="Nomal"/>
        <w:shd w:val="clear" w:color="auto" w:fill="FFFFFF" w:themeFill="background1"/>
        <w:tabs>
          <w:tab w:val="left" w:pos="540"/>
        </w:tabs>
        <w:spacing w:line="240" w:lineRule="atLeast"/>
        <w:ind w:left="540"/>
        <w:jc w:val="thaiDistribute"/>
        <w:rPr>
          <w:color w:val="000000"/>
          <w:spacing w:val="10"/>
          <w:sz w:val="30"/>
          <w:szCs w:val="30"/>
          <w:cs/>
        </w:rPr>
      </w:pPr>
    </w:p>
    <w:p w14:paraId="406771A1" w14:textId="4972B71C" w:rsidR="00D25F5E" w:rsidRPr="002A7705" w:rsidRDefault="00D25F5E" w:rsidP="00D25F5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  <w:cs/>
        </w:rPr>
      </w:pPr>
      <w:r w:rsidRPr="00F0645E">
        <w:rPr>
          <w:rFonts w:hint="cs"/>
          <w:color w:val="000000"/>
          <w:spacing w:val="10"/>
          <w:sz w:val="30"/>
          <w:szCs w:val="30"/>
          <w:cs/>
        </w:rPr>
        <w:t>ค่าใช้จ่ายพนักงานจากการให้สิทธิซื้อหุ้นแก่พนักงานตลอดระยะเวลาที่พนักงานสามารถเข้าใช้สิทธิได้ใน</w:t>
      </w:r>
      <w:r>
        <w:rPr>
          <w:rFonts w:hint="cs"/>
          <w:color w:val="000000"/>
          <w:sz w:val="30"/>
          <w:szCs w:val="30"/>
          <w:cs/>
        </w:rPr>
        <w:t>งบกำไรขาดทุนเบ็ดเสร็จสำหรับ</w:t>
      </w:r>
      <w:r w:rsidR="004B2357">
        <w:rPr>
          <w:rFonts w:hint="cs"/>
          <w:color w:val="000000"/>
          <w:sz w:val="30"/>
          <w:szCs w:val="30"/>
          <w:cs/>
        </w:rPr>
        <w:t>งวด</w:t>
      </w:r>
      <w:r w:rsidR="00414951">
        <w:rPr>
          <w:rFonts w:hint="cs"/>
          <w:color w:val="000000"/>
          <w:sz w:val="30"/>
          <w:szCs w:val="30"/>
          <w:cs/>
        </w:rPr>
        <w:t>หก</w:t>
      </w:r>
      <w:r w:rsidR="004B2357">
        <w:rPr>
          <w:rFonts w:hint="cs"/>
          <w:color w:val="000000"/>
          <w:sz w:val="30"/>
          <w:szCs w:val="30"/>
          <w:cs/>
        </w:rPr>
        <w:t>เดือน</w:t>
      </w:r>
      <w:r>
        <w:rPr>
          <w:rFonts w:hint="cs"/>
          <w:color w:val="000000"/>
          <w:sz w:val="30"/>
          <w:szCs w:val="30"/>
          <w:cs/>
        </w:rPr>
        <w:t xml:space="preserve">สิ้นสุดวันที่ </w:t>
      </w:r>
      <w:r w:rsidR="00AE6D10">
        <w:rPr>
          <w:color w:val="000000"/>
          <w:sz w:val="30"/>
          <w:szCs w:val="30"/>
        </w:rPr>
        <w:t xml:space="preserve">30 </w:t>
      </w:r>
      <w:r w:rsidR="00AE6D10">
        <w:rPr>
          <w:rFonts w:hint="cs"/>
          <w:color w:val="000000"/>
          <w:sz w:val="30"/>
          <w:szCs w:val="30"/>
          <w:cs/>
        </w:rPr>
        <w:t>มิถุนายน</w:t>
      </w:r>
      <w:r>
        <w:rPr>
          <w:rFonts w:hint="cs"/>
          <w:color w:val="000000"/>
          <w:sz w:val="30"/>
          <w:szCs w:val="30"/>
          <w:cs/>
        </w:rPr>
        <w:t xml:space="preserve"> </w:t>
      </w:r>
      <w:r>
        <w:rPr>
          <w:color w:val="000000"/>
          <w:sz w:val="30"/>
          <w:szCs w:val="30"/>
        </w:rPr>
        <w:t>256</w:t>
      </w:r>
      <w:r w:rsidR="00A32A44">
        <w:rPr>
          <w:color w:val="000000"/>
          <w:sz w:val="30"/>
          <w:szCs w:val="30"/>
        </w:rPr>
        <w:t>5</w:t>
      </w:r>
      <w:r>
        <w:rPr>
          <w:color w:val="000000"/>
          <w:sz w:val="30"/>
          <w:szCs w:val="30"/>
        </w:rPr>
        <w:t xml:space="preserve"> </w:t>
      </w:r>
      <w:r>
        <w:rPr>
          <w:rFonts w:hint="cs"/>
          <w:color w:val="000000"/>
          <w:sz w:val="30"/>
          <w:szCs w:val="30"/>
          <w:cs/>
        </w:rPr>
        <w:t>และบันทึกไว้ในบัญชี “ส่วนเกินทุนจากรายการจ่ายโดยใช้หุ้นเป็นเกณฑ์” เป็นจำนวนเงิน</w:t>
      </w:r>
      <w:r w:rsidRPr="00C60589">
        <w:rPr>
          <w:rFonts w:hint="cs"/>
          <w:color w:val="000000"/>
          <w:sz w:val="30"/>
          <w:szCs w:val="30"/>
          <w:cs/>
        </w:rPr>
        <w:t xml:space="preserve">รวม </w:t>
      </w:r>
      <w:r w:rsidR="00414951">
        <w:rPr>
          <w:color w:val="000000"/>
          <w:sz w:val="30"/>
          <w:szCs w:val="30"/>
        </w:rPr>
        <w:t>6.4</w:t>
      </w:r>
      <w:r w:rsidR="001E4970">
        <w:rPr>
          <w:color w:val="000000"/>
          <w:sz w:val="30"/>
          <w:szCs w:val="30"/>
        </w:rPr>
        <w:t>4</w:t>
      </w:r>
      <w:r>
        <w:rPr>
          <w:color w:val="000000"/>
          <w:sz w:val="30"/>
          <w:szCs w:val="30"/>
        </w:rPr>
        <w:t xml:space="preserve"> </w:t>
      </w:r>
      <w:r>
        <w:rPr>
          <w:rFonts w:hint="cs"/>
          <w:color w:val="000000"/>
          <w:sz w:val="30"/>
          <w:szCs w:val="30"/>
          <w:cs/>
        </w:rPr>
        <w:t>ล้าน</w:t>
      </w:r>
      <w:r w:rsidR="00502DAA">
        <w:rPr>
          <w:rFonts w:hint="cs"/>
          <w:color w:val="000000"/>
          <w:sz w:val="30"/>
          <w:szCs w:val="30"/>
          <w:cs/>
        </w:rPr>
        <w:t>บาท</w:t>
      </w:r>
      <w:r w:rsidR="00F84DE3">
        <w:rPr>
          <w:rFonts w:hint="cs"/>
          <w:color w:val="000000"/>
          <w:sz w:val="30"/>
          <w:szCs w:val="30"/>
          <w:cs/>
        </w:rPr>
        <w:t xml:space="preserve"> </w:t>
      </w:r>
      <w:r w:rsidR="00A32A44" w:rsidRPr="00B76BE1">
        <w:rPr>
          <w:i/>
          <w:iCs/>
          <w:color w:val="000000"/>
          <w:sz w:val="30"/>
          <w:szCs w:val="30"/>
        </w:rPr>
        <w:t>(3</w:t>
      </w:r>
      <w:r w:rsidR="00D722B7">
        <w:rPr>
          <w:i/>
          <w:iCs/>
          <w:color w:val="000000"/>
          <w:sz w:val="30"/>
          <w:szCs w:val="30"/>
        </w:rPr>
        <w:t>0</w:t>
      </w:r>
      <w:r w:rsidR="00A32A44" w:rsidRPr="00B76BE1">
        <w:rPr>
          <w:rFonts w:hint="cs"/>
          <w:i/>
          <w:iCs/>
          <w:color w:val="000000"/>
          <w:sz w:val="30"/>
          <w:szCs w:val="30"/>
          <w:cs/>
        </w:rPr>
        <w:t xml:space="preserve"> </w:t>
      </w:r>
      <w:r w:rsidR="00A1232E" w:rsidRPr="00B76BE1">
        <w:rPr>
          <w:rFonts w:hint="cs"/>
          <w:i/>
          <w:iCs/>
          <w:color w:val="000000"/>
          <w:sz w:val="30"/>
          <w:szCs w:val="30"/>
          <w:cs/>
        </w:rPr>
        <w:t>ม</w:t>
      </w:r>
      <w:r w:rsidR="00D722B7">
        <w:rPr>
          <w:rFonts w:hint="cs"/>
          <w:i/>
          <w:iCs/>
          <w:color w:val="000000"/>
          <w:sz w:val="30"/>
          <w:szCs w:val="30"/>
          <w:cs/>
        </w:rPr>
        <w:t>ิถุนายน</w:t>
      </w:r>
      <w:r w:rsidR="00A32A44" w:rsidRPr="00B76BE1">
        <w:rPr>
          <w:rFonts w:hint="cs"/>
          <w:i/>
          <w:iCs/>
          <w:color w:val="000000"/>
          <w:sz w:val="30"/>
          <w:szCs w:val="30"/>
          <w:cs/>
        </w:rPr>
        <w:t xml:space="preserve"> </w:t>
      </w:r>
      <w:r w:rsidR="00A32A44" w:rsidRPr="00B76BE1">
        <w:rPr>
          <w:i/>
          <w:iCs/>
          <w:color w:val="000000"/>
          <w:sz w:val="30"/>
          <w:szCs w:val="30"/>
        </w:rPr>
        <w:t xml:space="preserve">2564: </w:t>
      </w:r>
      <w:r w:rsidR="00A1232E" w:rsidRPr="00B76BE1">
        <w:rPr>
          <w:rFonts w:hint="cs"/>
          <w:i/>
          <w:iCs/>
          <w:color w:val="000000"/>
          <w:sz w:val="30"/>
          <w:szCs w:val="30"/>
          <w:cs/>
        </w:rPr>
        <w:t>ไม่มี</w:t>
      </w:r>
      <w:r w:rsidR="00A32A44" w:rsidRPr="00B76BE1">
        <w:rPr>
          <w:i/>
          <w:iCs/>
          <w:color w:val="000000"/>
          <w:sz w:val="30"/>
          <w:szCs w:val="30"/>
        </w:rPr>
        <w:t>)</w:t>
      </w:r>
    </w:p>
    <w:p w14:paraId="17FB046F" w14:textId="77777777" w:rsidR="006D304C" w:rsidRDefault="006D304C" w:rsidP="00D03D8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335B5B" w14:textId="084728B2" w:rsidR="006D304C" w:rsidRDefault="00F84DE3" w:rsidP="00D03D8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ในเดือนกรกฎาคม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 w:rsidR="00502DAA">
        <w:rPr>
          <w:rFonts w:asciiTheme="majorBidi" w:hAnsiTheme="majorBidi" w:cstheme="majorBidi" w:hint="cs"/>
          <w:sz w:val="30"/>
          <w:szCs w:val="30"/>
          <w:cs/>
        </w:rPr>
        <w:t xml:space="preserve">ใบสำคัญแสดงสิทธิจำนวน </w:t>
      </w:r>
      <w:r w:rsidR="00502DAA">
        <w:rPr>
          <w:rFonts w:asciiTheme="majorBidi" w:hAnsiTheme="majorBidi" w:cstheme="majorBidi"/>
          <w:sz w:val="30"/>
          <w:szCs w:val="30"/>
        </w:rPr>
        <w:t>84</w:t>
      </w:r>
      <w:r w:rsidR="00D164D9">
        <w:rPr>
          <w:rFonts w:asciiTheme="majorBidi" w:hAnsiTheme="majorBidi" w:cstheme="majorBidi"/>
          <w:sz w:val="30"/>
          <w:szCs w:val="30"/>
        </w:rPr>
        <w:t>3,000</w:t>
      </w:r>
      <w:r w:rsidR="00502DAA">
        <w:rPr>
          <w:rFonts w:asciiTheme="majorBidi" w:hAnsiTheme="majorBidi" w:cstheme="majorBidi"/>
          <w:sz w:val="30"/>
          <w:szCs w:val="30"/>
        </w:rPr>
        <w:t xml:space="preserve"> </w:t>
      </w:r>
      <w:r w:rsidR="00502DAA">
        <w:rPr>
          <w:rFonts w:asciiTheme="majorBidi" w:hAnsiTheme="majorBidi" w:cstheme="majorBidi" w:hint="cs"/>
          <w:sz w:val="30"/>
          <w:szCs w:val="30"/>
          <w:cs/>
        </w:rPr>
        <w:t xml:space="preserve">หน่วย ได้ถูกแปลงเป็นหุ้นสามัญตามที่กล่าวไว้ในหมายเหตุข้อ </w:t>
      </w:r>
      <w:r w:rsidR="00502DAA">
        <w:rPr>
          <w:rFonts w:asciiTheme="majorBidi" w:hAnsiTheme="majorBidi" w:cstheme="majorBidi"/>
          <w:sz w:val="30"/>
          <w:szCs w:val="30"/>
        </w:rPr>
        <w:t>1</w:t>
      </w:r>
      <w:r w:rsidR="00E56794">
        <w:rPr>
          <w:rFonts w:asciiTheme="majorBidi" w:hAnsiTheme="majorBidi" w:cstheme="majorBidi"/>
          <w:sz w:val="30"/>
          <w:szCs w:val="30"/>
        </w:rPr>
        <w:t>4</w:t>
      </w:r>
    </w:p>
    <w:p w14:paraId="1A3682A8" w14:textId="77777777" w:rsidR="00F84DE3" w:rsidRDefault="00F84DE3" w:rsidP="00D03D8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45B7EA" w14:textId="070B75B4" w:rsidR="00EA1B9D" w:rsidRPr="006D304C" w:rsidRDefault="00EA1B9D" w:rsidP="00AC00A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EA1B9D" w:rsidRPr="006D304C" w:rsidSect="000E7734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</w:p>
    <w:p w14:paraId="2F5CB68D" w14:textId="77777777" w:rsidR="00F5517F" w:rsidRPr="006D304C" w:rsidRDefault="00841F0C" w:rsidP="0044086A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ส่วนงานดำเนินงาน</w:t>
      </w:r>
      <w:r w:rsidR="00737C2E" w:rsidRPr="006D304C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12D4043C" w14:textId="77777777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B3306F" w14:textId="77777777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D30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77560CD4" w14:textId="77777777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90AA58E" w14:textId="1F0B7045" w:rsidR="003C2825" w:rsidRDefault="003C2825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ผู้บริหารพิจารณาว่าบริษัทดำเนินกิจการในส่วนงานธุรกิจเดียว คือ ธุรกิจการผลิตและจำหน่ายซอสปรุงรส น้ำจิ้มปรุงรส น้ำผลไม้ เครื่องกระป๋อง รวมถึงผลิตภัณฑ์จากพืชผักผลไม้ ดังนั้นจึงมีส่วนงานที่รายงานเพียงส่วนงานเดียว</w:t>
      </w:r>
    </w:p>
    <w:p w14:paraId="14DEB6CC" w14:textId="77777777" w:rsidR="007E59C2" w:rsidRPr="006D304C" w:rsidRDefault="007E59C2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12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231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7E59C2" w:rsidRPr="00207A77" w14:paraId="436DEC65" w14:textId="77777777" w:rsidTr="007E59C2">
        <w:trPr>
          <w:trHeight w:val="161"/>
        </w:trPr>
        <w:tc>
          <w:tcPr>
            <w:tcW w:w="3231" w:type="dxa"/>
            <w:shd w:val="clear" w:color="auto" w:fill="auto"/>
          </w:tcPr>
          <w:p w14:paraId="17B0AA2C" w14:textId="77777777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F7D1267" w14:textId="77777777" w:rsidR="007E59C2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กลุ่มผลิตภัณฑ์ซอสปรุงรส</w:t>
            </w:r>
          </w:p>
          <w:p w14:paraId="2C37F101" w14:textId="64F96FF5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และน้ำจิ้มต่าง</w:t>
            </w:r>
            <w:r w:rsidR="00C937A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7925894E" w14:textId="77777777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0115C4A" w14:textId="4F27AE96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กลุ่มผลิตภัณท์เครื่องปรุงแกงและ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เครื่องประกอบอาหาร</w:t>
            </w:r>
          </w:p>
        </w:tc>
        <w:tc>
          <w:tcPr>
            <w:tcW w:w="270" w:type="dxa"/>
            <w:shd w:val="clear" w:color="auto" w:fill="auto"/>
          </w:tcPr>
          <w:p w14:paraId="17FCE76B" w14:textId="77777777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C46B907" w14:textId="77777777" w:rsidR="007E59C2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035347C" w14:textId="77777777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342B44F3" w14:textId="77777777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B00F830" w14:textId="77777777" w:rsidR="007E59C2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6F3E4870" w14:textId="77777777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E59C2" w:rsidRPr="00207A77" w14:paraId="1E98D30B" w14:textId="77777777" w:rsidTr="007E59C2">
        <w:trPr>
          <w:trHeight w:val="161"/>
        </w:trPr>
        <w:tc>
          <w:tcPr>
            <w:tcW w:w="3231" w:type="dxa"/>
            <w:shd w:val="clear" w:color="auto" w:fill="auto"/>
          </w:tcPr>
          <w:p w14:paraId="6B12B455" w14:textId="77777777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30 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170" w:type="dxa"/>
            <w:shd w:val="clear" w:color="auto" w:fill="auto"/>
          </w:tcPr>
          <w:p w14:paraId="479D1252" w14:textId="77777777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FD4ADED" w14:textId="77777777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D214AA4" w14:textId="77777777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1396500" w14:textId="77777777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1E4684C" w14:textId="77777777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2820766" w14:textId="77777777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629B17" w14:textId="77777777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7D0645E" w14:textId="77777777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0A716BB" w14:textId="77777777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51FE0B3" w14:textId="77777777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firstLine="14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FBE190" w14:textId="77777777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408FD13" w14:textId="77777777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E17861" w14:textId="77777777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FD3EDBD" w14:textId="77777777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05456F5" w14:textId="77777777" w:rsidR="007E59C2" w:rsidRPr="00207A77" w:rsidRDefault="007E59C2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7E59C2" w:rsidRPr="00141BF6" w14:paraId="1057E5C3" w14:textId="77777777" w:rsidTr="00BD2150">
        <w:trPr>
          <w:trHeight w:val="263"/>
        </w:trPr>
        <w:tc>
          <w:tcPr>
            <w:tcW w:w="3231" w:type="dxa"/>
            <w:shd w:val="clear" w:color="auto" w:fill="auto"/>
          </w:tcPr>
          <w:p w14:paraId="107D31B5" w14:textId="16F11629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890" w:type="dxa"/>
            <w:gridSpan w:val="15"/>
            <w:shd w:val="clear" w:color="auto" w:fill="auto"/>
          </w:tcPr>
          <w:p w14:paraId="182CF8F7" w14:textId="392E3807" w:rsidR="007E59C2" w:rsidRPr="00141BF6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E59C2" w:rsidRPr="00141BF6" w14:paraId="4CAB56DE" w14:textId="77777777" w:rsidTr="007E59C2">
        <w:trPr>
          <w:trHeight w:val="263"/>
        </w:trPr>
        <w:tc>
          <w:tcPr>
            <w:tcW w:w="3231" w:type="dxa"/>
            <w:shd w:val="clear" w:color="auto" w:fill="auto"/>
          </w:tcPr>
          <w:p w14:paraId="7C2C8CCE" w14:textId="39EBEECC" w:rsidR="007E59C2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1170" w:type="dxa"/>
            <w:shd w:val="clear" w:color="auto" w:fill="auto"/>
          </w:tcPr>
          <w:p w14:paraId="5422B74A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2DE86D8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DE7FB10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797728D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812479D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0523B4F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DBA2767" w14:textId="4C48F983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0E400E3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602B83D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162E9B5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AAC8DA9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8C35C1E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9B1CEEE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55C46BF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012CF66" w14:textId="77777777" w:rsidR="007E59C2" w:rsidRPr="00141BF6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E59C2" w:rsidRPr="00207A77" w14:paraId="45190987" w14:textId="77777777" w:rsidTr="007E59C2">
        <w:trPr>
          <w:trHeight w:val="155"/>
        </w:trPr>
        <w:tc>
          <w:tcPr>
            <w:tcW w:w="3231" w:type="dxa"/>
            <w:shd w:val="clear" w:color="auto" w:fill="auto"/>
          </w:tcPr>
          <w:p w14:paraId="17162F00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15DF94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649,042</w:t>
            </w:r>
          </w:p>
        </w:tc>
        <w:tc>
          <w:tcPr>
            <w:tcW w:w="270" w:type="dxa"/>
            <w:shd w:val="clear" w:color="auto" w:fill="auto"/>
          </w:tcPr>
          <w:p w14:paraId="672EFCAA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A0060A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670,789</w:t>
            </w:r>
          </w:p>
        </w:tc>
        <w:tc>
          <w:tcPr>
            <w:tcW w:w="270" w:type="dxa"/>
            <w:shd w:val="clear" w:color="auto" w:fill="auto"/>
          </w:tcPr>
          <w:p w14:paraId="66145FE8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B042EA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3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46,158</w:t>
            </w:r>
          </w:p>
        </w:tc>
        <w:tc>
          <w:tcPr>
            <w:tcW w:w="270" w:type="dxa"/>
            <w:shd w:val="clear" w:color="auto" w:fill="auto"/>
          </w:tcPr>
          <w:p w14:paraId="2303D99C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BFFDE7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51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85,075</w:t>
            </w:r>
          </w:p>
        </w:tc>
        <w:tc>
          <w:tcPr>
            <w:tcW w:w="270" w:type="dxa"/>
            <w:shd w:val="clear" w:color="auto" w:fill="auto"/>
          </w:tcPr>
          <w:p w14:paraId="73BBFA23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7801A3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44,172</w:t>
            </w:r>
          </w:p>
        </w:tc>
        <w:tc>
          <w:tcPr>
            <w:tcW w:w="270" w:type="dxa"/>
            <w:shd w:val="clear" w:color="auto" w:fill="auto"/>
          </w:tcPr>
          <w:p w14:paraId="4FE37380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D2D28F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52,071</w:t>
            </w:r>
          </w:p>
        </w:tc>
        <w:tc>
          <w:tcPr>
            <w:tcW w:w="270" w:type="dxa"/>
            <w:shd w:val="clear" w:color="auto" w:fill="auto"/>
          </w:tcPr>
          <w:p w14:paraId="29E4A8B8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295C7B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739,372</w:t>
            </w:r>
          </w:p>
        </w:tc>
        <w:tc>
          <w:tcPr>
            <w:tcW w:w="270" w:type="dxa"/>
            <w:shd w:val="clear" w:color="auto" w:fill="auto"/>
          </w:tcPr>
          <w:p w14:paraId="01CDB906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3FC297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807,935</w:t>
            </w:r>
          </w:p>
        </w:tc>
      </w:tr>
      <w:tr w:rsidR="007E59C2" w:rsidRPr="00CE34BA" w14:paraId="5896AFD6" w14:textId="77777777" w:rsidTr="007E59C2">
        <w:trPr>
          <w:trHeight w:val="155"/>
        </w:trPr>
        <w:tc>
          <w:tcPr>
            <w:tcW w:w="3231" w:type="dxa"/>
            <w:shd w:val="clear" w:color="auto" w:fill="auto"/>
          </w:tcPr>
          <w:p w14:paraId="6C8F5562" w14:textId="77777777" w:rsidR="007E59C2" w:rsidRPr="00207A77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B8C88" w14:textId="77777777" w:rsidR="007E59C2" w:rsidRPr="00247663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41BF6">
              <w:rPr>
                <w:rFonts w:ascii="Angsana New" w:hAnsi="Angsana New"/>
                <w:b/>
                <w:bCs/>
                <w:sz w:val="24"/>
                <w:szCs w:val="24"/>
              </w:rPr>
              <w:t>649,042</w:t>
            </w:r>
          </w:p>
        </w:tc>
        <w:tc>
          <w:tcPr>
            <w:tcW w:w="270" w:type="dxa"/>
            <w:shd w:val="clear" w:color="auto" w:fill="auto"/>
          </w:tcPr>
          <w:p w14:paraId="08DB2808" w14:textId="77777777" w:rsidR="007E59C2" w:rsidRPr="00CE34BA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B8097" w14:textId="77777777" w:rsidR="007E59C2" w:rsidRPr="00CE34BA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41BF6">
              <w:rPr>
                <w:rFonts w:ascii="Angsana New" w:hAnsi="Angsana New"/>
                <w:b/>
                <w:bCs/>
                <w:sz w:val="24"/>
                <w:szCs w:val="24"/>
              </w:rPr>
              <w:t>670,789</w:t>
            </w:r>
          </w:p>
        </w:tc>
        <w:tc>
          <w:tcPr>
            <w:tcW w:w="270" w:type="dxa"/>
            <w:shd w:val="clear" w:color="auto" w:fill="auto"/>
          </w:tcPr>
          <w:p w14:paraId="1AA0F7DA" w14:textId="77777777" w:rsidR="007E59C2" w:rsidRPr="00CE34BA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511540" w14:textId="77777777" w:rsidR="007E59C2" w:rsidRPr="00CE34BA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813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41BF6">
              <w:rPr>
                <w:rFonts w:ascii="Angsana New" w:hAnsi="Angsana New"/>
                <w:b/>
                <w:bCs/>
                <w:sz w:val="24"/>
                <w:szCs w:val="24"/>
              </w:rPr>
              <w:t>46,158</w:t>
            </w:r>
          </w:p>
        </w:tc>
        <w:tc>
          <w:tcPr>
            <w:tcW w:w="270" w:type="dxa"/>
            <w:shd w:val="clear" w:color="auto" w:fill="auto"/>
          </w:tcPr>
          <w:p w14:paraId="3DA914C9" w14:textId="77777777" w:rsidR="007E59C2" w:rsidRPr="00CE34BA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F4960" w14:textId="77777777" w:rsidR="007E59C2" w:rsidRPr="00CE34BA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851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41BF6">
              <w:rPr>
                <w:rFonts w:ascii="Angsana New" w:hAnsi="Angsana New"/>
                <w:b/>
                <w:bCs/>
                <w:sz w:val="24"/>
                <w:szCs w:val="24"/>
              </w:rPr>
              <w:t>85,075</w:t>
            </w:r>
          </w:p>
        </w:tc>
        <w:tc>
          <w:tcPr>
            <w:tcW w:w="270" w:type="dxa"/>
            <w:shd w:val="clear" w:color="auto" w:fill="auto"/>
          </w:tcPr>
          <w:p w14:paraId="18E6820E" w14:textId="77777777" w:rsidR="007E59C2" w:rsidRPr="00CE34BA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81399" w14:textId="77777777" w:rsidR="007E59C2" w:rsidRPr="00247663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61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41BF6">
              <w:rPr>
                <w:rFonts w:ascii="Angsana New" w:hAnsi="Angsana New"/>
                <w:b/>
                <w:bCs/>
                <w:sz w:val="24"/>
                <w:szCs w:val="24"/>
              </w:rPr>
              <w:t>44,17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CB4BD7B" w14:textId="77777777" w:rsidR="007E59C2" w:rsidRPr="00CE34BA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D5FCEA" w14:textId="77777777" w:rsidR="007E59C2" w:rsidRPr="00CE34BA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41BF6">
              <w:rPr>
                <w:rFonts w:ascii="Angsana New" w:hAnsi="Angsana New"/>
                <w:b/>
                <w:bCs/>
                <w:sz w:val="24"/>
                <w:szCs w:val="24"/>
              </w:rPr>
              <w:t>52,071</w:t>
            </w:r>
          </w:p>
        </w:tc>
        <w:tc>
          <w:tcPr>
            <w:tcW w:w="270" w:type="dxa"/>
            <w:shd w:val="clear" w:color="auto" w:fill="auto"/>
          </w:tcPr>
          <w:p w14:paraId="58545FB1" w14:textId="77777777" w:rsidR="007E59C2" w:rsidRPr="00CE34BA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7FC77" w14:textId="77777777" w:rsidR="007E59C2" w:rsidRPr="00247663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41BF6">
              <w:rPr>
                <w:rFonts w:ascii="Angsana New" w:hAnsi="Angsana New"/>
                <w:b/>
                <w:bCs/>
                <w:sz w:val="24"/>
                <w:szCs w:val="24"/>
              </w:rPr>
              <w:t>739,37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9CD4209" w14:textId="77777777" w:rsidR="007E59C2" w:rsidRPr="00CE34BA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B472F" w14:textId="77777777" w:rsidR="007E59C2" w:rsidRPr="00CE34BA" w:rsidRDefault="007E59C2" w:rsidP="007E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41BF6">
              <w:rPr>
                <w:rFonts w:ascii="Angsana New" w:hAnsi="Angsana New"/>
                <w:b/>
                <w:bCs/>
                <w:sz w:val="24"/>
                <w:szCs w:val="24"/>
              </w:rPr>
              <w:t>807,935</w:t>
            </w:r>
          </w:p>
        </w:tc>
      </w:tr>
    </w:tbl>
    <w:p w14:paraId="4CE85454" w14:textId="377FAA19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DEFB35" w14:textId="77777777" w:rsidR="007E59C2" w:rsidRDefault="007E5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7F80092" w14:textId="406196B2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D30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03AA3A6" w14:textId="77777777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19AA410" w14:textId="3E1CBFD7" w:rsidR="00141BF6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สำหรับงวด</w:t>
      </w:r>
      <w:r w:rsidR="00BE325E">
        <w:rPr>
          <w:rFonts w:asciiTheme="majorBidi" w:hAnsiTheme="majorBidi" w:cstheme="majorBidi" w:hint="cs"/>
          <w:spacing w:val="2"/>
          <w:sz w:val="30"/>
          <w:szCs w:val="30"/>
          <w:cs/>
        </w:rPr>
        <w:t>หก</w:t>
      </w:r>
      <w:r w:rsidR="005754CB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เดือน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สิ้นสุดวันที่ </w:t>
      </w:r>
      <w:r w:rsidR="00AE6D10"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 w:rsidR="00AE6D10">
        <w:rPr>
          <w:rFonts w:asciiTheme="majorBidi" w:hAnsiTheme="majorBidi" w:cstheme="majorBidi" w:hint="cs"/>
          <w:spacing w:val="2"/>
          <w:sz w:val="30"/>
          <w:szCs w:val="30"/>
          <w:cs/>
        </w:rPr>
        <w:t>มิถุนายน</w:t>
      </w:r>
      <w:r w:rsidR="00991FC0"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0E7734" w:rsidRPr="006D304C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0E7734" w:rsidRPr="006D304C">
        <w:rPr>
          <w:rFonts w:asciiTheme="majorBidi" w:hAnsiTheme="majorBidi" w:cstheme="majorBidi"/>
          <w:spacing w:val="2"/>
          <w:sz w:val="30"/>
          <w:szCs w:val="30"/>
        </w:rPr>
        <w:t>4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มีดังต่อไปนี</w:t>
      </w:r>
      <w:r w:rsidR="00141BF6">
        <w:rPr>
          <w:rFonts w:asciiTheme="majorBidi" w:hAnsiTheme="majorBidi" w:cstheme="majorBidi" w:hint="cs"/>
          <w:spacing w:val="2"/>
          <w:sz w:val="30"/>
          <w:szCs w:val="30"/>
          <w:cs/>
        </w:rPr>
        <w:t>้</w:t>
      </w:r>
    </w:p>
    <w:p w14:paraId="6FF88281" w14:textId="77777777" w:rsidR="007E59C2" w:rsidRDefault="007E59C2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tbl>
      <w:tblPr>
        <w:tblW w:w="143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280"/>
        <w:gridCol w:w="704"/>
        <w:gridCol w:w="262"/>
        <w:gridCol w:w="658"/>
        <w:gridCol w:w="275"/>
        <w:gridCol w:w="713"/>
        <w:gridCol w:w="236"/>
        <w:gridCol w:w="684"/>
        <w:gridCol w:w="270"/>
        <w:gridCol w:w="630"/>
        <w:gridCol w:w="286"/>
        <w:gridCol w:w="625"/>
        <w:gridCol w:w="270"/>
        <w:gridCol w:w="709"/>
        <w:gridCol w:w="270"/>
        <w:gridCol w:w="704"/>
        <w:gridCol w:w="236"/>
        <w:gridCol w:w="685"/>
        <w:gridCol w:w="270"/>
        <w:gridCol w:w="630"/>
        <w:gridCol w:w="270"/>
        <w:gridCol w:w="731"/>
        <w:gridCol w:w="236"/>
        <w:gridCol w:w="757"/>
      </w:tblGrid>
      <w:tr w:rsidR="00141BF6" w:rsidRPr="00207A77" w14:paraId="1D028470" w14:textId="77777777" w:rsidTr="000119F5">
        <w:trPr>
          <w:trHeight w:val="155"/>
        </w:trPr>
        <w:tc>
          <w:tcPr>
            <w:tcW w:w="3280" w:type="dxa"/>
            <w:shd w:val="clear" w:color="auto" w:fill="auto"/>
            <w:vAlign w:val="bottom"/>
          </w:tcPr>
          <w:p w14:paraId="78DBB164" w14:textId="77777777" w:rsidR="00141BF6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  <w:gridSpan w:val="3"/>
            <w:shd w:val="clear" w:color="auto" w:fill="auto"/>
          </w:tcPr>
          <w:p w14:paraId="1F314CFB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ยุโรป</w:t>
            </w:r>
          </w:p>
        </w:tc>
        <w:tc>
          <w:tcPr>
            <w:tcW w:w="275" w:type="dxa"/>
            <w:shd w:val="clear" w:color="auto" w:fill="auto"/>
          </w:tcPr>
          <w:p w14:paraId="4162F234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shd w:val="clear" w:color="auto" w:fill="auto"/>
          </w:tcPr>
          <w:p w14:paraId="0BF29780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</w:t>
            </w:r>
            <w:r w:rsidRPr="00207A7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อสเตรเลีย</w:t>
            </w:r>
          </w:p>
        </w:tc>
        <w:tc>
          <w:tcPr>
            <w:tcW w:w="270" w:type="dxa"/>
            <w:shd w:val="clear" w:color="auto" w:fill="auto"/>
          </w:tcPr>
          <w:p w14:paraId="74AABE79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shd w:val="clear" w:color="auto" w:fill="auto"/>
          </w:tcPr>
          <w:p w14:paraId="555A11E8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เอเชีย</w:t>
            </w:r>
          </w:p>
        </w:tc>
        <w:tc>
          <w:tcPr>
            <w:tcW w:w="270" w:type="dxa"/>
            <w:shd w:val="clear" w:color="auto" w:fill="auto"/>
          </w:tcPr>
          <w:p w14:paraId="7B6DC51F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3D304048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6" w:type="dxa"/>
            <w:shd w:val="clear" w:color="auto" w:fill="auto"/>
          </w:tcPr>
          <w:p w14:paraId="7F1ED41B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shd w:val="clear" w:color="auto" w:fill="auto"/>
          </w:tcPr>
          <w:p w14:paraId="5CBC1AB9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375A226B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24" w:type="dxa"/>
            <w:gridSpan w:val="3"/>
            <w:shd w:val="clear" w:color="auto" w:fill="auto"/>
          </w:tcPr>
          <w:p w14:paraId="17E73C57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41BF6" w:rsidRPr="00207A77" w14:paraId="4DA00D84" w14:textId="77777777" w:rsidTr="000119F5">
        <w:trPr>
          <w:trHeight w:val="155"/>
        </w:trPr>
        <w:tc>
          <w:tcPr>
            <w:tcW w:w="3280" w:type="dxa"/>
            <w:shd w:val="clear" w:color="auto" w:fill="auto"/>
            <w:vAlign w:val="bottom"/>
          </w:tcPr>
          <w:p w14:paraId="049F8453" w14:textId="77777777" w:rsidR="00141BF6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30 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04" w:type="dxa"/>
            <w:shd w:val="clear" w:color="auto" w:fill="auto"/>
          </w:tcPr>
          <w:p w14:paraId="76A40A23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0E25E471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5EB9831D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5" w:type="dxa"/>
            <w:shd w:val="clear" w:color="auto" w:fill="auto"/>
          </w:tcPr>
          <w:p w14:paraId="0DE7D4FE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1E2C581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3BFA64D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  <w:shd w:val="clear" w:color="auto" w:fill="auto"/>
          </w:tcPr>
          <w:p w14:paraId="2A5BB9E8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BF7BC45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09FE6562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86" w:type="dxa"/>
            <w:shd w:val="clear" w:color="auto" w:fill="auto"/>
          </w:tcPr>
          <w:p w14:paraId="7F840A8F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0796055E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1588C8A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D14561C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038510D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</w:tcPr>
          <w:p w14:paraId="3B8A5A9B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45C2C1F4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5B9778B8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CFF04D5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E693EFD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6A2410E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79A6AB6C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A0B394F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8" w:firstLine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6BA254E7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141BF6" w:rsidRPr="00207A77" w14:paraId="7D88F671" w14:textId="77777777" w:rsidTr="000119F5">
        <w:trPr>
          <w:trHeight w:val="155"/>
        </w:trPr>
        <w:tc>
          <w:tcPr>
            <w:tcW w:w="3280" w:type="dxa"/>
            <w:shd w:val="clear" w:color="auto" w:fill="auto"/>
            <w:vAlign w:val="bottom"/>
          </w:tcPr>
          <w:p w14:paraId="10335480" w14:textId="77777777" w:rsidR="00141BF6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1" w:type="dxa"/>
            <w:gridSpan w:val="23"/>
            <w:shd w:val="clear" w:color="auto" w:fill="auto"/>
          </w:tcPr>
          <w:p w14:paraId="1C3D7A49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41BF6" w:rsidRPr="00207A77" w14:paraId="147ECD49" w14:textId="77777777" w:rsidTr="00071E9C">
        <w:tc>
          <w:tcPr>
            <w:tcW w:w="3280" w:type="dxa"/>
            <w:shd w:val="clear" w:color="auto" w:fill="auto"/>
          </w:tcPr>
          <w:p w14:paraId="714F0BD8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704" w:type="dxa"/>
            <w:shd w:val="clear" w:color="auto" w:fill="auto"/>
          </w:tcPr>
          <w:p w14:paraId="008642A0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39B6AFFE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308A8223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4CAF3601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78B7B487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A959C06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188F6B1F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10D4F0A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069E171E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79E97D43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0D77695B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9117ED5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F3B82C0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13E3A1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6B107645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1962CA6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293BD89D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F1BFB2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0540681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8A39A4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0BD1F397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07AA561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4C272337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1E9C" w:rsidRPr="00207A77" w14:paraId="4F848B1A" w14:textId="77777777" w:rsidTr="00071E9C">
        <w:tc>
          <w:tcPr>
            <w:tcW w:w="3280" w:type="dxa"/>
            <w:shd w:val="clear" w:color="auto" w:fill="auto"/>
          </w:tcPr>
          <w:p w14:paraId="5F9632A6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2021EEF0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604,195</w:t>
            </w:r>
          </w:p>
        </w:tc>
        <w:tc>
          <w:tcPr>
            <w:tcW w:w="262" w:type="dxa"/>
            <w:shd w:val="clear" w:color="auto" w:fill="auto"/>
          </w:tcPr>
          <w:p w14:paraId="50D81E7D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</w:tcPr>
          <w:p w14:paraId="0E168F2F" w14:textId="77777777" w:rsidR="00141BF6" w:rsidRPr="00207A77" w:rsidRDefault="00141BF6" w:rsidP="0007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698,028</w:t>
            </w:r>
          </w:p>
        </w:tc>
        <w:tc>
          <w:tcPr>
            <w:tcW w:w="275" w:type="dxa"/>
            <w:shd w:val="clear" w:color="auto" w:fill="auto"/>
          </w:tcPr>
          <w:p w14:paraId="127FB586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4863990A" w14:textId="77777777" w:rsidR="00141BF6" w:rsidRPr="00207A77" w:rsidRDefault="00141BF6" w:rsidP="00C9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57,638</w:t>
            </w:r>
          </w:p>
        </w:tc>
        <w:tc>
          <w:tcPr>
            <w:tcW w:w="236" w:type="dxa"/>
            <w:shd w:val="clear" w:color="auto" w:fill="auto"/>
          </w:tcPr>
          <w:p w14:paraId="2FF2F9CA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</w:tcPr>
          <w:p w14:paraId="1765761A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37,683</w:t>
            </w:r>
          </w:p>
        </w:tc>
        <w:tc>
          <w:tcPr>
            <w:tcW w:w="270" w:type="dxa"/>
            <w:shd w:val="clear" w:color="auto" w:fill="auto"/>
          </w:tcPr>
          <w:p w14:paraId="2A70945F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BF8BA95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45,773</w:t>
            </w:r>
          </w:p>
        </w:tc>
        <w:tc>
          <w:tcPr>
            <w:tcW w:w="286" w:type="dxa"/>
            <w:shd w:val="clear" w:color="auto" w:fill="auto"/>
          </w:tcPr>
          <w:p w14:paraId="501AB733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14:paraId="2BF30DE6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50,157</w:t>
            </w:r>
          </w:p>
        </w:tc>
        <w:tc>
          <w:tcPr>
            <w:tcW w:w="270" w:type="dxa"/>
            <w:shd w:val="clear" w:color="auto" w:fill="auto"/>
          </w:tcPr>
          <w:p w14:paraId="2668F963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43413B9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707,606</w:t>
            </w:r>
          </w:p>
        </w:tc>
        <w:tc>
          <w:tcPr>
            <w:tcW w:w="270" w:type="dxa"/>
            <w:shd w:val="clear" w:color="auto" w:fill="auto"/>
          </w:tcPr>
          <w:p w14:paraId="7CE561FE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06ED398C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785,868</w:t>
            </w:r>
          </w:p>
        </w:tc>
        <w:tc>
          <w:tcPr>
            <w:tcW w:w="236" w:type="dxa"/>
            <w:shd w:val="clear" w:color="auto" w:fill="auto"/>
          </w:tcPr>
          <w:p w14:paraId="55C57577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13384C9F" w14:textId="641C505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31,76</w:t>
            </w:r>
            <w:r w:rsidR="00BE325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1E022EF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EA92D5A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22,067</w:t>
            </w:r>
          </w:p>
        </w:tc>
        <w:tc>
          <w:tcPr>
            <w:tcW w:w="270" w:type="dxa"/>
            <w:shd w:val="clear" w:color="auto" w:fill="auto"/>
          </w:tcPr>
          <w:p w14:paraId="7B3D995A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053112BA" w14:textId="51F340CF" w:rsidR="00141BF6" w:rsidRPr="00207A77" w:rsidRDefault="00141BF6" w:rsidP="0007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739,37</w:t>
            </w:r>
            <w:r w:rsidR="00BE325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6A814F4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</w:tcPr>
          <w:p w14:paraId="3938B500" w14:textId="77777777" w:rsidR="00141BF6" w:rsidRPr="00207A77" w:rsidRDefault="00141BF6" w:rsidP="0007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807,935</w:t>
            </w:r>
          </w:p>
        </w:tc>
      </w:tr>
      <w:tr w:rsidR="00071E9C" w:rsidRPr="00207A77" w14:paraId="293398EA" w14:textId="77777777" w:rsidTr="00071E9C">
        <w:tc>
          <w:tcPr>
            <w:tcW w:w="3280" w:type="dxa"/>
            <w:shd w:val="clear" w:color="auto" w:fill="auto"/>
          </w:tcPr>
          <w:p w14:paraId="2AD956F0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E8FDA4" w14:textId="77777777" w:rsidR="00141BF6" w:rsidRPr="00071E9C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1E9C">
              <w:rPr>
                <w:rFonts w:ascii="Angsana New" w:hAnsi="Angsana New"/>
                <w:b/>
                <w:bCs/>
                <w:sz w:val="24"/>
                <w:szCs w:val="24"/>
              </w:rPr>
              <w:t>604,195</w:t>
            </w:r>
          </w:p>
        </w:tc>
        <w:tc>
          <w:tcPr>
            <w:tcW w:w="262" w:type="dxa"/>
            <w:shd w:val="clear" w:color="auto" w:fill="auto"/>
          </w:tcPr>
          <w:p w14:paraId="7B576F37" w14:textId="77777777" w:rsidR="00141BF6" w:rsidRPr="00071E9C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28DE2" w14:textId="77777777" w:rsidR="00141BF6" w:rsidRPr="00071E9C" w:rsidRDefault="00141BF6" w:rsidP="0007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1E9C">
              <w:rPr>
                <w:rFonts w:ascii="Angsana New" w:hAnsi="Angsana New"/>
                <w:b/>
                <w:bCs/>
                <w:sz w:val="24"/>
                <w:szCs w:val="24"/>
              </w:rPr>
              <w:t>698,028</w:t>
            </w:r>
          </w:p>
        </w:tc>
        <w:tc>
          <w:tcPr>
            <w:tcW w:w="275" w:type="dxa"/>
            <w:shd w:val="clear" w:color="auto" w:fill="auto"/>
          </w:tcPr>
          <w:p w14:paraId="4E1A0F83" w14:textId="77777777" w:rsidR="00141BF6" w:rsidRPr="00071E9C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1EA75" w14:textId="77777777" w:rsidR="00141BF6" w:rsidRPr="00C937A5" w:rsidRDefault="00141BF6" w:rsidP="00C9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937A5">
              <w:rPr>
                <w:rFonts w:ascii="Angsana New" w:hAnsi="Angsana New"/>
                <w:b/>
                <w:bCs/>
                <w:sz w:val="24"/>
                <w:szCs w:val="24"/>
              </w:rPr>
              <w:t>57,638</w:t>
            </w:r>
          </w:p>
        </w:tc>
        <w:tc>
          <w:tcPr>
            <w:tcW w:w="236" w:type="dxa"/>
            <w:shd w:val="clear" w:color="auto" w:fill="auto"/>
          </w:tcPr>
          <w:p w14:paraId="081C6A7E" w14:textId="77777777" w:rsidR="00141BF6" w:rsidRPr="00071E9C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E0B09" w14:textId="77777777" w:rsidR="00141BF6" w:rsidRPr="00071E9C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1E9C">
              <w:rPr>
                <w:rFonts w:ascii="Angsana New" w:hAnsi="Angsana New"/>
                <w:b/>
                <w:bCs/>
                <w:sz w:val="24"/>
                <w:szCs w:val="24"/>
              </w:rPr>
              <w:t>37,683</w:t>
            </w:r>
          </w:p>
        </w:tc>
        <w:tc>
          <w:tcPr>
            <w:tcW w:w="270" w:type="dxa"/>
            <w:shd w:val="clear" w:color="auto" w:fill="auto"/>
          </w:tcPr>
          <w:p w14:paraId="126A3901" w14:textId="77777777" w:rsidR="00141BF6" w:rsidRPr="00071E9C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19A1F3" w14:textId="77777777" w:rsidR="00141BF6" w:rsidRPr="00071E9C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1E9C">
              <w:rPr>
                <w:rFonts w:ascii="Angsana New" w:hAnsi="Angsana New"/>
                <w:b/>
                <w:bCs/>
                <w:sz w:val="24"/>
                <w:szCs w:val="24"/>
              </w:rPr>
              <w:t>45,773</w:t>
            </w:r>
          </w:p>
        </w:tc>
        <w:tc>
          <w:tcPr>
            <w:tcW w:w="286" w:type="dxa"/>
            <w:shd w:val="clear" w:color="auto" w:fill="auto"/>
          </w:tcPr>
          <w:p w14:paraId="42669ECD" w14:textId="77777777" w:rsidR="00141BF6" w:rsidRPr="00071E9C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6E8CC" w14:textId="77777777" w:rsidR="00141BF6" w:rsidRPr="00071E9C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1E9C">
              <w:rPr>
                <w:rFonts w:ascii="Angsana New" w:hAnsi="Angsana New"/>
                <w:b/>
                <w:bCs/>
                <w:sz w:val="24"/>
                <w:szCs w:val="24"/>
              </w:rPr>
              <w:t>50,157</w:t>
            </w:r>
          </w:p>
        </w:tc>
        <w:tc>
          <w:tcPr>
            <w:tcW w:w="270" w:type="dxa"/>
            <w:shd w:val="clear" w:color="auto" w:fill="auto"/>
          </w:tcPr>
          <w:p w14:paraId="367DE181" w14:textId="77777777" w:rsidR="00141BF6" w:rsidRPr="00071E9C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0F466" w14:textId="77777777" w:rsidR="00141BF6" w:rsidRPr="00071E9C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1E9C">
              <w:rPr>
                <w:rFonts w:ascii="Angsana New" w:hAnsi="Angsana New"/>
                <w:b/>
                <w:bCs/>
                <w:sz w:val="24"/>
                <w:szCs w:val="24"/>
              </w:rPr>
              <w:t>707,606</w:t>
            </w:r>
          </w:p>
        </w:tc>
        <w:tc>
          <w:tcPr>
            <w:tcW w:w="270" w:type="dxa"/>
            <w:shd w:val="clear" w:color="auto" w:fill="auto"/>
          </w:tcPr>
          <w:p w14:paraId="54EC9B0F" w14:textId="77777777" w:rsidR="00141BF6" w:rsidRPr="00071E9C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57C86" w14:textId="77777777" w:rsidR="00141BF6" w:rsidRPr="00071E9C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1E9C">
              <w:rPr>
                <w:rFonts w:ascii="Angsana New" w:hAnsi="Angsana New"/>
                <w:b/>
                <w:bCs/>
                <w:sz w:val="24"/>
                <w:szCs w:val="24"/>
              </w:rPr>
              <w:t>785,868</w:t>
            </w:r>
          </w:p>
        </w:tc>
        <w:tc>
          <w:tcPr>
            <w:tcW w:w="236" w:type="dxa"/>
            <w:shd w:val="clear" w:color="auto" w:fill="auto"/>
          </w:tcPr>
          <w:p w14:paraId="3186CDA3" w14:textId="77777777" w:rsidR="00141BF6" w:rsidRPr="00071E9C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BBF75" w14:textId="7F620CFA" w:rsidR="00141BF6" w:rsidRPr="00071E9C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1E9C">
              <w:rPr>
                <w:rFonts w:ascii="Angsana New" w:hAnsi="Angsana New"/>
                <w:b/>
                <w:bCs/>
                <w:sz w:val="24"/>
                <w:szCs w:val="24"/>
              </w:rPr>
              <w:t>31,76</w:t>
            </w:r>
            <w:r w:rsidR="00BE325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B3CABCB" w14:textId="77777777" w:rsidR="00141BF6" w:rsidRPr="00071E9C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75EBE" w14:textId="77777777" w:rsidR="00141BF6" w:rsidRPr="00071E9C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1E9C">
              <w:rPr>
                <w:rFonts w:ascii="Angsana New" w:hAnsi="Angsana New"/>
                <w:b/>
                <w:bCs/>
                <w:sz w:val="24"/>
                <w:szCs w:val="24"/>
              </w:rPr>
              <w:t>22,067</w:t>
            </w:r>
          </w:p>
        </w:tc>
        <w:tc>
          <w:tcPr>
            <w:tcW w:w="270" w:type="dxa"/>
            <w:shd w:val="clear" w:color="auto" w:fill="auto"/>
          </w:tcPr>
          <w:p w14:paraId="671A6A40" w14:textId="77777777" w:rsidR="00141BF6" w:rsidRPr="00071E9C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B012C" w14:textId="2D273F5B" w:rsidR="00141BF6" w:rsidRPr="00071E9C" w:rsidRDefault="00141BF6" w:rsidP="0007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1E9C">
              <w:rPr>
                <w:rFonts w:ascii="Angsana New" w:hAnsi="Angsana New"/>
                <w:b/>
                <w:bCs/>
                <w:sz w:val="24"/>
                <w:szCs w:val="24"/>
              </w:rPr>
              <w:t>739,37</w:t>
            </w:r>
            <w:r w:rsidR="00BE325E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318F2B7" w14:textId="77777777" w:rsidR="00141BF6" w:rsidRPr="00071E9C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42886" w14:textId="77777777" w:rsidR="00141BF6" w:rsidRPr="00071E9C" w:rsidRDefault="00141BF6" w:rsidP="0007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1E9C">
              <w:rPr>
                <w:rFonts w:ascii="Angsana New" w:hAnsi="Angsana New"/>
                <w:b/>
                <w:bCs/>
                <w:sz w:val="24"/>
                <w:szCs w:val="24"/>
              </w:rPr>
              <w:t>807,935</w:t>
            </w:r>
          </w:p>
        </w:tc>
      </w:tr>
      <w:tr w:rsidR="00141BF6" w:rsidRPr="00207A77" w14:paraId="6EF9DD54" w14:textId="77777777" w:rsidTr="00071E9C">
        <w:tc>
          <w:tcPr>
            <w:tcW w:w="3280" w:type="dxa"/>
            <w:shd w:val="clear" w:color="auto" w:fill="auto"/>
            <w:vAlign w:val="bottom"/>
          </w:tcPr>
          <w:p w14:paraId="3B7E02C7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04" w:type="dxa"/>
            <w:tcBorders>
              <w:top w:val="double" w:sz="4" w:space="0" w:color="auto"/>
            </w:tcBorders>
            <w:shd w:val="clear" w:color="auto" w:fill="auto"/>
          </w:tcPr>
          <w:p w14:paraId="6C3D67DA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0AC6150D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  <w:shd w:val="clear" w:color="auto" w:fill="auto"/>
          </w:tcPr>
          <w:p w14:paraId="6C225B20" w14:textId="77777777" w:rsidR="00141BF6" w:rsidRPr="00207A77" w:rsidRDefault="00141BF6" w:rsidP="0007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7D0EDECC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shd w:val="clear" w:color="auto" w:fill="auto"/>
          </w:tcPr>
          <w:p w14:paraId="3E8621D5" w14:textId="77777777" w:rsidR="00141BF6" w:rsidRPr="00207A77" w:rsidRDefault="00141BF6" w:rsidP="00C9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ACCCD9C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  <w:shd w:val="clear" w:color="auto" w:fill="auto"/>
          </w:tcPr>
          <w:p w14:paraId="5DF89C5B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593423A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1D606584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16234682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double" w:sz="4" w:space="0" w:color="auto"/>
            </w:tcBorders>
            <w:shd w:val="clear" w:color="auto" w:fill="auto"/>
          </w:tcPr>
          <w:p w14:paraId="62549CA0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3099731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01FA1051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1509AE9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double" w:sz="4" w:space="0" w:color="auto"/>
            </w:tcBorders>
            <w:shd w:val="clear" w:color="auto" w:fill="auto"/>
          </w:tcPr>
          <w:p w14:paraId="3C53D249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6B70BD0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  <w:shd w:val="clear" w:color="auto" w:fill="auto"/>
          </w:tcPr>
          <w:p w14:paraId="674D2DD6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6E44D93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4F80CA48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ADD09BF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  <w:shd w:val="clear" w:color="auto" w:fill="auto"/>
          </w:tcPr>
          <w:p w14:paraId="2CCB92D8" w14:textId="77777777" w:rsidR="00141BF6" w:rsidRPr="00207A77" w:rsidRDefault="00141BF6" w:rsidP="0007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8CD33A0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  <w:shd w:val="clear" w:color="auto" w:fill="auto"/>
          </w:tcPr>
          <w:p w14:paraId="13423BB9" w14:textId="77777777" w:rsidR="00141BF6" w:rsidRPr="00207A77" w:rsidRDefault="00141BF6" w:rsidP="0007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41BF6" w:rsidRPr="00207A77" w14:paraId="45027D59" w14:textId="77777777" w:rsidTr="000119F5">
        <w:tc>
          <w:tcPr>
            <w:tcW w:w="3280" w:type="dxa"/>
            <w:shd w:val="clear" w:color="auto" w:fill="auto"/>
            <w:vAlign w:val="bottom"/>
          </w:tcPr>
          <w:p w14:paraId="6315966E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ขั้นต้นตามส่วนงาน</w:t>
            </w:r>
          </w:p>
        </w:tc>
        <w:tc>
          <w:tcPr>
            <w:tcW w:w="704" w:type="dxa"/>
            <w:shd w:val="clear" w:color="auto" w:fill="auto"/>
          </w:tcPr>
          <w:p w14:paraId="4E38E6D5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262,257</w:t>
            </w:r>
          </w:p>
        </w:tc>
        <w:tc>
          <w:tcPr>
            <w:tcW w:w="262" w:type="dxa"/>
            <w:shd w:val="clear" w:color="auto" w:fill="auto"/>
          </w:tcPr>
          <w:p w14:paraId="77FC504B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25A14210" w14:textId="77777777" w:rsidR="00141BF6" w:rsidRPr="00207A77" w:rsidRDefault="00141BF6" w:rsidP="0007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327,491</w:t>
            </w:r>
          </w:p>
        </w:tc>
        <w:tc>
          <w:tcPr>
            <w:tcW w:w="275" w:type="dxa"/>
            <w:shd w:val="clear" w:color="auto" w:fill="auto"/>
          </w:tcPr>
          <w:p w14:paraId="36701A2F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05A943A9" w14:textId="77777777" w:rsidR="00141BF6" w:rsidRPr="00207A77" w:rsidRDefault="00141BF6" w:rsidP="00C9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22,579</w:t>
            </w:r>
          </w:p>
        </w:tc>
        <w:tc>
          <w:tcPr>
            <w:tcW w:w="236" w:type="dxa"/>
            <w:shd w:val="clear" w:color="auto" w:fill="auto"/>
          </w:tcPr>
          <w:p w14:paraId="499561EB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02DA3EB4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15,043</w:t>
            </w:r>
          </w:p>
        </w:tc>
        <w:tc>
          <w:tcPr>
            <w:tcW w:w="270" w:type="dxa"/>
            <w:shd w:val="clear" w:color="auto" w:fill="auto"/>
          </w:tcPr>
          <w:p w14:paraId="09A43A10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C5433E7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19,353</w:t>
            </w:r>
          </w:p>
        </w:tc>
        <w:tc>
          <w:tcPr>
            <w:tcW w:w="286" w:type="dxa"/>
            <w:shd w:val="clear" w:color="auto" w:fill="auto"/>
          </w:tcPr>
          <w:p w14:paraId="45582FAD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6329D9D6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21,517</w:t>
            </w:r>
          </w:p>
        </w:tc>
        <w:tc>
          <w:tcPr>
            <w:tcW w:w="270" w:type="dxa"/>
            <w:shd w:val="clear" w:color="auto" w:fill="auto"/>
          </w:tcPr>
          <w:p w14:paraId="5796C659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E443BD8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304,189</w:t>
            </w:r>
          </w:p>
        </w:tc>
        <w:tc>
          <w:tcPr>
            <w:tcW w:w="270" w:type="dxa"/>
            <w:shd w:val="clear" w:color="auto" w:fill="auto"/>
          </w:tcPr>
          <w:p w14:paraId="2AB89C72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07568621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364,051</w:t>
            </w:r>
          </w:p>
        </w:tc>
        <w:tc>
          <w:tcPr>
            <w:tcW w:w="236" w:type="dxa"/>
            <w:shd w:val="clear" w:color="auto" w:fill="auto"/>
          </w:tcPr>
          <w:p w14:paraId="1D6442C2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2A61CABE" w14:textId="77777777" w:rsidR="00141BF6" w:rsidRPr="00BE325E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E325E">
              <w:rPr>
                <w:rFonts w:ascii="Angsana New" w:hAnsi="Angsana New"/>
                <w:sz w:val="24"/>
                <w:szCs w:val="24"/>
              </w:rPr>
              <w:t>11,908</w:t>
            </w:r>
          </w:p>
        </w:tc>
        <w:tc>
          <w:tcPr>
            <w:tcW w:w="270" w:type="dxa"/>
            <w:shd w:val="clear" w:color="auto" w:fill="auto"/>
          </w:tcPr>
          <w:p w14:paraId="04ABB2B2" w14:textId="77777777" w:rsidR="00141BF6" w:rsidRPr="00BE325E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9F2F7B5" w14:textId="77777777" w:rsidR="00141BF6" w:rsidRPr="00BE325E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E325E">
              <w:rPr>
                <w:rFonts w:ascii="Angsana New" w:hAnsi="Angsana New"/>
                <w:sz w:val="24"/>
                <w:szCs w:val="24"/>
              </w:rPr>
              <w:t>8,028</w:t>
            </w:r>
          </w:p>
        </w:tc>
        <w:tc>
          <w:tcPr>
            <w:tcW w:w="270" w:type="dxa"/>
            <w:shd w:val="clear" w:color="auto" w:fill="auto"/>
          </w:tcPr>
          <w:p w14:paraId="0915B891" w14:textId="77777777" w:rsidR="00141BF6" w:rsidRPr="00BE325E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2156560A" w14:textId="77777777" w:rsidR="00141BF6" w:rsidRPr="00BE325E" w:rsidRDefault="00141BF6" w:rsidP="0008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 w:rsidRPr="00BE325E">
              <w:rPr>
                <w:rFonts w:ascii="Angsana New" w:hAnsi="Angsana New"/>
                <w:sz w:val="24"/>
                <w:szCs w:val="24"/>
              </w:rPr>
              <w:t>316,097</w:t>
            </w:r>
          </w:p>
        </w:tc>
        <w:tc>
          <w:tcPr>
            <w:tcW w:w="236" w:type="dxa"/>
            <w:shd w:val="clear" w:color="auto" w:fill="auto"/>
          </w:tcPr>
          <w:p w14:paraId="082F7C6D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20C51D51" w14:textId="77777777" w:rsidR="00141BF6" w:rsidRPr="00207A77" w:rsidRDefault="00141BF6" w:rsidP="0007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372,079</w:t>
            </w:r>
          </w:p>
        </w:tc>
      </w:tr>
      <w:tr w:rsidR="00141BF6" w:rsidRPr="00207A77" w14:paraId="2BDB8CC2" w14:textId="77777777" w:rsidTr="00071E9C">
        <w:trPr>
          <w:trHeight w:val="173"/>
        </w:trPr>
        <w:tc>
          <w:tcPr>
            <w:tcW w:w="3280" w:type="dxa"/>
            <w:shd w:val="clear" w:color="auto" w:fill="auto"/>
            <w:vAlign w:val="bottom"/>
          </w:tcPr>
          <w:p w14:paraId="0B8F9FC5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1FF0F347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79B1B2CC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31252B4E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79FB1817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0D81282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4ACB48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0C6582FE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D5F0B3D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23EE925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3282FCF2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662E94D9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41126DE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0CEAEA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9CEBCD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4A0ED450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5F3EDC9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69F600FF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D9133B2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678ED35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830F746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198B1D49" w14:textId="77777777" w:rsidR="00141BF6" w:rsidRPr="00207A77" w:rsidRDefault="00141BF6" w:rsidP="0007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8EF3FBB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5D6CA3FA" w14:textId="77777777" w:rsidR="00141BF6" w:rsidRPr="00207A77" w:rsidRDefault="00141BF6" w:rsidP="0007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41BF6" w:rsidRPr="00207A77" w14:paraId="0A27C7B3" w14:textId="77777777" w:rsidTr="000119F5">
        <w:tc>
          <w:tcPr>
            <w:tcW w:w="3280" w:type="dxa"/>
            <w:shd w:val="clear" w:color="auto" w:fill="auto"/>
            <w:vAlign w:val="bottom"/>
          </w:tcPr>
          <w:p w14:paraId="20B3A746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704" w:type="dxa"/>
            <w:shd w:val="clear" w:color="auto" w:fill="auto"/>
          </w:tcPr>
          <w:p w14:paraId="2724F622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500337B0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267C43C4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08406E1A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2ACCA241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779640B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56FFB7F6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B413A86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006EFE93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3D29035A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69726524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49F0C63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AB2AE6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59999D6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0AF903E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3D6AC6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7135F602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2BA0E4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AC80F8A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808EA43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690FF0F7" w14:textId="77777777" w:rsidR="00141BF6" w:rsidRPr="00207A77" w:rsidRDefault="00141BF6" w:rsidP="0007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39C31C3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3A2DCD3F" w14:textId="77777777" w:rsidR="00141BF6" w:rsidRPr="00207A77" w:rsidRDefault="00141BF6" w:rsidP="0007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41BF6" w:rsidRPr="00710D8F" w14:paraId="48CE4A41" w14:textId="77777777" w:rsidTr="000119F5">
        <w:tc>
          <w:tcPr>
            <w:tcW w:w="3280" w:type="dxa"/>
            <w:shd w:val="clear" w:color="auto" w:fill="auto"/>
            <w:vAlign w:val="bottom"/>
          </w:tcPr>
          <w:p w14:paraId="3324E164" w14:textId="77777777" w:rsidR="00141BF6" w:rsidRPr="00BC5A1F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มิถุนายน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04" w:type="dxa"/>
            <w:shd w:val="clear" w:color="auto" w:fill="auto"/>
          </w:tcPr>
          <w:p w14:paraId="28E7781F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52F7F8FB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0E17861C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37809A3E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5BAA0D98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5D86E97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7B175FAF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ABEABB1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0FCD8D88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5BBB40EB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39B65F26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46CFE3D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621DF1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23475F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3B75D06B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1C96899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16BE7340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582489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077E5DC9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5E09C79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64DF8720" w14:textId="2755A5A1" w:rsidR="00141BF6" w:rsidRPr="00207A77" w:rsidRDefault="00141BF6" w:rsidP="0007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88530F">
              <w:rPr>
                <w:rFonts w:ascii="Angsana New" w:hAnsi="Angsana New"/>
                <w:sz w:val="24"/>
                <w:szCs w:val="24"/>
              </w:rPr>
              <w:t>401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88530F">
              <w:rPr>
                <w:rFonts w:ascii="Angsana New" w:hAnsi="Angsana New"/>
                <w:sz w:val="24"/>
                <w:szCs w:val="24"/>
              </w:rPr>
              <w:t>263</w:t>
            </w:r>
          </w:p>
        </w:tc>
        <w:tc>
          <w:tcPr>
            <w:tcW w:w="236" w:type="dxa"/>
            <w:shd w:val="clear" w:color="auto" w:fill="auto"/>
          </w:tcPr>
          <w:p w14:paraId="6E4FC72A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05988FB8" w14:textId="77777777" w:rsidR="00141BF6" w:rsidRPr="00710D8F" w:rsidRDefault="00141BF6" w:rsidP="0007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710D8F">
              <w:rPr>
                <w:rFonts w:ascii="Angsana New" w:hAnsi="Angsana New"/>
                <w:sz w:val="24"/>
                <w:szCs w:val="24"/>
              </w:rPr>
              <w:t>1,371,515</w:t>
            </w:r>
          </w:p>
        </w:tc>
      </w:tr>
      <w:tr w:rsidR="00141BF6" w:rsidRPr="00710D8F" w14:paraId="001FC188" w14:textId="77777777" w:rsidTr="000119F5">
        <w:tc>
          <w:tcPr>
            <w:tcW w:w="3280" w:type="dxa"/>
            <w:shd w:val="clear" w:color="auto" w:fill="auto"/>
            <w:vAlign w:val="bottom"/>
          </w:tcPr>
          <w:p w14:paraId="2D03733C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704" w:type="dxa"/>
            <w:shd w:val="clear" w:color="auto" w:fill="auto"/>
          </w:tcPr>
          <w:p w14:paraId="7868938B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5EF13806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66FF3A2F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68680E83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7B01B7F0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BFA782A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22E08E0B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BB60AF9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1CFB72B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08B2B5C1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4AF36B61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76B3FE7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87F6EB0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C633D2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7DBEEFFA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1095138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7D7D8D82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4AAAEF5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306DB39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914FAF7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24ECA6BB" w14:textId="77777777" w:rsidR="00141BF6" w:rsidRPr="00207A77" w:rsidRDefault="00141BF6" w:rsidP="0007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5C514F9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14C26169" w14:textId="77777777" w:rsidR="00141BF6" w:rsidRPr="00710D8F" w:rsidRDefault="00141BF6" w:rsidP="0007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41BF6" w:rsidRPr="00710D8F" w14:paraId="4FB53098" w14:textId="77777777" w:rsidTr="000119F5">
        <w:tc>
          <w:tcPr>
            <w:tcW w:w="3280" w:type="dxa"/>
            <w:shd w:val="clear" w:color="auto" w:fill="auto"/>
            <w:vAlign w:val="bottom"/>
          </w:tcPr>
          <w:p w14:paraId="5D501D5A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มิถุนายน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04" w:type="dxa"/>
            <w:shd w:val="clear" w:color="auto" w:fill="auto"/>
          </w:tcPr>
          <w:p w14:paraId="6582E035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68E049A9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7F76D49F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0CC7DE1D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AA0A5DF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00843B7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481A85F1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C914CD0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D3C8E5F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072E9EF1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22944185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CA2471C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88ED510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A90A320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9CED413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AAA162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72FE2D8D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266B4B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08EED379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D337769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A78E8A9" w14:textId="79CED7A9" w:rsidR="00141BF6" w:rsidRPr="00207A77" w:rsidRDefault="00141BF6" w:rsidP="0007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0870A4">
              <w:rPr>
                <w:rFonts w:ascii="Angsana New" w:hAnsi="Angsana New"/>
                <w:sz w:val="24"/>
                <w:szCs w:val="24"/>
              </w:rPr>
              <w:t>44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0870A4">
              <w:rPr>
                <w:rFonts w:ascii="Angsana New" w:hAnsi="Angsana New"/>
                <w:sz w:val="24"/>
                <w:szCs w:val="24"/>
              </w:rPr>
              <w:t>6</w:t>
            </w:r>
            <w:r w:rsidR="00C937A5">
              <w:rPr>
                <w:rFonts w:ascii="Angsana New" w:hAnsi="Angsana New"/>
                <w:sz w:val="24"/>
                <w:szCs w:val="24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1B827C5B" w14:textId="77777777" w:rsidR="00141BF6" w:rsidRPr="00207A77" w:rsidRDefault="00141BF6" w:rsidP="0017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77E9642E" w14:textId="77777777" w:rsidR="00141BF6" w:rsidRPr="00710D8F" w:rsidRDefault="00141BF6" w:rsidP="0007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710D8F">
              <w:rPr>
                <w:rFonts w:ascii="Angsana New" w:hAnsi="Angsana New"/>
                <w:sz w:val="24"/>
                <w:szCs w:val="24"/>
              </w:rPr>
              <w:t>237,141</w:t>
            </w:r>
          </w:p>
        </w:tc>
      </w:tr>
    </w:tbl>
    <w:p w14:paraId="52D4746B" w14:textId="77777777" w:rsidR="00D706F0" w:rsidRDefault="00D706F0" w:rsidP="00D70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  <w:lang w:val="en-GB"/>
        </w:rPr>
      </w:pPr>
    </w:p>
    <w:p w14:paraId="2E0C95A0" w14:textId="71554911" w:rsidR="007E59C2" w:rsidRPr="007E59C2" w:rsidRDefault="007E59C2" w:rsidP="007E5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E59C2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บริษัทมีจังหวะเวลาในการรับรู้รายได้ ณ เวลาใดเวลาหนึ่ง</w:t>
      </w:r>
    </w:p>
    <w:p w14:paraId="093FB681" w14:textId="77777777" w:rsidR="007E59C2" w:rsidRDefault="007E59C2" w:rsidP="00D70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  <w:lang w:val="en-GB"/>
        </w:rPr>
      </w:pPr>
    </w:p>
    <w:p w14:paraId="34E8F0AD" w14:textId="33D4E41B" w:rsidR="007E59C2" w:rsidRDefault="007E59C2" w:rsidP="00D70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  <w:cs/>
          <w:lang w:val="en-GB"/>
        </w:rPr>
        <w:sectPr w:rsidR="007E59C2" w:rsidSect="000119F5">
          <w:headerReference w:type="default" r:id="rId14"/>
          <w:footerReference w:type="default" r:id="rId15"/>
          <w:pgSz w:w="16834" w:h="11909" w:orient="landscape" w:code="9"/>
          <w:pgMar w:top="691" w:right="1152" w:bottom="360" w:left="1152" w:header="720" w:footer="720" w:gutter="0"/>
          <w:cols w:space="720"/>
          <w:docGrid w:linePitch="245"/>
        </w:sectPr>
      </w:pPr>
    </w:p>
    <w:p w14:paraId="7553EE25" w14:textId="6C2FC61B" w:rsidR="005270A4" w:rsidRDefault="00B27B2D" w:rsidP="003D6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 xml:space="preserve">   </w:t>
      </w:r>
      <w:r>
        <w:rPr>
          <w:noProof/>
        </w:rPr>
        <w:drawing>
          <wp:inline distT="0" distB="0" distL="0" distR="0" wp14:anchorId="009FF19E" wp14:editId="7CD67739">
            <wp:extent cx="5138240" cy="3476498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l="5098" t="2061" r="1947"/>
                    <a:stretch/>
                  </pic:blipFill>
                  <pic:spPr bwMode="auto">
                    <a:xfrm>
                      <a:off x="0" y="0"/>
                      <a:ext cx="5145638" cy="34815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338E7C" w14:textId="77777777" w:rsidR="00A369DD" w:rsidRPr="00A369DD" w:rsidRDefault="00A369DD" w:rsidP="003D6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Theme="majorBidi" w:hAnsiTheme="majorBidi" w:cstheme="majorBidi"/>
          <w:b/>
          <w:bCs/>
          <w:i/>
          <w:iCs/>
        </w:rPr>
      </w:pPr>
    </w:p>
    <w:p w14:paraId="32A73EBB" w14:textId="77777777" w:rsidR="00186DAC" w:rsidRPr="006D304C" w:rsidRDefault="00186DAC" w:rsidP="00527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551E64DF" w14:textId="77777777" w:rsidR="00186DAC" w:rsidRPr="006D304C" w:rsidRDefault="00186DAC" w:rsidP="005D3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 w:firstLine="90"/>
        <w:jc w:val="thaiDistribute"/>
        <w:rPr>
          <w:rFonts w:asciiTheme="majorBidi" w:hAnsiTheme="majorBidi" w:cstheme="majorBidi"/>
          <w:sz w:val="16"/>
          <w:szCs w:val="16"/>
        </w:rPr>
      </w:pPr>
    </w:p>
    <w:p w14:paraId="1D0A7A43" w14:textId="6B27E931" w:rsidR="00F5517F" w:rsidRPr="007F2EC0" w:rsidRDefault="00186DAC" w:rsidP="0032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รายได้จากลูกค้ารายใหญ่</w:t>
      </w:r>
      <w:r w:rsidRPr="00325525">
        <w:rPr>
          <w:rFonts w:asciiTheme="majorBidi" w:hAnsiTheme="majorBidi" w:cstheme="majorBidi"/>
          <w:spacing w:val="-4"/>
          <w:sz w:val="30"/>
          <w:szCs w:val="30"/>
        </w:rPr>
        <w:t> 2 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รายตามส่วนงานภูมิศาสตร์จากประเทศในแถบยุโรปของบริษัทสำหรับงวด</w:t>
      </w:r>
      <w:r w:rsidR="00AE6D10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สิ้นสุดวันที่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> </w:t>
      </w:r>
      <w:r w:rsidR="00AE6D10"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 w:rsidR="00AE6D10">
        <w:rPr>
          <w:rFonts w:asciiTheme="majorBidi" w:hAnsiTheme="majorBidi" w:cstheme="majorBidi" w:hint="cs"/>
          <w:spacing w:val="2"/>
          <w:sz w:val="30"/>
          <w:szCs w:val="30"/>
          <w:cs/>
        </w:rPr>
        <w:t>มิถุนายน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5D30DC" w:rsidRPr="00325525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 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มีจำนวนเงินประมาณ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346108">
        <w:rPr>
          <w:rFonts w:asciiTheme="majorBidi" w:hAnsiTheme="majorBidi" w:cstheme="majorBidi"/>
          <w:spacing w:val="2"/>
          <w:sz w:val="30"/>
          <w:szCs w:val="30"/>
        </w:rPr>
        <w:t>3</w:t>
      </w:r>
      <w:r w:rsidR="003D6D59">
        <w:rPr>
          <w:rFonts w:asciiTheme="majorBidi" w:hAnsiTheme="majorBidi" w:cstheme="majorBidi"/>
          <w:spacing w:val="2"/>
          <w:sz w:val="30"/>
          <w:szCs w:val="30"/>
        </w:rPr>
        <w:t>59</w:t>
      </w:r>
      <w:r w:rsidR="00346108">
        <w:rPr>
          <w:rFonts w:asciiTheme="majorBidi" w:hAnsiTheme="majorBidi" w:cstheme="majorBidi"/>
          <w:spacing w:val="2"/>
          <w:sz w:val="30"/>
          <w:szCs w:val="30"/>
        </w:rPr>
        <w:t>.5</w:t>
      </w:r>
      <w:r w:rsidR="003D6D59">
        <w:rPr>
          <w:rFonts w:asciiTheme="majorBidi" w:hAnsiTheme="majorBidi" w:cstheme="majorBidi"/>
          <w:spacing w:val="2"/>
          <w:sz w:val="30"/>
          <w:szCs w:val="30"/>
        </w:rPr>
        <w:t>4</w:t>
      </w:r>
      <w:r w:rsidR="009641E3"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ล้</w:t>
      </w:r>
      <w:r w:rsidR="00404AE9" w:rsidRPr="00325525">
        <w:rPr>
          <w:rFonts w:asciiTheme="majorBidi" w:hAnsiTheme="majorBidi" w:cstheme="majorBidi"/>
          <w:spacing w:val="2"/>
          <w:sz w:val="30"/>
          <w:szCs w:val="30"/>
          <w:cs/>
        </w:rPr>
        <w:t xml:space="preserve">านบาท 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(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งวด</w:t>
      </w:r>
      <w:r w:rsidR="00AE6D10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หก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เดือนสิ้นสุดวันที่ </w:t>
      </w:r>
      <w:r w:rsidR="00AE6D10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30 </w:t>
      </w:r>
      <w:r w:rsidR="00AE6D10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มิถุนายน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 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256</w:t>
      </w:r>
      <w:r w:rsidR="005D30DC"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4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:</w:t>
      </w:r>
      <w:r w:rsidRPr="00C431B2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 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ลูกค้ารายใหญ่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</w:rPr>
        <w:t> 2 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รายตามส่วนงานภูมิศาสตร์จากประเทศในแถบยุโรปมีจำนวนเงินประมาณ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AE6D10">
        <w:rPr>
          <w:rFonts w:asciiTheme="majorBidi" w:hAnsiTheme="majorBidi" w:cstheme="majorBidi"/>
          <w:i/>
          <w:iCs/>
          <w:spacing w:val="4"/>
          <w:sz w:val="30"/>
          <w:szCs w:val="30"/>
        </w:rPr>
        <w:t>425.45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</w:t>
      </w:r>
      <w:r w:rsidR="00325525" w:rsidRPr="00C431B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น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บาท)</w:t>
      </w:r>
      <w:r w:rsidRPr="005270A4">
        <w:rPr>
          <w:rFonts w:asciiTheme="majorBidi" w:hAnsiTheme="majorBidi" w:cstheme="majorBidi"/>
          <w:spacing w:val="6"/>
          <w:sz w:val="30"/>
          <w:szCs w:val="30"/>
        </w:rPr>
        <w:t> </w:t>
      </w:r>
      <w:r w:rsidR="00325525">
        <w:rPr>
          <w:rFonts w:asciiTheme="majorBidi" w:hAnsiTheme="majorBidi" w:cstheme="majorBidi"/>
          <w:spacing w:val="6"/>
          <w:sz w:val="30"/>
          <w:szCs w:val="30"/>
        </w:rPr>
        <w:br/>
      </w:r>
      <w:r w:rsidRPr="005270A4">
        <w:rPr>
          <w:rFonts w:asciiTheme="majorBidi" w:hAnsiTheme="majorBidi" w:cstheme="majorBidi"/>
          <w:spacing w:val="6"/>
          <w:sz w:val="30"/>
          <w:szCs w:val="30"/>
          <w:cs/>
        </w:rPr>
        <w:t>จากรายได้รวมของบริษั</w:t>
      </w:r>
      <w:r w:rsidR="00CA7C88" w:rsidRPr="005270A4">
        <w:rPr>
          <w:rFonts w:asciiTheme="majorBidi" w:hAnsiTheme="majorBidi" w:cstheme="majorBidi"/>
          <w:spacing w:val="6"/>
          <w:sz w:val="30"/>
          <w:szCs w:val="30"/>
          <w:cs/>
        </w:rPr>
        <w:t>ท</w:t>
      </w:r>
      <w:r w:rsidR="00F5517F" w:rsidRPr="007F2EC0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19DE3707" w14:textId="7AE2833F" w:rsidR="003F358D" w:rsidRPr="00711107" w:rsidRDefault="003F358D" w:rsidP="003F358D">
      <w:pPr>
        <w:rPr>
          <w:rFonts w:asciiTheme="majorBidi" w:hAnsiTheme="majorBidi" w:cstheme="majorBidi"/>
          <w:spacing w:val="6"/>
          <w:sz w:val="30"/>
          <w:szCs w:val="30"/>
        </w:rPr>
      </w:pPr>
    </w:p>
    <w:p w14:paraId="112E0EE0" w14:textId="188F0D49" w:rsidR="002B1A2F" w:rsidRDefault="002B1A2F" w:rsidP="005270A4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2B1A2F">
        <w:rPr>
          <w:rFonts w:asciiTheme="majorBidi" w:hAnsiTheme="majorBidi" w:cstheme="majorBidi" w:hint="cs"/>
          <w:sz w:val="30"/>
          <w:szCs w:val="30"/>
          <w:cs/>
          <w:lang w:val="en-US"/>
        </w:rPr>
        <w:t>ภาษีเงินได้</w:t>
      </w:r>
    </w:p>
    <w:p w14:paraId="4F9AAA0D" w14:textId="77777777" w:rsidR="002B1A2F" w:rsidRDefault="002B1A2F" w:rsidP="002B1A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363C4C57" w14:textId="31E1DE02" w:rsidR="00D90723" w:rsidRDefault="002B1A2F" w:rsidP="002B1A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1A2F">
        <w:rPr>
          <w:rFonts w:asciiTheme="majorBidi" w:hAnsiTheme="majorBidi" w:cstheme="majorBidi"/>
          <w:spacing w:val="6"/>
          <w:sz w:val="30"/>
          <w:szCs w:val="30"/>
          <w:cs/>
        </w:rPr>
        <w:t>จำนวนภาษีเงินได้ในงบกำไรขาดทุนน้อยกว่าจำนวนภาษีเงินได้ที่คำนวณโดยการใช้อัตราภาษีเงินได้คูณกับยอดกำไรสุทธิตามบัญชี เนื่องจากกำไรสุทธิส่วนใหญ่ของบริษัทเกิดจากกิจการที่ได้รับการส่งเสริมการลงทุน</w:t>
      </w:r>
      <w:r w:rsidRPr="002B1A2F">
        <w:rPr>
          <w:rFonts w:asciiTheme="majorBidi" w:hAnsiTheme="majorBidi" w:cstheme="majorBidi"/>
          <w:sz w:val="30"/>
          <w:szCs w:val="30"/>
          <w:cs/>
        </w:rPr>
        <w:t>ซึ่งได้รับยกเว้นภาษีเงินได้นิติบุคคล</w:t>
      </w:r>
    </w:p>
    <w:p w14:paraId="74A210FF" w14:textId="77777777" w:rsidR="00A369DD" w:rsidRDefault="00A36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x-none" w:eastAsia="x-none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54194487" w14:textId="446DAC50" w:rsidR="00A369DD" w:rsidRDefault="00A369DD" w:rsidP="00A369DD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/>
          <w:sz w:val="30"/>
          <w:szCs w:val="30"/>
        </w:rPr>
      </w:pPr>
      <w:r w:rsidRPr="00973D88">
        <w:rPr>
          <w:rFonts w:asciiTheme="majorBidi" w:hAnsiTheme="majorBidi"/>
          <w:sz w:val="30"/>
          <w:szCs w:val="30"/>
          <w:cs/>
        </w:rPr>
        <w:lastRenderedPageBreak/>
        <w:t>กำไรต่อหุ้น</w:t>
      </w:r>
    </w:p>
    <w:tbl>
      <w:tblPr>
        <w:tblW w:w="9259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270"/>
        <w:gridCol w:w="1260"/>
      </w:tblGrid>
      <w:tr w:rsidR="00A369DD" w:rsidRPr="006D304C" w14:paraId="12906808" w14:textId="77777777" w:rsidTr="006533F6">
        <w:trPr>
          <w:cantSplit/>
          <w:tblHeader/>
          <w:jc w:val="right"/>
        </w:trPr>
        <w:tc>
          <w:tcPr>
            <w:tcW w:w="5515" w:type="dxa"/>
          </w:tcPr>
          <w:p w14:paraId="58710D0F" w14:textId="77777777" w:rsidR="00A369DD" w:rsidRPr="006D304C" w:rsidRDefault="00A369DD" w:rsidP="006533F6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040EDDE8" w14:textId="77777777" w:rsidR="00A369DD" w:rsidRPr="006D304C" w:rsidRDefault="00A369DD" w:rsidP="006533F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963BE82" w14:textId="77777777" w:rsidR="00A369DD" w:rsidRPr="006D304C" w:rsidRDefault="00A369DD" w:rsidP="0005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หก</w:t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</w:rPr>
              <w:br/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วันที่ </w:t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มิถุนายน</w:t>
            </w:r>
          </w:p>
        </w:tc>
      </w:tr>
      <w:tr w:rsidR="00A369DD" w:rsidRPr="006D304C" w14:paraId="4EC497A0" w14:textId="77777777" w:rsidTr="006533F6">
        <w:trPr>
          <w:cantSplit/>
          <w:tblHeader/>
          <w:jc w:val="right"/>
        </w:trPr>
        <w:tc>
          <w:tcPr>
            <w:tcW w:w="5515" w:type="dxa"/>
          </w:tcPr>
          <w:p w14:paraId="48F3B679" w14:textId="77777777" w:rsidR="00A369DD" w:rsidRPr="006D304C" w:rsidRDefault="00A369DD" w:rsidP="006533F6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48AC294E" w14:textId="77777777" w:rsidR="00A369DD" w:rsidRPr="006D304C" w:rsidRDefault="00A369DD" w:rsidP="006533F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FB97E04" w14:textId="77777777" w:rsidR="00A369DD" w:rsidRPr="006D304C" w:rsidRDefault="00A369DD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A240969" w14:textId="77777777" w:rsidR="00A369DD" w:rsidRPr="006D304C" w:rsidRDefault="00A369DD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89F68F" w14:textId="77777777" w:rsidR="00A369DD" w:rsidRPr="006D304C" w:rsidRDefault="00A369DD" w:rsidP="0065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369DD" w:rsidRPr="006D304C" w14:paraId="3714EDDF" w14:textId="77777777" w:rsidTr="006533F6">
        <w:trPr>
          <w:cantSplit/>
          <w:tblHeader/>
          <w:jc w:val="right"/>
        </w:trPr>
        <w:tc>
          <w:tcPr>
            <w:tcW w:w="5515" w:type="dxa"/>
          </w:tcPr>
          <w:p w14:paraId="66F9C07F" w14:textId="77777777" w:rsidR="00A369DD" w:rsidRPr="006D304C" w:rsidRDefault="00A369DD" w:rsidP="006533F6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165AAD25" w14:textId="77777777" w:rsidR="00A369DD" w:rsidRPr="006D304C" w:rsidRDefault="00A369DD" w:rsidP="006533F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FB11239" w14:textId="77777777" w:rsidR="00A369DD" w:rsidRPr="006D304C" w:rsidRDefault="00A369DD" w:rsidP="006533F6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369DD" w:rsidRPr="006D304C" w14:paraId="39B15288" w14:textId="77777777" w:rsidTr="006533F6">
        <w:trPr>
          <w:cantSplit/>
          <w:jc w:val="right"/>
        </w:trPr>
        <w:tc>
          <w:tcPr>
            <w:tcW w:w="5515" w:type="dxa"/>
          </w:tcPr>
          <w:p w14:paraId="38F663B2" w14:textId="77777777" w:rsidR="00A369DD" w:rsidRPr="007D1FA5" w:rsidRDefault="00A369DD" w:rsidP="006533F6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1F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954" w:type="dxa"/>
          </w:tcPr>
          <w:p w14:paraId="5F5B7BC7" w14:textId="77777777" w:rsidR="00A369DD" w:rsidRPr="006D304C" w:rsidRDefault="00A369DD" w:rsidP="006533F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3A87282" w14:textId="426B9AA5" w:rsidR="00A369DD" w:rsidRPr="003B0C3C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189,97</w:t>
            </w:r>
            <w:r w:rsidR="000241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03DD0AE" w14:textId="77777777" w:rsidR="00A369DD" w:rsidRPr="003B0C3C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E7B4274" w14:textId="77777777" w:rsidR="00A369DD" w:rsidRPr="003B0C3C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259,488</w:t>
            </w:r>
          </w:p>
        </w:tc>
      </w:tr>
      <w:tr w:rsidR="00A369DD" w:rsidRPr="006D304C" w14:paraId="53F866A4" w14:textId="77777777" w:rsidTr="006533F6">
        <w:trPr>
          <w:cantSplit/>
          <w:jc w:val="right"/>
        </w:trPr>
        <w:tc>
          <w:tcPr>
            <w:tcW w:w="5515" w:type="dxa"/>
          </w:tcPr>
          <w:p w14:paraId="62B7ECF7" w14:textId="77777777" w:rsidR="00A369DD" w:rsidRPr="006D304C" w:rsidRDefault="00A369DD" w:rsidP="006533F6">
            <w:pPr>
              <w:tabs>
                <w:tab w:val="left" w:pos="540"/>
              </w:tabs>
              <w:spacing w:line="240" w:lineRule="auto"/>
              <w:ind w:left="187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F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ของบริษัท (ปรับลด)</w:t>
            </w:r>
          </w:p>
        </w:tc>
        <w:tc>
          <w:tcPr>
            <w:tcW w:w="954" w:type="dxa"/>
          </w:tcPr>
          <w:p w14:paraId="450ABD76" w14:textId="77777777" w:rsidR="00A369DD" w:rsidRPr="006D304C" w:rsidRDefault="00A369DD" w:rsidP="006533F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81329C3" w14:textId="066FB6C0" w:rsidR="00A369DD" w:rsidRPr="003B0C3C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189,97</w:t>
            </w:r>
            <w:r w:rsidR="000241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2360C23" w14:textId="77777777" w:rsidR="00A369DD" w:rsidRPr="003B0C3C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E7C5C95" w14:textId="77777777" w:rsidR="00A369DD" w:rsidRPr="003B0C3C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259,488</w:t>
            </w:r>
          </w:p>
        </w:tc>
      </w:tr>
      <w:tr w:rsidR="00A369DD" w:rsidRPr="006D304C" w14:paraId="11CBD1B4" w14:textId="77777777" w:rsidTr="00426959">
        <w:trPr>
          <w:cantSplit/>
          <w:jc w:val="right"/>
        </w:trPr>
        <w:tc>
          <w:tcPr>
            <w:tcW w:w="5515" w:type="dxa"/>
          </w:tcPr>
          <w:p w14:paraId="7B86895A" w14:textId="77777777" w:rsidR="00A369DD" w:rsidRPr="006D304C" w:rsidRDefault="00A369DD" w:rsidP="006533F6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7350317C" w14:textId="77777777" w:rsidR="00A369DD" w:rsidRPr="006D304C" w:rsidRDefault="00A369DD" w:rsidP="006533F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687628C" w14:textId="77777777" w:rsidR="00A369DD" w:rsidRPr="006D304C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DC827A" w14:textId="77777777" w:rsidR="00A369DD" w:rsidRPr="006D304C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086788F" w14:textId="77777777" w:rsidR="00A369DD" w:rsidRPr="006D304C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369DD" w:rsidRPr="006D304C" w14:paraId="0AE6F62F" w14:textId="77777777" w:rsidTr="006533F6">
        <w:trPr>
          <w:cantSplit/>
          <w:jc w:val="right"/>
        </w:trPr>
        <w:tc>
          <w:tcPr>
            <w:tcW w:w="5515" w:type="dxa"/>
          </w:tcPr>
          <w:p w14:paraId="477C4B53" w14:textId="77777777" w:rsidR="00A369DD" w:rsidRPr="006D304C" w:rsidRDefault="00A369DD" w:rsidP="006533F6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0C3C">
              <w:rPr>
                <w:rFonts w:asciiTheme="majorBidi" w:hAnsiTheme="majorBidi"/>
                <w:sz w:val="30"/>
                <w:szCs w:val="30"/>
                <w:cs/>
              </w:rPr>
              <w:t>จำนวนหุ้นสามัญที่ออก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54" w:type="dxa"/>
          </w:tcPr>
          <w:p w14:paraId="066280AE" w14:textId="77777777" w:rsidR="00A369DD" w:rsidRPr="006D304C" w:rsidRDefault="00A369DD" w:rsidP="006533F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EF384E" w14:textId="77777777" w:rsidR="00A369DD" w:rsidRPr="00477FD7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7F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424,764</w:t>
            </w:r>
          </w:p>
        </w:tc>
        <w:tc>
          <w:tcPr>
            <w:tcW w:w="270" w:type="dxa"/>
            <w:shd w:val="clear" w:color="auto" w:fill="auto"/>
          </w:tcPr>
          <w:p w14:paraId="734FB870" w14:textId="77777777" w:rsidR="00A369DD" w:rsidRPr="00477FD7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463920E" w14:textId="77777777" w:rsidR="00A369DD" w:rsidRPr="006D304C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7F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424,764</w:t>
            </w:r>
          </w:p>
        </w:tc>
      </w:tr>
      <w:tr w:rsidR="00A369DD" w:rsidRPr="006D304C" w14:paraId="3E486C81" w14:textId="77777777" w:rsidTr="006533F6">
        <w:trPr>
          <w:cantSplit/>
          <w:jc w:val="right"/>
        </w:trPr>
        <w:tc>
          <w:tcPr>
            <w:tcW w:w="5515" w:type="dxa"/>
          </w:tcPr>
          <w:p w14:paraId="597F2D68" w14:textId="77777777" w:rsidR="00A369DD" w:rsidRPr="00893A21" w:rsidRDefault="00A369DD" w:rsidP="006533F6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จำนวนหุ้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นสามัญ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 (ขั้นพื้นฐาน)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954" w:type="dxa"/>
          </w:tcPr>
          <w:p w14:paraId="7EFDE1CB" w14:textId="77777777" w:rsidR="00A369DD" w:rsidRPr="00893A21" w:rsidRDefault="00A369DD" w:rsidP="006533F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CCC21FA" w14:textId="77777777" w:rsidR="00A369DD" w:rsidRPr="00477FD7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E407020" w14:textId="77777777" w:rsidR="00A369DD" w:rsidRPr="00477FD7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7F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424,764</w:t>
            </w:r>
          </w:p>
        </w:tc>
        <w:tc>
          <w:tcPr>
            <w:tcW w:w="270" w:type="dxa"/>
            <w:shd w:val="clear" w:color="auto" w:fill="auto"/>
          </w:tcPr>
          <w:p w14:paraId="391A62A7" w14:textId="77777777" w:rsidR="00A369DD" w:rsidRPr="00477FD7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4477137" w14:textId="77777777" w:rsidR="00A369DD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3CF2EF0" w14:textId="77777777" w:rsidR="00A369DD" w:rsidRPr="00893A21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7F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424,764</w:t>
            </w:r>
          </w:p>
        </w:tc>
      </w:tr>
      <w:tr w:rsidR="00A369DD" w:rsidRPr="006D304C" w14:paraId="39DB8174" w14:textId="77777777" w:rsidTr="006533F6">
        <w:trPr>
          <w:cantSplit/>
          <w:jc w:val="right"/>
        </w:trPr>
        <w:tc>
          <w:tcPr>
            <w:tcW w:w="5515" w:type="dxa"/>
          </w:tcPr>
          <w:p w14:paraId="7B7756FE" w14:textId="77777777" w:rsidR="00A369DD" w:rsidRDefault="00A369DD" w:rsidP="006533F6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954" w:type="dxa"/>
          </w:tcPr>
          <w:p w14:paraId="2C514F14" w14:textId="77777777" w:rsidR="00A369DD" w:rsidRPr="006D304C" w:rsidRDefault="00A369DD" w:rsidP="006533F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6536F08" w14:textId="77777777" w:rsidR="00A369DD" w:rsidRPr="00477FD7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7F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76BAA" w14:textId="77777777" w:rsidR="00A369DD" w:rsidRPr="00477FD7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849FF7F" w14:textId="77777777" w:rsidR="00A369DD" w:rsidRDefault="00A369DD" w:rsidP="006533F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369DD" w:rsidRPr="006D304C" w14:paraId="11282528" w14:textId="77777777" w:rsidTr="006533F6">
        <w:trPr>
          <w:cantSplit/>
          <w:jc w:val="right"/>
        </w:trPr>
        <w:tc>
          <w:tcPr>
            <w:tcW w:w="5515" w:type="dxa"/>
          </w:tcPr>
          <w:p w14:paraId="35022292" w14:textId="77777777" w:rsidR="00A369DD" w:rsidRDefault="00A369DD" w:rsidP="006533F6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จำนวนหุ้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นสามัญ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 (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ปรับลด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)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954" w:type="dxa"/>
          </w:tcPr>
          <w:p w14:paraId="2DF5164E" w14:textId="77777777" w:rsidR="00A369DD" w:rsidRPr="006D304C" w:rsidRDefault="00A369DD" w:rsidP="006533F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656AF4" w14:textId="77777777" w:rsidR="00A369DD" w:rsidRPr="00477FD7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3C4EA76" w14:textId="77777777" w:rsidR="00A369DD" w:rsidRPr="00477FD7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7F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424,930</w:t>
            </w:r>
          </w:p>
        </w:tc>
        <w:tc>
          <w:tcPr>
            <w:tcW w:w="270" w:type="dxa"/>
            <w:shd w:val="clear" w:color="auto" w:fill="auto"/>
          </w:tcPr>
          <w:p w14:paraId="34635FD9" w14:textId="77777777" w:rsidR="00A369DD" w:rsidRPr="00477FD7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60DD66" w14:textId="77777777" w:rsidR="00A369DD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61A7C88" w14:textId="77777777" w:rsidR="00A369DD" w:rsidRPr="00BB5BDB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7F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424,764</w:t>
            </w:r>
          </w:p>
        </w:tc>
      </w:tr>
      <w:tr w:rsidR="00A369DD" w:rsidRPr="002D75D0" w14:paraId="76C7F0F4" w14:textId="77777777" w:rsidTr="006533F6">
        <w:trPr>
          <w:cantSplit/>
          <w:jc w:val="right"/>
        </w:trPr>
        <w:tc>
          <w:tcPr>
            <w:tcW w:w="5515" w:type="dxa"/>
          </w:tcPr>
          <w:p w14:paraId="4C262867" w14:textId="77777777" w:rsidR="00A369DD" w:rsidRPr="002D75D0" w:rsidRDefault="00A369DD" w:rsidP="006533F6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14:paraId="6EE8CC16" w14:textId="77777777" w:rsidR="00A369DD" w:rsidRPr="002D75D0" w:rsidRDefault="00A369DD" w:rsidP="006533F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3EA4B92" w14:textId="77777777" w:rsidR="00A369DD" w:rsidRPr="002D75D0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62094F" w14:textId="77777777" w:rsidR="00A369DD" w:rsidRPr="002D75D0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20C23D9" w14:textId="77777777" w:rsidR="00A369DD" w:rsidRPr="002D75D0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369DD" w:rsidRPr="006D304C" w14:paraId="16E96A90" w14:textId="77777777" w:rsidTr="006533F6">
        <w:trPr>
          <w:cantSplit/>
          <w:jc w:val="right"/>
        </w:trPr>
        <w:tc>
          <w:tcPr>
            <w:tcW w:w="5515" w:type="dxa"/>
          </w:tcPr>
          <w:p w14:paraId="6F73B886" w14:textId="77777777" w:rsidR="00A369DD" w:rsidRPr="00893A21" w:rsidRDefault="00A369DD" w:rsidP="006533F6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B5BD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457ADE7F" w14:textId="77777777" w:rsidR="00A369DD" w:rsidRPr="006D304C" w:rsidRDefault="00A369DD" w:rsidP="006533F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5B684AF" w14:textId="77777777" w:rsidR="00A369DD" w:rsidRPr="00477FD7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7F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0.45</w:t>
            </w:r>
          </w:p>
        </w:tc>
        <w:tc>
          <w:tcPr>
            <w:tcW w:w="270" w:type="dxa"/>
            <w:shd w:val="clear" w:color="auto" w:fill="auto"/>
          </w:tcPr>
          <w:p w14:paraId="160CD92F" w14:textId="77777777" w:rsidR="00A369DD" w:rsidRPr="00477FD7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5F4AEFA" w14:textId="77777777" w:rsidR="00A369DD" w:rsidRPr="00477FD7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 w:rsidRPr="005179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0.61</w:t>
            </w:r>
          </w:p>
        </w:tc>
      </w:tr>
      <w:tr w:rsidR="00A369DD" w:rsidRPr="006D304C" w14:paraId="6AB86EB7" w14:textId="77777777" w:rsidTr="00426959">
        <w:trPr>
          <w:cantSplit/>
          <w:jc w:val="right"/>
        </w:trPr>
        <w:tc>
          <w:tcPr>
            <w:tcW w:w="5515" w:type="dxa"/>
          </w:tcPr>
          <w:p w14:paraId="13A9E391" w14:textId="77777777" w:rsidR="00A369DD" w:rsidRPr="00893A21" w:rsidRDefault="00A369DD" w:rsidP="006533F6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BB5BD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778BEF90" w14:textId="77777777" w:rsidR="00A369DD" w:rsidRPr="006D304C" w:rsidRDefault="00A369DD" w:rsidP="006533F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E7268DD" w14:textId="77777777" w:rsidR="00A369DD" w:rsidRPr="00477FD7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7F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0.45</w:t>
            </w:r>
          </w:p>
        </w:tc>
        <w:tc>
          <w:tcPr>
            <w:tcW w:w="270" w:type="dxa"/>
            <w:shd w:val="clear" w:color="auto" w:fill="auto"/>
          </w:tcPr>
          <w:p w14:paraId="162DC260" w14:textId="77777777" w:rsidR="00A369DD" w:rsidRPr="00477FD7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486996A" w14:textId="77777777" w:rsidR="00A369DD" w:rsidRPr="00477FD7" w:rsidRDefault="00A369DD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 w:rsidRPr="005179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0.61</w:t>
            </w:r>
          </w:p>
        </w:tc>
      </w:tr>
      <w:tr w:rsidR="00426959" w:rsidRPr="002D75D0" w14:paraId="173F016A" w14:textId="77777777" w:rsidTr="00426959">
        <w:trPr>
          <w:cantSplit/>
          <w:jc w:val="right"/>
        </w:trPr>
        <w:tc>
          <w:tcPr>
            <w:tcW w:w="5515" w:type="dxa"/>
          </w:tcPr>
          <w:p w14:paraId="6ED66B49" w14:textId="77777777" w:rsidR="00426959" w:rsidRPr="002D75D0" w:rsidRDefault="00426959" w:rsidP="006533F6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14:paraId="32DED006" w14:textId="77777777" w:rsidR="00426959" w:rsidRPr="002D75D0" w:rsidRDefault="00426959" w:rsidP="006533F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8DF3D70" w14:textId="77777777" w:rsidR="00426959" w:rsidRPr="002D75D0" w:rsidRDefault="00426959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44C190" w14:textId="77777777" w:rsidR="00426959" w:rsidRPr="002D75D0" w:rsidRDefault="00426959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3C27CEA" w14:textId="77777777" w:rsidR="00426959" w:rsidRPr="002D75D0" w:rsidRDefault="00426959" w:rsidP="006533F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</w:tbl>
    <w:p w14:paraId="08CA98B6" w14:textId="34E2B3A8" w:rsidR="007D4A87" w:rsidRPr="00006478" w:rsidRDefault="007D4A87" w:rsidP="00006478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006478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17DDB03C" w14:textId="77777777" w:rsidR="00006478" w:rsidRPr="00050188" w:rsidRDefault="00006478" w:rsidP="00667FF0">
      <w:pPr>
        <w:rPr>
          <w:rFonts w:asciiTheme="majorBidi" w:hAnsiTheme="majorBidi" w:cstheme="majorBidi"/>
          <w:sz w:val="20"/>
          <w:szCs w:val="20"/>
          <w:cs/>
          <w:lang w:val="x-none" w:eastAsia="x-none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800"/>
        <w:gridCol w:w="1566"/>
        <w:gridCol w:w="1066"/>
        <w:gridCol w:w="231"/>
        <w:gridCol w:w="1152"/>
      </w:tblGrid>
      <w:tr w:rsidR="00667FF0" w:rsidRPr="00B22308" w14:paraId="04640B77" w14:textId="77777777" w:rsidTr="00426959">
        <w:trPr>
          <w:tblHeader/>
        </w:trPr>
        <w:tc>
          <w:tcPr>
            <w:tcW w:w="3150" w:type="dxa"/>
            <w:vAlign w:val="bottom"/>
          </w:tcPr>
          <w:p w14:paraId="6CA937B9" w14:textId="77777777" w:rsidR="00667FF0" w:rsidRPr="004F0100" w:rsidRDefault="00667FF0" w:rsidP="00B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2CB9E15" w14:textId="77777777" w:rsidR="00667FF0" w:rsidRPr="004F0100" w:rsidRDefault="00667FF0" w:rsidP="00B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</w:tcPr>
          <w:p w14:paraId="487C586E" w14:textId="77777777" w:rsidR="00667FF0" w:rsidRPr="004F0100" w:rsidRDefault="00667FF0" w:rsidP="00B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655954C4" w14:textId="77777777" w:rsidR="00667FF0" w:rsidRPr="004F0100" w:rsidRDefault="00667FF0" w:rsidP="00B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F15D71E" w14:textId="77777777" w:rsidR="00667FF0" w:rsidRPr="004F0100" w:rsidRDefault="00667FF0" w:rsidP="00B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73EA73A9" w14:textId="77777777" w:rsidR="00667FF0" w:rsidRPr="004F0100" w:rsidDel="00D43E7A" w:rsidRDefault="00667FF0" w:rsidP="00B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10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667FF0" w:rsidRPr="00B22308" w14:paraId="5938FBE4" w14:textId="77777777" w:rsidTr="00426959">
        <w:trPr>
          <w:tblHeader/>
        </w:trPr>
        <w:tc>
          <w:tcPr>
            <w:tcW w:w="3150" w:type="dxa"/>
          </w:tcPr>
          <w:p w14:paraId="0D188B75" w14:textId="77777777" w:rsidR="00667FF0" w:rsidRPr="004F0100" w:rsidRDefault="00667FF0" w:rsidP="00B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1AAB5F7" w14:textId="77777777" w:rsidR="00667FF0" w:rsidRPr="004F0100" w:rsidRDefault="00667FF0" w:rsidP="00B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0D136986" w14:textId="77777777" w:rsidR="00667FF0" w:rsidRPr="004F0100" w:rsidRDefault="00667FF0" w:rsidP="00B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CC3F447" w14:textId="77777777" w:rsidR="00667FF0" w:rsidRPr="004F0100" w:rsidRDefault="00667FF0" w:rsidP="00B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F01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47F13E9" w14:textId="77777777" w:rsidR="00667FF0" w:rsidRPr="004F0100" w:rsidRDefault="00667FF0" w:rsidP="00B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A2BB12D" w14:textId="77777777" w:rsidR="00667FF0" w:rsidRPr="004F0100" w:rsidRDefault="00667FF0" w:rsidP="00B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7FF0" w:rsidRPr="00B22308" w14:paraId="59E555EA" w14:textId="77777777" w:rsidTr="00426959">
        <w:tc>
          <w:tcPr>
            <w:tcW w:w="3150" w:type="dxa"/>
          </w:tcPr>
          <w:p w14:paraId="7A242CEC" w14:textId="77777777" w:rsidR="00667FF0" w:rsidRPr="004F0100" w:rsidRDefault="00667FF0" w:rsidP="00B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3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58DC446E" w14:textId="77777777" w:rsidR="00667FF0" w:rsidRPr="004F0100" w:rsidRDefault="00667FF0" w:rsidP="00B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153A22FB" w14:textId="77777777" w:rsidR="00667FF0" w:rsidRPr="004F0100" w:rsidRDefault="00667FF0" w:rsidP="00B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25CA3B0" w14:textId="77777777" w:rsidR="00667FF0" w:rsidRPr="004F0100" w:rsidRDefault="00667FF0" w:rsidP="00B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7009317" w14:textId="77777777" w:rsidR="00667FF0" w:rsidRPr="004F0100" w:rsidRDefault="00667FF0" w:rsidP="00B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C17D8D0" w14:textId="77777777" w:rsidR="00667FF0" w:rsidRPr="004F0100" w:rsidRDefault="00667FF0" w:rsidP="00B4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E7CBC" w:rsidRPr="00B22308" w14:paraId="24D62FB0" w14:textId="77777777" w:rsidTr="00426959">
        <w:tc>
          <w:tcPr>
            <w:tcW w:w="3150" w:type="dxa"/>
          </w:tcPr>
          <w:p w14:paraId="03C53A7E" w14:textId="6A70D36C" w:rsidR="00EE7CBC" w:rsidRPr="004F0100" w:rsidRDefault="00EE7CBC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622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4F010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2D70B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40619D36" w14:textId="02EDEE8E" w:rsidR="00EE7CBC" w:rsidRPr="00F43EEA" w:rsidRDefault="00EE7CBC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0140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2801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801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66" w:type="dxa"/>
          </w:tcPr>
          <w:p w14:paraId="7BD8E540" w14:textId="3B425197" w:rsidR="00EE7CBC" w:rsidRPr="00F43EEA" w:rsidRDefault="00EE7CBC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01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C5D5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801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01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801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66" w:type="dxa"/>
          </w:tcPr>
          <w:p w14:paraId="4ADFB0C6" w14:textId="4696A309" w:rsidR="00EE7CBC" w:rsidRPr="004F0100" w:rsidRDefault="00EE7CBC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0.41</w:t>
            </w:r>
          </w:p>
        </w:tc>
        <w:tc>
          <w:tcPr>
            <w:tcW w:w="231" w:type="dxa"/>
          </w:tcPr>
          <w:p w14:paraId="028D84C2" w14:textId="77777777" w:rsidR="00EE7CBC" w:rsidRPr="004F0100" w:rsidRDefault="00EE7CBC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A2ABE60" w14:textId="4373BAEA" w:rsidR="00EE7CBC" w:rsidRPr="004F0100" w:rsidRDefault="00EE7CBC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174.15</w:t>
            </w:r>
          </w:p>
        </w:tc>
      </w:tr>
      <w:tr w:rsidR="00EE7CBC" w:rsidRPr="002D75D0" w14:paraId="1430024A" w14:textId="77777777" w:rsidTr="00426959">
        <w:tc>
          <w:tcPr>
            <w:tcW w:w="3150" w:type="dxa"/>
          </w:tcPr>
          <w:p w14:paraId="47F02FFF" w14:textId="77777777" w:rsidR="00EE7CBC" w:rsidRPr="002D75D0" w:rsidRDefault="00EE7CBC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646E15A6" w14:textId="77777777" w:rsidR="00EE7CBC" w:rsidRPr="002D75D0" w:rsidRDefault="00EE7CBC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6E4178E3" w14:textId="77777777" w:rsidR="00EE7CBC" w:rsidRPr="002D75D0" w:rsidRDefault="00EE7CBC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60C798C5" w14:textId="77777777" w:rsidR="00EE7CBC" w:rsidRPr="002D75D0" w:rsidRDefault="00EE7CBC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1" w:type="dxa"/>
          </w:tcPr>
          <w:p w14:paraId="643CA497" w14:textId="77777777" w:rsidR="00EE7CBC" w:rsidRPr="002D75D0" w:rsidRDefault="00EE7CBC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5832BB2" w14:textId="77777777" w:rsidR="00EE7CBC" w:rsidRPr="002D75D0" w:rsidRDefault="00EE7CBC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7CBC" w:rsidRPr="00B22308" w14:paraId="782E9620" w14:textId="77777777" w:rsidTr="00426959">
        <w:tc>
          <w:tcPr>
            <w:tcW w:w="3150" w:type="dxa"/>
          </w:tcPr>
          <w:p w14:paraId="10D49452" w14:textId="77777777" w:rsidR="00EE7CBC" w:rsidRPr="004F0100" w:rsidRDefault="00EE7CBC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E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464AD38C" w14:textId="77777777" w:rsidR="00EE7CBC" w:rsidRPr="004F0100" w:rsidRDefault="00EE7CBC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3FA27FD2" w14:textId="77777777" w:rsidR="00EE7CBC" w:rsidRPr="004F0100" w:rsidRDefault="00EE7CBC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80E6C96" w14:textId="77777777" w:rsidR="00EE7CBC" w:rsidRPr="004F0100" w:rsidRDefault="00EE7CBC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C689367" w14:textId="77777777" w:rsidR="00EE7CBC" w:rsidRPr="004F0100" w:rsidRDefault="00EE7CBC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EBB940" w14:textId="77777777" w:rsidR="00EE7CBC" w:rsidRPr="004F0100" w:rsidRDefault="00EE7CBC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7CBC" w:rsidRPr="00B22308" w14:paraId="29E04894" w14:textId="77777777" w:rsidTr="00426959">
        <w:tc>
          <w:tcPr>
            <w:tcW w:w="3150" w:type="dxa"/>
          </w:tcPr>
          <w:p w14:paraId="2E424D93" w14:textId="1D853F6B" w:rsidR="00EE7CBC" w:rsidRPr="004F0100" w:rsidRDefault="00C937A5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="00EE7CBC" w:rsidRPr="004F01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40A6D54C" w14:textId="1B7822CE" w:rsidR="00EE7CBC" w:rsidRPr="00280140" w:rsidRDefault="00EE7CBC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0140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2801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8014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66" w:type="dxa"/>
          </w:tcPr>
          <w:p w14:paraId="5B5196BB" w14:textId="1539531C" w:rsidR="00EE7CBC" w:rsidRPr="00280140" w:rsidRDefault="00EE7CBC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0140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2801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8014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641060C5" w14:textId="4AFA6072" w:rsidR="00EE7CBC" w:rsidRPr="004F0100" w:rsidRDefault="00EE7CBC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0.44</w:t>
            </w:r>
          </w:p>
        </w:tc>
        <w:tc>
          <w:tcPr>
            <w:tcW w:w="231" w:type="dxa"/>
          </w:tcPr>
          <w:p w14:paraId="635D416D" w14:textId="77777777" w:rsidR="00EE7CBC" w:rsidRPr="004F0100" w:rsidRDefault="00EE7CBC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A3E6F7" w14:textId="52AAA649" w:rsidR="00EE7CBC" w:rsidRPr="004F0100" w:rsidRDefault="00EE7CBC" w:rsidP="00EE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186.90</w:t>
            </w:r>
          </w:p>
        </w:tc>
      </w:tr>
    </w:tbl>
    <w:p w14:paraId="31695CCF" w14:textId="1BDEACFC" w:rsidR="00006478" w:rsidRPr="00050188" w:rsidRDefault="00006478" w:rsidP="00006478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0E0B3908" w14:textId="5D0DED32" w:rsidR="00C937A5" w:rsidRDefault="00C937A5" w:rsidP="005270A4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สำรองตามกฎหมาย</w:t>
      </w:r>
    </w:p>
    <w:p w14:paraId="7A517E30" w14:textId="77777777" w:rsidR="00C937A5" w:rsidRPr="00050188" w:rsidRDefault="00C937A5" w:rsidP="00C937A5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39944462" w14:textId="77777777" w:rsidR="00050188" w:rsidRPr="00050188" w:rsidRDefault="00050188" w:rsidP="00050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color w:val="000000"/>
          <w:spacing w:val="4"/>
          <w:sz w:val="30"/>
          <w:szCs w:val="30"/>
        </w:rPr>
      </w:pP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</w:rPr>
        <w:t>2535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  <w:cs/>
        </w:rPr>
        <w:t xml:space="preserve"> มาตรา 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</w:rPr>
        <w:t>116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  <w:cs/>
        </w:rPr>
        <w:t xml:space="preserve"> บริษัทจะต้องจัดสรรทุนสำรอง (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</w:rPr>
        <w:t>“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  <w:cs/>
        </w:rPr>
        <w:t>สำรองตามกฎหมาย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</w:rPr>
        <w:t>”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  <w:cs/>
        </w:rPr>
        <w:t xml:space="preserve">) อย่างน้อยร้อยละ 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</w:rPr>
        <w:t xml:space="preserve">5 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</w:rPr>
        <w:t xml:space="preserve">10 </w:t>
      </w:r>
      <w:r w:rsidRPr="00050188">
        <w:rPr>
          <w:rFonts w:asciiTheme="majorBidi" w:eastAsia="Calibri" w:hAnsiTheme="majorBidi" w:cstheme="majorBidi"/>
          <w:color w:val="000000"/>
          <w:spacing w:val="4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49DB1B1" w14:textId="7F8B7342" w:rsidR="006E1DE9" w:rsidRPr="00050188" w:rsidRDefault="006E1DE9" w:rsidP="006E1DE9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  <w:lang w:val="en-GB"/>
        </w:rPr>
      </w:pP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  <w:lang w:val="en-GB"/>
        </w:rPr>
        <w:lastRenderedPageBreak/>
        <w:t xml:space="preserve">ในการประชุมสามัญผู้ถือหุ้นประจำปี </w:t>
      </w: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lang w:val="en-GB"/>
        </w:rPr>
        <w:t>2565</w:t>
      </w: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  <w:lang w:val="en-GB"/>
        </w:rPr>
        <w:t xml:space="preserve"> ของบริษัทเมื่อวันที่ </w:t>
      </w: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lang w:val="en-GB"/>
        </w:rPr>
        <w:t>25</w:t>
      </w: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  <w:lang w:val="en-GB"/>
        </w:rPr>
        <w:t xml:space="preserve"> </w:t>
      </w:r>
      <w:r w:rsidRPr="00050188">
        <w:rPr>
          <w:rFonts w:asciiTheme="majorBidi" w:eastAsia="Times New Roman" w:hAnsiTheme="majorBidi" w:cstheme="majorBidi" w:hint="cs"/>
          <w:color w:val="auto"/>
          <w:spacing w:val="4"/>
          <w:sz w:val="30"/>
          <w:szCs w:val="30"/>
          <w:cs/>
          <w:lang w:val="en-GB"/>
        </w:rPr>
        <w:t xml:space="preserve">เมษายน </w:t>
      </w: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lang w:val="en-GB"/>
        </w:rPr>
        <w:t>2565</w:t>
      </w: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  <w:lang w:val="en-GB"/>
        </w:rPr>
        <w:t xml:space="preserve"> ผู้ถือหุ้นของบริษัทมีมติอนุมัติ</w:t>
      </w:r>
      <w:r w:rsidR="003A26D8" w:rsidRPr="00050188">
        <w:rPr>
          <w:rFonts w:asciiTheme="majorBidi" w:eastAsia="Times New Roman" w:hAnsiTheme="majorBidi" w:cstheme="majorBidi" w:hint="cs"/>
          <w:color w:val="auto"/>
          <w:spacing w:val="4"/>
          <w:sz w:val="30"/>
          <w:szCs w:val="30"/>
          <w:cs/>
          <w:lang w:val="en-GB"/>
        </w:rPr>
        <w:t>การ</w:t>
      </w: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  <w:lang w:val="en-GB"/>
        </w:rPr>
        <w:t>จัดสรรกำไร</w:t>
      </w:r>
      <w:r w:rsidRPr="00050188">
        <w:rPr>
          <w:rFonts w:asciiTheme="majorBidi" w:eastAsia="Times New Roman" w:hAnsiTheme="majorBidi" w:cstheme="majorBidi" w:hint="cs"/>
          <w:color w:val="auto"/>
          <w:spacing w:val="4"/>
          <w:sz w:val="30"/>
          <w:szCs w:val="30"/>
          <w:cs/>
          <w:lang w:val="en-GB"/>
        </w:rPr>
        <w:t>สุทธิสำหรับ</w:t>
      </w: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  <w:lang w:val="en-GB"/>
        </w:rPr>
        <w:t xml:space="preserve">ปี </w:t>
      </w: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lang w:val="en-GB"/>
        </w:rPr>
        <w:t xml:space="preserve">2564 </w:t>
      </w: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  <w:lang w:val="en-GB"/>
        </w:rPr>
        <w:t>เป็น</w:t>
      </w:r>
      <w:r w:rsidRPr="00050188">
        <w:rPr>
          <w:rFonts w:asciiTheme="majorBidi" w:eastAsia="Times New Roman" w:hAnsiTheme="majorBidi" w:cstheme="majorBidi" w:hint="cs"/>
          <w:color w:val="auto"/>
          <w:spacing w:val="4"/>
          <w:sz w:val="30"/>
          <w:szCs w:val="30"/>
          <w:cs/>
          <w:lang w:val="en-GB"/>
        </w:rPr>
        <w:t xml:space="preserve">ทุนสำรองตามกฎหมายจำนวน </w:t>
      </w:r>
      <w:r w:rsidRPr="0005018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lang w:val="en-GB"/>
        </w:rPr>
        <w:t xml:space="preserve">0.16 </w:t>
      </w:r>
      <w:r w:rsidRPr="00050188">
        <w:rPr>
          <w:rFonts w:asciiTheme="majorBidi" w:eastAsia="Times New Roman" w:hAnsiTheme="majorBidi" w:cstheme="majorBidi" w:hint="cs"/>
          <w:color w:val="auto"/>
          <w:spacing w:val="4"/>
          <w:sz w:val="30"/>
          <w:szCs w:val="30"/>
          <w:cs/>
          <w:lang w:val="en-GB"/>
        </w:rPr>
        <w:t xml:space="preserve">ล้านบาท </w:t>
      </w:r>
    </w:p>
    <w:p w14:paraId="08CA887B" w14:textId="4FB0C71A" w:rsidR="006E1DE9" w:rsidRPr="00050188" w:rsidRDefault="006E1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pacing w:val="4"/>
          <w:cs/>
        </w:rPr>
      </w:pPr>
    </w:p>
    <w:p w14:paraId="3EDC242F" w14:textId="2362EE47" w:rsidR="00F5517F" w:rsidRPr="007F2EC0" w:rsidRDefault="00F5517F" w:rsidP="005270A4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7F2EC0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1E64F099" w14:textId="77777777" w:rsidR="00F5517F" w:rsidRPr="00050188" w:rsidRDefault="00F5517F" w:rsidP="00F5517F">
      <w:pPr>
        <w:spacing w:line="240" w:lineRule="auto"/>
        <w:rPr>
          <w:rFonts w:asciiTheme="majorBidi" w:hAnsiTheme="majorBidi" w:cstheme="majorBidi"/>
          <w:highlight w:val="yellow"/>
          <w:lang w:eastAsia="x-none"/>
        </w:rPr>
      </w:pPr>
    </w:p>
    <w:p w14:paraId="216EE909" w14:textId="77777777" w:rsidR="00F05E18" w:rsidRPr="007F2EC0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7F2EC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6EED4BD" w14:textId="77777777" w:rsidR="00F05E18" w:rsidRPr="00050188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18"/>
          <w:lang w:bidi="th-TH"/>
        </w:rPr>
      </w:pPr>
    </w:p>
    <w:p w14:paraId="036421AB" w14:textId="444A8C2E" w:rsidR="00892910" w:rsidRDefault="005F2676" w:rsidP="005F267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F2EC0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426959">
        <w:rPr>
          <w:rFonts w:asciiTheme="majorBidi" w:hAnsiTheme="majorBidi" w:cstheme="majorBidi" w:hint="cs"/>
          <w:sz w:val="30"/>
          <w:szCs w:val="30"/>
          <w:cs/>
          <w:lang w:bidi="th-TH"/>
        </w:rPr>
        <w:t>และหนี้สินทางการเงิน</w:t>
      </w:r>
      <w:r w:rsidRPr="007F2E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รวมถึง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</w:t>
      </w:r>
      <w:r w:rsidRPr="00F54A55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สินทรัพย์ทางการเงิน</w:t>
      </w:r>
      <w:r w:rsidR="00426959">
        <w:rPr>
          <w:rFonts w:asciiTheme="majorBidi" w:hAnsiTheme="majorBidi" w:cstheme="majorBidi" w:hint="cs"/>
          <w:sz w:val="30"/>
          <w:szCs w:val="30"/>
          <w:cs/>
          <w:lang w:bidi="th-TH"/>
        </w:rPr>
        <w:t>และหนี้สินทางการเงิน</w:t>
      </w:r>
      <w:r w:rsidRPr="00F54A55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ที่</w:t>
      </w:r>
      <w:r w:rsidR="00186DAC" w:rsidRPr="00F54A55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F54A55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หากมูลค่า</w:t>
      </w:r>
      <w:r w:rsidR="00426959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br/>
      </w:r>
      <w:r w:rsidRPr="00F54A55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  <w:r w:rsidRPr="006D304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7AF0924E" w14:textId="77777777" w:rsidR="006E1DE9" w:rsidRPr="00050188" w:rsidRDefault="006E1DE9" w:rsidP="005F267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18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270"/>
        <w:gridCol w:w="1260"/>
        <w:gridCol w:w="180"/>
        <w:gridCol w:w="1170"/>
        <w:gridCol w:w="180"/>
        <w:gridCol w:w="1080"/>
        <w:gridCol w:w="180"/>
        <w:gridCol w:w="1080"/>
        <w:gridCol w:w="180"/>
        <w:gridCol w:w="1260"/>
      </w:tblGrid>
      <w:tr w:rsidR="00F107CA" w:rsidRPr="006D304C" w14:paraId="3DA9CB0B" w14:textId="77777777" w:rsidTr="00D74010">
        <w:trPr>
          <w:cantSplit/>
          <w:trHeight w:val="191"/>
          <w:tblHeader/>
        </w:trPr>
        <w:tc>
          <w:tcPr>
            <w:tcW w:w="2430" w:type="dxa"/>
          </w:tcPr>
          <w:p w14:paraId="2720C99F" w14:textId="77777777" w:rsidR="00F107CA" w:rsidRPr="006D304C" w:rsidRDefault="00F107CA" w:rsidP="009541D3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270" w:type="dxa"/>
          </w:tcPr>
          <w:p w14:paraId="11340CBB" w14:textId="77777777" w:rsidR="00F107CA" w:rsidRPr="006D304C" w:rsidRDefault="00F107CA" w:rsidP="009541D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15B750" w14:textId="666B9C79" w:rsidR="00F107CA" w:rsidRPr="006D304C" w:rsidRDefault="00F107CA" w:rsidP="009541D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A5A710D" w14:textId="77777777" w:rsidR="00F107CA" w:rsidRPr="006D304C" w:rsidRDefault="00F107CA" w:rsidP="009541D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A7079" w14:textId="067AE60A" w:rsidR="00F107CA" w:rsidRPr="006D304C" w:rsidRDefault="00F107CA" w:rsidP="009541D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74010" w:rsidRPr="006D304C" w14:paraId="0ED5CAF8" w14:textId="77777777" w:rsidTr="00D74010">
        <w:trPr>
          <w:cantSplit/>
          <w:tblHeader/>
        </w:trPr>
        <w:tc>
          <w:tcPr>
            <w:tcW w:w="2430" w:type="dxa"/>
          </w:tcPr>
          <w:p w14:paraId="35DF2CDA" w14:textId="77777777" w:rsidR="00F107CA" w:rsidRPr="006D304C" w:rsidRDefault="00F107CA" w:rsidP="009541D3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7BF2416A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BD7634" w14:textId="2F74E60E" w:rsidR="00F107CA" w:rsidRPr="006D304C" w:rsidRDefault="00FB691C" w:rsidP="00FB691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226CA041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4CAD1D" w14:textId="77777777" w:rsidR="00F107CA" w:rsidRPr="006D304C" w:rsidRDefault="00F107CA" w:rsidP="009541D3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D304C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9A00A8" w14:textId="77777777" w:rsidR="00F107CA" w:rsidRPr="006D304C" w:rsidRDefault="00F107CA" w:rsidP="009541D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18260B" w14:textId="77777777" w:rsidR="00F107CA" w:rsidRPr="006D304C" w:rsidRDefault="00F107CA" w:rsidP="009541D3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D304C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834E2" w14:textId="77777777" w:rsidR="00F107CA" w:rsidRPr="006D304C" w:rsidRDefault="00F107CA" w:rsidP="009541D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91A77C" w14:textId="77777777" w:rsidR="00F107CA" w:rsidRPr="006D304C" w:rsidRDefault="00F107CA" w:rsidP="009541D3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D304C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D30150" w14:textId="77777777" w:rsidR="00F107CA" w:rsidRPr="006D304C" w:rsidRDefault="00F107CA" w:rsidP="009541D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E6158E" w14:textId="77777777" w:rsidR="00F107CA" w:rsidRPr="006D304C" w:rsidRDefault="00F107CA" w:rsidP="009541D3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107CA" w:rsidRPr="006D304C" w14:paraId="37CD54E0" w14:textId="77777777" w:rsidTr="00D74010">
        <w:trPr>
          <w:cantSplit/>
          <w:tblHeader/>
        </w:trPr>
        <w:tc>
          <w:tcPr>
            <w:tcW w:w="2430" w:type="dxa"/>
          </w:tcPr>
          <w:p w14:paraId="0144ED7E" w14:textId="77777777" w:rsidR="00F107CA" w:rsidRPr="006D304C" w:rsidRDefault="00F107CA" w:rsidP="009541D3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4C57B046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9"/>
          </w:tcPr>
          <w:p w14:paraId="055F65B4" w14:textId="0EDE4F02" w:rsidR="00F107CA" w:rsidRPr="00FC41C3" w:rsidRDefault="00FC41C3" w:rsidP="009541D3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107CA" w:rsidRPr="006D304C" w14:paraId="04DF895A" w14:textId="77777777" w:rsidTr="00D74010">
        <w:trPr>
          <w:cantSplit/>
        </w:trPr>
        <w:tc>
          <w:tcPr>
            <w:tcW w:w="2430" w:type="dxa"/>
            <w:hideMark/>
          </w:tcPr>
          <w:p w14:paraId="6DD1CCC0" w14:textId="54DA0B8D" w:rsidR="00F107CA" w:rsidRPr="006D304C" w:rsidRDefault="00F107CA" w:rsidP="009541D3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AE6D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AE6D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45C1206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2C31AB" w14:textId="2B299259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97A3D84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96ED55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61BC3CC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3354DC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64B3731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912047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0901698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BF6DAF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107CA" w:rsidRPr="006D304C" w14:paraId="46EA17FC" w14:textId="77777777" w:rsidTr="00D74010">
        <w:trPr>
          <w:cantSplit/>
        </w:trPr>
        <w:tc>
          <w:tcPr>
            <w:tcW w:w="2430" w:type="dxa"/>
            <w:hideMark/>
          </w:tcPr>
          <w:p w14:paraId="0EA4ECB6" w14:textId="77777777" w:rsidR="00F107CA" w:rsidRPr="006D304C" w:rsidRDefault="00F107CA" w:rsidP="009541D3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4081C73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3836C1" w14:textId="54D78D30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5994ED4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71BDC8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78A8649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4E762F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518D6D7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F6FA5A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1EF3F77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6279DD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107CA" w:rsidRPr="006D304C" w14:paraId="27076A43" w14:textId="77777777" w:rsidTr="00830583">
        <w:trPr>
          <w:cantSplit/>
        </w:trPr>
        <w:tc>
          <w:tcPr>
            <w:tcW w:w="2430" w:type="dxa"/>
            <w:vAlign w:val="bottom"/>
            <w:hideMark/>
          </w:tcPr>
          <w:p w14:paraId="1DA6EC66" w14:textId="77777777" w:rsidR="00F107CA" w:rsidRPr="006D304C" w:rsidRDefault="00F107CA" w:rsidP="009541D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270" w:type="dxa"/>
          </w:tcPr>
          <w:p w14:paraId="64EE517B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5B8CBA1" w14:textId="49889151" w:rsidR="00F107CA" w:rsidRPr="006D304C" w:rsidRDefault="008C0C7C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168,14</w:t>
            </w:r>
            <w:r w:rsidR="00BE32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D68A133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1FD06D4" w14:textId="3BBECC06" w:rsidR="00F107CA" w:rsidRPr="006D304C" w:rsidRDefault="005C4CEB" w:rsidP="005F1C2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FBE309" w14:textId="77777777" w:rsidR="00F107CA" w:rsidRPr="006D304C" w:rsidRDefault="00F107CA" w:rsidP="009541D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419906" w14:textId="67110399" w:rsidR="00F107CA" w:rsidRPr="005F1C2F" w:rsidRDefault="008C0C7C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1C2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168,14</w:t>
            </w:r>
            <w:r w:rsidR="00BE32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3986355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2779C9" w14:textId="72E25E64" w:rsidR="00F107CA" w:rsidRPr="006D304C" w:rsidRDefault="005C4CEB" w:rsidP="00FC41C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77FFEB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A1A36C" w14:textId="01329026" w:rsidR="00F107CA" w:rsidRPr="006D304C" w:rsidRDefault="008C0C7C" w:rsidP="002243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168,14</w:t>
            </w:r>
            <w:r w:rsidR="00BE3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830583" w:rsidRPr="006D304C" w14:paraId="378859DF" w14:textId="77777777" w:rsidTr="00830583">
        <w:trPr>
          <w:cantSplit/>
        </w:trPr>
        <w:tc>
          <w:tcPr>
            <w:tcW w:w="2430" w:type="dxa"/>
            <w:vAlign w:val="bottom"/>
          </w:tcPr>
          <w:p w14:paraId="71673D60" w14:textId="77777777" w:rsidR="00830583" w:rsidRPr="006D304C" w:rsidRDefault="00830583" w:rsidP="009541D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AA7800" w14:textId="77777777" w:rsidR="00830583" w:rsidRPr="006D304C" w:rsidRDefault="00830583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6CA4FAC" w14:textId="77777777" w:rsidR="00830583" w:rsidRDefault="00830583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5F51C0" w14:textId="77777777" w:rsidR="00830583" w:rsidRPr="006D304C" w:rsidRDefault="00830583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5D00B8B" w14:textId="77777777" w:rsidR="00830583" w:rsidRDefault="00830583" w:rsidP="005F1C2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579056" w14:textId="77777777" w:rsidR="00830583" w:rsidRPr="006D304C" w:rsidRDefault="00830583" w:rsidP="009541D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491FF6" w14:textId="77777777" w:rsidR="00830583" w:rsidRPr="005F1C2F" w:rsidRDefault="00830583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5C0FB7" w14:textId="77777777" w:rsidR="00830583" w:rsidRPr="006D304C" w:rsidRDefault="00830583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D38FCF" w14:textId="77777777" w:rsidR="00830583" w:rsidRDefault="00830583" w:rsidP="00FC41C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40D81B" w14:textId="77777777" w:rsidR="00830583" w:rsidRPr="006D304C" w:rsidRDefault="00830583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AF70D3" w14:textId="77777777" w:rsidR="00830583" w:rsidRDefault="00830583" w:rsidP="002243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30583" w:rsidRPr="006D304C" w14:paraId="285C1D5F" w14:textId="77777777" w:rsidTr="00CF3315">
        <w:trPr>
          <w:cantSplit/>
        </w:trPr>
        <w:tc>
          <w:tcPr>
            <w:tcW w:w="2430" w:type="dxa"/>
            <w:vAlign w:val="bottom"/>
          </w:tcPr>
          <w:p w14:paraId="2289CDAF" w14:textId="0CD8616B" w:rsidR="00830583" w:rsidRPr="00723F27" w:rsidRDefault="00830583" w:rsidP="009541D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3F2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723F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270" w:type="dxa"/>
          </w:tcPr>
          <w:p w14:paraId="1BA473C4" w14:textId="77777777" w:rsidR="00830583" w:rsidRPr="006D304C" w:rsidRDefault="00830583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EF9DABB" w14:textId="77777777" w:rsidR="00830583" w:rsidRDefault="00830583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48F813" w14:textId="77777777" w:rsidR="00830583" w:rsidRPr="006D304C" w:rsidRDefault="00830583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461B6F5" w14:textId="77777777" w:rsidR="00830583" w:rsidRDefault="00830583" w:rsidP="005F1C2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3B4CED7" w14:textId="77777777" w:rsidR="00830583" w:rsidRPr="006D304C" w:rsidRDefault="00830583" w:rsidP="009541D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6FCEEC" w14:textId="77777777" w:rsidR="00830583" w:rsidRPr="005F1C2F" w:rsidRDefault="00830583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61EBC8" w14:textId="77777777" w:rsidR="00830583" w:rsidRPr="006D304C" w:rsidRDefault="00830583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9F2C67" w14:textId="77777777" w:rsidR="00830583" w:rsidRDefault="00830583" w:rsidP="00FC41C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772F99" w14:textId="77777777" w:rsidR="00830583" w:rsidRPr="006D304C" w:rsidRDefault="00830583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6A0C06" w14:textId="77777777" w:rsidR="00830583" w:rsidRDefault="00830583" w:rsidP="002243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F1C2F" w:rsidRPr="006D304C" w14:paraId="5F9F272E" w14:textId="77777777" w:rsidTr="00CF3315">
        <w:trPr>
          <w:cantSplit/>
        </w:trPr>
        <w:tc>
          <w:tcPr>
            <w:tcW w:w="2430" w:type="dxa"/>
            <w:vAlign w:val="bottom"/>
          </w:tcPr>
          <w:p w14:paraId="628441E9" w14:textId="77777777" w:rsidR="005F1C2F" w:rsidRPr="00723F27" w:rsidRDefault="005F1C2F" w:rsidP="005F1C2F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723F2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06E182FB" w14:textId="77777777" w:rsidR="005F1C2F" w:rsidRPr="00723F27" w:rsidRDefault="005F1C2F" w:rsidP="005F1C2F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3F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270" w:type="dxa"/>
          </w:tcPr>
          <w:p w14:paraId="68711821" w14:textId="77777777" w:rsidR="005F1C2F" w:rsidRPr="006D304C" w:rsidRDefault="005F1C2F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EBF182D" w14:textId="77777777" w:rsidR="005F1C2F" w:rsidRDefault="005F1C2F" w:rsidP="00723F2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6E34FC" w14:textId="060BE3A9" w:rsidR="005F1C2F" w:rsidRPr="00723F27" w:rsidRDefault="00723F27" w:rsidP="00723F2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80" w:right="10" w:hanging="9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F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2,728</w:t>
            </w:r>
          </w:p>
        </w:tc>
        <w:tc>
          <w:tcPr>
            <w:tcW w:w="180" w:type="dxa"/>
            <w:vAlign w:val="bottom"/>
          </w:tcPr>
          <w:p w14:paraId="64F39371" w14:textId="77777777" w:rsidR="005F1C2F" w:rsidRPr="006D304C" w:rsidRDefault="005F1C2F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F6C4577" w14:textId="21A5DB7F" w:rsidR="005F1C2F" w:rsidRPr="006D304C" w:rsidRDefault="005F1C2F" w:rsidP="005F1C2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B1EA42" w14:textId="77777777" w:rsidR="005F1C2F" w:rsidRPr="006D304C" w:rsidRDefault="005F1C2F" w:rsidP="005F1C2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749B8C" w14:textId="356E1A08" w:rsidR="005F1C2F" w:rsidRPr="006D304C" w:rsidRDefault="00723F27" w:rsidP="00723F2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80" w:right="10" w:hanging="26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2,728</w:t>
            </w:r>
          </w:p>
        </w:tc>
        <w:tc>
          <w:tcPr>
            <w:tcW w:w="180" w:type="dxa"/>
            <w:vAlign w:val="bottom"/>
          </w:tcPr>
          <w:p w14:paraId="67804530" w14:textId="77777777" w:rsidR="005F1C2F" w:rsidRPr="006D304C" w:rsidRDefault="005F1C2F" w:rsidP="005F1C2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EB420A" w14:textId="714C1890" w:rsidR="005F1C2F" w:rsidRPr="006D304C" w:rsidRDefault="005F1C2F" w:rsidP="005F1C2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516048" w14:textId="77777777" w:rsidR="005F1C2F" w:rsidRPr="006D304C" w:rsidRDefault="005F1C2F" w:rsidP="005F1C2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E7A483" w14:textId="5B55366A" w:rsidR="005F1C2F" w:rsidRPr="006D304C" w:rsidRDefault="00723F27" w:rsidP="00723F2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2,728</w:t>
            </w:r>
          </w:p>
        </w:tc>
      </w:tr>
      <w:tr w:rsidR="005F1C2F" w:rsidRPr="006D304C" w14:paraId="6AFACAF1" w14:textId="77777777" w:rsidTr="00CF3315">
        <w:trPr>
          <w:cantSplit/>
        </w:trPr>
        <w:tc>
          <w:tcPr>
            <w:tcW w:w="2430" w:type="dxa"/>
            <w:vAlign w:val="bottom"/>
          </w:tcPr>
          <w:p w14:paraId="1674340A" w14:textId="77777777" w:rsidR="005F1C2F" w:rsidRPr="006D304C" w:rsidRDefault="005F1C2F" w:rsidP="005F1C2F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65D74CD" w14:textId="77777777" w:rsidR="005F1C2F" w:rsidRPr="006D304C" w:rsidRDefault="005F1C2F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56DDDF" w14:textId="050E24D1" w:rsidR="005F1C2F" w:rsidRPr="006D304C" w:rsidRDefault="005F1C2F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18AA886" w14:textId="77777777" w:rsidR="005F1C2F" w:rsidRPr="006D304C" w:rsidRDefault="005F1C2F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7007E6" w14:textId="77777777" w:rsidR="005F1C2F" w:rsidRPr="006D304C" w:rsidRDefault="005F1C2F" w:rsidP="005F1C2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EC000F" w14:textId="77777777" w:rsidR="005F1C2F" w:rsidRPr="006D304C" w:rsidRDefault="005F1C2F" w:rsidP="005F1C2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CB22E0" w14:textId="77777777" w:rsidR="005F1C2F" w:rsidRPr="006D304C" w:rsidRDefault="005F1C2F" w:rsidP="005F1C2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05ED00" w14:textId="77777777" w:rsidR="005F1C2F" w:rsidRPr="006D304C" w:rsidRDefault="005F1C2F" w:rsidP="005F1C2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61FC22" w14:textId="77777777" w:rsidR="005F1C2F" w:rsidRPr="006D304C" w:rsidRDefault="005F1C2F" w:rsidP="005F1C2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B1263BE" w14:textId="77777777" w:rsidR="005F1C2F" w:rsidRPr="006D304C" w:rsidRDefault="005F1C2F" w:rsidP="005F1C2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893D20" w14:textId="77777777" w:rsidR="005F1C2F" w:rsidRPr="006D304C" w:rsidRDefault="005F1C2F" w:rsidP="005F1C2F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F1C2F" w:rsidRPr="006D304C" w14:paraId="7DD67429" w14:textId="77777777" w:rsidTr="00D74010">
        <w:trPr>
          <w:cantSplit/>
        </w:trPr>
        <w:tc>
          <w:tcPr>
            <w:tcW w:w="2430" w:type="dxa"/>
          </w:tcPr>
          <w:p w14:paraId="324862FB" w14:textId="77777777" w:rsidR="005F1C2F" w:rsidRPr="006D304C" w:rsidRDefault="005F1C2F" w:rsidP="005F1C2F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B9484C5" w14:textId="77777777" w:rsidR="005F1C2F" w:rsidRPr="006D304C" w:rsidRDefault="005F1C2F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B671F9" w14:textId="49A87D85" w:rsidR="005F1C2F" w:rsidRPr="006D304C" w:rsidRDefault="005F1C2F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3F59B0" w14:textId="77777777" w:rsidR="005F1C2F" w:rsidRPr="006D304C" w:rsidRDefault="005F1C2F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609513" w14:textId="77777777" w:rsidR="005F1C2F" w:rsidRPr="006D304C" w:rsidRDefault="005F1C2F" w:rsidP="005F1C2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243AF1A" w14:textId="77777777" w:rsidR="005F1C2F" w:rsidRPr="006D304C" w:rsidRDefault="005F1C2F" w:rsidP="005F1C2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A150F0" w14:textId="77777777" w:rsidR="005F1C2F" w:rsidRPr="006D304C" w:rsidRDefault="005F1C2F" w:rsidP="005F1C2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CAACE84" w14:textId="77777777" w:rsidR="005F1C2F" w:rsidRPr="006D304C" w:rsidRDefault="005F1C2F" w:rsidP="005F1C2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C19B29" w14:textId="77777777" w:rsidR="005F1C2F" w:rsidRPr="006D304C" w:rsidRDefault="005F1C2F" w:rsidP="005F1C2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16A3B75" w14:textId="77777777" w:rsidR="005F1C2F" w:rsidRPr="006D304C" w:rsidRDefault="005F1C2F" w:rsidP="005F1C2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779686" w14:textId="77777777" w:rsidR="005F1C2F" w:rsidRPr="006D304C" w:rsidRDefault="005F1C2F" w:rsidP="005F1C2F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F1C2F" w:rsidRPr="006D304C" w14:paraId="7B83B42E" w14:textId="77777777" w:rsidTr="00D74010">
        <w:trPr>
          <w:cantSplit/>
        </w:trPr>
        <w:tc>
          <w:tcPr>
            <w:tcW w:w="2430" w:type="dxa"/>
          </w:tcPr>
          <w:p w14:paraId="27333A43" w14:textId="77777777" w:rsidR="005F1C2F" w:rsidRPr="006D304C" w:rsidRDefault="005F1C2F" w:rsidP="005F1C2F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E21C840" w14:textId="77777777" w:rsidR="005F1C2F" w:rsidRPr="006D304C" w:rsidRDefault="005F1C2F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0C1531" w14:textId="4DD1B923" w:rsidR="005F1C2F" w:rsidRPr="006D304C" w:rsidRDefault="005F1C2F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95DFC1" w14:textId="77777777" w:rsidR="005F1C2F" w:rsidRPr="006D304C" w:rsidRDefault="005F1C2F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5B89E" w14:textId="77777777" w:rsidR="005F1C2F" w:rsidRPr="006D304C" w:rsidRDefault="005F1C2F" w:rsidP="005F1C2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5786681" w14:textId="77777777" w:rsidR="005F1C2F" w:rsidRPr="006D304C" w:rsidRDefault="005F1C2F" w:rsidP="005F1C2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014C4A" w14:textId="77777777" w:rsidR="005F1C2F" w:rsidRPr="006D304C" w:rsidRDefault="005F1C2F" w:rsidP="005F1C2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7D87C2A" w14:textId="77777777" w:rsidR="005F1C2F" w:rsidRPr="006D304C" w:rsidRDefault="005F1C2F" w:rsidP="005F1C2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202375" w14:textId="77777777" w:rsidR="005F1C2F" w:rsidRPr="006D304C" w:rsidRDefault="005F1C2F" w:rsidP="005F1C2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6FD354C" w14:textId="77777777" w:rsidR="005F1C2F" w:rsidRPr="006D304C" w:rsidRDefault="005F1C2F" w:rsidP="005F1C2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F24667" w14:textId="77777777" w:rsidR="005F1C2F" w:rsidRPr="006D304C" w:rsidRDefault="005F1C2F" w:rsidP="005F1C2F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F1C2F" w:rsidRPr="006D304C" w14:paraId="5A2CA4B3" w14:textId="77777777" w:rsidTr="00D74010">
        <w:trPr>
          <w:cantSplit/>
        </w:trPr>
        <w:tc>
          <w:tcPr>
            <w:tcW w:w="2430" w:type="dxa"/>
            <w:vAlign w:val="bottom"/>
          </w:tcPr>
          <w:p w14:paraId="06A455F4" w14:textId="77777777" w:rsidR="005F1C2F" w:rsidRPr="006D304C" w:rsidRDefault="005F1C2F" w:rsidP="005F1C2F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270" w:type="dxa"/>
          </w:tcPr>
          <w:p w14:paraId="2CA8AE25" w14:textId="77777777" w:rsidR="005F1C2F" w:rsidRPr="006D304C" w:rsidRDefault="005F1C2F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2D9EBA" w14:textId="179DC596" w:rsidR="005F1C2F" w:rsidRPr="00682176" w:rsidRDefault="005F1C2F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21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354,624</w:t>
            </w:r>
          </w:p>
        </w:tc>
        <w:tc>
          <w:tcPr>
            <w:tcW w:w="180" w:type="dxa"/>
            <w:vAlign w:val="bottom"/>
          </w:tcPr>
          <w:p w14:paraId="172F24E2" w14:textId="77777777" w:rsidR="005F1C2F" w:rsidRPr="00682176" w:rsidRDefault="005F1C2F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A6A761" w14:textId="77777777" w:rsidR="005F1C2F" w:rsidRPr="00682176" w:rsidRDefault="005F1C2F" w:rsidP="005F1C2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21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6FED55" w14:textId="77777777" w:rsidR="005F1C2F" w:rsidRPr="00682176" w:rsidRDefault="005F1C2F" w:rsidP="005F1C2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F0BF74" w14:textId="77777777" w:rsidR="005F1C2F" w:rsidRPr="00682176" w:rsidRDefault="005F1C2F" w:rsidP="005F1C2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21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354,624</w:t>
            </w:r>
          </w:p>
        </w:tc>
        <w:tc>
          <w:tcPr>
            <w:tcW w:w="180" w:type="dxa"/>
            <w:vAlign w:val="bottom"/>
          </w:tcPr>
          <w:p w14:paraId="60ED9C5B" w14:textId="77777777" w:rsidR="005F1C2F" w:rsidRPr="00682176" w:rsidRDefault="005F1C2F" w:rsidP="005F1C2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943962" w14:textId="77777777" w:rsidR="005F1C2F" w:rsidRPr="00682176" w:rsidRDefault="005F1C2F" w:rsidP="005F1C2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21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6A34C6" w14:textId="77777777" w:rsidR="005F1C2F" w:rsidRPr="00682176" w:rsidRDefault="005F1C2F" w:rsidP="005F1C2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777768" w14:textId="77777777" w:rsidR="005F1C2F" w:rsidRPr="00682176" w:rsidRDefault="005F1C2F" w:rsidP="005F1C2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21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354,624</w:t>
            </w:r>
          </w:p>
        </w:tc>
      </w:tr>
      <w:tr w:rsidR="005F1C2F" w:rsidRPr="006D304C" w14:paraId="0B14308A" w14:textId="77777777" w:rsidTr="00D74010">
        <w:trPr>
          <w:cantSplit/>
        </w:trPr>
        <w:tc>
          <w:tcPr>
            <w:tcW w:w="2430" w:type="dxa"/>
            <w:vAlign w:val="bottom"/>
          </w:tcPr>
          <w:p w14:paraId="7DB751A6" w14:textId="77777777" w:rsidR="005F1C2F" w:rsidRPr="006D304C" w:rsidRDefault="005F1C2F" w:rsidP="005F1C2F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7CC43959" w14:textId="77777777" w:rsidR="005F1C2F" w:rsidRPr="006D304C" w:rsidRDefault="005F1C2F" w:rsidP="005F1C2F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270" w:type="dxa"/>
          </w:tcPr>
          <w:p w14:paraId="3578DF78" w14:textId="77777777" w:rsidR="005F1C2F" w:rsidRPr="006D304C" w:rsidRDefault="005F1C2F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000000" w:themeColor="text1"/>
            </w:tcBorders>
          </w:tcPr>
          <w:p w14:paraId="7921C493" w14:textId="329E7A40" w:rsidR="005F1C2F" w:rsidRPr="00682176" w:rsidRDefault="005F1C2F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7F2E45" w14:textId="77777777" w:rsidR="005F1C2F" w:rsidRPr="00682176" w:rsidRDefault="005F1C2F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217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6D1ED213" w14:textId="77777777" w:rsidR="005F1C2F" w:rsidRPr="00682176" w:rsidRDefault="005F1C2F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6E07E8" w14:textId="77777777" w:rsidR="005F1C2F" w:rsidRPr="00682176" w:rsidRDefault="005F1C2F" w:rsidP="005F1C2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21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32236D" w14:textId="77777777" w:rsidR="005F1C2F" w:rsidRPr="00682176" w:rsidRDefault="005F1C2F" w:rsidP="005F1C2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85E5C3" w14:textId="77777777" w:rsidR="005F1C2F" w:rsidRPr="00682176" w:rsidRDefault="005F1C2F" w:rsidP="005F1C2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21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3CC4987" w14:textId="77777777" w:rsidR="005F1C2F" w:rsidRPr="00682176" w:rsidRDefault="005F1C2F" w:rsidP="005F1C2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2D71CB" w14:textId="77777777" w:rsidR="005F1C2F" w:rsidRPr="00682176" w:rsidRDefault="005F1C2F" w:rsidP="005F1C2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21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7369F7" w14:textId="77777777" w:rsidR="005F1C2F" w:rsidRPr="00682176" w:rsidRDefault="005F1C2F" w:rsidP="005F1C2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B4EDD0" w14:textId="77777777" w:rsidR="005F1C2F" w:rsidRPr="00682176" w:rsidRDefault="005F1C2F" w:rsidP="005F1C2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21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</w:tr>
      <w:tr w:rsidR="005F1C2F" w:rsidRPr="006D304C" w14:paraId="601A8DE0" w14:textId="77777777" w:rsidTr="00D74010">
        <w:trPr>
          <w:cantSplit/>
        </w:trPr>
        <w:tc>
          <w:tcPr>
            <w:tcW w:w="2430" w:type="dxa"/>
            <w:vAlign w:val="bottom"/>
          </w:tcPr>
          <w:p w14:paraId="2096C7DF" w14:textId="77777777" w:rsidR="005F1C2F" w:rsidRPr="006D304C" w:rsidRDefault="005F1C2F" w:rsidP="005F1C2F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  <w:p w14:paraId="537E7028" w14:textId="77777777" w:rsidR="005F1C2F" w:rsidRPr="006D304C" w:rsidRDefault="005F1C2F" w:rsidP="005F1C2F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ทางการเงินอื่น</w:t>
            </w:r>
          </w:p>
        </w:tc>
        <w:tc>
          <w:tcPr>
            <w:tcW w:w="270" w:type="dxa"/>
          </w:tcPr>
          <w:p w14:paraId="1B049897" w14:textId="77777777" w:rsidR="005F1C2F" w:rsidRPr="006D304C" w:rsidRDefault="005F1C2F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bottom w:val="double" w:sz="4" w:space="0" w:color="auto"/>
            </w:tcBorders>
            <w:vAlign w:val="bottom"/>
          </w:tcPr>
          <w:p w14:paraId="1A5EAC67" w14:textId="080AA2BC" w:rsidR="005F1C2F" w:rsidRPr="00682176" w:rsidRDefault="005F1C2F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21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354,632</w:t>
            </w:r>
          </w:p>
        </w:tc>
        <w:tc>
          <w:tcPr>
            <w:tcW w:w="180" w:type="dxa"/>
            <w:vAlign w:val="bottom"/>
          </w:tcPr>
          <w:p w14:paraId="3D08B333" w14:textId="77777777" w:rsidR="005F1C2F" w:rsidRPr="00682176" w:rsidRDefault="005F1C2F" w:rsidP="005F1C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CF85D2" w14:textId="77777777" w:rsidR="005F1C2F" w:rsidRPr="00682176" w:rsidRDefault="005F1C2F" w:rsidP="005F1C2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4D780B" w14:textId="77777777" w:rsidR="005F1C2F" w:rsidRPr="00682176" w:rsidRDefault="005F1C2F" w:rsidP="005F1C2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032505" w14:textId="77777777" w:rsidR="005F1C2F" w:rsidRPr="00682176" w:rsidRDefault="005F1C2F" w:rsidP="005F1C2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B027A7" w14:textId="77777777" w:rsidR="005F1C2F" w:rsidRPr="00682176" w:rsidRDefault="005F1C2F" w:rsidP="005F1C2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EE0ECD" w14:textId="77777777" w:rsidR="005F1C2F" w:rsidRPr="00682176" w:rsidRDefault="005F1C2F" w:rsidP="005F1C2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BAC634" w14:textId="77777777" w:rsidR="005F1C2F" w:rsidRPr="00682176" w:rsidRDefault="005F1C2F" w:rsidP="005F1C2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52C348" w14:textId="77777777" w:rsidR="005F1C2F" w:rsidRPr="00682176" w:rsidRDefault="005F1C2F" w:rsidP="005F1C2F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0AB87050" w14:textId="4E5D1C0C" w:rsidR="00C5641F" w:rsidRPr="002D6F52" w:rsidRDefault="00B066CA" w:rsidP="00B0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6F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3BFE208B" w14:textId="77777777" w:rsidR="00970875" w:rsidRPr="00BF0955" w:rsidRDefault="00970875" w:rsidP="002D6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Style w:val="TableGrid1"/>
        <w:tblW w:w="933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3"/>
        <w:gridCol w:w="270"/>
        <w:gridCol w:w="4590"/>
      </w:tblGrid>
      <w:tr w:rsidR="00B066CA" w:rsidRPr="002D6F52" w14:paraId="22E72ABB" w14:textId="77777777" w:rsidTr="00372A11">
        <w:trPr>
          <w:tblHeader/>
        </w:trPr>
        <w:tc>
          <w:tcPr>
            <w:tcW w:w="4473" w:type="dxa"/>
          </w:tcPr>
          <w:p w14:paraId="40A2B7DC" w14:textId="77777777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bookmarkStart w:id="0" w:name="_Hlk38849257"/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D744B90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3183A895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066CA" w:rsidRPr="002D6F52" w14:paraId="3E8FF4F8" w14:textId="77777777" w:rsidTr="00372A11">
        <w:tc>
          <w:tcPr>
            <w:tcW w:w="4473" w:type="dxa"/>
          </w:tcPr>
          <w:p w14:paraId="195F102B" w14:textId="5BF7E79B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เงินลงทุนในหน่วยลงทุนที่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2D6F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6EFBF8FE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538C0B07" w14:textId="77777777" w:rsidR="00B066CA" w:rsidRPr="002D6F52" w:rsidRDefault="00FD4BE8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อ้างอิงราคาจาก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6D004F" w:rsidRPr="006D304C" w14:paraId="1F7FF552" w14:textId="77777777" w:rsidTr="00372A11">
        <w:tc>
          <w:tcPr>
            <w:tcW w:w="4473" w:type="dxa"/>
          </w:tcPr>
          <w:p w14:paraId="5B5D35B0" w14:textId="2AABFEDD" w:rsidR="006D004F" w:rsidRPr="002D6F52" w:rsidRDefault="006D004F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1E19142" w14:textId="77777777" w:rsidR="006D004F" w:rsidRPr="002D6F52" w:rsidRDefault="006D004F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658E4F2A" w14:textId="27A54A57" w:rsidR="006D004F" w:rsidRPr="006D304C" w:rsidRDefault="00083052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อ้างอิงราคาซื้อขายสัญญาซื้อขายเงินตราต่างประเทศล่วงหน้า ณ วันที่รายงาน</w:t>
            </w:r>
          </w:p>
        </w:tc>
      </w:tr>
      <w:bookmarkEnd w:id="0"/>
    </w:tbl>
    <w:p w14:paraId="5F7E3D5C" w14:textId="6897FC45" w:rsidR="00BB569C" w:rsidRPr="00C937A5" w:rsidRDefault="00BB5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6"/>
          <w:szCs w:val="26"/>
        </w:rPr>
      </w:pPr>
    </w:p>
    <w:p w14:paraId="2DFBFC30" w14:textId="0456C422" w:rsidR="00276B65" w:rsidRPr="002B1A2F" w:rsidRDefault="00276B65" w:rsidP="00582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13159">
        <w:rPr>
          <w:rFonts w:asciiTheme="majorBidi" w:hAnsiTheme="majorBidi" w:cstheme="majorBidi"/>
          <w:i/>
          <w:iCs/>
          <w:sz w:val="30"/>
          <w:szCs w:val="30"/>
          <w:cs/>
        </w:rPr>
        <w:t>รายการเคลื่อนไหวของ</w:t>
      </w:r>
      <w:r w:rsidR="00D11109" w:rsidRPr="00F13159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สินทรัพย์ทางการเงินหมุนเวียนอื่น</w:t>
      </w:r>
      <w:r w:rsidR="002B1A2F" w:rsidRPr="00F13159">
        <w:rPr>
          <w:rFonts w:asciiTheme="majorBidi" w:hAnsiTheme="majorBidi" w:cstheme="majorBidi"/>
          <w:i/>
          <w:iCs/>
          <w:sz w:val="30"/>
          <w:szCs w:val="30"/>
          <w:cs/>
        </w:rPr>
        <w:t>สำหรับงวด</w:t>
      </w:r>
      <w:r w:rsidR="00AE6D10">
        <w:rPr>
          <w:rFonts w:asciiTheme="majorBidi" w:hAnsiTheme="majorBidi" w:cstheme="majorBidi" w:hint="cs"/>
          <w:i/>
          <w:iCs/>
          <w:sz w:val="30"/>
          <w:szCs w:val="30"/>
          <w:cs/>
        </w:rPr>
        <w:t>หก</w:t>
      </w:r>
      <w:r w:rsidR="002B1A2F" w:rsidRPr="00F131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เดือนสิ้นสุดวันที่ </w:t>
      </w:r>
      <w:r w:rsidR="00AE6D10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="00AE6D10">
        <w:rPr>
          <w:rFonts w:asciiTheme="majorBidi" w:hAnsiTheme="majorBidi" w:cstheme="majorBidi" w:hint="cs"/>
          <w:i/>
          <w:iCs/>
          <w:sz w:val="30"/>
          <w:szCs w:val="30"/>
          <w:cs/>
        </w:rPr>
        <w:t>มิถุนายน</w:t>
      </w:r>
      <w:r w:rsidR="002B1A2F" w:rsidRPr="00F131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2B1A2F" w:rsidRPr="00F13159">
        <w:rPr>
          <w:rFonts w:asciiTheme="majorBidi" w:hAnsiTheme="majorBidi" w:cstheme="majorBidi"/>
          <w:i/>
          <w:iCs/>
          <w:sz w:val="30"/>
          <w:szCs w:val="30"/>
        </w:rPr>
        <w:t>2565</w:t>
      </w:r>
    </w:p>
    <w:p w14:paraId="37069421" w14:textId="77777777" w:rsidR="00276B65" w:rsidRPr="001142C8" w:rsidRDefault="00276B65" w:rsidP="00114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360"/>
        <w:gridCol w:w="1530"/>
        <w:gridCol w:w="270"/>
        <w:gridCol w:w="1350"/>
      </w:tblGrid>
      <w:tr w:rsidR="002B1A2F" w:rsidRPr="008053F0" w14:paraId="59F6A795" w14:textId="77777777" w:rsidTr="006F6CBA">
        <w:tc>
          <w:tcPr>
            <w:tcW w:w="4410" w:type="dxa"/>
          </w:tcPr>
          <w:p w14:paraId="29EFAF4A" w14:textId="77777777" w:rsidR="002B1A2F" w:rsidRPr="008053F0" w:rsidRDefault="002B1A2F" w:rsidP="005363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0D34AF" w14:textId="77777777" w:rsidR="006F6CBA" w:rsidRDefault="006F6CBA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D6C42F" w14:textId="77777777" w:rsidR="006F6CBA" w:rsidRDefault="006F6CBA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8381E7" w14:textId="77777777" w:rsidR="006F6CBA" w:rsidRDefault="006F6CBA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247CFA" w14:textId="4D3139CE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0" w:type="dxa"/>
          </w:tcPr>
          <w:p w14:paraId="71DB6D84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A0553F9" w14:textId="495CEA7B" w:rsidR="002B1A2F" w:rsidRPr="008053F0" w:rsidRDefault="006F6CBA" w:rsidP="003B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973240B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13A7065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B1A2F" w:rsidRPr="008053F0" w14:paraId="09342CE1" w14:textId="77777777" w:rsidTr="006F6CBA">
        <w:tc>
          <w:tcPr>
            <w:tcW w:w="4410" w:type="dxa"/>
          </w:tcPr>
          <w:p w14:paraId="6687F79D" w14:textId="77777777" w:rsidR="002B1A2F" w:rsidRPr="008053F0" w:rsidRDefault="002B1A2F" w:rsidP="005363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5"/>
          </w:tcPr>
          <w:p w14:paraId="09331EE0" w14:textId="77777777" w:rsidR="002B1A2F" w:rsidRPr="008053F0" w:rsidRDefault="002B1A2F" w:rsidP="00CE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decimal" w:pos="700"/>
                <w:tab w:val="left" w:pos="2590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1A2F" w:rsidRPr="008053F0" w14:paraId="79648469" w14:textId="77777777" w:rsidTr="006F6CBA">
        <w:tc>
          <w:tcPr>
            <w:tcW w:w="4410" w:type="dxa"/>
          </w:tcPr>
          <w:p w14:paraId="31AA5B60" w14:textId="77777777" w:rsidR="002B1A2F" w:rsidRPr="008053F0" w:rsidRDefault="002B1A2F" w:rsidP="005363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6F804F15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866D756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5FB7B7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17A72B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750598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1A2F" w:rsidRPr="008053F0" w14:paraId="5B46EAB4" w14:textId="77777777" w:rsidTr="006F6CBA">
        <w:tc>
          <w:tcPr>
            <w:tcW w:w="4410" w:type="dxa"/>
          </w:tcPr>
          <w:p w14:paraId="2038BB70" w14:textId="7CD57409" w:rsidR="002B1A2F" w:rsidRPr="008053F0" w:rsidRDefault="002B1A2F" w:rsidP="005363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4492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3B7B84F0" w14:textId="56806A82" w:rsidR="002B1A2F" w:rsidRPr="008053F0" w:rsidRDefault="008C0C7C" w:rsidP="005F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240" w:lineRule="auto"/>
              <w:ind w:left="330" w:right="-2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354,624</w:t>
            </w:r>
          </w:p>
        </w:tc>
        <w:tc>
          <w:tcPr>
            <w:tcW w:w="360" w:type="dxa"/>
          </w:tcPr>
          <w:p w14:paraId="0CA7CF72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CDFD3E" w14:textId="1782DF76" w:rsidR="002B1A2F" w:rsidRPr="008053F0" w:rsidRDefault="008C0C7C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578E92D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0" w:right="-2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9618EC" w14:textId="4065B830" w:rsidR="002B1A2F" w:rsidRPr="008053F0" w:rsidRDefault="008C0C7C" w:rsidP="005F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"/>
              </w:tabs>
              <w:spacing w:line="240" w:lineRule="auto"/>
              <w:ind w:left="330" w:right="-2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354,632</w:t>
            </w:r>
          </w:p>
        </w:tc>
      </w:tr>
      <w:tr w:rsidR="00CB4FDF" w:rsidRPr="008053F0" w14:paraId="038199AB" w14:textId="77777777" w:rsidTr="000D47D9">
        <w:tc>
          <w:tcPr>
            <w:tcW w:w="4410" w:type="dxa"/>
          </w:tcPr>
          <w:p w14:paraId="4AA6D47B" w14:textId="77777777" w:rsidR="00CB4FDF" w:rsidRPr="008053F0" w:rsidRDefault="00CB4FDF" w:rsidP="00CB4F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260" w:type="dxa"/>
          </w:tcPr>
          <w:p w14:paraId="7D324B65" w14:textId="56CA2C20" w:rsidR="00CB4FDF" w:rsidRPr="008053F0" w:rsidRDefault="008C0C7C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72,95</w:t>
            </w:r>
            <w:r w:rsidR="00BD19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0D83644B" w14:textId="77777777" w:rsidR="00CB4FDF" w:rsidRPr="008053F0" w:rsidRDefault="00CB4FDF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AB5BCE" w14:textId="227EF2D5" w:rsidR="00CB4FDF" w:rsidRPr="008053F0" w:rsidRDefault="008C0C7C" w:rsidP="00A85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ED970C" w14:textId="77777777" w:rsidR="00CB4FDF" w:rsidRPr="008053F0" w:rsidRDefault="00CB4FDF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C87D75" w14:textId="528DE309" w:rsidR="00CB4FDF" w:rsidRPr="008053F0" w:rsidRDefault="008C0C7C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72,95</w:t>
            </w:r>
            <w:r w:rsidR="00BD19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430B1" w:rsidRPr="008053F0" w14:paraId="5D861EB1" w14:textId="77777777" w:rsidTr="000D47D9">
        <w:tc>
          <w:tcPr>
            <w:tcW w:w="4410" w:type="dxa"/>
          </w:tcPr>
          <w:p w14:paraId="1DF0F663" w14:textId="77777777" w:rsidR="006430B1" w:rsidRPr="008053F0" w:rsidRDefault="006430B1" w:rsidP="006430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1260" w:type="dxa"/>
          </w:tcPr>
          <w:p w14:paraId="40290674" w14:textId="75DDF13B" w:rsidR="006430B1" w:rsidRPr="008053F0" w:rsidRDefault="008C0C7C" w:rsidP="0064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(215,981)</w:t>
            </w:r>
          </w:p>
        </w:tc>
        <w:tc>
          <w:tcPr>
            <w:tcW w:w="360" w:type="dxa"/>
          </w:tcPr>
          <w:p w14:paraId="00E95A36" w14:textId="77777777" w:rsidR="006430B1" w:rsidRPr="008053F0" w:rsidRDefault="006430B1" w:rsidP="0064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367F1E" w14:textId="5E7C5A5F" w:rsidR="006430B1" w:rsidRPr="008053F0" w:rsidRDefault="008C0C7C" w:rsidP="0064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B76FE7" w14:textId="77777777" w:rsidR="006430B1" w:rsidRPr="008053F0" w:rsidRDefault="006430B1" w:rsidP="0064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4CB345" w14:textId="6C33785C" w:rsidR="006430B1" w:rsidRPr="008053F0" w:rsidRDefault="008C0C7C" w:rsidP="0064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(215,981)</w:t>
            </w:r>
          </w:p>
        </w:tc>
      </w:tr>
      <w:tr w:rsidR="00CB4FDF" w:rsidRPr="008053F0" w14:paraId="7EE56D5B" w14:textId="77777777" w:rsidTr="006F6CBA">
        <w:tc>
          <w:tcPr>
            <w:tcW w:w="4410" w:type="dxa"/>
          </w:tcPr>
          <w:p w14:paraId="7D544C78" w14:textId="77777777" w:rsidR="00CB4FDF" w:rsidRPr="008053F0" w:rsidRDefault="00CB4FDF" w:rsidP="00CB4F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1260" w:type="dxa"/>
          </w:tcPr>
          <w:p w14:paraId="260689C9" w14:textId="7D9B184B" w:rsidR="00CB4FDF" w:rsidRPr="008053F0" w:rsidRDefault="008C0C7C" w:rsidP="009B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(32,299)</w:t>
            </w:r>
          </w:p>
        </w:tc>
        <w:tc>
          <w:tcPr>
            <w:tcW w:w="360" w:type="dxa"/>
          </w:tcPr>
          <w:p w14:paraId="63E0B6F7" w14:textId="77777777" w:rsidR="00CB4FDF" w:rsidRPr="008053F0" w:rsidRDefault="00CB4FDF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D7FE7E" w14:textId="41FFF6DF" w:rsidR="00CB4FDF" w:rsidRPr="008053F0" w:rsidRDefault="008C0C7C" w:rsidP="00A85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4AFCAA" w14:textId="77777777" w:rsidR="00CB4FDF" w:rsidRPr="008053F0" w:rsidRDefault="00CB4FDF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CBFE3D" w14:textId="0E1C91D5" w:rsidR="00CB4FDF" w:rsidRPr="008053F0" w:rsidRDefault="008C0C7C" w:rsidP="0064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(32,299)</w:t>
            </w:r>
          </w:p>
        </w:tc>
      </w:tr>
      <w:tr w:rsidR="00CB4FDF" w:rsidRPr="008053F0" w14:paraId="2002A206" w14:textId="77777777" w:rsidTr="006F6CBA">
        <w:tc>
          <w:tcPr>
            <w:tcW w:w="4410" w:type="dxa"/>
          </w:tcPr>
          <w:p w14:paraId="42A13E5C" w14:textId="77777777" w:rsidR="00CB4FDF" w:rsidRPr="008053F0" w:rsidRDefault="00CB4FDF" w:rsidP="00CB4F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E22477" w14:textId="3DDD063D" w:rsidR="00CB4FDF" w:rsidRPr="008053F0" w:rsidRDefault="008C0C7C" w:rsidP="005F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(11,157)</w:t>
            </w:r>
          </w:p>
        </w:tc>
        <w:tc>
          <w:tcPr>
            <w:tcW w:w="360" w:type="dxa"/>
          </w:tcPr>
          <w:p w14:paraId="049DC94B" w14:textId="77777777" w:rsidR="00CB4FDF" w:rsidRPr="008053F0" w:rsidRDefault="00CB4FDF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43FF07A" w14:textId="01CF969E" w:rsidR="00CB4FDF" w:rsidRPr="008053F0" w:rsidRDefault="008C0C7C" w:rsidP="00A85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70" w:type="dxa"/>
          </w:tcPr>
          <w:p w14:paraId="13F954EF" w14:textId="77777777" w:rsidR="00CB4FDF" w:rsidRPr="008053F0" w:rsidRDefault="00CB4FDF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3C1BC8" w14:textId="6477AD4E" w:rsidR="00CB4FDF" w:rsidRPr="008053F0" w:rsidRDefault="008C0C7C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(11,165)</w:t>
            </w:r>
          </w:p>
        </w:tc>
      </w:tr>
      <w:tr w:rsidR="00CB4FDF" w:rsidRPr="008053F0" w14:paraId="6DEB5848" w14:textId="77777777" w:rsidTr="006F6CBA">
        <w:tc>
          <w:tcPr>
            <w:tcW w:w="4410" w:type="dxa"/>
          </w:tcPr>
          <w:p w14:paraId="200E75E8" w14:textId="134CAEAE" w:rsidR="00CB4FDF" w:rsidRPr="008053F0" w:rsidRDefault="00CB4FDF" w:rsidP="00CB4FD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E6D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AE6D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144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CE01D2" w14:textId="4AB11EBB" w:rsidR="00CB4FDF" w:rsidRPr="008053F0" w:rsidRDefault="004B0196" w:rsidP="00B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168,14</w:t>
            </w:r>
            <w:r w:rsidR="00BD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14:paraId="2B28CC80" w14:textId="77777777" w:rsidR="00CB4FDF" w:rsidRPr="008053F0" w:rsidRDefault="00CB4FDF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3A23F7" w14:textId="4A0632FA" w:rsidR="00CB4FDF" w:rsidRPr="00664CB7" w:rsidRDefault="004B0196" w:rsidP="0066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828FEC" w14:textId="77777777" w:rsidR="00CB4FDF" w:rsidRPr="008053F0" w:rsidRDefault="00CB4FDF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83EBA" w14:textId="7990486D" w:rsidR="00CB4FDF" w:rsidRPr="008053F0" w:rsidRDefault="004B0196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168,14</w:t>
            </w:r>
            <w:r w:rsidR="00BD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29AD8934" w14:textId="75955FDF" w:rsidR="00F17A2E" w:rsidRDefault="00F17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lang w:eastAsia="x-none"/>
        </w:rPr>
      </w:pPr>
    </w:p>
    <w:p w14:paraId="6E63B45B" w14:textId="039109EB" w:rsidR="008A7E79" w:rsidRPr="006D304C" w:rsidRDefault="00F5517F" w:rsidP="00F65756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D11DCA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20B0158" w14:textId="1A58C1ED" w:rsidR="001D4306" w:rsidRPr="00C937A5" w:rsidRDefault="001D4306" w:rsidP="001D4306">
      <w:pPr>
        <w:rPr>
          <w:rFonts w:asciiTheme="majorBidi" w:hAnsiTheme="majorBidi" w:cstheme="majorBidi"/>
          <w:sz w:val="26"/>
          <w:szCs w:val="26"/>
          <w:lang w:val="th-TH" w:eastAsia="x-none"/>
        </w:rPr>
      </w:pPr>
    </w:p>
    <w:tbl>
      <w:tblPr>
        <w:tblW w:w="9259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270"/>
        <w:gridCol w:w="1260"/>
      </w:tblGrid>
      <w:tr w:rsidR="00733F7D" w:rsidRPr="006D304C" w14:paraId="1C7B60AD" w14:textId="77777777" w:rsidTr="000B5059">
        <w:trPr>
          <w:cantSplit/>
          <w:tblHeader/>
          <w:jc w:val="right"/>
        </w:trPr>
        <w:tc>
          <w:tcPr>
            <w:tcW w:w="5515" w:type="dxa"/>
          </w:tcPr>
          <w:p w14:paraId="68A2FEDE" w14:textId="77777777" w:rsidR="00733F7D" w:rsidRPr="006D304C" w:rsidRDefault="00733F7D" w:rsidP="000B5059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50188ADA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8939EDE" w14:textId="17085BE0" w:rsidR="00733F7D" w:rsidRPr="006D304C" w:rsidRDefault="00942CA4" w:rsidP="000B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242840A" w14:textId="77777777" w:rsidR="00733F7D" w:rsidRPr="006D304C" w:rsidRDefault="00733F7D" w:rsidP="000B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D041DC" w14:textId="4767EFF3" w:rsidR="00733F7D" w:rsidRPr="006D304C" w:rsidRDefault="00733F7D" w:rsidP="000B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33F7D" w:rsidRPr="006D304C" w14:paraId="1B5B9066" w14:textId="77777777" w:rsidTr="000B5059">
        <w:trPr>
          <w:cantSplit/>
          <w:tblHeader/>
          <w:jc w:val="right"/>
        </w:trPr>
        <w:tc>
          <w:tcPr>
            <w:tcW w:w="5515" w:type="dxa"/>
          </w:tcPr>
          <w:p w14:paraId="7F0E3004" w14:textId="77777777" w:rsidR="00733F7D" w:rsidRPr="006D304C" w:rsidRDefault="00733F7D" w:rsidP="000B5059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5E550F46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037DA28" w14:textId="2E6C0787" w:rsidR="00733F7D" w:rsidRPr="006D304C" w:rsidRDefault="00733F7D" w:rsidP="000B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9B8EF51" w14:textId="77777777" w:rsidR="00733F7D" w:rsidRPr="006D304C" w:rsidRDefault="00733F7D" w:rsidP="000B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6C1FEDF" w14:textId="49F12C40" w:rsidR="00733F7D" w:rsidRPr="006D304C" w:rsidRDefault="00733F7D" w:rsidP="000B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33F7D" w:rsidRPr="006D304C" w14:paraId="6DACA1FA" w14:textId="77777777" w:rsidTr="000B5059">
        <w:trPr>
          <w:cantSplit/>
          <w:jc w:val="right"/>
        </w:trPr>
        <w:tc>
          <w:tcPr>
            <w:tcW w:w="5515" w:type="dxa"/>
          </w:tcPr>
          <w:p w14:paraId="22BF554D" w14:textId="77777777" w:rsidR="00733F7D" w:rsidRPr="006D304C" w:rsidRDefault="00733F7D" w:rsidP="000B505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21381FF3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12E70DE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33F7D" w:rsidRPr="006D304C" w14:paraId="130575AF" w14:textId="77777777" w:rsidTr="000B5059">
        <w:trPr>
          <w:cantSplit/>
          <w:jc w:val="right"/>
        </w:trPr>
        <w:tc>
          <w:tcPr>
            <w:tcW w:w="5515" w:type="dxa"/>
          </w:tcPr>
          <w:p w14:paraId="12CEEFE8" w14:textId="77777777" w:rsidR="00733F7D" w:rsidRPr="006D304C" w:rsidRDefault="00733F7D" w:rsidP="00D11DCA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4" w:type="dxa"/>
          </w:tcPr>
          <w:p w14:paraId="27D64E81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8E7FAE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CC527BA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291EB87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33F7D" w:rsidRPr="006D304C" w14:paraId="4F517552" w14:textId="77777777" w:rsidTr="000B5059">
        <w:trPr>
          <w:cantSplit/>
          <w:jc w:val="right"/>
        </w:trPr>
        <w:tc>
          <w:tcPr>
            <w:tcW w:w="5515" w:type="dxa"/>
          </w:tcPr>
          <w:p w14:paraId="538073AB" w14:textId="77777777" w:rsidR="00733F7D" w:rsidRPr="006D304C" w:rsidRDefault="00733F7D" w:rsidP="00D11DCA">
            <w:pPr>
              <w:tabs>
                <w:tab w:val="left" w:pos="540"/>
              </w:tabs>
              <w:spacing w:line="240" w:lineRule="auto"/>
              <w:ind w:left="187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4" w:type="dxa"/>
          </w:tcPr>
          <w:p w14:paraId="01E250B3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3E93E1" w14:textId="0A074B20" w:rsidR="00733F7D" w:rsidRPr="006D304C" w:rsidRDefault="004B0196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12,107</w:t>
            </w:r>
          </w:p>
        </w:tc>
        <w:tc>
          <w:tcPr>
            <w:tcW w:w="270" w:type="dxa"/>
          </w:tcPr>
          <w:p w14:paraId="15BC0911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9B491FD" w14:textId="34F30A40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3,109</w:t>
            </w:r>
          </w:p>
        </w:tc>
      </w:tr>
      <w:tr w:rsidR="00733F7D" w:rsidRPr="006D304C" w14:paraId="3C85D0DA" w14:textId="77777777" w:rsidTr="000B5059">
        <w:trPr>
          <w:cantSplit/>
          <w:jc w:val="right"/>
        </w:trPr>
        <w:tc>
          <w:tcPr>
            <w:tcW w:w="5515" w:type="dxa"/>
          </w:tcPr>
          <w:p w14:paraId="030E9F89" w14:textId="77777777" w:rsidR="00733F7D" w:rsidRPr="006D304C" w:rsidRDefault="00733F7D" w:rsidP="00D11DCA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54" w:type="dxa"/>
          </w:tcPr>
          <w:p w14:paraId="630B0EF4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498BB9" w14:textId="2F482A68" w:rsidR="00733F7D" w:rsidRPr="006D304C" w:rsidRDefault="004B0196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18,990</w:t>
            </w:r>
          </w:p>
        </w:tc>
        <w:tc>
          <w:tcPr>
            <w:tcW w:w="270" w:type="dxa"/>
          </w:tcPr>
          <w:p w14:paraId="328203F6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0DEC058" w14:textId="3BB9C77B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1,586</w:t>
            </w:r>
          </w:p>
        </w:tc>
      </w:tr>
      <w:tr w:rsidR="00733F7D" w:rsidRPr="006D304C" w14:paraId="4A51CC2F" w14:textId="77777777" w:rsidTr="00BA38AA">
        <w:trPr>
          <w:cantSplit/>
          <w:jc w:val="right"/>
        </w:trPr>
        <w:tc>
          <w:tcPr>
            <w:tcW w:w="5515" w:type="dxa"/>
          </w:tcPr>
          <w:p w14:paraId="74AA0FB6" w14:textId="77777777" w:rsidR="00733F7D" w:rsidRPr="006D304C" w:rsidRDefault="00733F7D" w:rsidP="00D11DCA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อุปกรณ์สำนักงานและโปรแกรมคอมพิวเตอร์</w:t>
            </w:r>
          </w:p>
        </w:tc>
        <w:tc>
          <w:tcPr>
            <w:tcW w:w="954" w:type="dxa"/>
          </w:tcPr>
          <w:p w14:paraId="3B29B520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A1657C7" w14:textId="7ADA51F1" w:rsidR="00733F7D" w:rsidRPr="006D304C" w:rsidRDefault="004B0196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7,153</w:t>
            </w:r>
          </w:p>
        </w:tc>
        <w:tc>
          <w:tcPr>
            <w:tcW w:w="270" w:type="dxa"/>
          </w:tcPr>
          <w:p w14:paraId="56324E40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F0C8BC" w14:textId="1DCE662F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</w:t>
            </w:r>
          </w:p>
        </w:tc>
      </w:tr>
      <w:tr w:rsidR="00733F7D" w:rsidRPr="006D304C" w14:paraId="72F97799" w14:textId="77777777" w:rsidTr="00BA38AA">
        <w:trPr>
          <w:cantSplit/>
          <w:jc w:val="right"/>
        </w:trPr>
        <w:tc>
          <w:tcPr>
            <w:tcW w:w="5515" w:type="dxa"/>
          </w:tcPr>
          <w:p w14:paraId="3F12F287" w14:textId="77777777" w:rsidR="00733F7D" w:rsidRPr="006D304C" w:rsidRDefault="00733F7D" w:rsidP="00D11DCA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54EEFB82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339B97" w14:textId="1D2DAD9F" w:rsidR="00733F7D" w:rsidRPr="006D304C" w:rsidRDefault="004B0196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38,2</w:t>
            </w:r>
            <w:r w:rsidR="003E11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</w:t>
            </w:r>
          </w:p>
        </w:tc>
        <w:tc>
          <w:tcPr>
            <w:tcW w:w="270" w:type="dxa"/>
          </w:tcPr>
          <w:p w14:paraId="29E4E93E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D4ACE4" w14:textId="4564A649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4,924</w:t>
            </w:r>
          </w:p>
        </w:tc>
      </w:tr>
    </w:tbl>
    <w:p w14:paraId="426DAFCE" w14:textId="2C655C14" w:rsidR="006E1DE9" w:rsidRPr="00C01CE5" w:rsidRDefault="001142C8" w:rsidP="00C01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0017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เมื่อวันที่ </w:t>
      </w:r>
      <w:r w:rsidRPr="00A60017">
        <w:rPr>
          <w:rFonts w:asciiTheme="majorBidi" w:hAnsiTheme="majorBidi" w:cstheme="majorBidi"/>
          <w:sz w:val="30"/>
          <w:szCs w:val="30"/>
        </w:rPr>
        <w:t xml:space="preserve">19 </w:t>
      </w:r>
      <w:r w:rsidRPr="00A60017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A60017">
        <w:rPr>
          <w:rFonts w:asciiTheme="majorBidi" w:hAnsiTheme="majorBidi" w:cstheme="majorBidi"/>
          <w:sz w:val="30"/>
          <w:szCs w:val="30"/>
        </w:rPr>
        <w:t xml:space="preserve">2565 </w:t>
      </w:r>
      <w:r w:rsidRPr="00A60017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บริษัทได้ทำสัญญาซื้อขายที่ดินสวนอุตสาหกรรมโรจนะ จังหวัดชลบุรี กับบริษัทในประเทศแห่งหนึ่งเป็นจำนวนเงินรวม </w:t>
      </w:r>
      <w:r w:rsidRPr="00A60017">
        <w:rPr>
          <w:rFonts w:asciiTheme="majorBidi" w:hAnsiTheme="majorBidi" w:cstheme="majorBidi"/>
          <w:sz w:val="30"/>
          <w:szCs w:val="30"/>
        </w:rPr>
        <w:t xml:space="preserve">230 </w:t>
      </w:r>
      <w:r w:rsidRPr="00A60017">
        <w:rPr>
          <w:rFonts w:asciiTheme="majorBidi" w:hAnsiTheme="majorBidi" w:cstheme="majorBidi" w:hint="cs"/>
          <w:sz w:val="30"/>
          <w:szCs w:val="30"/>
          <w:cs/>
        </w:rPr>
        <w:t>ล้านบาท โดยมีรายละเอียดการชำระค่าที่ดินและเงื่อนไขการซื้อที่ดิน</w:t>
      </w:r>
      <w:r w:rsidRPr="00A6001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ดังกล่าวตามที่ระบุไว้ในสัญญา </w:t>
      </w:r>
      <w:r w:rsidR="00A60017" w:rsidRPr="00A6001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วันที่ </w:t>
      </w:r>
      <w:r w:rsidR="00A60017" w:rsidRPr="00A60017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A60017" w:rsidRPr="00A6001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A60017" w:rsidRPr="00A60017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A6001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60017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บริษัทมีการจ่ายชำระค่าที่ดิน</w:t>
      </w:r>
      <w:r w:rsidR="00A60017" w:rsidRPr="00A60017">
        <w:rPr>
          <w:rFonts w:asciiTheme="majorBidi" w:hAnsiTheme="majorBidi" w:cstheme="majorBidi" w:hint="cs"/>
          <w:spacing w:val="-4"/>
          <w:sz w:val="30"/>
          <w:szCs w:val="30"/>
          <w:cs/>
        </w:rPr>
        <w:t>เป็น</w:t>
      </w:r>
      <w:r w:rsidRPr="00A60017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</w:t>
      </w:r>
      <w:r w:rsidR="00A60017" w:rsidRPr="00A60017"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ทั้งสิ้น</w:t>
      </w:r>
      <w:r w:rsidRPr="00A6001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A60017" w:rsidRPr="00A60017">
        <w:rPr>
          <w:rFonts w:asciiTheme="majorBidi" w:hAnsiTheme="majorBidi" w:cstheme="majorBidi"/>
          <w:spacing w:val="-4"/>
          <w:sz w:val="30"/>
          <w:szCs w:val="30"/>
        </w:rPr>
        <w:t>125</w:t>
      </w:r>
      <w:r w:rsidRPr="00A6001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</w:t>
      </w:r>
    </w:p>
    <w:p w14:paraId="33292BC0" w14:textId="77777777" w:rsidR="006E1DE9" w:rsidRDefault="006E1DE9"/>
    <w:tbl>
      <w:tblPr>
        <w:tblW w:w="9259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270"/>
        <w:gridCol w:w="1260"/>
      </w:tblGrid>
      <w:tr w:rsidR="006E1DE9" w:rsidRPr="006D304C" w14:paraId="4904CB51" w14:textId="77777777" w:rsidTr="000B5059">
        <w:trPr>
          <w:cantSplit/>
          <w:jc w:val="right"/>
        </w:trPr>
        <w:tc>
          <w:tcPr>
            <w:tcW w:w="5515" w:type="dxa"/>
          </w:tcPr>
          <w:p w14:paraId="4D9A07A5" w14:textId="438C9C76" w:rsidR="006E1DE9" w:rsidRPr="006D304C" w:rsidRDefault="006E1DE9" w:rsidP="006E1DE9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29241A96" w14:textId="77777777" w:rsidR="006E1DE9" w:rsidRPr="006D304C" w:rsidRDefault="006E1DE9" w:rsidP="006E1DE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1CB791" w14:textId="786E8F45" w:rsidR="006E1DE9" w:rsidRPr="006D304C" w:rsidRDefault="006E1DE9" w:rsidP="006E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DBB3608" w14:textId="77777777" w:rsidR="006E1DE9" w:rsidRPr="006D304C" w:rsidRDefault="006E1DE9" w:rsidP="006E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148A26" w14:textId="447B2F85" w:rsidR="006E1DE9" w:rsidRPr="006D304C" w:rsidRDefault="006E1DE9" w:rsidP="006E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E1DE9" w:rsidRPr="006D304C" w14:paraId="29188EE5" w14:textId="77777777" w:rsidTr="000B5059">
        <w:trPr>
          <w:cantSplit/>
          <w:jc w:val="right"/>
        </w:trPr>
        <w:tc>
          <w:tcPr>
            <w:tcW w:w="5515" w:type="dxa"/>
          </w:tcPr>
          <w:p w14:paraId="4BCFDE06" w14:textId="77777777" w:rsidR="006E1DE9" w:rsidRPr="006D304C" w:rsidRDefault="006E1DE9" w:rsidP="006E1DE9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0085680C" w14:textId="77777777" w:rsidR="006E1DE9" w:rsidRPr="006D304C" w:rsidRDefault="006E1DE9" w:rsidP="006E1DE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F53C00" w14:textId="44DAD90F" w:rsidR="006E1DE9" w:rsidRPr="006D304C" w:rsidRDefault="006E1DE9" w:rsidP="006E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30B82DA" w14:textId="77777777" w:rsidR="006E1DE9" w:rsidRPr="006D304C" w:rsidRDefault="006E1DE9" w:rsidP="006E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A7A2AD" w14:textId="1AC5E2D4" w:rsidR="006E1DE9" w:rsidRPr="006D304C" w:rsidRDefault="006E1DE9" w:rsidP="006E1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E1DE9" w:rsidRPr="006D304C" w14:paraId="6AB88F5E" w14:textId="77777777" w:rsidTr="007E6569">
        <w:trPr>
          <w:cantSplit/>
          <w:jc w:val="right"/>
        </w:trPr>
        <w:tc>
          <w:tcPr>
            <w:tcW w:w="5515" w:type="dxa"/>
          </w:tcPr>
          <w:p w14:paraId="47A2C030" w14:textId="77777777" w:rsidR="006E1DE9" w:rsidRPr="006D304C" w:rsidRDefault="006E1DE9" w:rsidP="006E1DE9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49B3C728" w14:textId="77777777" w:rsidR="006E1DE9" w:rsidRPr="006D304C" w:rsidRDefault="006E1DE9" w:rsidP="006E1DE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79F70D5" w14:textId="5B2D1097" w:rsidR="006E1DE9" w:rsidRPr="006D304C" w:rsidRDefault="006E1DE9" w:rsidP="006E1DE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E1DE9" w:rsidRPr="006D304C" w14:paraId="56DFE8CB" w14:textId="77777777" w:rsidTr="000B5059">
        <w:trPr>
          <w:cantSplit/>
          <w:jc w:val="right"/>
        </w:trPr>
        <w:tc>
          <w:tcPr>
            <w:tcW w:w="5515" w:type="dxa"/>
          </w:tcPr>
          <w:p w14:paraId="7B0577C3" w14:textId="045B2533" w:rsidR="006E1DE9" w:rsidRPr="006D304C" w:rsidRDefault="006E1DE9" w:rsidP="006E1DE9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54" w:type="dxa"/>
          </w:tcPr>
          <w:p w14:paraId="1BD068A8" w14:textId="77777777" w:rsidR="006E1DE9" w:rsidRPr="006D304C" w:rsidRDefault="006E1DE9" w:rsidP="006E1DE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4BAF67" w14:textId="77777777" w:rsidR="006E1DE9" w:rsidRPr="006D304C" w:rsidRDefault="006E1DE9" w:rsidP="006E1DE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94C900" w14:textId="77777777" w:rsidR="006E1DE9" w:rsidRPr="006D304C" w:rsidRDefault="006E1DE9" w:rsidP="006E1D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EFE2E2" w14:textId="77777777" w:rsidR="006E1DE9" w:rsidRPr="006D304C" w:rsidRDefault="006E1DE9" w:rsidP="006E1DE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E1DE9" w:rsidRPr="006D304C" w14:paraId="31304A86" w14:textId="77777777" w:rsidTr="000B5059">
        <w:trPr>
          <w:cantSplit/>
          <w:jc w:val="right"/>
        </w:trPr>
        <w:tc>
          <w:tcPr>
            <w:tcW w:w="5515" w:type="dxa"/>
          </w:tcPr>
          <w:p w14:paraId="57F8B166" w14:textId="77777777" w:rsidR="006E1DE9" w:rsidRPr="006D304C" w:rsidRDefault="006E1DE9" w:rsidP="006E1DE9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54" w:type="dxa"/>
          </w:tcPr>
          <w:p w14:paraId="7ABA8120" w14:textId="77777777" w:rsidR="006E1DE9" w:rsidRPr="006D304C" w:rsidRDefault="006E1DE9" w:rsidP="006E1DE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FF8981E" w14:textId="5B6D3183" w:rsidR="006E1DE9" w:rsidRPr="006D304C" w:rsidRDefault="006E1DE9" w:rsidP="006E1DE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270" w:type="dxa"/>
          </w:tcPr>
          <w:p w14:paraId="5EF09B87" w14:textId="77777777" w:rsidR="006E1DE9" w:rsidRPr="006D304C" w:rsidRDefault="006E1DE9" w:rsidP="006E1D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8B61B5" w14:textId="20CAC206" w:rsidR="006E1DE9" w:rsidRPr="006D304C" w:rsidRDefault="006E1DE9" w:rsidP="006E1DE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526</w:t>
            </w:r>
          </w:p>
        </w:tc>
      </w:tr>
      <w:tr w:rsidR="006E1DE9" w:rsidRPr="006D304C" w14:paraId="066B862E" w14:textId="77777777" w:rsidTr="000B5059">
        <w:trPr>
          <w:cantSplit/>
          <w:jc w:val="right"/>
        </w:trPr>
        <w:tc>
          <w:tcPr>
            <w:tcW w:w="5515" w:type="dxa"/>
          </w:tcPr>
          <w:p w14:paraId="24A7D47E" w14:textId="77777777" w:rsidR="006E1DE9" w:rsidRPr="006D304C" w:rsidRDefault="006E1DE9" w:rsidP="006E1DE9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4" w:type="dxa"/>
          </w:tcPr>
          <w:p w14:paraId="558FA922" w14:textId="77777777" w:rsidR="006E1DE9" w:rsidRPr="006D304C" w:rsidRDefault="006E1DE9" w:rsidP="006E1DE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3586282" w14:textId="03DEBEFC" w:rsidR="006E1DE9" w:rsidRPr="006D304C" w:rsidRDefault="006E1DE9" w:rsidP="006E1DE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81,314</w:t>
            </w:r>
          </w:p>
        </w:tc>
        <w:tc>
          <w:tcPr>
            <w:tcW w:w="270" w:type="dxa"/>
          </w:tcPr>
          <w:p w14:paraId="70C7D0F1" w14:textId="77777777" w:rsidR="006E1DE9" w:rsidRPr="006D304C" w:rsidRDefault="006E1DE9" w:rsidP="006E1D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A7A4D6" w14:textId="26DEF02A" w:rsidR="006E1DE9" w:rsidRPr="006D304C" w:rsidRDefault="006E1DE9" w:rsidP="006E1DE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83,002</w:t>
            </w:r>
          </w:p>
        </w:tc>
      </w:tr>
      <w:tr w:rsidR="006E1DE9" w:rsidRPr="006D304C" w14:paraId="77869B63" w14:textId="77777777" w:rsidTr="000B5059">
        <w:trPr>
          <w:cantSplit/>
          <w:jc w:val="right"/>
        </w:trPr>
        <w:tc>
          <w:tcPr>
            <w:tcW w:w="5515" w:type="dxa"/>
          </w:tcPr>
          <w:p w14:paraId="66073D6B" w14:textId="77777777" w:rsidR="006E1DE9" w:rsidRPr="006D304C" w:rsidRDefault="006E1DE9" w:rsidP="006E1DE9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4" w:type="dxa"/>
          </w:tcPr>
          <w:p w14:paraId="3ECC203E" w14:textId="77777777" w:rsidR="006E1DE9" w:rsidRPr="006D304C" w:rsidRDefault="006E1DE9" w:rsidP="006E1DE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7FDB35B" w14:textId="2AA39E9F" w:rsidR="006E1DE9" w:rsidRPr="006D304C" w:rsidRDefault="006E1DE9" w:rsidP="006E1DE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6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3,374</w:t>
            </w:r>
          </w:p>
        </w:tc>
        <w:tc>
          <w:tcPr>
            <w:tcW w:w="270" w:type="dxa"/>
          </w:tcPr>
          <w:p w14:paraId="1AD672D1" w14:textId="77777777" w:rsidR="006E1DE9" w:rsidRPr="006D304C" w:rsidRDefault="006E1DE9" w:rsidP="006E1D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FF7DB7" w14:textId="71F491D3" w:rsidR="006E1DE9" w:rsidRPr="006D304C" w:rsidRDefault="006E1DE9" w:rsidP="006E1DE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3,282</w:t>
            </w:r>
          </w:p>
        </w:tc>
      </w:tr>
      <w:tr w:rsidR="006E1DE9" w:rsidRPr="006D304C" w14:paraId="7D2E847D" w14:textId="77777777" w:rsidTr="000B5059">
        <w:trPr>
          <w:cantSplit/>
          <w:jc w:val="right"/>
        </w:trPr>
        <w:tc>
          <w:tcPr>
            <w:tcW w:w="5515" w:type="dxa"/>
          </w:tcPr>
          <w:p w14:paraId="020410DE" w14:textId="77777777" w:rsidR="006E1DE9" w:rsidRPr="006D304C" w:rsidRDefault="006E1DE9" w:rsidP="006E1DE9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7107B756" w14:textId="77777777" w:rsidR="006E1DE9" w:rsidRPr="006D304C" w:rsidRDefault="006E1DE9" w:rsidP="006E1DE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16244" w14:textId="79BE87A6" w:rsidR="006E1DE9" w:rsidRPr="006D304C" w:rsidRDefault="006E1DE9" w:rsidP="006E1DE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85,197</w:t>
            </w:r>
          </w:p>
        </w:tc>
        <w:tc>
          <w:tcPr>
            <w:tcW w:w="270" w:type="dxa"/>
          </w:tcPr>
          <w:p w14:paraId="45F3BD91" w14:textId="77777777" w:rsidR="006E1DE9" w:rsidRPr="006D304C" w:rsidRDefault="006E1DE9" w:rsidP="006E1D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BC4EF9" w14:textId="4EC7BAE0" w:rsidR="006E1DE9" w:rsidRPr="006D304C" w:rsidRDefault="006E1DE9" w:rsidP="006E1DE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86,810</w:t>
            </w:r>
          </w:p>
        </w:tc>
      </w:tr>
    </w:tbl>
    <w:p w14:paraId="4B405BCA" w14:textId="77777777" w:rsidR="00733F7D" w:rsidRPr="00C937A5" w:rsidRDefault="00733F7D" w:rsidP="001D4306">
      <w:pPr>
        <w:rPr>
          <w:rFonts w:asciiTheme="majorBidi" w:hAnsiTheme="majorBidi" w:cstheme="majorBidi"/>
          <w:sz w:val="26"/>
          <w:szCs w:val="26"/>
          <w:lang w:val="th-TH" w:eastAsia="x-none"/>
        </w:rPr>
      </w:pPr>
    </w:p>
    <w:p w14:paraId="25E1FE03" w14:textId="02E239BD" w:rsidR="006D004F" w:rsidRPr="006D304C" w:rsidRDefault="006D004F" w:rsidP="00161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สัญญาสำคัญที่ทำกับบุคคลหรือกิจการที่ไม่เกี่ยวข้องกัน</w:t>
      </w:r>
    </w:p>
    <w:p w14:paraId="69DA787A" w14:textId="77777777" w:rsidR="006D004F" w:rsidRPr="00C937A5" w:rsidRDefault="006D004F" w:rsidP="00C937A5">
      <w:pPr>
        <w:rPr>
          <w:rFonts w:asciiTheme="majorBidi" w:hAnsiTheme="majorBidi" w:cstheme="majorBidi"/>
          <w:sz w:val="26"/>
          <w:szCs w:val="26"/>
          <w:lang w:val="th-TH" w:eastAsia="x-none"/>
        </w:rPr>
      </w:pPr>
    </w:p>
    <w:p w14:paraId="7D4CD3C8" w14:textId="77777777" w:rsidR="006D004F" w:rsidRPr="006D304C" w:rsidRDefault="006D004F" w:rsidP="0083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สัญญาซื้อวัตถุดิบ พืชสวน พืชไร่</w:t>
      </w:r>
    </w:p>
    <w:p w14:paraId="07659C57" w14:textId="736CD96A" w:rsidR="006D004F" w:rsidRPr="00C937A5" w:rsidRDefault="006D004F" w:rsidP="00C937A5">
      <w:pPr>
        <w:rPr>
          <w:rFonts w:asciiTheme="majorBidi" w:hAnsiTheme="majorBidi" w:cstheme="majorBidi"/>
          <w:sz w:val="26"/>
          <w:szCs w:val="26"/>
        </w:rPr>
      </w:pPr>
    </w:p>
    <w:p w14:paraId="7DDB0BBE" w14:textId="2053E1AD" w:rsidR="006D004F" w:rsidRDefault="006D004F" w:rsidP="00BB5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บริษัทมีสัญญาซื้อวั</w:t>
      </w:r>
      <w:r w:rsidR="004C5426">
        <w:rPr>
          <w:rFonts w:asciiTheme="majorBidi" w:hAnsiTheme="majorBidi" w:cstheme="majorBidi" w:hint="cs"/>
          <w:sz w:val="30"/>
          <w:szCs w:val="30"/>
          <w:cs/>
        </w:rPr>
        <w:t>ตถุ</w:t>
      </w:r>
      <w:r w:rsidRPr="006D304C">
        <w:rPr>
          <w:rFonts w:asciiTheme="majorBidi" w:hAnsiTheme="majorBidi" w:cstheme="majorBidi"/>
          <w:sz w:val="30"/>
          <w:szCs w:val="30"/>
          <w:cs/>
        </w:rPr>
        <w:t>ดิบ พืชสวน พืชไร่ หลายฉบับ</w:t>
      </w:r>
      <w:r w:rsidR="00E56794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6D304C">
        <w:rPr>
          <w:rFonts w:asciiTheme="majorBidi" w:hAnsiTheme="majorBidi" w:cstheme="majorBidi"/>
          <w:sz w:val="30"/>
          <w:szCs w:val="30"/>
          <w:cs/>
        </w:rPr>
        <w:t>ทั้งบุคคลและบริษัทในประเทศไทย ภายใต้เงื่อนไขของสัญญา บริษัทตกลงที่จะซื้อวัตถุดิบ พืชสวน พืชไร่ ตามปริมาณที่บริษัทกำหนดในแต่ละครั้งและตามราคาที่ระบุไว้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ในสัญญา สัญญาหลายฉบับดังกล่าวมีผลบังคับใช้เป็นระยะเวลา </w:t>
      </w:r>
      <w:r w:rsidRPr="006D304C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นับแต่วันทำสัญญาและสามารถต่ออายุสัญญาได้</w:t>
      </w:r>
      <w:r w:rsidRPr="006D304C">
        <w:rPr>
          <w:rFonts w:asciiTheme="majorBidi" w:hAnsiTheme="majorBidi" w:cstheme="majorBidi"/>
          <w:sz w:val="30"/>
          <w:szCs w:val="30"/>
          <w:cs/>
        </w:rPr>
        <w:t>เมื่อสิ้นสุดสัญญาตามข้อตกลงของแต่ละฝ่าย</w:t>
      </w:r>
    </w:p>
    <w:p w14:paraId="1AC3B5C3" w14:textId="77777777" w:rsidR="003E114C" w:rsidRPr="00C937A5" w:rsidRDefault="003E114C" w:rsidP="00C937A5">
      <w:pPr>
        <w:rPr>
          <w:rFonts w:asciiTheme="majorBidi" w:hAnsiTheme="majorBidi" w:cstheme="majorBidi"/>
          <w:sz w:val="26"/>
          <w:szCs w:val="26"/>
        </w:rPr>
      </w:pPr>
    </w:p>
    <w:p w14:paraId="575E815E" w14:textId="6FC99141" w:rsidR="006D004F" w:rsidRPr="006D304C" w:rsidRDefault="006D004F" w:rsidP="00291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สัญญาแต่งตั้งผู้จัดจำหน่ายสินค้า </w:t>
      </w:r>
    </w:p>
    <w:p w14:paraId="5F95CB0A" w14:textId="77777777" w:rsidR="006D004F" w:rsidRPr="00C937A5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109B1AF3" w14:textId="5FDE8762" w:rsidR="006D004F" w:rsidRDefault="006D004F" w:rsidP="00AD7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D304C">
        <w:rPr>
          <w:rFonts w:asciiTheme="majorBidi" w:hAnsiTheme="majorBidi" w:cstheme="majorBidi"/>
          <w:sz w:val="30"/>
          <w:szCs w:val="30"/>
        </w:rPr>
        <w:t xml:space="preserve">1 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D304C">
        <w:rPr>
          <w:rFonts w:asciiTheme="majorBidi" w:hAnsiTheme="majorBidi" w:cstheme="majorBidi"/>
          <w:sz w:val="30"/>
          <w:szCs w:val="30"/>
        </w:rPr>
        <w:t xml:space="preserve">2553 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แต่งตั้งบริษัทต่างประเทศแห่งหนึ่งให้เป็นผู้จัดจำหน่ายสินค้าให้กับบริษัทภายในเขตประเทศที่กำหนดไว้ ภายใต้เงื่อนไขของสัญญา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บริษัทตกลงที่จะขายสินค้าให้แก่ผู้จัดจำหน่ายสินค้าตามราคาที่บริษัทกำหนด 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สัญญาฉบับนี้มีผลบังคับใช้ตั้งแต่วันที่ </w:t>
      </w:r>
      <w:r w:rsidRPr="006D304C">
        <w:rPr>
          <w:rFonts w:asciiTheme="majorBidi" w:hAnsiTheme="majorBidi" w:cstheme="majorBidi"/>
          <w:sz w:val="30"/>
          <w:szCs w:val="30"/>
        </w:rPr>
        <w:t xml:space="preserve">1 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D304C">
        <w:rPr>
          <w:rFonts w:asciiTheme="majorBidi" w:hAnsiTheme="majorBidi" w:cstheme="majorBidi"/>
          <w:sz w:val="30"/>
          <w:szCs w:val="30"/>
        </w:rPr>
        <w:t xml:space="preserve">2553 </w:t>
      </w:r>
      <w:r w:rsidRPr="006D304C">
        <w:rPr>
          <w:rFonts w:asciiTheme="majorBidi" w:hAnsiTheme="majorBidi" w:cstheme="majorBidi"/>
          <w:sz w:val="30"/>
          <w:szCs w:val="30"/>
          <w:cs/>
        </w:rPr>
        <w:t>และ</w:t>
      </w:r>
      <w:r w:rsidRPr="006D304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มีผลบังคับใช้เป็นเวลา </w:t>
      </w:r>
      <w:r w:rsidRPr="006D304C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3 </w:t>
      </w:r>
      <w:r w:rsidRPr="006D304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ปี   </w:t>
      </w:r>
      <w:r w:rsidRPr="006D304C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 xml:space="preserve">นับจากวันที่เริ่มต้นสัญญาและต่ออายุโดยอัตโนมัติเป็นเวลา </w:t>
      </w:r>
      <w:r w:rsidRPr="006D304C">
        <w:rPr>
          <w:rFonts w:asciiTheme="majorBidi" w:eastAsia="Batang" w:hAnsiTheme="majorBidi" w:cstheme="majorBidi"/>
          <w:spacing w:val="-6"/>
          <w:sz w:val="30"/>
          <w:szCs w:val="30"/>
          <w:lang w:eastAsia="ko-KR"/>
        </w:rPr>
        <w:t xml:space="preserve">1 </w:t>
      </w:r>
      <w:r w:rsidRPr="006D304C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>ปีตามเงื่อนไขและข้อตกลงสัญญาเดิม หากไม่มีฝ่ายใด</w:t>
      </w:r>
      <w:r w:rsidRPr="006D304C">
        <w:rPr>
          <w:rFonts w:asciiTheme="majorBidi" w:eastAsia="Batang" w:hAnsiTheme="majorBidi" w:cstheme="majorBidi"/>
          <w:spacing w:val="-6"/>
          <w:sz w:val="30"/>
          <w:szCs w:val="30"/>
          <w:lang w:eastAsia="ko-KR"/>
        </w:rPr>
        <w:t xml:space="preserve">   </w:t>
      </w:r>
      <w:r w:rsidRPr="006D304C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>แจ้งการขอเลิกสัญญาดังกล่าวเป็นลายลักษณ์</w:t>
      </w:r>
      <w:r w:rsidRPr="006D304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อักษรแก่อีกฝ่ายหนึ่งให้ทราบล่วงหน้าเป็นระยะเวลาไม่น้อยกว่า </w:t>
      </w:r>
      <w:r w:rsidRPr="006D304C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6 </w:t>
      </w:r>
      <w:r w:rsidRPr="006D304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เดือน</w:t>
      </w:r>
      <w:r w:rsidRPr="006D304C">
        <w:rPr>
          <w:rFonts w:asciiTheme="majorBidi" w:hAnsiTheme="majorBidi" w:cstheme="majorBidi"/>
          <w:sz w:val="30"/>
          <w:szCs w:val="30"/>
          <w:cs/>
        </w:rPr>
        <w:t>ก่อนวันสิ้นสุดสัญญา</w:t>
      </w:r>
    </w:p>
    <w:p w14:paraId="76FC97F6" w14:textId="77777777" w:rsidR="00426959" w:rsidRPr="00C937A5" w:rsidRDefault="00426959" w:rsidP="002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35FE993" w14:textId="77777777" w:rsidR="00C937A5" w:rsidRDefault="00C93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706BF45" w14:textId="2803C316" w:rsidR="006D004F" w:rsidRPr="006D304C" w:rsidRDefault="006D004F" w:rsidP="0083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สัญญาแต่งตั้งตัวแทน</w:t>
      </w:r>
    </w:p>
    <w:p w14:paraId="18E494A8" w14:textId="77777777" w:rsidR="006D004F" w:rsidRPr="00C937A5" w:rsidRDefault="006D004F" w:rsidP="002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27BBAA" w14:textId="2747CD6D" w:rsidR="006D004F" w:rsidRPr="006D304C" w:rsidRDefault="006D004F" w:rsidP="00AD7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บริษัทมีสัญญาแต่งตั้งตัวแทนกับบริษัทในต่างประเทศต่าง</w:t>
      </w:r>
      <w:r w:rsidR="00586535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ๆ หลายฉบับ ให้เป็นตัวแทนของบริษัทในการติดต่อและประสานงานรวมถึงแผนการโฆษณาและส่งเสริมการขาย และการให้บริการสนับสนุนต่าง</w:t>
      </w:r>
      <w:r w:rsidR="00586535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ๆ แก่ลูกค้าของบริษัท  เพื่อรักษาระดับการสั่งซื้อของลูกค้ารายเดิมและเพิ่มโอกาสในการเพิ่มยอดขายให้กับทางบริษัท ภายใต้เงื่อนไขของสัญญา บริษัทตกลงที่จะจ่ายค่าบริการดังกล่าวตามอัตราที่กำหนดในสัญญา สัญญาหลายฉบับเหล่านี้มีผลบังคับใช้ถึง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>2558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6D304C">
        <w:rPr>
          <w:rFonts w:asciiTheme="majorBidi" w:eastAsia="Batang" w:hAnsiTheme="majorBidi" w:cstheme="majorBidi"/>
          <w:spacing w:val="2"/>
          <w:sz w:val="30"/>
          <w:szCs w:val="30"/>
          <w:cs/>
          <w:lang w:eastAsia="ko-KR"/>
        </w:rPr>
        <w:t xml:space="preserve">และต่ออายุโดยอัตโนมัติเป็นเวลา </w:t>
      </w:r>
      <w:r w:rsidRPr="006D304C">
        <w:rPr>
          <w:rFonts w:asciiTheme="majorBidi" w:eastAsia="Batang" w:hAnsiTheme="majorBidi" w:cstheme="majorBidi"/>
          <w:spacing w:val="2"/>
          <w:sz w:val="30"/>
          <w:szCs w:val="30"/>
          <w:lang w:eastAsia="ko-KR"/>
        </w:rPr>
        <w:t xml:space="preserve">1 </w:t>
      </w:r>
      <w:r w:rsidRPr="006D304C">
        <w:rPr>
          <w:rFonts w:asciiTheme="majorBidi" w:eastAsia="Batang" w:hAnsiTheme="majorBidi" w:cstheme="majorBidi"/>
          <w:spacing w:val="2"/>
          <w:sz w:val="30"/>
          <w:szCs w:val="30"/>
          <w:cs/>
          <w:lang w:eastAsia="ko-KR"/>
        </w:rPr>
        <w:t>ปีตามเงื่อนไขและข้อตกลงสัญญาเดิม</w:t>
      </w:r>
      <w:r w:rsidRPr="006D304C">
        <w:rPr>
          <w:rFonts w:asciiTheme="majorBidi" w:eastAsia="Batang" w:hAnsiTheme="majorBidi" w:cstheme="majorBidi"/>
          <w:spacing w:val="2"/>
          <w:sz w:val="30"/>
          <w:szCs w:val="30"/>
          <w:lang w:eastAsia="ko-KR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และสามารถบอกเลิก</w:t>
      </w:r>
      <w:r w:rsidRPr="006D304C">
        <w:rPr>
          <w:rFonts w:asciiTheme="majorBidi" w:hAnsiTheme="majorBidi" w:cstheme="majorBidi"/>
          <w:sz w:val="30"/>
          <w:szCs w:val="30"/>
          <w:cs/>
        </w:rPr>
        <w:t>สัญญาตามข้อตกลงของทั้งสองฝ่ายหรือโดยฝ่ายหนึ่งฝ่ายใด ด้วยการ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จ้งการขอยกเลิกสัญญาดังกล่าวเป็นลายลักษณ์อักษรแก่อีกฝ่ายหนึ่งทราบล่วงหน้าเป็นระยะเวลาไม่น้อยกว่า 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2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ถึง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3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เดือน</w:t>
      </w:r>
    </w:p>
    <w:p w14:paraId="7D649E1E" w14:textId="234EDAD1" w:rsidR="00F65756" w:rsidRPr="00C937A5" w:rsidRDefault="00F65756" w:rsidP="002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648129" w14:textId="33F5F27E" w:rsidR="006D004F" w:rsidRPr="006D304C" w:rsidRDefault="006D004F" w:rsidP="0083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สัญญาการจัดหาไอน้ำ  </w:t>
      </w:r>
    </w:p>
    <w:p w14:paraId="5DBBD0CB" w14:textId="77777777" w:rsidR="006D004F" w:rsidRPr="00C937A5" w:rsidRDefault="006D004F" w:rsidP="002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ED414C" w14:textId="6179DA7E" w:rsidR="00D60C54" w:rsidRDefault="006D004F" w:rsidP="00AD7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D304C">
        <w:rPr>
          <w:rFonts w:asciiTheme="majorBidi" w:hAnsiTheme="majorBidi" w:cstheme="majorBidi"/>
          <w:sz w:val="30"/>
          <w:szCs w:val="30"/>
        </w:rPr>
        <w:t xml:space="preserve">5 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6D304C">
        <w:rPr>
          <w:rFonts w:asciiTheme="majorBidi" w:hAnsiTheme="majorBidi" w:cstheme="majorBidi"/>
          <w:sz w:val="30"/>
          <w:szCs w:val="30"/>
        </w:rPr>
        <w:t xml:space="preserve">2550 </w:t>
      </w:r>
      <w:r w:rsidRPr="006D304C">
        <w:rPr>
          <w:rFonts w:asciiTheme="majorBidi" w:hAnsiTheme="majorBidi" w:cstheme="majorBidi"/>
          <w:sz w:val="30"/>
          <w:szCs w:val="30"/>
          <w:cs/>
        </w:rPr>
        <w:t>บริษัทได้ทำสัญญาการจัดหาไอน้ำกับบริษัทในประเทศไทยแห่งหนึ่ง ภายใต้เงื่อนไขของ</w:t>
      </w:r>
      <w:r w:rsidRPr="00291249">
        <w:rPr>
          <w:rFonts w:asciiTheme="majorBidi" w:hAnsiTheme="majorBidi" w:cstheme="majorBidi"/>
          <w:spacing w:val="4"/>
          <w:sz w:val="30"/>
          <w:szCs w:val="30"/>
          <w:cs/>
        </w:rPr>
        <w:t>สัญญา บริษัทตกลงที่จะจ่ายค่าจัดหาไอน้ำในอัตราและเป็นไปตามเงื่อนไขที่กำหนดไว้ในสัญญา สัญญาฉบับนี้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       มีผลบังคับใช้ตั้งแต่วันที่ </w:t>
      </w:r>
      <w:r w:rsidRPr="006D304C">
        <w:rPr>
          <w:rFonts w:asciiTheme="majorBidi" w:hAnsiTheme="majorBidi" w:cstheme="majorBidi"/>
          <w:sz w:val="30"/>
          <w:szCs w:val="30"/>
        </w:rPr>
        <w:t xml:space="preserve">5 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6D304C">
        <w:rPr>
          <w:rFonts w:asciiTheme="majorBidi" w:hAnsiTheme="majorBidi" w:cstheme="majorBidi"/>
          <w:sz w:val="30"/>
          <w:szCs w:val="30"/>
        </w:rPr>
        <w:t xml:space="preserve">2550 </w:t>
      </w:r>
      <w:r w:rsidRPr="006D304C">
        <w:rPr>
          <w:rFonts w:asciiTheme="majorBidi" w:hAnsiTheme="majorBidi" w:cstheme="majorBidi"/>
          <w:sz w:val="30"/>
          <w:szCs w:val="30"/>
          <w:cs/>
        </w:rPr>
        <w:t>และมีผลบังคับใช้เป็นเวลา</w:t>
      </w:r>
      <w:r w:rsidRPr="006D304C">
        <w:rPr>
          <w:rFonts w:asciiTheme="majorBidi" w:hAnsiTheme="majorBidi" w:cstheme="majorBidi"/>
          <w:sz w:val="30"/>
          <w:szCs w:val="30"/>
        </w:rPr>
        <w:t xml:space="preserve"> 15 </w:t>
      </w:r>
      <w:r w:rsidRPr="006D304C">
        <w:rPr>
          <w:rFonts w:asciiTheme="majorBidi" w:hAnsiTheme="majorBidi" w:cstheme="majorBidi"/>
          <w:sz w:val="30"/>
          <w:szCs w:val="30"/>
          <w:cs/>
        </w:rPr>
        <w:t>ปีนับจากวันที่เริ่มต้นสัญญาและสามารถ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ลายลักษณ์อักษรแก่อีกฝ่ายหนึ่งทราบล่วงหน้าเป็นระยะเวลาไม่น้อยกว่า </w:t>
      </w:r>
      <w:r w:rsidRPr="006D304C">
        <w:rPr>
          <w:rFonts w:asciiTheme="majorBidi" w:hAnsiTheme="majorBidi" w:cstheme="majorBidi"/>
          <w:spacing w:val="4"/>
          <w:sz w:val="30"/>
          <w:szCs w:val="30"/>
        </w:rPr>
        <w:t xml:space="preserve">12 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เดือน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ABFF050" w14:textId="77777777" w:rsidR="00C937A5" w:rsidRDefault="00C937A5" w:rsidP="00AD7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F8A689" w14:textId="79418BDF" w:rsidR="003879DC" w:rsidRPr="00AD75DA" w:rsidRDefault="003879DC" w:rsidP="00F65756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AD75DA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7D9FDCA9" w14:textId="1060254C" w:rsidR="00325865" w:rsidRPr="00C937A5" w:rsidRDefault="00325865" w:rsidP="00325865">
      <w:pPr>
        <w:pStyle w:val="Default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5383A12F" w14:textId="0CC0D7C7" w:rsidR="00325865" w:rsidRDefault="002D75D0" w:rsidP="00EE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7346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862423">
        <w:rPr>
          <w:rFonts w:asciiTheme="majorBidi" w:hAnsiTheme="majorBidi" w:cstheme="majorBidi"/>
          <w:sz w:val="30"/>
          <w:szCs w:val="30"/>
        </w:rPr>
        <w:t>6</w:t>
      </w:r>
      <w:r w:rsidRPr="00EE7346">
        <w:rPr>
          <w:rFonts w:asciiTheme="majorBidi" w:hAnsiTheme="majorBidi" w:cstheme="majorBidi"/>
          <w:sz w:val="30"/>
          <w:szCs w:val="30"/>
        </w:rPr>
        <w:t xml:space="preserve"> </w:t>
      </w:r>
      <w:r w:rsidRPr="00EE7346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EE7346">
        <w:rPr>
          <w:rFonts w:asciiTheme="majorBidi" w:hAnsiTheme="majorBidi" w:cstheme="majorBidi"/>
          <w:sz w:val="30"/>
          <w:szCs w:val="30"/>
        </w:rPr>
        <w:t xml:space="preserve">2565 </w:t>
      </w:r>
      <w:r w:rsidRPr="00EE7346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บริษัทได้จดทะเบียนเพิ่มทุนชำระแล้วจำนวน </w:t>
      </w:r>
      <w:r w:rsidR="00EE7346" w:rsidRPr="00EE7346">
        <w:rPr>
          <w:rFonts w:asciiTheme="majorBidi" w:hAnsiTheme="majorBidi" w:cstheme="majorBidi"/>
          <w:sz w:val="30"/>
          <w:szCs w:val="30"/>
        </w:rPr>
        <w:t>421</w:t>
      </w:r>
      <w:r w:rsidRPr="00EE7346">
        <w:rPr>
          <w:rFonts w:asciiTheme="majorBidi" w:hAnsiTheme="majorBidi" w:cstheme="majorBidi"/>
          <w:sz w:val="30"/>
          <w:szCs w:val="30"/>
        </w:rPr>
        <w:t>,</w:t>
      </w:r>
      <w:r w:rsidR="00EE7346" w:rsidRPr="00EE7346">
        <w:rPr>
          <w:rFonts w:asciiTheme="majorBidi" w:hAnsiTheme="majorBidi" w:cstheme="majorBidi"/>
          <w:sz w:val="30"/>
          <w:szCs w:val="30"/>
        </w:rPr>
        <w:t>5</w:t>
      </w:r>
      <w:r w:rsidRPr="00EE7346">
        <w:rPr>
          <w:rFonts w:asciiTheme="majorBidi" w:hAnsiTheme="majorBidi" w:cstheme="majorBidi"/>
          <w:sz w:val="30"/>
          <w:szCs w:val="30"/>
        </w:rPr>
        <w:t xml:space="preserve">00 </w:t>
      </w:r>
      <w:r w:rsidRPr="00EE7346">
        <w:rPr>
          <w:rFonts w:asciiTheme="majorBidi" w:hAnsiTheme="majorBidi" w:cstheme="majorBidi" w:hint="cs"/>
          <w:sz w:val="30"/>
          <w:szCs w:val="30"/>
          <w:cs/>
        </w:rPr>
        <w:t>บาท เพื่อรองรับการใช้สิทธิในการแปลงสภา</w:t>
      </w:r>
      <w:r w:rsidR="00EE7346" w:rsidRPr="00EE7346">
        <w:rPr>
          <w:rFonts w:asciiTheme="majorBidi" w:hAnsiTheme="majorBidi" w:cstheme="majorBidi" w:hint="cs"/>
          <w:sz w:val="30"/>
          <w:szCs w:val="30"/>
          <w:cs/>
        </w:rPr>
        <w:t>พ</w:t>
      </w:r>
      <w:r w:rsidRPr="00EE7346">
        <w:rPr>
          <w:rFonts w:asciiTheme="majorBidi" w:hAnsiTheme="majorBidi" w:cstheme="majorBidi" w:hint="cs"/>
          <w:sz w:val="30"/>
          <w:szCs w:val="30"/>
          <w:cs/>
        </w:rPr>
        <w:t xml:space="preserve">ใบสำคัญแสดงสิทธิ จำนวน </w:t>
      </w:r>
      <w:r w:rsidRPr="00EE7346">
        <w:rPr>
          <w:rFonts w:asciiTheme="majorBidi" w:hAnsiTheme="majorBidi" w:cstheme="majorBidi"/>
          <w:sz w:val="30"/>
          <w:szCs w:val="30"/>
        </w:rPr>
        <w:t xml:space="preserve">843,000 </w:t>
      </w:r>
      <w:r w:rsidRPr="00EE7346">
        <w:rPr>
          <w:rFonts w:asciiTheme="majorBidi" w:hAnsiTheme="majorBidi" w:cstheme="majorBidi" w:hint="cs"/>
          <w:sz w:val="30"/>
          <w:szCs w:val="30"/>
          <w:cs/>
        </w:rPr>
        <w:t>หน่วย</w:t>
      </w:r>
      <w:r w:rsidR="00EE7346" w:rsidRPr="00EE7346">
        <w:rPr>
          <w:rFonts w:asciiTheme="majorBidi" w:hAnsiTheme="majorBidi" w:cstheme="majorBidi" w:hint="cs"/>
          <w:sz w:val="30"/>
          <w:szCs w:val="30"/>
          <w:cs/>
        </w:rPr>
        <w:t xml:space="preserve"> เป็นหุ้นสามัญ </w:t>
      </w:r>
      <w:r w:rsidR="00EE7346" w:rsidRPr="00EE7346">
        <w:rPr>
          <w:rFonts w:asciiTheme="majorBidi" w:hAnsiTheme="majorBidi" w:cstheme="majorBidi"/>
          <w:sz w:val="30"/>
          <w:szCs w:val="30"/>
        </w:rPr>
        <w:t>843,000</w:t>
      </w:r>
      <w:r w:rsidR="00EE7346" w:rsidRPr="00EE7346">
        <w:rPr>
          <w:rFonts w:asciiTheme="majorBidi" w:hAnsiTheme="majorBidi" w:cstheme="majorBidi" w:hint="cs"/>
          <w:sz w:val="30"/>
          <w:szCs w:val="30"/>
          <w:cs/>
        </w:rPr>
        <w:t xml:space="preserve"> หุ้น โดยมีมูลค่าหุ้นที่ตราไว้</w:t>
      </w:r>
      <w:r w:rsidR="00EE7346">
        <w:rPr>
          <w:rFonts w:asciiTheme="majorBidi" w:hAnsiTheme="majorBidi" w:cstheme="majorBidi"/>
          <w:sz w:val="30"/>
          <w:szCs w:val="30"/>
        </w:rPr>
        <w:br/>
      </w:r>
      <w:r w:rsidR="00EE7346" w:rsidRPr="00EE7346">
        <w:rPr>
          <w:rFonts w:asciiTheme="majorBidi" w:hAnsiTheme="majorBidi" w:cstheme="majorBidi" w:hint="cs"/>
          <w:sz w:val="30"/>
          <w:szCs w:val="30"/>
          <w:cs/>
        </w:rPr>
        <w:t xml:space="preserve">หุ้นละ </w:t>
      </w:r>
      <w:r w:rsidR="00EE7346" w:rsidRPr="00EE7346">
        <w:rPr>
          <w:rFonts w:asciiTheme="majorBidi" w:hAnsiTheme="majorBidi" w:cstheme="majorBidi"/>
          <w:sz w:val="30"/>
          <w:szCs w:val="30"/>
        </w:rPr>
        <w:t xml:space="preserve">0.5 </w:t>
      </w:r>
      <w:r w:rsidR="00EE7346" w:rsidRPr="00EE7346">
        <w:rPr>
          <w:rFonts w:asciiTheme="majorBidi" w:hAnsiTheme="majorBidi" w:cstheme="majorBidi" w:hint="cs"/>
          <w:sz w:val="30"/>
          <w:szCs w:val="30"/>
          <w:cs/>
        </w:rPr>
        <w:t xml:space="preserve">บาท โดยบริษัทได้รับชำระเงินค่าหุ้นล่วงหน้าแล้วในเดือนมิถุนายน </w:t>
      </w:r>
      <w:r w:rsidR="00EE7346" w:rsidRPr="00EE7346">
        <w:rPr>
          <w:rFonts w:asciiTheme="majorBidi" w:hAnsiTheme="majorBidi" w:cstheme="majorBidi"/>
          <w:sz w:val="30"/>
          <w:szCs w:val="30"/>
        </w:rPr>
        <w:t xml:space="preserve">2565 </w:t>
      </w:r>
      <w:r w:rsidR="00EE7346" w:rsidRPr="00EE7346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EE7346" w:rsidRPr="00EE7346">
        <w:rPr>
          <w:rFonts w:asciiTheme="majorBidi" w:hAnsiTheme="majorBidi" w:cstheme="majorBidi"/>
          <w:sz w:val="30"/>
          <w:szCs w:val="30"/>
        </w:rPr>
        <w:t>6.7</w:t>
      </w:r>
      <w:r w:rsidR="00862423">
        <w:rPr>
          <w:rFonts w:asciiTheme="majorBidi" w:hAnsiTheme="majorBidi" w:cstheme="majorBidi"/>
          <w:sz w:val="30"/>
          <w:szCs w:val="30"/>
        </w:rPr>
        <w:t>4</w:t>
      </w:r>
      <w:r w:rsidR="00EE7346" w:rsidRPr="00EE7346">
        <w:rPr>
          <w:rFonts w:asciiTheme="majorBidi" w:hAnsiTheme="majorBidi" w:cstheme="majorBidi"/>
          <w:sz w:val="30"/>
          <w:szCs w:val="30"/>
        </w:rPr>
        <w:t xml:space="preserve"> </w:t>
      </w:r>
      <w:r w:rsidR="00EE7346" w:rsidRPr="00EE7346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46677E5F" w14:textId="0B67E918" w:rsidR="00CA75FA" w:rsidRPr="00C937A5" w:rsidRDefault="00CA75FA" w:rsidP="00EE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65E462" w14:textId="0FFA1B16" w:rsidR="00CA75FA" w:rsidRPr="00CA75FA" w:rsidRDefault="00CA75FA" w:rsidP="00CA7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1017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141017">
        <w:rPr>
          <w:rFonts w:asciiTheme="majorBidi" w:hAnsiTheme="majorBidi" w:cstheme="majorBidi"/>
          <w:sz w:val="30"/>
          <w:szCs w:val="30"/>
        </w:rPr>
        <w:t xml:space="preserve">15 </w:t>
      </w:r>
      <w:r w:rsidRPr="00141017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141017">
        <w:rPr>
          <w:rFonts w:asciiTheme="majorBidi" w:hAnsiTheme="majorBidi" w:cstheme="majorBidi"/>
          <w:sz w:val="30"/>
          <w:szCs w:val="30"/>
        </w:rPr>
        <w:t xml:space="preserve">2565 </w:t>
      </w:r>
      <w:r w:rsidRPr="00141017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C01CE5" w:rsidRPr="0014101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41017">
        <w:rPr>
          <w:rFonts w:asciiTheme="majorBidi" w:hAnsiTheme="majorBidi" w:cstheme="majorBidi"/>
          <w:sz w:val="30"/>
          <w:szCs w:val="30"/>
          <w:cs/>
        </w:rPr>
        <w:t>มีมติอนุมัติการจัดสรรกำไรจาก</w:t>
      </w:r>
      <w:r w:rsidRPr="00141017">
        <w:rPr>
          <w:rFonts w:asciiTheme="majorBidi" w:hAnsiTheme="majorBidi" w:cstheme="majorBidi"/>
          <w:sz w:val="30"/>
          <w:szCs w:val="30"/>
          <w:cs/>
        </w:rPr>
        <w:br/>
      </w:r>
      <w:r w:rsidRPr="00141017">
        <w:rPr>
          <w:rFonts w:asciiTheme="majorBidi" w:hAnsiTheme="majorBidi" w:cstheme="majorBidi"/>
          <w:spacing w:val="-2"/>
          <w:sz w:val="30"/>
          <w:szCs w:val="30"/>
          <w:cs/>
        </w:rPr>
        <w:t>ผลการดำเนินงานระหว่างวันที</w:t>
      </w:r>
      <w:r w:rsidRPr="00141017">
        <w:rPr>
          <w:rFonts w:asciiTheme="majorBidi" w:hAnsiTheme="majorBidi" w:cstheme="majorBidi" w:hint="cs"/>
          <w:spacing w:val="-2"/>
          <w:sz w:val="30"/>
          <w:szCs w:val="30"/>
          <w:cs/>
        </w:rPr>
        <w:t>่</w:t>
      </w:r>
      <w:r w:rsidRPr="00141017">
        <w:rPr>
          <w:rFonts w:asciiTheme="majorBidi" w:hAnsiTheme="majorBidi" w:cstheme="majorBidi"/>
          <w:spacing w:val="-2"/>
          <w:sz w:val="30"/>
          <w:szCs w:val="30"/>
        </w:rPr>
        <w:t xml:space="preserve"> 1</w:t>
      </w:r>
      <w:r w:rsidRPr="0014101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มกราคม </w:t>
      </w:r>
      <w:r w:rsidRPr="0014101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62423" w:rsidRPr="00141017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14101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ถึงวันท</w:t>
      </w:r>
      <w:r w:rsidRPr="00141017">
        <w:rPr>
          <w:rFonts w:asciiTheme="majorBidi" w:hAnsiTheme="majorBidi" w:cstheme="majorBidi" w:hint="cs"/>
          <w:spacing w:val="-2"/>
          <w:sz w:val="30"/>
          <w:szCs w:val="30"/>
          <w:cs/>
        </w:rPr>
        <w:t>ี่</w:t>
      </w:r>
      <w:r w:rsidRPr="00141017">
        <w:rPr>
          <w:rFonts w:asciiTheme="majorBidi" w:hAnsiTheme="majorBidi" w:cstheme="majorBidi"/>
          <w:spacing w:val="-2"/>
          <w:sz w:val="30"/>
          <w:szCs w:val="30"/>
        </w:rPr>
        <w:t xml:space="preserve"> 30</w:t>
      </w:r>
      <w:r w:rsidRPr="0014101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Pr="0014101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62423" w:rsidRPr="00141017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14101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เป็นเงินปันผลระหว่างกาลในอัตราหุ้นละ</w:t>
      </w:r>
      <w:r w:rsidR="00A36162" w:rsidRPr="00141017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862423" w:rsidRPr="00141017">
        <w:rPr>
          <w:rFonts w:asciiTheme="majorBidi" w:hAnsiTheme="majorBidi" w:cstheme="majorBidi"/>
          <w:sz w:val="30"/>
          <w:szCs w:val="30"/>
        </w:rPr>
        <w:t>0.</w:t>
      </w:r>
      <w:r w:rsidR="00541E64" w:rsidRPr="00141017">
        <w:rPr>
          <w:rFonts w:asciiTheme="majorBidi" w:hAnsiTheme="majorBidi" w:cstheme="majorBidi"/>
          <w:sz w:val="30"/>
          <w:szCs w:val="30"/>
        </w:rPr>
        <w:t>1</w:t>
      </w:r>
      <w:r w:rsidR="00D529D6" w:rsidRPr="00141017">
        <w:rPr>
          <w:rFonts w:asciiTheme="majorBidi" w:hAnsiTheme="majorBidi" w:cstheme="majorBidi"/>
          <w:sz w:val="30"/>
          <w:szCs w:val="30"/>
        </w:rPr>
        <w:t>88</w:t>
      </w:r>
      <w:r w:rsidR="00862423" w:rsidRPr="00141017">
        <w:rPr>
          <w:rFonts w:asciiTheme="majorBidi" w:hAnsiTheme="majorBidi" w:cstheme="majorBidi"/>
          <w:sz w:val="30"/>
          <w:szCs w:val="30"/>
        </w:rPr>
        <w:t xml:space="preserve"> </w:t>
      </w:r>
      <w:r w:rsidRPr="00141017">
        <w:rPr>
          <w:rFonts w:asciiTheme="majorBidi" w:hAnsiTheme="majorBidi" w:cstheme="majorBidi"/>
          <w:sz w:val="30"/>
          <w:szCs w:val="30"/>
          <w:cs/>
        </w:rPr>
        <w:t>บาท เป็นเงินทั</w:t>
      </w:r>
      <w:r w:rsidRPr="00141017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141017">
        <w:rPr>
          <w:rFonts w:asciiTheme="majorBidi" w:hAnsiTheme="majorBidi" w:cstheme="majorBidi"/>
          <w:sz w:val="30"/>
          <w:szCs w:val="30"/>
          <w:cs/>
        </w:rPr>
        <w:t>งสิ</w:t>
      </w:r>
      <w:r w:rsidRPr="00141017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141017">
        <w:rPr>
          <w:rFonts w:asciiTheme="majorBidi" w:hAnsiTheme="majorBidi" w:cstheme="majorBidi"/>
          <w:sz w:val="30"/>
          <w:szCs w:val="30"/>
          <w:cs/>
        </w:rPr>
        <w:t xml:space="preserve">น </w:t>
      </w:r>
      <w:r w:rsidR="00862423" w:rsidRPr="00141017">
        <w:rPr>
          <w:rFonts w:asciiTheme="majorBidi" w:hAnsiTheme="majorBidi" w:cstheme="majorBidi"/>
          <w:sz w:val="30"/>
          <w:szCs w:val="30"/>
        </w:rPr>
        <w:t xml:space="preserve">80.01 </w:t>
      </w:r>
      <w:r w:rsidRPr="00141017">
        <w:rPr>
          <w:rFonts w:asciiTheme="majorBidi" w:hAnsiTheme="majorBidi" w:cstheme="majorBidi"/>
          <w:sz w:val="30"/>
          <w:szCs w:val="30"/>
          <w:cs/>
        </w:rPr>
        <w:t xml:space="preserve">ล้านบาท เงินปันผลดังกล่าวจะจ่ายให้แก่ผู้ถือหุ้นในเดือนกันยายน </w:t>
      </w:r>
      <w:r w:rsidRPr="00141017">
        <w:rPr>
          <w:rFonts w:asciiTheme="majorBidi" w:hAnsiTheme="majorBidi" w:cstheme="majorBidi"/>
          <w:sz w:val="30"/>
          <w:szCs w:val="30"/>
        </w:rPr>
        <w:t>256</w:t>
      </w:r>
      <w:r w:rsidR="00862423" w:rsidRPr="00141017">
        <w:rPr>
          <w:rFonts w:asciiTheme="majorBidi" w:hAnsiTheme="majorBidi" w:cstheme="majorBidi"/>
          <w:sz w:val="30"/>
          <w:szCs w:val="30"/>
        </w:rPr>
        <w:t>5</w:t>
      </w:r>
    </w:p>
    <w:sectPr w:rsidR="00CA75FA" w:rsidRPr="00CA75FA" w:rsidSect="000E7734">
      <w:headerReference w:type="default" r:id="rId17"/>
      <w:footerReference w:type="default" r:id="rId18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34C17" w14:textId="77777777" w:rsidR="00DC59D2" w:rsidRDefault="00DC59D2">
      <w:r>
        <w:separator/>
      </w:r>
    </w:p>
  </w:endnote>
  <w:endnote w:type="continuationSeparator" w:id="0">
    <w:p w14:paraId="6E0D98D0" w14:textId="77777777" w:rsidR="00DC59D2" w:rsidRDefault="00DC5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090D0" w14:textId="20A3E294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46D06ECD" w14:textId="77777777" w:rsidR="000B5059" w:rsidRPr="002211E5" w:rsidRDefault="000B5059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C4B49" w14:textId="21E5945D" w:rsidR="000B5059" w:rsidRPr="009F42D8" w:rsidRDefault="000B5059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DE59DF">
      <w:rPr>
        <w:rFonts w:ascii="Angsana New" w:hAnsi="Angsana New"/>
        <w:i/>
        <w:iCs/>
        <w:noProof/>
        <w:sz w:val="30"/>
        <w:szCs w:val="30"/>
      </w:rPr>
      <w:t>XOt3-Q2'22-set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76236" w14:textId="77777777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2CEF77E7" w14:textId="77777777" w:rsidR="000B5059" w:rsidRPr="002211E5" w:rsidRDefault="000B5059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3B00B" w14:textId="77777777" w:rsidR="00DC59D2" w:rsidRDefault="00DC59D2">
      <w:r>
        <w:separator/>
      </w:r>
    </w:p>
  </w:footnote>
  <w:footnote w:type="continuationSeparator" w:id="0">
    <w:p w14:paraId="0B01D2D0" w14:textId="77777777" w:rsidR="00DC59D2" w:rsidRDefault="00DC5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2C3E3" w14:textId="77777777" w:rsidR="000B5059" w:rsidRDefault="000B50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50D19" w14:textId="77777777" w:rsidR="000B5059" w:rsidRPr="007D2544" w:rsidRDefault="000B5059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079439A6" w14:textId="77777777" w:rsidR="000B5059" w:rsidRPr="007D2544" w:rsidRDefault="000B5059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16B443" w14:textId="3698EB31" w:rsidR="008B5DC4" w:rsidRPr="007D2544" w:rsidRDefault="008B5DC4" w:rsidP="008B5DC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5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3BA1698" w14:textId="77777777" w:rsidR="000B5059" w:rsidRPr="00553987" w:rsidRDefault="000B5059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19E6D" w14:textId="77777777" w:rsidR="000B5059" w:rsidRDefault="000B50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AE189" w14:textId="77777777" w:rsidR="000B5059" w:rsidRPr="007D2544" w:rsidRDefault="000B5059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F4B2C8B" w14:textId="77777777" w:rsidR="000B5059" w:rsidRPr="007D2544" w:rsidRDefault="000B5059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0E5455" w14:textId="060CCC00" w:rsidR="00AE6D10" w:rsidRPr="007D2544" w:rsidRDefault="00AE6D10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5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EF5B106" w14:textId="77777777" w:rsidR="000B5059" w:rsidRPr="00553987" w:rsidRDefault="000B5059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23DF" w14:textId="77777777" w:rsidR="000B5059" w:rsidRPr="007D2544" w:rsidRDefault="000B5059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0B5059" w:rsidRPr="007D2544" w:rsidRDefault="000B5059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3FAD82B" w14:textId="16B35E1B" w:rsidR="00AE6D10" w:rsidRPr="007D2544" w:rsidRDefault="00AE6D10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5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0B5059" w:rsidRPr="00553987" w:rsidRDefault="000B5059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030326F5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5DC0631"/>
    <w:multiLevelType w:val="hybridMultilevel"/>
    <w:tmpl w:val="F2D21CB8"/>
    <w:lvl w:ilvl="0" w:tplc="04C09DC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34422BC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FF505B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23776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5742856"/>
    <w:multiLevelType w:val="multilevel"/>
    <w:tmpl w:val="DD8AABEC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3" w15:restartNumberingAfterBreak="0">
    <w:nsid w:val="52350FA5"/>
    <w:multiLevelType w:val="multilevel"/>
    <w:tmpl w:val="FF6C6FEA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4" w15:restartNumberingAfterBreak="0">
    <w:nsid w:val="5553237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66424DD4"/>
    <w:multiLevelType w:val="hybridMultilevel"/>
    <w:tmpl w:val="059EE1B6"/>
    <w:lvl w:ilvl="0" w:tplc="362227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5C1C30"/>
    <w:multiLevelType w:val="hybridMultilevel"/>
    <w:tmpl w:val="E9482380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B560EE"/>
    <w:multiLevelType w:val="hybridMultilevel"/>
    <w:tmpl w:val="8E001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CCC2551"/>
    <w:multiLevelType w:val="hybridMultilevel"/>
    <w:tmpl w:val="881E5EEA"/>
    <w:lvl w:ilvl="0" w:tplc="0409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D5724"/>
    <w:multiLevelType w:val="hybridMultilevel"/>
    <w:tmpl w:val="BDEA596E"/>
    <w:lvl w:ilvl="0" w:tplc="0ED66F6A">
      <w:start w:val="1"/>
      <w:numFmt w:val="thaiLetters"/>
      <w:lvlText w:val="(%1)"/>
      <w:lvlJc w:val="left"/>
      <w:pPr>
        <w:ind w:left="108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71645B44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73962415"/>
    <w:multiLevelType w:val="multilevel"/>
    <w:tmpl w:val="7ABAB53A"/>
    <w:lvl w:ilvl="0">
      <w:start w:val="16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510FB9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2"/>
  </w:num>
  <w:num w:numId="10">
    <w:abstractNumId w:val="5"/>
  </w:num>
  <w:num w:numId="11">
    <w:abstractNumId w:val="24"/>
  </w:num>
  <w:num w:numId="12">
    <w:abstractNumId w:val="19"/>
  </w:num>
  <w:num w:numId="13">
    <w:abstractNumId w:val="38"/>
  </w:num>
  <w:num w:numId="14">
    <w:abstractNumId w:val="21"/>
  </w:num>
  <w:num w:numId="15">
    <w:abstractNumId w:val="26"/>
  </w:num>
  <w:num w:numId="16">
    <w:abstractNumId w:val="12"/>
  </w:num>
  <w:num w:numId="17">
    <w:abstractNumId w:val="25"/>
  </w:num>
  <w:num w:numId="18">
    <w:abstractNumId w:val="16"/>
  </w:num>
  <w:num w:numId="19">
    <w:abstractNumId w:val="18"/>
  </w:num>
  <w:num w:numId="20">
    <w:abstractNumId w:val="27"/>
  </w:num>
  <w:num w:numId="21">
    <w:abstractNumId w:val="28"/>
  </w:num>
  <w:num w:numId="22">
    <w:abstractNumId w:val="45"/>
  </w:num>
  <w:num w:numId="23">
    <w:abstractNumId w:val="33"/>
  </w:num>
  <w:num w:numId="24">
    <w:abstractNumId w:val="14"/>
  </w:num>
  <w:num w:numId="25">
    <w:abstractNumId w:val="17"/>
  </w:num>
  <w:num w:numId="26">
    <w:abstractNumId w:val="13"/>
  </w:num>
  <w:num w:numId="27">
    <w:abstractNumId w:val="29"/>
  </w:num>
  <w:num w:numId="28">
    <w:abstractNumId w:val="23"/>
  </w:num>
  <w:num w:numId="29">
    <w:abstractNumId w:val="15"/>
  </w:num>
  <w:num w:numId="30">
    <w:abstractNumId w:val="47"/>
  </w:num>
  <w:num w:numId="31">
    <w:abstractNumId w:val="43"/>
  </w:num>
  <w:num w:numId="32">
    <w:abstractNumId w:val="40"/>
  </w:num>
  <w:num w:numId="33">
    <w:abstractNumId w:val="29"/>
  </w:num>
  <w:num w:numId="34">
    <w:abstractNumId w:val="30"/>
  </w:num>
  <w:num w:numId="35">
    <w:abstractNumId w:val="37"/>
  </w:num>
  <w:num w:numId="36">
    <w:abstractNumId w:val="44"/>
  </w:num>
  <w:num w:numId="37">
    <w:abstractNumId w:val="22"/>
  </w:num>
  <w:num w:numId="38">
    <w:abstractNumId w:val="20"/>
  </w:num>
  <w:num w:numId="39">
    <w:abstractNumId w:val="11"/>
  </w:num>
  <w:num w:numId="40">
    <w:abstractNumId w:val="42"/>
  </w:num>
  <w:num w:numId="41">
    <w:abstractNumId w:val="48"/>
  </w:num>
  <w:num w:numId="42">
    <w:abstractNumId w:val="31"/>
  </w:num>
  <w:num w:numId="43">
    <w:abstractNumId w:val="35"/>
  </w:num>
  <w:num w:numId="44">
    <w:abstractNumId w:val="41"/>
  </w:num>
  <w:num w:numId="45">
    <w:abstractNumId w:val="32"/>
  </w:num>
  <w:num w:numId="46">
    <w:abstractNumId w:val="46"/>
  </w:num>
  <w:num w:numId="47">
    <w:abstractNumId w:val="39"/>
  </w:num>
  <w:num w:numId="48">
    <w:abstractNumId w:val="36"/>
  </w:num>
  <w:num w:numId="49">
    <w:abstractNumId w:val="0"/>
  </w:num>
  <w:num w:numId="50">
    <w:abstractNumId w:val="3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33A5"/>
    <w:rsid w:val="000033DA"/>
    <w:rsid w:val="00003749"/>
    <w:rsid w:val="00003F5A"/>
    <w:rsid w:val="00004E56"/>
    <w:rsid w:val="0000575E"/>
    <w:rsid w:val="00005DEA"/>
    <w:rsid w:val="00005E68"/>
    <w:rsid w:val="00005F0F"/>
    <w:rsid w:val="000063D7"/>
    <w:rsid w:val="00006478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19F5"/>
    <w:rsid w:val="0001266A"/>
    <w:rsid w:val="00012C8D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1A1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559"/>
    <w:rsid w:val="00026817"/>
    <w:rsid w:val="0002739C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C52"/>
    <w:rsid w:val="000327D3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5BE"/>
    <w:rsid w:val="000369BA"/>
    <w:rsid w:val="0003781C"/>
    <w:rsid w:val="00037DFB"/>
    <w:rsid w:val="00040496"/>
    <w:rsid w:val="00040685"/>
    <w:rsid w:val="00040DBA"/>
    <w:rsid w:val="000419B3"/>
    <w:rsid w:val="00042C9A"/>
    <w:rsid w:val="00043818"/>
    <w:rsid w:val="00050188"/>
    <w:rsid w:val="000504CE"/>
    <w:rsid w:val="000517AF"/>
    <w:rsid w:val="0005194B"/>
    <w:rsid w:val="00051A49"/>
    <w:rsid w:val="00051D4B"/>
    <w:rsid w:val="000522F7"/>
    <w:rsid w:val="00052667"/>
    <w:rsid w:val="00052817"/>
    <w:rsid w:val="00052946"/>
    <w:rsid w:val="0005303C"/>
    <w:rsid w:val="0005354C"/>
    <w:rsid w:val="00055176"/>
    <w:rsid w:val="000551D1"/>
    <w:rsid w:val="00055D98"/>
    <w:rsid w:val="00056AD3"/>
    <w:rsid w:val="00056C49"/>
    <w:rsid w:val="00057A71"/>
    <w:rsid w:val="00057BA8"/>
    <w:rsid w:val="00057EE8"/>
    <w:rsid w:val="00057F1B"/>
    <w:rsid w:val="00060897"/>
    <w:rsid w:val="000609EB"/>
    <w:rsid w:val="000619F8"/>
    <w:rsid w:val="00061B7D"/>
    <w:rsid w:val="00061F4D"/>
    <w:rsid w:val="00062F66"/>
    <w:rsid w:val="00062FE1"/>
    <w:rsid w:val="00064001"/>
    <w:rsid w:val="000643FA"/>
    <w:rsid w:val="00064B9A"/>
    <w:rsid w:val="00064DA0"/>
    <w:rsid w:val="00064E49"/>
    <w:rsid w:val="00064FD7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1E9C"/>
    <w:rsid w:val="000722A3"/>
    <w:rsid w:val="00072536"/>
    <w:rsid w:val="000727D5"/>
    <w:rsid w:val="00072BFE"/>
    <w:rsid w:val="00073E9F"/>
    <w:rsid w:val="00073F54"/>
    <w:rsid w:val="000755A3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0A4"/>
    <w:rsid w:val="00087201"/>
    <w:rsid w:val="00087BAF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19A5"/>
    <w:rsid w:val="000B223E"/>
    <w:rsid w:val="000B3379"/>
    <w:rsid w:val="000B3CCF"/>
    <w:rsid w:val="000B3F47"/>
    <w:rsid w:val="000B406B"/>
    <w:rsid w:val="000B4817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5D50"/>
    <w:rsid w:val="000C60D3"/>
    <w:rsid w:val="000C60D6"/>
    <w:rsid w:val="000C67A6"/>
    <w:rsid w:val="000C69AA"/>
    <w:rsid w:val="000C6A52"/>
    <w:rsid w:val="000C6B66"/>
    <w:rsid w:val="000C6EE9"/>
    <w:rsid w:val="000C704C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665"/>
    <w:rsid w:val="000D2812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60D6"/>
    <w:rsid w:val="000D66BD"/>
    <w:rsid w:val="000D6AD0"/>
    <w:rsid w:val="000D6B0A"/>
    <w:rsid w:val="000D6E7B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2C8"/>
    <w:rsid w:val="001143AF"/>
    <w:rsid w:val="00115A50"/>
    <w:rsid w:val="00115AC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1017"/>
    <w:rsid w:val="00141BF6"/>
    <w:rsid w:val="0014220E"/>
    <w:rsid w:val="00142554"/>
    <w:rsid w:val="00143254"/>
    <w:rsid w:val="0014333D"/>
    <w:rsid w:val="0014348D"/>
    <w:rsid w:val="00144925"/>
    <w:rsid w:val="00144AD1"/>
    <w:rsid w:val="00144B46"/>
    <w:rsid w:val="00144D50"/>
    <w:rsid w:val="00144F82"/>
    <w:rsid w:val="001453B1"/>
    <w:rsid w:val="0014590B"/>
    <w:rsid w:val="00145926"/>
    <w:rsid w:val="00145DE7"/>
    <w:rsid w:val="001461F4"/>
    <w:rsid w:val="00146A5B"/>
    <w:rsid w:val="00147790"/>
    <w:rsid w:val="00147A9B"/>
    <w:rsid w:val="00147EFE"/>
    <w:rsid w:val="00151D23"/>
    <w:rsid w:val="00151E6E"/>
    <w:rsid w:val="0015275D"/>
    <w:rsid w:val="00152BF0"/>
    <w:rsid w:val="00152EBD"/>
    <w:rsid w:val="00154046"/>
    <w:rsid w:val="001541ED"/>
    <w:rsid w:val="00154AF0"/>
    <w:rsid w:val="00154F59"/>
    <w:rsid w:val="00155095"/>
    <w:rsid w:val="00155876"/>
    <w:rsid w:val="00155B99"/>
    <w:rsid w:val="0015620F"/>
    <w:rsid w:val="00156DF4"/>
    <w:rsid w:val="00156FD5"/>
    <w:rsid w:val="00157099"/>
    <w:rsid w:val="00157470"/>
    <w:rsid w:val="00157A13"/>
    <w:rsid w:val="001607EA"/>
    <w:rsid w:val="001609FC"/>
    <w:rsid w:val="00161819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48E"/>
    <w:rsid w:val="001714E3"/>
    <w:rsid w:val="00171AC1"/>
    <w:rsid w:val="001724B3"/>
    <w:rsid w:val="00172AB8"/>
    <w:rsid w:val="00172B23"/>
    <w:rsid w:val="00172FAB"/>
    <w:rsid w:val="00173342"/>
    <w:rsid w:val="00173563"/>
    <w:rsid w:val="001736C5"/>
    <w:rsid w:val="001742FE"/>
    <w:rsid w:val="00175266"/>
    <w:rsid w:val="00175345"/>
    <w:rsid w:val="001757BB"/>
    <w:rsid w:val="00176392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74B"/>
    <w:rsid w:val="001C0251"/>
    <w:rsid w:val="001C0688"/>
    <w:rsid w:val="001C179B"/>
    <w:rsid w:val="001C19AF"/>
    <w:rsid w:val="001C1BD1"/>
    <w:rsid w:val="001C1C41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2E68"/>
    <w:rsid w:val="001E2FB0"/>
    <w:rsid w:val="001E3213"/>
    <w:rsid w:val="001E326F"/>
    <w:rsid w:val="001E3852"/>
    <w:rsid w:val="001E3DAE"/>
    <w:rsid w:val="001E42D8"/>
    <w:rsid w:val="001E4732"/>
    <w:rsid w:val="001E4970"/>
    <w:rsid w:val="001E537E"/>
    <w:rsid w:val="001E5513"/>
    <w:rsid w:val="001E5B19"/>
    <w:rsid w:val="001E5DFF"/>
    <w:rsid w:val="001E5EBE"/>
    <w:rsid w:val="001E62E1"/>
    <w:rsid w:val="001E685F"/>
    <w:rsid w:val="001E7527"/>
    <w:rsid w:val="001E77B8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B83"/>
    <w:rsid w:val="00200DD2"/>
    <w:rsid w:val="00201DDD"/>
    <w:rsid w:val="002027C6"/>
    <w:rsid w:val="002033CD"/>
    <w:rsid w:val="00204115"/>
    <w:rsid w:val="00204158"/>
    <w:rsid w:val="002046AD"/>
    <w:rsid w:val="00204E3B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A34"/>
    <w:rsid w:val="00225E19"/>
    <w:rsid w:val="00226FFF"/>
    <w:rsid w:val="0022712C"/>
    <w:rsid w:val="002273C9"/>
    <w:rsid w:val="0022772B"/>
    <w:rsid w:val="0023022F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DF4"/>
    <w:rsid w:val="00235E9D"/>
    <w:rsid w:val="0023665C"/>
    <w:rsid w:val="002367E4"/>
    <w:rsid w:val="00236CF1"/>
    <w:rsid w:val="00237579"/>
    <w:rsid w:val="00240365"/>
    <w:rsid w:val="00242054"/>
    <w:rsid w:val="002424AB"/>
    <w:rsid w:val="00242572"/>
    <w:rsid w:val="00242619"/>
    <w:rsid w:val="00242E9F"/>
    <w:rsid w:val="002433E0"/>
    <w:rsid w:val="00243C10"/>
    <w:rsid w:val="00244687"/>
    <w:rsid w:val="00244741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1D88"/>
    <w:rsid w:val="0025215D"/>
    <w:rsid w:val="002521F2"/>
    <w:rsid w:val="0025230F"/>
    <w:rsid w:val="00252C12"/>
    <w:rsid w:val="00252EE7"/>
    <w:rsid w:val="00252F22"/>
    <w:rsid w:val="002535D3"/>
    <w:rsid w:val="00253AA6"/>
    <w:rsid w:val="00253AD7"/>
    <w:rsid w:val="00253EBD"/>
    <w:rsid w:val="00254A08"/>
    <w:rsid w:val="00254F7F"/>
    <w:rsid w:val="0025575A"/>
    <w:rsid w:val="00255D63"/>
    <w:rsid w:val="00256050"/>
    <w:rsid w:val="0025674A"/>
    <w:rsid w:val="002572C1"/>
    <w:rsid w:val="00257447"/>
    <w:rsid w:val="0025763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75F"/>
    <w:rsid w:val="00261CFD"/>
    <w:rsid w:val="00261FB8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23B3"/>
    <w:rsid w:val="002725F1"/>
    <w:rsid w:val="002728D0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76B65"/>
    <w:rsid w:val="0027736C"/>
    <w:rsid w:val="0028004D"/>
    <w:rsid w:val="00280140"/>
    <w:rsid w:val="00280269"/>
    <w:rsid w:val="0028071D"/>
    <w:rsid w:val="00280B8E"/>
    <w:rsid w:val="00280BC8"/>
    <w:rsid w:val="00281501"/>
    <w:rsid w:val="00281583"/>
    <w:rsid w:val="002822DF"/>
    <w:rsid w:val="00282D0C"/>
    <w:rsid w:val="00283857"/>
    <w:rsid w:val="00283E77"/>
    <w:rsid w:val="00284A24"/>
    <w:rsid w:val="00284C62"/>
    <w:rsid w:val="00285462"/>
    <w:rsid w:val="002856B3"/>
    <w:rsid w:val="002860A0"/>
    <w:rsid w:val="002866FC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440E"/>
    <w:rsid w:val="002945BB"/>
    <w:rsid w:val="002953A3"/>
    <w:rsid w:val="002954C5"/>
    <w:rsid w:val="00296507"/>
    <w:rsid w:val="00296745"/>
    <w:rsid w:val="002968D5"/>
    <w:rsid w:val="0029736A"/>
    <w:rsid w:val="002975B8"/>
    <w:rsid w:val="002976DE"/>
    <w:rsid w:val="00297A4E"/>
    <w:rsid w:val="00297C9D"/>
    <w:rsid w:val="002A02BB"/>
    <w:rsid w:val="002A1EB2"/>
    <w:rsid w:val="002A21E6"/>
    <w:rsid w:val="002A2547"/>
    <w:rsid w:val="002A256A"/>
    <w:rsid w:val="002A279B"/>
    <w:rsid w:val="002A2F39"/>
    <w:rsid w:val="002A32B3"/>
    <w:rsid w:val="002A37C1"/>
    <w:rsid w:val="002A3D0D"/>
    <w:rsid w:val="002A3D92"/>
    <w:rsid w:val="002A3E4F"/>
    <w:rsid w:val="002A4209"/>
    <w:rsid w:val="002A452A"/>
    <w:rsid w:val="002A4A62"/>
    <w:rsid w:val="002A4F64"/>
    <w:rsid w:val="002A6C91"/>
    <w:rsid w:val="002A71F6"/>
    <w:rsid w:val="002A7240"/>
    <w:rsid w:val="002B02D9"/>
    <w:rsid w:val="002B08B7"/>
    <w:rsid w:val="002B16B3"/>
    <w:rsid w:val="002B1A2F"/>
    <w:rsid w:val="002B2084"/>
    <w:rsid w:val="002B2F7B"/>
    <w:rsid w:val="002B3A59"/>
    <w:rsid w:val="002B3CA2"/>
    <w:rsid w:val="002B3E41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0A11"/>
    <w:rsid w:val="002C19BB"/>
    <w:rsid w:val="002C19E3"/>
    <w:rsid w:val="002C2B1A"/>
    <w:rsid w:val="002C2BD4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C7F39"/>
    <w:rsid w:val="002D0EDC"/>
    <w:rsid w:val="002D291A"/>
    <w:rsid w:val="002D299B"/>
    <w:rsid w:val="002D2B7B"/>
    <w:rsid w:val="002D2B9D"/>
    <w:rsid w:val="002D2DC4"/>
    <w:rsid w:val="002D3D34"/>
    <w:rsid w:val="002D43D6"/>
    <w:rsid w:val="002D489B"/>
    <w:rsid w:val="002D560E"/>
    <w:rsid w:val="002D58DE"/>
    <w:rsid w:val="002D6150"/>
    <w:rsid w:val="002D63B6"/>
    <w:rsid w:val="002D6F52"/>
    <w:rsid w:val="002D7077"/>
    <w:rsid w:val="002D7081"/>
    <w:rsid w:val="002D70B9"/>
    <w:rsid w:val="002D748B"/>
    <w:rsid w:val="002D75D0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E"/>
    <w:rsid w:val="002E604C"/>
    <w:rsid w:val="002E67A3"/>
    <w:rsid w:val="002E6BF5"/>
    <w:rsid w:val="002E70B2"/>
    <w:rsid w:val="002E73BA"/>
    <w:rsid w:val="002E777F"/>
    <w:rsid w:val="002E7FD2"/>
    <w:rsid w:val="002E7FF3"/>
    <w:rsid w:val="002F045D"/>
    <w:rsid w:val="002F0549"/>
    <w:rsid w:val="002F0693"/>
    <w:rsid w:val="002F06B4"/>
    <w:rsid w:val="002F0787"/>
    <w:rsid w:val="002F169C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A53"/>
    <w:rsid w:val="002F7EA6"/>
    <w:rsid w:val="00300424"/>
    <w:rsid w:val="00300CD9"/>
    <w:rsid w:val="00301465"/>
    <w:rsid w:val="00301927"/>
    <w:rsid w:val="003019E8"/>
    <w:rsid w:val="00302C29"/>
    <w:rsid w:val="00303701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61C6"/>
    <w:rsid w:val="003165D5"/>
    <w:rsid w:val="003168FE"/>
    <w:rsid w:val="00316A85"/>
    <w:rsid w:val="00316B4C"/>
    <w:rsid w:val="00316DB9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1957"/>
    <w:rsid w:val="00321D00"/>
    <w:rsid w:val="003223EE"/>
    <w:rsid w:val="00322620"/>
    <w:rsid w:val="00322799"/>
    <w:rsid w:val="003227F2"/>
    <w:rsid w:val="003229AF"/>
    <w:rsid w:val="0032300C"/>
    <w:rsid w:val="003238BC"/>
    <w:rsid w:val="00323DCC"/>
    <w:rsid w:val="003240E5"/>
    <w:rsid w:val="00324BF9"/>
    <w:rsid w:val="00325174"/>
    <w:rsid w:val="003253BA"/>
    <w:rsid w:val="00325525"/>
    <w:rsid w:val="00325744"/>
    <w:rsid w:val="00325865"/>
    <w:rsid w:val="00326A3C"/>
    <w:rsid w:val="00326DD8"/>
    <w:rsid w:val="00326F79"/>
    <w:rsid w:val="00327263"/>
    <w:rsid w:val="00327552"/>
    <w:rsid w:val="0032790E"/>
    <w:rsid w:val="00327DB3"/>
    <w:rsid w:val="00330023"/>
    <w:rsid w:val="003315C2"/>
    <w:rsid w:val="00331719"/>
    <w:rsid w:val="00331940"/>
    <w:rsid w:val="00331963"/>
    <w:rsid w:val="00331B95"/>
    <w:rsid w:val="003325B6"/>
    <w:rsid w:val="0033272D"/>
    <w:rsid w:val="00332D77"/>
    <w:rsid w:val="00332FCF"/>
    <w:rsid w:val="003338AF"/>
    <w:rsid w:val="00335A7B"/>
    <w:rsid w:val="00335B0D"/>
    <w:rsid w:val="00335F57"/>
    <w:rsid w:val="00336156"/>
    <w:rsid w:val="003364A6"/>
    <w:rsid w:val="00336A2C"/>
    <w:rsid w:val="00336B54"/>
    <w:rsid w:val="00336DA0"/>
    <w:rsid w:val="00336E44"/>
    <w:rsid w:val="0033760B"/>
    <w:rsid w:val="003403DE"/>
    <w:rsid w:val="00340577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6108"/>
    <w:rsid w:val="00347311"/>
    <w:rsid w:val="00347937"/>
    <w:rsid w:val="00347E88"/>
    <w:rsid w:val="00347F0E"/>
    <w:rsid w:val="00350115"/>
    <w:rsid w:val="00350ACC"/>
    <w:rsid w:val="00350DDB"/>
    <w:rsid w:val="00351931"/>
    <w:rsid w:val="00351DDA"/>
    <w:rsid w:val="00352085"/>
    <w:rsid w:val="00352597"/>
    <w:rsid w:val="00353159"/>
    <w:rsid w:val="0035325D"/>
    <w:rsid w:val="00353FAB"/>
    <w:rsid w:val="00354356"/>
    <w:rsid w:val="003544D0"/>
    <w:rsid w:val="00354B09"/>
    <w:rsid w:val="00354B84"/>
    <w:rsid w:val="00354DA7"/>
    <w:rsid w:val="00355055"/>
    <w:rsid w:val="003550F8"/>
    <w:rsid w:val="0035535C"/>
    <w:rsid w:val="003554DF"/>
    <w:rsid w:val="0035659D"/>
    <w:rsid w:val="003571F0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3705"/>
    <w:rsid w:val="00364113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A11"/>
    <w:rsid w:val="00372BB8"/>
    <w:rsid w:val="00372F9F"/>
    <w:rsid w:val="00372FC2"/>
    <w:rsid w:val="003737E0"/>
    <w:rsid w:val="00373B66"/>
    <w:rsid w:val="00373BA6"/>
    <w:rsid w:val="00376293"/>
    <w:rsid w:val="00376437"/>
    <w:rsid w:val="00376AC5"/>
    <w:rsid w:val="00377025"/>
    <w:rsid w:val="003779BF"/>
    <w:rsid w:val="003779C0"/>
    <w:rsid w:val="00380212"/>
    <w:rsid w:val="00380FBE"/>
    <w:rsid w:val="003814F9"/>
    <w:rsid w:val="003818CF"/>
    <w:rsid w:val="00382878"/>
    <w:rsid w:val="003829F1"/>
    <w:rsid w:val="00384930"/>
    <w:rsid w:val="00384A76"/>
    <w:rsid w:val="00385B99"/>
    <w:rsid w:val="00386042"/>
    <w:rsid w:val="00386967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159F"/>
    <w:rsid w:val="003A199E"/>
    <w:rsid w:val="003A1DFC"/>
    <w:rsid w:val="003A26D8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D70"/>
    <w:rsid w:val="003B03A1"/>
    <w:rsid w:val="003B0BA9"/>
    <w:rsid w:val="003B0C3C"/>
    <w:rsid w:val="003B0DF4"/>
    <w:rsid w:val="003B0F04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729"/>
    <w:rsid w:val="003D2792"/>
    <w:rsid w:val="003D29C9"/>
    <w:rsid w:val="003D2BE6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68C5"/>
    <w:rsid w:val="003D6D59"/>
    <w:rsid w:val="003D72DE"/>
    <w:rsid w:val="003D7E2C"/>
    <w:rsid w:val="003E04F0"/>
    <w:rsid w:val="003E0BC2"/>
    <w:rsid w:val="003E0F06"/>
    <w:rsid w:val="003E114C"/>
    <w:rsid w:val="003E14A3"/>
    <w:rsid w:val="003E19C0"/>
    <w:rsid w:val="003E1B7F"/>
    <w:rsid w:val="003E1E0A"/>
    <w:rsid w:val="003E2471"/>
    <w:rsid w:val="003E289C"/>
    <w:rsid w:val="003E3CDE"/>
    <w:rsid w:val="003E43D2"/>
    <w:rsid w:val="003E4613"/>
    <w:rsid w:val="003E47BD"/>
    <w:rsid w:val="003E497F"/>
    <w:rsid w:val="003E4E38"/>
    <w:rsid w:val="003E4F75"/>
    <w:rsid w:val="003E6584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4762"/>
    <w:rsid w:val="003F5486"/>
    <w:rsid w:val="003F5832"/>
    <w:rsid w:val="003F5C5A"/>
    <w:rsid w:val="003F5F29"/>
    <w:rsid w:val="003F6689"/>
    <w:rsid w:val="003F6BFB"/>
    <w:rsid w:val="004001C1"/>
    <w:rsid w:val="0040071C"/>
    <w:rsid w:val="004010AC"/>
    <w:rsid w:val="0040130D"/>
    <w:rsid w:val="00401C8C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951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959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4A93"/>
    <w:rsid w:val="00434EC4"/>
    <w:rsid w:val="00435055"/>
    <w:rsid w:val="0043506F"/>
    <w:rsid w:val="004366A0"/>
    <w:rsid w:val="004367C0"/>
    <w:rsid w:val="0043754B"/>
    <w:rsid w:val="00437A5B"/>
    <w:rsid w:val="00437B27"/>
    <w:rsid w:val="00437D7D"/>
    <w:rsid w:val="00437DBF"/>
    <w:rsid w:val="00440147"/>
    <w:rsid w:val="004407A6"/>
    <w:rsid w:val="0044086A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8C7"/>
    <w:rsid w:val="00461966"/>
    <w:rsid w:val="00461F13"/>
    <w:rsid w:val="00462078"/>
    <w:rsid w:val="00462A36"/>
    <w:rsid w:val="00462BF8"/>
    <w:rsid w:val="004636D2"/>
    <w:rsid w:val="00463C4B"/>
    <w:rsid w:val="004641BC"/>
    <w:rsid w:val="00464502"/>
    <w:rsid w:val="00465244"/>
    <w:rsid w:val="00465614"/>
    <w:rsid w:val="00465981"/>
    <w:rsid w:val="00466551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C32"/>
    <w:rsid w:val="004746E6"/>
    <w:rsid w:val="00476704"/>
    <w:rsid w:val="00477350"/>
    <w:rsid w:val="00477FD7"/>
    <w:rsid w:val="00480A02"/>
    <w:rsid w:val="00481174"/>
    <w:rsid w:val="00481B18"/>
    <w:rsid w:val="00481BD7"/>
    <w:rsid w:val="004820B4"/>
    <w:rsid w:val="004822CB"/>
    <w:rsid w:val="00482612"/>
    <w:rsid w:val="00482DD6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30A"/>
    <w:rsid w:val="00486CDE"/>
    <w:rsid w:val="00487553"/>
    <w:rsid w:val="00487F22"/>
    <w:rsid w:val="00490663"/>
    <w:rsid w:val="004907FA"/>
    <w:rsid w:val="00490D51"/>
    <w:rsid w:val="00490FEC"/>
    <w:rsid w:val="00491242"/>
    <w:rsid w:val="00491EDD"/>
    <w:rsid w:val="00492C58"/>
    <w:rsid w:val="00493122"/>
    <w:rsid w:val="00493532"/>
    <w:rsid w:val="004937B2"/>
    <w:rsid w:val="00494450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A03BA"/>
    <w:rsid w:val="004A0E91"/>
    <w:rsid w:val="004A1C59"/>
    <w:rsid w:val="004A1EDC"/>
    <w:rsid w:val="004A288A"/>
    <w:rsid w:val="004A3368"/>
    <w:rsid w:val="004A3C36"/>
    <w:rsid w:val="004A41EC"/>
    <w:rsid w:val="004A441B"/>
    <w:rsid w:val="004A44BC"/>
    <w:rsid w:val="004A5F73"/>
    <w:rsid w:val="004A61E7"/>
    <w:rsid w:val="004A66C3"/>
    <w:rsid w:val="004A7805"/>
    <w:rsid w:val="004B0196"/>
    <w:rsid w:val="004B0663"/>
    <w:rsid w:val="004B1179"/>
    <w:rsid w:val="004B15B4"/>
    <w:rsid w:val="004B193E"/>
    <w:rsid w:val="004B1FB8"/>
    <w:rsid w:val="004B2357"/>
    <w:rsid w:val="004B23A1"/>
    <w:rsid w:val="004B2D40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2B4"/>
    <w:rsid w:val="004C4416"/>
    <w:rsid w:val="004C44C3"/>
    <w:rsid w:val="004C4793"/>
    <w:rsid w:val="004C49D6"/>
    <w:rsid w:val="004C49EC"/>
    <w:rsid w:val="004C5426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100"/>
    <w:rsid w:val="004F0B6C"/>
    <w:rsid w:val="004F1137"/>
    <w:rsid w:val="004F2EE9"/>
    <w:rsid w:val="004F3D0D"/>
    <w:rsid w:val="004F455E"/>
    <w:rsid w:val="004F5250"/>
    <w:rsid w:val="004F5ACD"/>
    <w:rsid w:val="004F608C"/>
    <w:rsid w:val="004F6290"/>
    <w:rsid w:val="004F6610"/>
    <w:rsid w:val="004F6EC6"/>
    <w:rsid w:val="0050025E"/>
    <w:rsid w:val="005008F3"/>
    <w:rsid w:val="005010FD"/>
    <w:rsid w:val="00501632"/>
    <w:rsid w:val="005016B6"/>
    <w:rsid w:val="00502D37"/>
    <w:rsid w:val="00502DAA"/>
    <w:rsid w:val="0050365D"/>
    <w:rsid w:val="00503C39"/>
    <w:rsid w:val="00504438"/>
    <w:rsid w:val="005050AC"/>
    <w:rsid w:val="005052A5"/>
    <w:rsid w:val="00505984"/>
    <w:rsid w:val="00505A63"/>
    <w:rsid w:val="005061BD"/>
    <w:rsid w:val="00506E5C"/>
    <w:rsid w:val="00510497"/>
    <w:rsid w:val="005104B0"/>
    <w:rsid w:val="005104D0"/>
    <w:rsid w:val="00510B05"/>
    <w:rsid w:val="005111E4"/>
    <w:rsid w:val="00511566"/>
    <w:rsid w:val="00511AF5"/>
    <w:rsid w:val="005125F1"/>
    <w:rsid w:val="00512E3F"/>
    <w:rsid w:val="00512F56"/>
    <w:rsid w:val="00513239"/>
    <w:rsid w:val="00513616"/>
    <w:rsid w:val="00513719"/>
    <w:rsid w:val="00513978"/>
    <w:rsid w:val="00515403"/>
    <w:rsid w:val="00515D29"/>
    <w:rsid w:val="00516144"/>
    <w:rsid w:val="00516507"/>
    <w:rsid w:val="0051654F"/>
    <w:rsid w:val="00516B46"/>
    <w:rsid w:val="00516C3F"/>
    <w:rsid w:val="00516E27"/>
    <w:rsid w:val="00516FDE"/>
    <w:rsid w:val="00516FFC"/>
    <w:rsid w:val="00517934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3028A"/>
    <w:rsid w:val="0053149C"/>
    <w:rsid w:val="005315B9"/>
    <w:rsid w:val="005320D4"/>
    <w:rsid w:val="00532104"/>
    <w:rsid w:val="005323D3"/>
    <w:rsid w:val="00532694"/>
    <w:rsid w:val="0053326B"/>
    <w:rsid w:val="00533B11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E64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57FF9"/>
    <w:rsid w:val="00560AEF"/>
    <w:rsid w:val="00561641"/>
    <w:rsid w:val="00561E02"/>
    <w:rsid w:val="00561EEE"/>
    <w:rsid w:val="00562300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D1B"/>
    <w:rsid w:val="005727EF"/>
    <w:rsid w:val="005729FD"/>
    <w:rsid w:val="0057306D"/>
    <w:rsid w:val="005731DC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954"/>
    <w:rsid w:val="00577DBC"/>
    <w:rsid w:val="005804D7"/>
    <w:rsid w:val="00580CC1"/>
    <w:rsid w:val="00580F5D"/>
    <w:rsid w:val="0058152A"/>
    <w:rsid w:val="005816A1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9F3"/>
    <w:rsid w:val="005A5B85"/>
    <w:rsid w:val="005A5D06"/>
    <w:rsid w:val="005A63F8"/>
    <w:rsid w:val="005A7329"/>
    <w:rsid w:val="005A7828"/>
    <w:rsid w:val="005A7E16"/>
    <w:rsid w:val="005B0415"/>
    <w:rsid w:val="005B0E00"/>
    <w:rsid w:val="005B0F0D"/>
    <w:rsid w:val="005B172A"/>
    <w:rsid w:val="005B1B48"/>
    <w:rsid w:val="005B1B9C"/>
    <w:rsid w:val="005B22BD"/>
    <w:rsid w:val="005B2740"/>
    <w:rsid w:val="005B2A1D"/>
    <w:rsid w:val="005B2E68"/>
    <w:rsid w:val="005B42FA"/>
    <w:rsid w:val="005B53FE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364D"/>
    <w:rsid w:val="005C4348"/>
    <w:rsid w:val="005C448F"/>
    <w:rsid w:val="005C47F1"/>
    <w:rsid w:val="005C4CEB"/>
    <w:rsid w:val="005C54B2"/>
    <w:rsid w:val="005C557B"/>
    <w:rsid w:val="005C5814"/>
    <w:rsid w:val="005C64F2"/>
    <w:rsid w:val="005C671E"/>
    <w:rsid w:val="005C677C"/>
    <w:rsid w:val="005C6A8C"/>
    <w:rsid w:val="005C7DB5"/>
    <w:rsid w:val="005C7F97"/>
    <w:rsid w:val="005D1805"/>
    <w:rsid w:val="005D1BBE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48EE"/>
    <w:rsid w:val="005E58F6"/>
    <w:rsid w:val="005E5A42"/>
    <w:rsid w:val="005E611E"/>
    <w:rsid w:val="005E6DF6"/>
    <w:rsid w:val="005E7314"/>
    <w:rsid w:val="005E744F"/>
    <w:rsid w:val="005E7564"/>
    <w:rsid w:val="005E7A4B"/>
    <w:rsid w:val="005E7CD6"/>
    <w:rsid w:val="005F06A7"/>
    <w:rsid w:val="005F1249"/>
    <w:rsid w:val="005F14C1"/>
    <w:rsid w:val="005F1976"/>
    <w:rsid w:val="005F1C2F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58CB"/>
    <w:rsid w:val="006061C9"/>
    <w:rsid w:val="006062B7"/>
    <w:rsid w:val="006062EA"/>
    <w:rsid w:val="00606D5D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0BF"/>
    <w:rsid w:val="00622170"/>
    <w:rsid w:val="00622D27"/>
    <w:rsid w:val="00623145"/>
    <w:rsid w:val="00623A75"/>
    <w:rsid w:val="00624E7E"/>
    <w:rsid w:val="00625058"/>
    <w:rsid w:val="0062522F"/>
    <w:rsid w:val="00625313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38EA"/>
    <w:rsid w:val="0063474F"/>
    <w:rsid w:val="006347F3"/>
    <w:rsid w:val="00634AFF"/>
    <w:rsid w:val="00635ACB"/>
    <w:rsid w:val="006361A5"/>
    <w:rsid w:val="0063643D"/>
    <w:rsid w:val="00636A9C"/>
    <w:rsid w:val="00636F5A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0B1"/>
    <w:rsid w:val="00643582"/>
    <w:rsid w:val="00643ACF"/>
    <w:rsid w:val="00644783"/>
    <w:rsid w:val="00644CB8"/>
    <w:rsid w:val="006452F9"/>
    <w:rsid w:val="00645538"/>
    <w:rsid w:val="006455C5"/>
    <w:rsid w:val="0064626C"/>
    <w:rsid w:val="0064719E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3198"/>
    <w:rsid w:val="0066355E"/>
    <w:rsid w:val="00664CB7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67FF0"/>
    <w:rsid w:val="00670475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6"/>
    <w:rsid w:val="0068217C"/>
    <w:rsid w:val="00682C2E"/>
    <w:rsid w:val="00683538"/>
    <w:rsid w:val="0068369F"/>
    <w:rsid w:val="00683765"/>
    <w:rsid w:val="00684CD1"/>
    <w:rsid w:val="006854AA"/>
    <w:rsid w:val="006854AC"/>
    <w:rsid w:val="006858AC"/>
    <w:rsid w:val="00686223"/>
    <w:rsid w:val="00686527"/>
    <w:rsid w:val="00686DB2"/>
    <w:rsid w:val="006874E0"/>
    <w:rsid w:val="00687BDD"/>
    <w:rsid w:val="00691598"/>
    <w:rsid w:val="00691964"/>
    <w:rsid w:val="00691CBF"/>
    <w:rsid w:val="00691E04"/>
    <w:rsid w:val="00692B12"/>
    <w:rsid w:val="00693CB8"/>
    <w:rsid w:val="00693D1B"/>
    <w:rsid w:val="00693EAA"/>
    <w:rsid w:val="00694199"/>
    <w:rsid w:val="00694BCB"/>
    <w:rsid w:val="00695AC8"/>
    <w:rsid w:val="00695F8D"/>
    <w:rsid w:val="0069618D"/>
    <w:rsid w:val="00696262"/>
    <w:rsid w:val="00696EA9"/>
    <w:rsid w:val="00697898"/>
    <w:rsid w:val="00697986"/>
    <w:rsid w:val="006A06E8"/>
    <w:rsid w:val="006A2247"/>
    <w:rsid w:val="006A275C"/>
    <w:rsid w:val="006A29B3"/>
    <w:rsid w:val="006A2E6F"/>
    <w:rsid w:val="006A3AC7"/>
    <w:rsid w:val="006A3C74"/>
    <w:rsid w:val="006A50BC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9E7"/>
    <w:rsid w:val="006B0AEA"/>
    <w:rsid w:val="006B138B"/>
    <w:rsid w:val="006B1B36"/>
    <w:rsid w:val="006B23F7"/>
    <w:rsid w:val="006B25A3"/>
    <w:rsid w:val="006B282D"/>
    <w:rsid w:val="006B3030"/>
    <w:rsid w:val="006B3118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AAC"/>
    <w:rsid w:val="006C0CF3"/>
    <w:rsid w:val="006C21A0"/>
    <w:rsid w:val="006C2FA1"/>
    <w:rsid w:val="006C3131"/>
    <w:rsid w:val="006C31A2"/>
    <w:rsid w:val="006C3248"/>
    <w:rsid w:val="006C3899"/>
    <w:rsid w:val="006C3F9A"/>
    <w:rsid w:val="006C410A"/>
    <w:rsid w:val="006C4168"/>
    <w:rsid w:val="006C44F9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1DE9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700B"/>
    <w:rsid w:val="006E750B"/>
    <w:rsid w:val="006E7535"/>
    <w:rsid w:val="006F056A"/>
    <w:rsid w:val="006F073C"/>
    <w:rsid w:val="006F0CE3"/>
    <w:rsid w:val="006F1659"/>
    <w:rsid w:val="006F264F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E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A1E"/>
    <w:rsid w:val="007078A5"/>
    <w:rsid w:val="0071013D"/>
    <w:rsid w:val="00710535"/>
    <w:rsid w:val="007105A5"/>
    <w:rsid w:val="00710D8F"/>
    <w:rsid w:val="007110EB"/>
    <w:rsid w:val="00711107"/>
    <w:rsid w:val="0071150E"/>
    <w:rsid w:val="0071175A"/>
    <w:rsid w:val="00711938"/>
    <w:rsid w:val="00712036"/>
    <w:rsid w:val="007131B4"/>
    <w:rsid w:val="007132EF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B3"/>
    <w:rsid w:val="007201DC"/>
    <w:rsid w:val="0072046D"/>
    <w:rsid w:val="00720513"/>
    <w:rsid w:val="00720516"/>
    <w:rsid w:val="00720A6F"/>
    <w:rsid w:val="00720EF3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2790"/>
    <w:rsid w:val="007231BC"/>
    <w:rsid w:val="00723531"/>
    <w:rsid w:val="00723F27"/>
    <w:rsid w:val="00724151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4B4"/>
    <w:rsid w:val="007465D6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AC2"/>
    <w:rsid w:val="00754CBD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7F2F"/>
    <w:rsid w:val="007704A6"/>
    <w:rsid w:val="007707B2"/>
    <w:rsid w:val="00771016"/>
    <w:rsid w:val="007710C5"/>
    <w:rsid w:val="007710FE"/>
    <w:rsid w:val="00772BEA"/>
    <w:rsid w:val="007733D8"/>
    <w:rsid w:val="007747D6"/>
    <w:rsid w:val="00774E25"/>
    <w:rsid w:val="007753ED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5899"/>
    <w:rsid w:val="00786170"/>
    <w:rsid w:val="0078657A"/>
    <w:rsid w:val="007873F5"/>
    <w:rsid w:val="007876C0"/>
    <w:rsid w:val="00787CF5"/>
    <w:rsid w:val="00787EC6"/>
    <w:rsid w:val="0079004C"/>
    <w:rsid w:val="00791404"/>
    <w:rsid w:val="00791849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814"/>
    <w:rsid w:val="007A29B5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1046"/>
    <w:rsid w:val="007B1122"/>
    <w:rsid w:val="007B12E7"/>
    <w:rsid w:val="007B134F"/>
    <w:rsid w:val="007B147C"/>
    <w:rsid w:val="007B1A3D"/>
    <w:rsid w:val="007B1CD0"/>
    <w:rsid w:val="007B26CD"/>
    <w:rsid w:val="007B2720"/>
    <w:rsid w:val="007B28E9"/>
    <w:rsid w:val="007B2924"/>
    <w:rsid w:val="007B34F9"/>
    <w:rsid w:val="007B35E2"/>
    <w:rsid w:val="007B407A"/>
    <w:rsid w:val="007B4786"/>
    <w:rsid w:val="007B4CD5"/>
    <w:rsid w:val="007B5555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2FFD"/>
    <w:rsid w:val="007C3566"/>
    <w:rsid w:val="007C3780"/>
    <w:rsid w:val="007C4720"/>
    <w:rsid w:val="007C5180"/>
    <w:rsid w:val="007C52CC"/>
    <w:rsid w:val="007C5869"/>
    <w:rsid w:val="007C5DBC"/>
    <w:rsid w:val="007C5FB3"/>
    <w:rsid w:val="007C6603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D41"/>
    <w:rsid w:val="007D3E3E"/>
    <w:rsid w:val="007D476E"/>
    <w:rsid w:val="007D4A87"/>
    <w:rsid w:val="007D51CF"/>
    <w:rsid w:val="007D5C8F"/>
    <w:rsid w:val="007D6511"/>
    <w:rsid w:val="007D6DD1"/>
    <w:rsid w:val="007D7AAA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9C2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2EC0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6542"/>
    <w:rsid w:val="007F72EA"/>
    <w:rsid w:val="007F7C47"/>
    <w:rsid w:val="007F7FBE"/>
    <w:rsid w:val="007F7FF5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FF9"/>
    <w:rsid w:val="0081539A"/>
    <w:rsid w:val="0081572B"/>
    <w:rsid w:val="00815B89"/>
    <w:rsid w:val="00815EE4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0B50"/>
    <w:rsid w:val="00821060"/>
    <w:rsid w:val="008212C4"/>
    <w:rsid w:val="00821585"/>
    <w:rsid w:val="008219C6"/>
    <w:rsid w:val="00821D1B"/>
    <w:rsid w:val="00821D3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691"/>
    <w:rsid w:val="00830583"/>
    <w:rsid w:val="008309F2"/>
    <w:rsid w:val="00830FAC"/>
    <w:rsid w:val="008313DA"/>
    <w:rsid w:val="0083168E"/>
    <w:rsid w:val="00831E46"/>
    <w:rsid w:val="008323A6"/>
    <w:rsid w:val="00832400"/>
    <w:rsid w:val="0083277C"/>
    <w:rsid w:val="00832AE1"/>
    <w:rsid w:val="00832E71"/>
    <w:rsid w:val="00832E8B"/>
    <w:rsid w:val="0083311D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37C8B"/>
    <w:rsid w:val="0084026E"/>
    <w:rsid w:val="0084063D"/>
    <w:rsid w:val="008415FC"/>
    <w:rsid w:val="00841B07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50A2B"/>
    <w:rsid w:val="00850EA8"/>
    <w:rsid w:val="00850F65"/>
    <w:rsid w:val="008513FB"/>
    <w:rsid w:val="008516DF"/>
    <w:rsid w:val="00851C1C"/>
    <w:rsid w:val="00851DF7"/>
    <w:rsid w:val="0085366C"/>
    <w:rsid w:val="00853AAD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4AB"/>
    <w:rsid w:val="00861D0E"/>
    <w:rsid w:val="0086213B"/>
    <w:rsid w:val="00862423"/>
    <w:rsid w:val="008631BF"/>
    <w:rsid w:val="00863714"/>
    <w:rsid w:val="008641D9"/>
    <w:rsid w:val="00864614"/>
    <w:rsid w:val="00865274"/>
    <w:rsid w:val="008655CE"/>
    <w:rsid w:val="00866034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CA7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EBF"/>
    <w:rsid w:val="0088056F"/>
    <w:rsid w:val="008809C6"/>
    <w:rsid w:val="00880B6A"/>
    <w:rsid w:val="0088114A"/>
    <w:rsid w:val="0088130D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30F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C24"/>
    <w:rsid w:val="008A5D5D"/>
    <w:rsid w:val="008A5D9C"/>
    <w:rsid w:val="008A67E9"/>
    <w:rsid w:val="008A705B"/>
    <w:rsid w:val="008A705F"/>
    <w:rsid w:val="008A73E8"/>
    <w:rsid w:val="008A7783"/>
    <w:rsid w:val="008A7E79"/>
    <w:rsid w:val="008B092A"/>
    <w:rsid w:val="008B1B1A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7D5F"/>
    <w:rsid w:val="008C0C7C"/>
    <w:rsid w:val="008C0DF0"/>
    <w:rsid w:val="008C0F12"/>
    <w:rsid w:val="008C20CB"/>
    <w:rsid w:val="008C2217"/>
    <w:rsid w:val="008C3723"/>
    <w:rsid w:val="008C388D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40B0"/>
    <w:rsid w:val="008D4448"/>
    <w:rsid w:val="008D4713"/>
    <w:rsid w:val="008D48CB"/>
    <w:rsid w:val="008D4CE7"/>
    <w:rsid w:val="008D5031"/>
    <w:rsid w:val="008D5197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F04D5"/>
    <w:rsid w:val="008F0CB0"/>
    <w:rsid w:val="008F0DC6"/>
    <w:rsid w:val="008F108B"/>
    <w:rsid w:val="008F1B77"/>
    <w:rsid w:val="008F20C7"/>
    <w:rsid w:val="008F2496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52E"/>
    <w:rsid w:val="00921681"/>
    <w:rsid w:val="0092168E"/>
    <w:rsid w:val="00921E6E"/>
    <w:rsid w:val="009224A4"/>
    <w:rsid w:val="00922F35"/>
    <w:rsid w:val="00923541"/>
    <w:rsid w:val="00924403"/>
    <w:rsid w:val="00924560"/>
    <w:rsid w:val="00924D72"/>
    <w:rsid w:val="00924F0A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48D5"/>
    <w:rsid w:val="0094561E"/>
    <w:rsid w:val="0094566D"/>
    <w:rsid w:val="00945C8D"/>
    <w:rsid w:val="00945E05"/>
    <w:rsid w:val="009466EB"/>
    <w:rsid w:val="009467A6"/>
    <w:rsid w:val="00946CC5"/>
    <w:rsid w:val="009472CD"/>
    <w:rsid w:val="00947C60"/>
    <w:rsid w:val="00950500"/>
    <w:rsid w:val="00950505"/>
    <w:rsid w:val="00950628"/>
    <w:rsid w:val="00951176"/>
    <w:rsid w:val="00951516"/>
    <w:rsid w:val="00951D1E"/>
    <w:rsid w:val="0095233D"/>
    <w:rsid w:val="0095256D"/>
    <w:rsid w:val="00952A34"/>
    <w:rsid w:val="0095325C"/>
    <w:rsid w:val="009536B7"/>
    <w:rsid w:val="009543AF"/>
    <w:rsid w:val="00954731"/>
    <w:rsid w:val="00954A7E"/>
    <w:rsid w:val="00954EC2"/>
    <w:rsid w:val="00955064"/>
    <w:rsid w:val="0095519F"/>
    <w:rsid w:val="0095596E"/>
    <w:rsid w:val="00955BF8"/>
    <w:rsid w:val="0095661A"/>
    <w:rsid w:val="00956F96"/>
    <w:rsid w:val="0095734E"/>
    <w:rsid w:val="0095763E"/>
    <w:rsid w:val="00957953"/>
    <w:rsid w:val="00957F47"/>
    <w:rsid w:val="00957F4F"/>
    <w:rsid w:val="0096031B"/>
    <w:rsid w:val="00960860"/>
    <w:rsid w:val="0096095A"/>
    <w:rsid w:val="00960A91"/>
    <w:rsid w:val="00961048"/>
    <w:rsid w:val="0096125D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084"/>
    <w:rsid w:val="009724E6"/>
    <w:rsid w:val="0097278C"/>
    <w:rsid w:val="00973D88"/>
    <w:rsid w:val="00974919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6A8"/>
    <w:rsid w:val="009908D1"/>
    <w:rsid w:val="00990B76"/>
    <w:rsid w:val="00991860"/>
    <w:rsid w:val="00991FC0"/>
    <w:rsid w:val="009923D4"/>
    <w:rsid w:val="00993AAD"/>
    <w:rsid w:val="00994103"/>
    <w:rsid w:val="009942D6"/>
    <w:rsid w:val="00994A5D"/>
    <w:rsid w:val="009951A3"/>
    <w:rsid w:val="009952C1"/>
    <w:rsid w:val="009953F2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3895"/>
    <w:rsid w:val="009A40D2"/>
    <w:rsid w:val="009A4112"/>
    <w:rsid w:val="009A4124"/>
    <w:rsid w:val="009A42E9"/>
    <w:rsid w:val="009A44F5"/>
    <w:rsid w:val="009A461D"/>
    <w:rsid w:val="009A4B3C"/>
    <w:rsid w:val="009A594D"/>
    <w:rsid w:val="009A5FA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0ED"/>
    <w:rsid w:val="009D59D8"/>
    <w:rsid w:val="009D5E1B"/>
    <w:rsid w:val="009D6195"/>
    <w:rsid w:val="009D6837"/>
    <w:rsid w:val="009D691A"/>
    <w:rsid w:val="009D6B56"/>
    <w:rsid w:val="009D739F"/>
    <w:rsid w:val="009D7F76"/>
    <w:rsid w:val="009E02F6"/>
    <w:rsid w:val="009E0543"/>
    <w:rsid w:val="009E1269"/>
    <w:rsid w:val="009E1E79"/>
    <w:rsid w:val="009E1F94"/>
    <w:rsid w:val="009E2380"/>
    <w:rsid w:val="009E24DD"/>
    <w:rsid w:val="009E2937"/>
    <w:rsid w:val="009E31A7"/>
    <w:rsid w:val="009E3991"/>
    <w:rsid w:val="009E4797"/>
    <w:rsid w:val="009E4A64"/>
    <w:rsid w:val="009E4ED0"/>
    <w:rsid w:val="009E5755"/>
    <w:rsid w:val="009E5968"/>
    <w:rsid w:val="009E5B7C"/>
    <w:rsid w:val="009E6F43"/>
    <w:rsid w:val="009F012F"/>
    <w:rsid w:val="009F03A5"/>
    <w:rsid w:val="009F0C3D"/>
    <w:rsid w:val="009F116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B85"/>
    <w:rsid w:val="00A00F0E"/>
    <w:rsid w:val="00A00FD9"/>
    <w:rsid w:val="00A01E3C"/>
    <w:rsid w:val="00A025D4"/>
    <w:rsid w:val="00A02A16"/>
    <w:rsid w:val="00A02FB9"/>
    <w:rsid w:val="00A03379"/>
    <w:rsid w:val="00A0357B"/>
    <w:rsid w:val="00A0360E"/>
    <w:rsid w:val="00A042DC"/>
    <w:rsid w:val="00A043FB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3060"/>
    <w:rsid w:val="00A1317A"/>
    <w:rsid w:val="00A13462"/>
    <w:rsid w:val="00A139BA"/>
    <w:rsid w:val="00A13DB2"/>
    <w:rsid w:val="00A146C8"/>
    <w:rsid w:val="00A14785"/>
    <w:rsid w:val="00A148BE"/>
    <w:rsid w:val="00A14BE8"/>
    <w:rsid w:val="00A14EB4"/>
    <w:rsid w:val="00A1566C"/>
    <w:rsid w:val="00A15DE2"/>
    <w:rsid w:val="00A16649"/>
    <w:rsid w:val="00A167D7"/>
    <w:rsid w:val="00A172A5"/>
    <w:rsid w:val="00A17BD8"/>
    <w:rsid w:val="00A17C82"/>
    <w:rsid w:val="00A20703"/>
    <w:rsid w:val="00A20A93"/>
    <w:rsid w:val="00A21F19"/>
    <w:rsid w:val="00A2203A"/>
    <w:rsid w:val="00A223B7"/>
    <w:rsid w:val="00A225E4"/>
    <w:rsid w:val="00A22967"/>
    <w:rsid w:val="00A22A94"/>
    <w:rsid w:val="00A2300E"/>
    <w:rsid w:val="00A23348"/>
    <w:rsid w:val="00A23EED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A44"/>
    <w:rsid w:val="00A32D3C"/>
    <w:rsid w:val="00A3350E"/>
    <w:rsid w:val="00A3393C"/>
    <w:rsid w:val="00A3394E"/>
    <w:rsid w:val="00A33EB8"/>
    <w:rsid w:val="00A34A95"/>
    <w:rsid w:val="00A35EC3"/>
    <w:rsid w:val="00A36162"/>
    <w:rsid w:val="00A369CB"/>
    <w:rsid w:val="00A369DD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5014"/>
    <w:rsid w:val="00A45FBE"/>
    <w:rsid w:val="00A465B1"/>
    <w:rsid w:val="00A46F99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E53"/>
    <w:rsid w:val="00A56040"/>
    <w:rsid w:val="00A572D2"/>
    <w:rsid w:val="00A57820"/>
    <w:rsid w:val="00A57AE1"/>
    <w:rsid w:val="00A60017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86B"/>
    <w:rsid w:val="00A7390D"/>
    <w:rsid w:val="00A73BE6"/>
    <w:rsid w:val="00A7453A"/>
    <w:rsid w:val="00A74722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AA8"/>
    <w:rsid w:val="00A87C21"/>
    <w:rsid w:val="00A87F57"/>
    <w:rsid w:val="00A9056D"/>
    <w:rsid w:val="00A907B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D79"/>
    <w:rsid w:val="00A97FCD"/>
    <w:rsid w:val="00AA068C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C00A9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5182"/>
    <w:rsid w:val="00AC6499"/>
    <w:rsid w:val="00AC66E2"/>
    <w:rsid w:val="00AC7137"/>
    <w:rsid w:val="00AC7504"/>
    <w:rsid w:val="00AC77B9"/>
    <w:rsid w:val="00AD04C4"/>
    <w:rsid w:val="00AD04F7"/>
    <w:rsid w:val="00AD070B"/>
    <w:rsid w:val="00AD0ED0"/>
    <w:rsid w:val="00AD0F9A"/>
    <w:rsid w:val="00AD1C8D"/>
    <w:rsid w:val="00AD1D99"/>
    <w:rsid w:val="00AD20C8"/>
    <w:rsid w:val="00AD2847"/>
    <w:rsid w:val="00AD325D"/>
    <w:rsid w:val="00AD34A2"/>
    <w:rsid w:val="00AD35AC"/>
    <w:rsid w:val="00AD39A7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C0C"/>
    <w:rsid w:val="00AE5CF2"/>
    <w:rsid w:val="00AE5FBA"/>
    <w:rsid w:val="00AE60D2"/>
    <w:rsid w:val="00AE6C5A"/>
    <w:rsid w:val="00AE6D10"/>
    <w:rsid w:val="00AE7142"/>
    <w:rsid w:val="00AE71E7"/>
    <w:rsid w:val="00AE7466"/>
    <w:rsid w:val="00AE7D8D"/>
    <w:rsid w:val="00AF0390"/>
    <w:rsid w:val="00AF040D"/>
    <w:rsid w:val="00AF0940"/>
    <w:rsid w:val="00AF0A09"/>
    <w:rsid w:val="00AF0A85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43A2"/>
    <w:rsid w:val="00B144B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B87"/>
    <w:rsid w:val="00B26CD9"/>
    <w:rsid w:val="00B276EE"/>
    <w:rsid w:val="00B27B2D"/>
    <w:rsid w:val="00B27BDA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5192"/>
    <w:rsid w:val="00B35443"/>
    <w:rsid w:val="00B3586E"/>
    <w:rsid w:val="00B359F9"/>
    <w:rsid w:val="00B35A3C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DD6"/>
    <w:rsid w:val="00B473A6"/>
    <w:rsid w:val="00B47705"/>
    <w:rsid w:val="00B4770D"/>
    <w:rsid w:val="00B47A28"/>
    <w:rsid w:val="00B47B92"/>
    <w:rsid w:val="00B50102"/>
    <w:rsid w:val="00B5025E"/>
    <w:rsid w:val="00B50404"/>
    <w:rsid w:val="00B5061C"/>
    <w:rsid w:val="00B51078"/>
    <w:rsid w:val="00B52652"/>
    <w:rsid w:val="00B52E43"/>
    <w:rsid w:val="00B52FC2"/>
    <w:rsid w:val="00B52FDD"/>
    <w:rsid w:val="00B533B8"/>
    <w:rsid w:val="00B536FC"/>
    <w:rsid w:val="00B53F65"/>
    <w:rsid w:val="00B548A1"/>
    <w:rsid w:val="00B54C12"/>
    <w:rsid w:val="00B5539B"/>
    <w:rsid w:val="00B564C6"/>
    <w:rsid w:val="00B5663A"/>
    <w:rsid w:val="00B56C1A"/>
    <w:rsid w:val="00B57A40"/>
    <w:rsid w:val="00B57CB6"/>
    <w:rsid w:val="00B60E69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BE1"/>
    <w:rsid w:val="00B654AB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7902"/>
    <w:rsid w:val="00B90ECC"/>
    <w:rsid w:val="00B918AA"/>
    <w:rsid w:val="00B91E2B"/>
    <w:rsid w:val="00B930BA"/>
    <w:rsid w:val="00B9323A"/>
    <w:rsid w:val="00B9330C"/>
    <w:rsid w:val="00B9381D"/>
    <w:rsid w:val="00B93DB0"/>
    <w:rsid w:val="00B9453D"/>
    <w:rsid w:val="00B94781"/>
    <w:rsid w:val="00B94F13"/>
    <w:rsid w:val="00B95462"/>
    <w:rsid w:val="00B955A6"/>
    <w:rsid w:val="00B9566F"/>
    <w:rsid w:val="00B95DF2"/>
    <w:rsid w:val="00B96A39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48A5"/>
    <w:rsid w:val="00BB4C77"/>
    <w:rsid w:val="00BB4D24"/>
    <w:rsid w:val="00BB4DE7"/>
    <w:rsid w:val="00BB5295"/>
    <w:rsid w:val="00BB569C"/>
    <w:rsid w:val="00BB5850"/>
    <w:rsid w:val="00BB5A9C"/>
    <w:rsid w:val="00BB5BDB"/>
    <w:rsid w:val="00BB5F3F"/>
    <w:rsid w:val="00BB66DD"/>
    <w:rsid w:val="00BB6756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7910"/>
    <w:rsid w:val="00BC7ABB"/>
    <w:rsid w:val="00BD0802"/>
    <w:rsid w:val="00BD0E93"/>
    <w:rsid w:val="00BD1432"/>
    <w:rsid w:val="00BD14D8"/>
    <w:rsid w:val="00BD157B"/>
    <w:rsid w:val="00BD1828"/>
    <w:rsid w:val="00BD19D7"/>
    <w:rsid w:val="00BD225D"/>
    <w:rsid w:val="00BD246C"/>
    <w:rsid w:val="00BD2647"/>
    <w:rsid w:val="00BD2975"/>
    <w:rsid w:val="00BD2994"/>
    <w:rsid w:val="00BD38A4"/>
    <w:rsid w:val="00BD4E11"/>
    <w:rsid w:val="00BD5372"/>
    <w:rsid w:val="00BD5721"/>
    <w:rsid w:val="00BD65E3"/>
    <w:rsid w:val="00BD66F4"/>
    <w:rsid w:val="00BD6AD2"/>
    <w:rsid w:val="00BD6F95"/>
    <w:rsid w:val="00BD73F7"/>
    <w:rsid w:val="00BD7551"/>
    <w:rsid w:val="00BE0037"/>
    <w:rsid w:val="00BE0121"/>
    <w:rsid w:val="00BE03DE"/>
    <w:rsid w:val="00BE12B2"/>
    <w:rsid w:val="00BE1AA2"/>
    <w:rsid w:val="00BE1F5C"/>
    <w:rsid w:val="00BE2868"/>
    <w:rsid w:val="00BE2E37"/>
    <w:rsid w:val="00BE3241"/>
    <w:rsid w:val="00BE325E"/>
    <w:rsid w:val="00BE3320"/>
    <w:rsid w:val="00BE347D"/>
    <w:rsid w:val="00BE3A3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BA4"/>
    <w:rsid w:val="00BF2CC5"/>
    <w:rsid w:val="00BF3A75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CE5"/>
    <w:rsid w:val="00C01D82"/>
    <w:rsid w:val="00C03119"/>
    <w:rsid w:val="00C03331"/>
    <w:rsid w:val="00C04463"/>
    <w:rsid w:val="00C04508"/>
    <w:rsid w:val="00C06539"/>
    <w:rsid w:val="00C06821"/>
    <w:rsid w:val="00C06958"/>
    <w:rsid w:val="00C07141"/>
    <w:rsid w:val="00C072C2"/>
    <w:rsid w:val="00C073C3"/>
    <w:rsid w:val="00C07E10"/>
    <w:rsid w:val="00C10FF5"/>
    <w:rsid w:val="00C11B09"/>
    <w:rsid w:val="00C11D83"/>
    <w:rsid w:val="00C1224D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6BBF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251"/>
    <w:rsid w:val="00C31569"/>
    <w:rsid w:val="00C315A5"/>
    <w:rsid w:val="00C31B90"/>
    <w:rsid w:val="00C31DA7"/>
    <w:rsid w:val="00C32236"/>
    <w:rsid w:val="00C33681"/>
    <w:rsid w:val="00C345DA"/>
    <w:rsid w:val="00C34FD8"/>
    <w:rsid w:val="00C352D9"/>
    <w:rsid w:val="00C353CB"/>
    <w:rsid w:val="00C35FB4"/>
    <w:rsid w:val="00C363BE"/>
    <w:rsid w:val="00C375BF"/>
    <w:rsid w:val="00C3762F"/>
    <w:rsid w:val="00C40D87"/>
    <w:rsid w:val="00C41118"/>
    <w:rsid w:val="00C41331"/>
    <w:rsid w:val="00C41333"/>
    <w:rsid w:val="00C41491"/>
    <w:rsid w:val="00C41F7D"/>
    <w:rsid w:val="00C420C5"/>
    <w:rsid w:val="00C42DAF"/>
    <w:rsid w:val="00C431B2"/>
    <w:rsid w:val="00C4325C"/>
    <w:rsid w:val="00C4416C"/>
    <w:rsid w:val="00C4447F"/>
    <w:rsid w:val="00C45BE7"/>
    <w:rsid w:val="00C45C72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49A2"/>
    <w:rsid w:val="00C549FF"/>
    <w:rsid w:val="00C551DC"/>
    <w:rsid w:val="00C55CA9"/>
    <w:rsid w:val="00C5641F"/>
    <w:rsid w:val="00C569FD"/>
    <w:rsid w:val="00C57387"/>
    <w:rsid w:val="00C57699"/>
    <w:rsid w:val="00C57898"/>
    <w:rsid w:val="00C579FE"/>
    <w:rsid w:val="00C603B6"/>
    <w:rsid w:val="00C60589"/>
    <w:rsid w:val="00C60A86"/>
    <w:rsid w:val="00C60B7D"/>
    <w:rsid w:val="00C60FFE"/>
    <w:rsid w:val="00C613F6"/>
    <w:rsid w:val="00C61490"/>
    <w:rsid w:val="00C618E4"/>
    <w:rsid w:val="00C61BF1"/>
    <w:rsid w:val="00C61D6F"/>
    <w:rsid w:val="00C62D44"/>
    <w:rsid w:val="00C638B9"/>
    <w:rsid w:val="00C6398C"/>
    <w:rsid w:val="00C64C6B"/>
    <w:rsid w:val="00C65358"/>
    <w:rsid w:val="00C6596A"/>
    <w:rsid w:val="00C67051"/>
    <w:rsid w:val="00C67ABC"/>
    <w:rsid w:val="00C70114"/>
    <w:rsid w:val="00C7038B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065"/>
    <w:rsid w:val="00C8011D"/>
    <w:rsid w:val="00C80AE8"/>
    <w:rsid w:val="00C812BA"/>
    <w:rsid w:val="00C81333"/>
    <w:rsid w:val="00C813C3"/>
    <w:rsid w:val="00C81998"/>
    <w:rsid w:val="00C81EAC"/>
    <w:rsid w:val="00C81F74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7A5"/>
    <w:rsid w:val="00C93BF1"/>
    <w:rsid w:val="00C93EBB"/>
    <w:rsid w:val="00C93F12"/>
    <w:rsid w:val="00C94231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43F6"/>
    <w:rsid w:val="00CA54E3"/>
    <w:rsid w:val="00CA5BF7"/>
    <w:rsid w:val="00CA60E4"/>
    <w:rsid w:val="00CA659B"/>
    <w:rsid w:val="00CA667F"/>
    <w:rsid w:val="00CA74E8"/>
    <w:rsid w:val="00CA75FA"/>
    <w:rsid w:val="00CA7879"/>
    <w:rsid w:val="00CA78A5"/>
    <w:rsid w:val="00CA7B70"/>
    <w:rsid w:val="00CA7C88"/>
    <w:rsid w:val="00CA7CDE"/>
    <w:rsid w:val="00CA7DF1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DF"/>
    <w:rsid w:val="00CB5A78"/>
    <w:rsid w:val="00CB6B7F"/>
    <w:rsid w:val="00CB77AE"/>
    <w:rsid w:val="00CC0202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7BD"/>
    <w:rsid w:val="00CD1B1F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8D0"/>
    <w:rsid w:val="00CD76B0"/>
    <w:rsid w:val="00CD7B99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41F2"/>
    <w:rsid w:val="00CE4CD6"/>
    <w:rsid w:val="00CE4CD7"/>
    <w:rsid w:val="00CE5B04"/>
    <w:rsid w:val="00CE5B9B"/>
    <w:rsid w:val="00CE5F05"/>
    <w:rsid w:val="00CE63C9"/>
    <w:rsid w:val="00CE6A1F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3315"/>
    <w:rsid w:val="00CF3EA5"/>
    <w:rsid w:val="00CF4470"/>
    <w:rsid w:val="00CF4BE6"/>
    <w:rsid w:val="00CF540E"/>
    <w:rsid w:val="00CF6643"/>
    <w:rsid w:val="00CF6750"/>
    <w:rsid w:val="00CF6C23"/>
    <w:rsid w:val="00CF6C45"/>
    <w:rsid w:val="00CF73BA"/>
    <w:rsid w:val="00CF7636"/>
    <w:rsid w:val="00CF7876"/>
    <w:rsid w:val="00CF7FAD"/>
    <w:rsid w:val="00D005FB"/>
    <w:rsid w:val="00D00B05"/>
    <w:rsid w:val="00D00D28"/>
    <w:rsid w:val="00D01DEE"/>
    <w:rsid w:val="00D02A12"/>
    <w:rsid w:val="00D032CC"/>
    <w:rsid w:val="00D03B46"/>
    <w:rsid w:val="00D03D85"/>
    <w:rsid w:val="00D03E0F"/>
    <w:rsid w:val="00D041B8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724"/>
    <w:rsid w:val="00D07EDB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5523"/>
    <w:rsid w:val="00D15AEE"/>
    <w:rsid w:val="00D15C0A"/>
    <w:rsid w:val="00D16098"/>
    <w:rsid w:val="00D16424"/>
    <w:rsid w:val="00D164D9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99E"/>
    <w:rsid w:val="00D30C50"/>
    <w:rsid w:val="00D30DB6"/>
    <w:rsid w:val="00D310ED"/>
    <w:rsid w:val="00D3123E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3E3"/>
    <w:rsid w:val="00D36ADC"/>
    <w:rsid w:val="00D36D12"/>
    <w:rsid w:val="00D36D18"/>
    <w:rsid w:val="00D3708E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090"/>
    <w:rsid w:val="00D432E3"/>
    <w:rsid w:val="00D4354F"/>
    <w:rsid w:val="00D43728"/>
    <w:rsid w:val="00D44419"/>
    <w:rsid w:val="00D44669"/>
    <w:rsid w:val="00D44A78"/>
    <w:rsid w:val="00D476D0"/>
    <w:rsid w:val="00D477AC"/>
    <w:rsid w:val="00D4798D"/>
    <w:rsid w:val="00D47EA7"/>
    <w:rsid w:val="00D50AC6"/>
    <w:rsid w:val="00D50F19"/>
    <w:rsid w:val="00D514BC"/>
    <w:rsid w:val="00D522CD"/>
    <w:rsid w:val="00D529D6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022"/>
    <w:rsid w:val="00D64FE3"/>
    <w:rsid w:val="00D6592A"/>
    <w:rsid w:val="00D65991"/>
    <w:rsid w:val="00D66201"/>
    <w:rsid w:val="00D66298"/>
    <w:rsid w:val="00D663B7"/>
    <w:rsid w:val="00D66B92"/>
    <w:rsid w:val="00D66DCF"/>
    <w:rsid w:val="00D67109"/>
    <w:rsid w:val="00D674B9"/>
    <w:rsid w:val="00D6791B"/>
    <w:rsid w:val="00D67DD1"/>
    <w:rsid w:val="00D67ED5"/>
    <w:rsid w:val="00D70180"/>
    <w:rsid w:val="00D706F0"/>
    <w:rsid w:val="00D70840"/>
    <w:rsid w:val="00D70B9E"/>
    <w:rsid w:val="00D70BF5"/>
    <w:rsid w:val="00D70C74"/>
    <w:rsid w:val="00D70EA2"/>
    <w:rsid w:val="00D71636"/>
    <w:rsid w:val="00D71747"/>
    <w:rsid w:val="00D71D0D"/>
    <w:rsid w:val="00D722B7"/>
    <w:rsid w:val="00D72925"/>
    <w:rsid w:val="00D72B22"/>
    <w:rsid w:val="00D72EA8"/>
    <w:rsid w:val="00D7311D"/>
    <w:rsid w:val="00D73B3E"/>
    <w:rsid w:val="00D74010"/>
    <w:rsid w:val="00D7441B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6F24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5AC5"/>
    <w:rsid w:val="00D95EA1"/>
    <w:rsid w:val="00D96195"/>
    <w:rsid w:val="00D963C0"/>
    <w:rsid w:val="00D969B5"/>
    <w:rsid w:val="00D97441"/>
    <w:rsid w:val="00D97488"/>
    <w:rsid w:val="00D97B7C"/>
    <w:rsid w:val="00D97F2D"/>
    <w:rsid w:val="00DA08AD"/>
    <w:rsid w:val="00DA171F"/>
    <w:rsid w:val="00DA1951"/>
    <w:rsid w:val="00DA1D43"/>
    <w:rsid w:val="00DA2012"/>
    <w:rsid w:val="00DA24A1"/>
    <w:rsid w:val="00DA2C55"/>
    <w:rsid w:val="00DA2EE3"/>
    <w:rsid w:val="00DA3A32"/>
    <w:rsid w:val="00DA3BCA"/>
    <w:rsid w:val="00DA40C5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925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090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6C0"/>
    <w:rsid w:val="00DC5883"/>
    <w:rsid w:val="00DC59D2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AE4"/>
    <w:rsid w:val="00DD3157"/>
    <w:rsid w:val="00DD3D36"/>
    <w:rsid w:val="00DD53D5"/>
    <w:rsid w:val="00DD5A52"/>
    <w:rsid w:val="00DD60A9"/>
    <w:rsid w:val="00DD6736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5343"/>
    <w:rsid w:val="00DE55A6"/>
    <w:rsid w:val="00DE56B5"/>
    <w:rsid w:val="00DE5864"/>
    <w:rsid w:val="00DE59DF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01B"/>
    <w:rsid w:val="00E11819"/>
    <w:rsid w:val="00E1197E"/>
    <w:rsid w:val="00E11C69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202B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656"/>
    <w:rsid w:val="00E36F66"/>
    <w:rsid w:val="00E3718A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952"/>
    <w:rsid w:val="00E45E37"/>
    <w:rsid w:val="00E46A73"/>
    <w:rsid w:val="00E473E4"/>
    <w:rsid w:val="00E47589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6794"/>
    <w:rsid w:val="00E569B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C0D"/>
    <w:rsid w:val="00E77793"/>
    <w:rsid w:val="00E8000A"/>
    <w:rsid w:val="00E80301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716F"/>
    <w:rsid w:val="00E87A83"/>
    <w:rsid w:val="00E90C04"/>
    <w:rsid w:val="00E91122"/>
    <w:rsid w:val="00E92940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478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0D4"/>
    <w:rsid w:val="00EB76AC"/>
    <w:rsid w:val="00EB7E8F"/>
    <w:rsid w:val="00EC00C6"/>
    <w:rsid w:val="00EC1DC9"/>
    <w:rsid w:val="00EC2362"/>
    <w:rsid w:val="00EC2C8C"/>
    <w:rsid w:val="00EC2EE0"/>
    <w:rsid w:val="00EC34DF"/>
    <w:rsid w:val="00EC438F"/>
    <w:rsid w:val="00EC44E9"/>
    <w:rsid w:val="00EC4AB3"/>
    <w:rsid w:val="00EC5A81"/>
    <w:rsid w:val="00EC7341"/>
    <w:rsid w:val="00EC760C"/>
    <w:rsid w:val="00EC76A7"/>
    <w:rsid w:val="00EC7F33"/>
    <w:rsid w:val="00ED06B7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A9"/>
    <w:rsid w:val="00EE1E29"/>
    <w:rsid w:val="00EE1E66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70C"/>
    <w:rsid w:val="00EE67ED"/>
    <w:rsid w:val="00EE69DF"/>
    <w:rsid w:val="00EE6A7B"/>
    <w:rsid w:val="00EE70A5"/>
    <w:rsid w:val="00EE7346"/>
    <w:rsid w:val="00EE7A89"/>
    <w:rsid w:val="00EE7CBC"/>
    <w:rsid w:val="00EE7CDB"/>
    <w:rsid w:val="00EF005D"/>
    <w:rsid w:val="00EF1A12"/>
    <w:rsid w:val="00EF1DEE"/>
    <w:rsid w:val="00EF2B5D"/>
    <w:rsid w:val="00EF2C52"/>
    <w:rsid w:val="00EF2D53"/>
    <w:rsid w:val="00EF2D6C"/>
    <w:rsid w:val="00EF3475"/>
    <w:rsid w:val="00EF402A"/>
    <w:rsid w:val="00EF411C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83A"/>
    <w:rsid w:val="00F01DB3"/>
    <w:rsid w:val="00F01F0B"/>
    <w:rsid w:val="00F026DB"/>
    <w:rsid w:val="00F028CD"/>
    <w:rsid w:val="00F02B51"/>
    <w:rsid w:val="00F04311"/>
    <w:rsid w:val="00F04425"/>
    <w:rsid w:val="00F0454D"/>
    <w:rsid w:val="00F05374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7CA"/>
    <w:rsid w:val="00F10B96"/>
    <w:rsid w:val="00F10C25"/>
    <w:rsid w:val="00F10E69"/>
    <w:rsid w:val="00F1134E"/>
    <w:rsid w:val="00F118B2"/>
    <w:rsid w:val="00F13159"/>
    <w:rsid w:val="00F13EA9"/>
    <w:rsid w:val="00F1635E"/>
    <w:rsid w:val="00F16BAF"/>
    <w:rsid w:val="00F170BC"/>
    <w:rsid w:val="00F17374"/>
    <w:rsid w:val="00F1797B"/>
    <w:rsid w:val="00F17A2E"/>
    <w:rsid w:val="00F17F06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30D"/>
    <w:rsid w:val="00F41486"/>
    <w:rsid w:val="00F41853"/>
    <w:rsid w:val="00F419EB"/>
    <w:rsid w:val="00F422DD"/>
    <w:rsid w:val="00F42867"/>
    <w:rsid w:val="00F42C6E"/>
    <w:rsid w:val="00F43805"/>
    <w:rsid w:val="00F438CA"/>
    <w:rsid w:val="00F43CB2"/>
    <w:rsid w:val="00F43EEA"/>
    <w:rsid w:val="00F442B2"/>
    <w:rsid w:val="00F442B8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1F50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5EE8"/>
    <w:rsid w:val="00F56A75"/>
    <w:rsid w:val="00F56A9E"/>
    <w:rsid w:val="00F5718A"/>
    <w:rsid w:val="00F57308"/>
    <w:rsid w:val="00F57392"/>
    <w:rsid w:val="00F5751D"/>
    <w:rsid w:val="00F57B49"/>
    <w:rsid w:val="00F60DC7"/>
    <w:rsid w:val="00F613BD"/>
    <w:rsid w:val="00F61536"/>
    <w:rsid w:val="00F628CD"/>
    <w:rsid w:val="00F62B2F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ABE"/>
    <w:rsid w:val="00F74117"/>
    <w:rsid w:val="00F75022"/>
    <w:rsid w:val="00F75253"/>
    <w:rsid w:val="00F75E0B"/>
    <w:rsid w:val="00F76E8D"/>
    <w:rsid w:val="00F77FF4"/>
    <w:rsid w:val="00F802D2"/>
    <w:rsid w:val="00F8091C"/>
    <w:rsid w:val="00F81581"/>
    <w:rsid w:val="00F8191A"/>
    <w:rsid w:val="00F81AF3"/>
    <w:rsid w:val="00F81E26"/>
    <w:rsid w:val="00F82639"/>
    <w:rsid w:val="00F82E92"/>
    <w:rsid w:val="00F835AF"/>
    <w:rsid w:val="00F83848"/>
    <w:rsid w:val="00F839E4"/>
    <w:rsid w:val="00F84394"/>
    <w:rsid w:val="00F847C5"/>
    <w:rsid w:val="00F84DE3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D66"/>
    <w:rsid w:val="00F91047"/>
    <w:rsid w:val="00F9181A"/>
    <w:rsid w:val="00F91CB8"/>
    <w:rsid w:val="00F92BBF"/>
    <w:rsid w:val="00F92FE8"/>
    <w:rsid w:val="00F9317F"/>
    <w:rsid w:val="00F9376A"/>
    <w:rsid w:val="00F94036"/>
    <w:rsid w:val="00F94752"/>
    <w:rsid w:val="00F953DB"/>
    <w:rsid w:val="00F9549A"/>
    <w:rsid w:val="00F95602"/>
    <w:rsid w:val="00F963E3"/>
    <w:rsid w:val="00F9646E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488E"/>
    <w:rsid w:val="00FA5161"/>
    <w:rsid w:val="00FA62F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9C0"/>
    <w:rsid w:val="00FB4A33"/>
    <w:rsid w:val="00FB4E63"/>
    <w:rsid w:val="00FB5401"/>
    <w:rsid w:val="00FB67ED"/>
    <w:rsid w:val="00FB691C"/>
    <w:rsid w:val="00FB6A66"/>
    <w:rsid w:val="00FB6F8E"/>
    <w:rsid w:val="00FB746C"/>
    <w:rsid w:val="00FB7DC6"/>
    <w:rsid w:val="00FC01AB"/>
    <w:rsid w:val="00FC1897"/>
    <w:rsid w:val="00FC2420"/>
    <w:rsid w:val="00FC24BA"/>
    <w:rsid w:val="00FC2A5E"/>
    <w:rsid w:val="00FC2E96"/>
    <w:rsid w:val="00FC3635"/>
    <w:rsid w:val="00FC4101"/>
    <w:rsid w:val="00FC41C3"/>
    <w:rsid w:val="00FC49FB"/>
    <w:rsid w:val="00FC513E"/>
    <w:rsid w:val="00FC5304"/>
    <w:rsid w:val="00FC5635"/>
    <w:rsid w:val="00FC5731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938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4BEF"/>
    <w:rsid w:val="00FD5B68"/>
    <w:rsid w:val="00FD5BE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3AE"/>
    <w:rsid w:val="00FE452F"/>
    <w:rsid w:val="00FE4626"/>
    <w:rsid w:val="00FE50BB"/>
    <w:rsid w:val="00FE51C6"/>
    <w:rsid w:val="00FE5A85"/>
    <w:rsid w:val="00FE7717"/>
    <w:rsid w:val="00FE7AB4"/>
    <w:rsid w:val="00FE7E76"/>
    <w:rsid w:val="00FF00B8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611B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15</Pages>
  <Words>3039</Words>
  <Characters>12529</Characters>
  <Application>Microsoft Office Word</Application>
  <DocSecurity>0</DocSecurity>
  <Lines>104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2022-08-08T08:05:00Z</cp:lastPrinted>
  <dcterms:created xsi:type="dcterms:W3CDTF">2022-08-11T07:58:00Z</dcterms:created>
  <dcterms:modified xsi:type="dcterms:W3CDTF">2022-08-11T07:59:00Z</dcterms:modified>
</cp:coreProperties>
</file>