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A53B2" w:rsidRDefault="00574939" w:rsidP="002B7BD4">
      <w:pPr>
        <w:pStyle w:val="Signature"/>
        <w:tabs>
          <w:tab w:val="left" w:pos="1950"/>
        </w:tabs>
        <w:spacing w:line="240" w:lineRule="atLeast"/>
        <w:ind w:right="-45"/>
        <w:rPr>
          <w:rFonts w:cstheme="minorBidi"/>
          <w:cs/>
          <w:lang w:val="en-US" w:bidi="th-TH"/>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2748CB67" w14:textId="77777777" w:rsidR="00A3033C" w:rsidRPr="00F52267" w:rsidRDefault="00A3033C" w:rsidP="00A3033C">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EAFFF1E" w14:textId="77777777" w:rsidR="00A3033C" w:rsidRPr="00F52267" w:rsidRDefault="00A3033C" w:rsidP="00A3033C">
      <w:pPr>
        <w:spacing w:line="240" w:lineRule="atLeast"/>
        <w:jc w:val="center"/>
        <w:rPr>
          <w:sz w:val="36"/>
          <w:szCs w:val="36"/>
        </w:rPr>
      </w:pPr>
      <w:r w:rsidRPr="00F52267">
        <w:rPr>
          <w:sz w:val="36"/>
          <w:szCs w:val="36"/>
        </w:rPr>
        <w:t xml:space="preserve">for the three-month </w:t>
      </w:r>
      <w:r>
        <w:rPr>
          <w:sz w:val="36"/>
          <w:szCs w:val="36"/>
        </w:rPr>
        <w:t xml:space="preserve">and six-month </w:t>
      </w:r>
      <w:r w:rsidRPr="00F52267">
        <w:rPr>
          <w:sz w:val="36"/>
          <w:szCs w:val="36"/>
        </w:rPr>
        <w:t>period</w:t>
      </w:r>
      <w:r>
        <w:rPr>
          <w:sz w:val="36"/>
          <w:szCs w:val="36"/>
        </w:rPr>
        <w:t>s</w:t>
      </w:r>
      <w:r w:rsidRPr="00F52267">
        <w:rPr>
          <w:sz w:val="36"/>
          <w:szCs w:val="36"/>
        </w:rPr>
        <w:t xml:space="preserve"> ended</w:t>
      </w:r>
    </w:p>
    <w:p w14:paraId="30DAED6D" w14:textId="6E74D033" w:rsidR="00A3033C" w:rsidRPr="00F52267" w:rsidRDefault="00A3033C" w:rsidP="00A3033C">
      <w:pPr>
        <w:shd w:val="clear" w:color="auto" w:fill="FFFFFF"/>
        <w:spacing w:line="240" w:lineRule="atLeast"/>
        <w:jc w:val="center"/>
        <w:rPr>
          <w:sz w:val="36"/>
          <w:szCs w:val="36"/>
        </w:rPr>
      </w:pPr>
      <w:r>
        <w:rPr>
          <w:sz w:val="36"/>
          <w:szCs w:val="36"/>
        </w:rPr>
        <w:t>30</w:t>
      </w:r>
      <w:r w:rsidRPr="00F52267">
        <w:rPr>
          <w:sz w:val="36"/>
          <w:szCs w:val="36"/>
        </w:rPr>
        <w:t xml:space="preserve"> </w:t>
      </w:r>
      <w:r>
        <w:rPr>
          <w:sz w:val="36"/>
          <w:szCs w:val="36"/>
        </w:rPr>
        <w:t>June</w:t>
      </w:r>
      <w:r w:rsidRPr="00F52267">
        <w:rPr>
          <w:sz w:val="36"/>
          <w:szCs w:val="36"/>
        </w:rPr>
        <w:t xml:space="preserve"> </w:t>
      </w:r>
      <w:r>
        <w:rPr>
          <w:sz w:val="36"/>
          <w:szCs w:val="36"/>
        </w:rPr>
        <w:t>2022</w:t>
      </w:r>
    </w:p>
    <w:p w14:paraId="59D34C08" w14:textId="77777777" w:rsidR="00A3033C" w:rsidRPr="00F52267" w:rsidRDefault="00A3033C" w:rsidP="00A3033C">
      <w:pPr>
        <w:shd w:val="clear" w:color="auto" w:fill="FFFFFF"/>
        <w:spacing w:line="240" w:lineRule="atLeast"/>
        <w:jc w:val="center"/>
        <w:rPr>
          <w:sz w:val="36"/>
          <w:szCs w:val="36"/>
        </w:rPr>
      </w:pPr>
      <w:r w:rsidRPr="00F52267">
        <w:rPr>
          <w:sz w:val="36"/>
          <w:szCs w:val="36"/>
        </w:rPr>
        <w:t>and</w:t>
      </w:r>
    </w:p>
    <w:p w14:paraId="1A18BC28" w14:textId="77777777" w:rsidR="00A3033C" w:rsidRDefault="00A3033C" w:rsidP="00A3033C">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5F321D">
          <w:headerReference w:type="default" r:id="rId8"/>
          <w:pgSz w:w="11907" w:h="16840" w:code="9"/>
          <w:pgMar w:top="691" w:right="1152" w:bottom="691" w:left="1152" w:header="720" w:footer="720" w:gutter="0"/>
          <w:pgNumType w:start="2"/>
          <w:cols w:space="720"/>
          <w:docGrid w:linePitch="299"/>
        </w:sectPr>
      </w:pPr>
    </w:p>
    <w:p w14:paraId="23807088" w14:textId="7777777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5AD6AB55" w:rsidR="005864AD" w:rsidRPr="001263CD" w:rsidRDefault="00D21684" w:rsidP="005864AD">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w:t>
      </w:r>
      <w:r w:rsidR="00A3033C">
        <w:rPr>
          <w:spacing w:val="-6"/>
          <w:lang w:bidi="th-TH"/>
        </w:rPr>
        <w:t>30 June</w:t>
      </w:r>
      <w:r w:rsidRPr="005E2670">
        <w:rPr>
          <w:spacing w:val="-6"/>
          <w:lang w:bidi="th-TH"/>
        </w:rPr>
        <w:t xml:space="preserve"> 202</w:t>
      </w:r>
      <w:r w:rsidR="005F321D" w:rsidRPr="005E2670">
        <w:rPr>
          <w:spacing w:val="-6"/>
          <w:lang w:bidi="th-TH"/>
        </w:rPr>
        <w:t>2</w:t>
      </w:r>
      <w:r w:rsidRPr="005E2670">
        <w:rPr>
          <w:spacing w:val="-6"/>
          <w:lang w:bidi="th-TH"/>
        </w:rPr>
        <w:t xml:space="preserve">; the statements of comprehensive income, changes in equity and cash flows for the </w:t>
      </w:r>
      <w:r w:rsidR="00801090" w:rsidRPr="005E2670">
        <w:rPr>
          <w:spacing w:val="-6"/>
          <w:lang w:bidi="th-TH"/>
        </w:rPr>
        <w:t>three</w:t>
      </w:r>
      <w:r w:rsidRPr="005E2670">
        <w:rPr>
          <w:spacing w:val="-6"/>
          <w:lang w:bidi="th-TH"/>
        </w:rPr>
        <w:t>-month</w:t>
      </w:r>
      <w:r>
        <w:rPr>
          <w:lang w:bidi="th-TH"/>
        </w:rPr>
        <w:t xml:space="preserve"> </w:t>
      </w:r>
      <w:r w:rsidR="00A3033C">
        <w:rPr>
          <w:lang w:bidi="th-TH"/>
        </w:rPr>
        <w:t xml:space="preserve">and six-month </w:t>
      </w:r>
      <w:r w:rsidRPr="000A0821">
        <w:rPr>
          <w:spacing w:val="-4"/>
          <w:lang w:bidi="th-TH"/>
        </w:rPr>
        <w:t>period</w:t>
      </w:r>
      <w:r w:rsidR="00A3033C">
        <w:rPr>
          <w:spacing w:val="-4"/>
          <w:lang w:bidi="th-TH"/>
        </w:rPr>
        <w:t>s</w:t>
      </w:r>
      <w:r w:rsidRPr="000A0821">
        <w:rPr>
          <w:spacing w:val="-4"/>
          <w:lang w:bidi="th-TH"/>
        </w:rPr>
        <w:t xml:space="preserve"> ended </w:t>
      </w:r>
      <w:r w:rsidR="00A3033C">
        <w:rPr>
          <w:spacing w:val="-4"/>
          <w:lang w:bidi="th-TH"/>
        </w:rPr>
        <w:t>30 June</w:t>
      </w:r>
      <w:r w:rsidRPr="000A0821">
        <w:rPr>
          <w:spacing w:val="-4"/>
          <w:lang w:bidi="th-TH"/>
        </w:rPr>
        <w:t xml:space="preserve"> 202</w:t>
      </w:r>
      <w:r w:rsidR="005F321D">
        <w:rPr>
          <w:spacing w:val="-4"/>
          <w:lang w:bidi="th-TH"/>
        </w:rPr>
        <w:t>2</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23BCA2EE" w14:textId="71F26FD2" w:rsidR="000F0071" w:rsidRDefault="00CD530E"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 xml:space="preserve">15 August </w:t>
      </w:r>
      <w:r w:rsidR="00542435">
        <w:rPr>
          <w:rFonts w:cstheme="minorBidi"/>
          <w:spacing w:val="4"/>
          <w:lang w:val="en-US" w:bidi="th-TH"/>
        </w:rPr>
        <w:t>2022</w:t>
      </w:r>
    </w:p>
    <w:p w14:paraId="4D18BF11" w14:textId="77777777" w:rsidR="00383FB4" w:rsidRPr="00FC36FB" w:rsidRDefault="00383FB4" w:rsidP="006605A8">
      <w:pPr>
        <w:pStyle w:val="acctmainheading"/>
        <w:spacing w:after="0" w:line="240" w:lineRule="atLeast"/>
        <w:ind w:right="-45"/>
        <w:rPr>
          <w:rFonts w:cs="Times New Roman"/>
          <w:szCs w:val="22"/>
        </w:rPr>
      </w:pPr>
    </w:p>
    <w:sectPr w:rsidR="00383FB4" w:rsidRPr="00FC36FB" w:rsidSect="006605A8">
      <w:headerReference w:type="default" r:id="rId9"/>
      <w:pgSz w:w="11907" w:h="16840"/>
      <w:pgMar w:top="691" w:right="1152" w:bottom="691"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BD8E" w14:textId="77777777" w:rsidR="00EE0059" w:rsidRDefault="00EE0059">
      <w:r>
        <w:separator/>
      </w:r>
    </w:p>
  </w:endnote>
  <w:endnote w:type="continuationSeparator" w:id="0">
    <w:p w14:paraId="7FFC1032" w14:textId="77777777" w:rsidR="00EE0059" w:rsidRDefault="00EE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BA09A" w14:textId="77777777" w:rsidR="00EE0059" w:rsidRDefault="00EE0059">
      <w:r>
        <w:separator/>
      </w:r>
    </w:p>
  </w:footnote>
  <w:footnote w:type="continuationSeparator" w:id="0">
    <w:p w14:paraId="3A159AE5" w14:textId="77777777" w:rsidR="00EE0059" w:rsidRDefault="00EE0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AE218" w14:textId="501DC6B8" w:rsidR="00F43CCC" w:rsidRPr="006605A8" w:rsidRDefault="00F43CCC" w:rsidP="00FA697D">
    <w:pPr>
      <w:pStyle w:val="acctmainheading"/>
      <w:spacing w:after="0" w:line="240" w:lineRule="atLeast"/>
      <w:rPr>
        <w:szCs w:val="28"/>
      </w:rPr>
    </w:pPr>
  </w:p>
  <w:p w14:paraId="215D5F2E" w14:textId="1619357D" w:rsidR="006605A8" w:rsidRPr="006605A8" w:rsidRDefault="006605A8" w:rsidP="00FA697D">
    <w:pPr>
      <w:pStyle w:val="acctmainheading"/>
      <w:spacing w:after="0" w:line="240" w:lineRule="atLeast"/>
      <w:rPr>
        <w:szCs w:val="28"/>
      </w:rPr>
    </w:pPr>
  </w:p>
  <w:p w14:paraId="6025C4B7" w14:textId="23F88530" w:rsidR="006605A8" w:rsidRPr="006605A8" w:rsidRDefault="006605A8" w:rsidP="00FA697D">
    <w:pPr>
      <w:pStyle w:val="acctmainheading"/>
      <w:spacing w:after="0" w:line="240" w:lineRule="atLeast"/>
      <w:rPr>
        <w:szCs w:val="28"/>
      </w:rPr>
    </w:pPr>
  </w:p>
  <w:p w14:paraId="101A3AB6" w14:textId="594B1B67" w:rsidR="006605A8" w:rsidRPr="006605A8" w:rsidRDefault="006605A8" w:rsidP="00FA697D">
    <w:pPr>
      <w:pStyle w:val="acctmainheading"/>
      <w:spacing w:after="0" w:line="240" w:lineRule="atLeast"/>
      <w:rPr>
        <w:szCs w:val="28"/>
      </w:rPr>
    </w:pPr>
  </w:p>
  <w:p w14:paraId="31671C9B" w14:textId="5BC12625" w:rsidR="006605A8" w:rsidRPr="006605A8" w:rsidRDefault="006605A8" w:rsidP="00FA697D">
    <w:pPr>
      <w:pStyle w:val="acctmainheading"/>
      <w:spacing w:after="0" w:line="240" w:lineRule="atLeast"/>
      <w:rPr>
        <w:szCs w:val="28"/>
      </w:rPr>
    </w:pPr>
  </w:p>
  <w:p w14:paraId="1BE1505B" w14:textId="2DD470A7" w:rsidR="006605A8" w:rsidRPr="006605A8" w:rsidRDefault="006605A8" w:rsidP="00FA697D">
    <w:pPr>
      <w:pStyle w:val="acctmainheading"/>
      <w:spacing w:after="0" w:line="240" w:lineRule="atLeast"/>
      <w:rPr>
        <w:szCs w:val="28"/>
      </w:rPr>
    </w:pPr>
  </w:p>
  <w:p w14:paraId="49F275FB" w14:textId="75A50AAD" w:rsidR="006605A8" w:rsidRPr="006605A8" w:rsidRDefault="006605A8" w:rsidP="00FA697D">
    <w:pPr>
      <w:pStyle w:val="acctmainheading"/>
      <w:spacing w:after="0" w:line="240" w:lineRule="atLeast"/>
      <w:rPr>
        <w:szCs w:val="28"/>
      </w:rPr>
    </w:pPr>
  </w:p>
  <w:p w14:paraId="57978FA6" w14:textId="6C6EB66F" w:rsidR="006605A8" w:rsidRPr="006605A8" w:rsidRDefault="006605A8" w:rsidP="00FA697D">
    <w:pPr>
      <w:pStyle w:val="acctmainheading"/>
      <w:spacing w:after="0" w:line="240" w:lineRule="atLeast"/>
      <w:rPr>
        <w:szCs w:val="28"/>
      </w:rPr>
    </w:pPr>
  </w:p>
  <w:p w14:paraId="6E59A613" w14:textId="00451A85" w:rsidR="006605A8" w:rsidRPr="006605A8" w:rsidRDefault="006605A8" w:rsidP="00FA697D">
    <w:pPr>
      <w:pStyle w:val="acctmainheading"/>
      <w:spacing w:after="0" w:line="240" w:lineRule="atLeast"/>
      <w:rPr>
        <w:szCs w:val="28"/>
      </w:rPr>
    </w:pPr>
  </w:p>
  <w:p w14:paraId="76171E47" w14:textId="36199D69" w:rsidR="006605A8" w:rsidRDefault="006605A8" w:rsidP="00FA697D">
    <w:pPr>
      <w:pStyle w:val="acctmainheading"/>
      <w:spacing w:after="0" w:line="240" w:lineRule="atLeast"/>
      <w:rPr>
        <w:szCs w:val="28"/>
      </w:rPr>
    </w:pPr>
  </w:p>
  <w:p w14:paraId="0FB89E50" w14:textId="389E1C62" w:rsidR="006605A8" w:rsidRDefault="006605A8" w:rsidP="00FA697D">
    <w:pPr>
      <w:pStyle w:val="acctmainheading"/>
      <w:spacing w:after="0" w:line="240" w:lineRule="atLeast"/>
      <w:rPr>
        <w:szCs w:val="28"/>
      </w:rPr>
    </w:pPr>
  </w:p>
  <w:p w14:paraId="24B3B3B8" w14:textId="77777777" w:rsidR="006605A8" w:rsidRPr="006605A8" w:rsidRDefault="006605A8" w:rsidP="00FA697D">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ADE"/>
    <w:rsid w:val="00006F60"/>
    <w:rsid w:val="0000721F"/>
    <w:rsid w:val="00007358"/>
    <w:rsid w:val="00007643"/>
    <w:rsid w:val="00010119"/>
    <w:rsid w:val="00010195"/>
    <w:rsid w:val="0001066C"/>
    <w:rsid w:val="00010BBA"/>
    <w:rsid w:val="00010DE2"/>
    <w:rsid w:val="00011336"/>
    <w:rsid w:val="00012047"/>
    <w:rsid w:val="000137C4"/>
    <w:rsid w:val="00014299"/>
    <w:rsid w:val="00015562"/>
    <w:rsid w:val="00017097"/>
    <w:rsid w:val="000174BE"/>
    <w:rsid w:val="0001763C"/>
    <w:rsid w:val="00017DFD"/>
    <w:rsid w:val="000201DC"/>
    <w:rsid w:val="000213C9"/>
    <w:rsid w:val="00021752"/>
    <w:rsid w:val="00021C4A"/>
    <w:rsid w:val="00021C79"/>
    <w:rsid w:val="000226A6"/>
    <w:rsid w:val="00022710"/>
    <w:rsid w:val="00023039"/>
    <w:rsid w:val="000239FE"/>
    <w:rsid w:val="000245FE"/>
    <w:rsid w:val="00024BA3"/>
    <w:rsid w:val="00024E50"/>
    <w:rsid w:val="0002501C"/>
    <w:rsid w:val="000250A3"/>
    <w:rsid w:val="00025202"/>
    <w:rsid w:val="00025996"/>
    <w:rsid w:val="00025D5A"/>
    <w:rsid w:val="00027B48"/>
    <w:rsid w:val="00027FBB"/>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8B7"/>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574"/>
    <w:rsid w:val="000A49EF"/>
    <w:rsid w:val="000A4C5B"/>
    <w:rsid w:val="000A4D55"/>
    <w:rsid w:val="000A58A5"/>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2FE5"/>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196F"/>
    <w:rsid w:val="000F2B1A"/>
    <w:rsid w:val="000F2EB6"/>
    <w:rsid w:val="000F34D6"/>
    <w:rsid w:val="000F380D"/>
    <w:rsid w:val="000F3CBB"/>
    <w:rsid w:val="000F431C"/>
    <w:rsid w:val="000F4893"/>
    <w:rsid w:val="000F51A9"/>
    <w:rsid w:val="000F51E4"/>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2131"/>
    <w:rsid w:val="00132B7D"/>
    <w:rsid w:val="001330B4"/>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B4B"/>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9A6"/>
    <w:rsid w:val="00164B6D"/>
    <w:rsid w:val="00165E9B"/>
    <w:rsid w:val="00165EFA"/>
    <w:rsid w:val="00166A6D"/>
    <w:rsid w:val="00166B1F"/>
    <w:rsid w:val="00166F5C"/>
    <w:rsid w:val="001675E1"/>
    <w:rsid w:val="001678A0"/>
    <w:rsid w:val="00167C9A"/>
    <w:rsid w:val="00167ECF"/>
    <w:rsid w:val="00170D14"/>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BFD"/>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0D66"/>
    <w:rsid w:val="00191342"/>
    <w:rsid w:val="00191719"/>
    <w:rsid w:val="00191D07"/>
    <w:rsid w:val="00191F1B"/>
    <w:rsid w:val="00192239"/>
    <w:rsid w:val="00192953"/>
    <w:rsid w:val="00192A4D"/>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4F01"/>
    <w:rsid w:val="001A5714"/>
    <w:rsid w:val="001A60DA"/>
    <w:rsid w:val="001A659C"/>
    <w:rsid w:val="001A698F"/>
    <w:rsid w:val="001A750A"/>
    <w:rsid w:val="001A7518"/>
    <w:rsid w:val="001A75FA"/>
    <w:rsid w:val="001A78D7"/>
    <w:rsid w:val="001A7A4F"/>
    <w:rsid w:val="001A7A57"/>
    <w:rsid w:val="001A7C34"/>
    <w:rsid w:val="001A7C6D"/>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5ABD"/>
    <w:rsid w:val="001B62E1"/>
    <w:rsid w:val="001B6409"/>
    <w:rsid w:val="001B65A8"/>
    <w:rsid w:val="001B6F47"/>
    <w:rsid w:val="001B7076"/>
    <w:rsid w:val="001B76F2"/>
    <w:rsid w:val="001B7869"/>
    <w:rsid w:val="001B792F"/>
    <w:rsid w:val="001C122D"/>
    <w:rsid w:val="001C234D"/>
    <w:rsid w:val="001C2A5F"/>
    <w:rsid w:val="001C2F99"/>
    <w:rsid w:val="001C3300"/>
    <w:rsid w:val="001C3709"/>
    <w:rsid w:val="001C401A"/>
    <w:rsid w:val="001C4153"/>
    <w:rsid w:val="001C43A1"/>
    <w:rsid w:val="001C4779"/>
    <w:rsid w:val="001C4DFC"/>
    <w:rsid w:val="001C5387"/>
    <w:rsid w:val="001C570A"/>
    <w:rsid w:val="001C5A0B"/>
    <w:rsid w:val="001C7A07"/>
    <w:rsid w:val="001C7CFE"/>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0CB"/>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5F9F"/>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792"/>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57DBB"/>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449"/>
    <w:rsid w:val="002765C6"/>
    <w:rsid w:val="00276D37"/>
    <w:rsid w:val="002770C4"/>
    <w:rsid w:val="00280511"/>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55C"/>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2F2A"/>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E1B"/>
    <w:rsid w:val="002B3483"/>
    <w:rsid w:val="002B3A75"/>
    <w:rsid w:val="002B3DEF"/>
    <w:rsid w:val="002B4060"/>
    <w:rsid w:val="002B40AB"/>
    <w:rsid w:val="002B422C"/>
    <w:rsid w:val="002B461E"/>
    <w:rsid w:val="002B556B"/>
    <w:rsid w:val="002B57EB"/>
    <w:rsid w:val="002B5B89"/>
    <w:rsid w:val="002B63CC"/>
    <w:rsid w:val="002B64FC"/>
    <w:rsid w:val="002B741F"/>
    <w:rsid w:val="002B761E"/>
    <w:rsid w:val="002B78B3"/>
    <w:rsid w:val="002B7BD4"/>
    <w:rsid w:val="002B7DAC"/>
    <w:rsid w:val="002C021A"/>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258E"/>
    <w:rsid w:val="002F3333"/>
    <w:rsid w:val="002F36E0"/>
    <w:rsid w:val="002F3726"/>
    <w:rsid w:val="002F47F4"/>
    <w:rsid w:val="002F4B6A"/>
    <w:rsid w:val="002F5117"/>
    <w:rsid w:val="002F5700"/>
    <w:rsid w:val="002F585D"/>
    <w:rsid w:val="002F5F8B"/>
    <w:rsid w:val="002F68C1"/>
    <w:rsid w:val="002F6A0A"/>
    <w:rsid w:val="002F6AA8"/>
    <w:rsid w:val="00301991"/>
    <w:rsid w:val="00301EFB"/>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5C5"/>
    <w:rsid w:val="00346803"/>
    <w:rsid w:val="00346AAE"/>
    <w:rsid w:val="00347141"/>
    <w:rsid w:val="003474FF"/>
    <w:rsid w:val="00347578"/>
    <w:rsid w:val="00351598"/>
    <w:rsid w:val="00351DFE"/>
    <w:rsid w:val="00351EB2"/>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0D8"/>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D0"/>
    <w:rsid w:val="00390BD9"/>
    <w:rsid w:val="00390E05"/>
    <w:rsid w:val="003912D8"/>
    <w:rsid w:val="003914CB"/>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1AFD"/>
    <w:rsid w:val="003B225A"/>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184"/>
    <w:rsid w:val="003E11EB"/>
    <w:rsid w:val="003E1308"/>
    <w:rsid w:val="003E1473"/>
    <w:rsid w:val="003E1BF7"/>
    <w:rsid w:val="003E1C7C"/>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3F7C95"/>
    <w:rsid w:val="00400C64"/>
    <w:rsid w:val="00400E17"/>
    <w:rsid w:val="0040125F"/>
    <w:rsid w:val="00401848"/>
    <w:rsid w:val="00401C1C"/>
    <w:rsid w:val="00402159"/>
    <w:rsid w:val="004032DA"/>
    <w:rsid w:val="00403CC0"/>
    <w:rsid w:val="00404144"/>
    <w:rsid w:val="004045B3"/>
    <w:rsid w:val="00404A06"/>
    <w:rsid w:val="00404A93"/>
    <w:rsid w:val="00406D21"/>
    <w:rsid w:val="00407D74"/>
    <w:rsid w:val="00411876"/>
    <w:rsid w:val="00411CCB"/>
    <w:rsid w:val="00411E63"/>
    <w:rsid w:val="0041250D"/>
    <w:rsid w:val="00412765"/>
    <w:rsid w:val="00412F7B"/>
    <w:rsid w:val="00413321"/>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1FC8"/>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B2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9C1"/>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32E"/>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97E76"/>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6F6E"/>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223"/>
    <w:rsid w:val="004C14D3"/>
    <w:rsid w:val="004C1CB6"/>
    <w:rsid w:val="004C1D1B"/>
    <w:rsid w:val="004C2F58"/>
    <w:rsid w:val="004C33A5"/>
    <w:rsid w:val="004C4930"/>
    <w:rsid w:val="004C54F0"/>
    <w:rsid w:val="004C5558"/>
    <w:rsid w:val="004C5C2E"/>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6179"/>
    <w:rsid w:val="00507527"/>
    <w:rsid w:val="00507797"/>
    <w:rsid w:val="005077B2"/>
    <w:rsid w:val="0050791B"/>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6"/>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435"/>
    <w:rsid w:val="00542670"/>
    <w:rsid w:val="00542BB6"/>
    <w:rsid w:val="00543370"/>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36F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5E2"/>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6FB4"/>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6629"/>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5EE"/>
    <w:rsid w:val="005E262C"/>
    <w:rsid w:val="005E2670"/>
    <w:rsid w:val="005E2686"/>
    <w:rsid w:val="005E2A04"/>
    <w:rsid w:val="005E308C"/>
    <w:rsid w:val="005E344B"/>
    <w:rsid w:val="005E36FB"/>
    <w:rsid w:val="005E4096"/>
    <w:rsid w:val="005E40D0"/>
    <w:rsid w:val="005E4368"/>
    <w:rsid w:val="005E54AD"/>
    <w:rsid w:val="005E580D"/>
    <w:rsid w:val="005E5F98"/>
    <w:rsid w:val="005E6370"/>
    <w:rsid w:val="005E63E2"/>
    <w:rsid w:val="005E68D9"/>
    <w:rsid w:val="005E7A38"/>
    <w:rsid w:val="005F06CF"/>
    <w:rsid w:val="005F0AF5"/>
    <w:rsid w:val="005F1A40"/>
    <w:rsid w:val="005F1A66"/>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BBF"/>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0E97"/>
    <w:rsid w:val="00631A25"/>
    <w:rsid w:val="006323B3"/>
    <w:rsid w:val="00632D42"/>
    <w:rsid w:val="00632D5D"/>
    <w:rsid w:val="00633FE9"/>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05E"/>
    <w:rsid w:val="0064353C"/>
    <w:rsid w:val="00643941"/>
    <w:rsid w:val="00644032"/>
    <w:rsid w:val="0064423D"/>
    <w:rsid w:val="006454C5"/>
    <w:rsid w:val="006455DF"/>
    <w:rsid w:val="00645680"/>
    <w:rsid w:val="00645DBC"/>
    <w:rsid w:val="00646018"/>
    <w:rsid w:val="00646CD1"/>
    <w:rsid w:val="00646FB9"/>
    <w:rsid w:val="006472D4"/>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5E1"/>
    <w:rsid w:val="00656828"/>
    <w:rsid w:val="00656895"/>
    <w:rsid w:val="00656A52"/>
    <w:rsid w:val="0065752B"/>
    <w:rsid w:val="006575AA"/>
    <w:rsid w:val="006605A8"/>
    <w:rsid w:val="00661026"/>
    <w:rsid w:val="006617ED"/>
    <w:rsid w:val="0066184C"/>
    <w:rsid w:val="00662425"/>
    <w:rsid w:val="00662488"/>
    <w:rsid w:val="00662707"/>
    <w:rsid w:val="00662E13"/>
    <w:rsid w:val="00663469"/>
    <w:rsid w:val="006635A7"/>
    <w:rsid w:val="0066375C"/>
    <w:rsid w:val="006637A1"/>
    <w:rsid w:val="00663873"/>
    <w:rsid w:val="00663F0E"/>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1E7"/>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987"/>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53F"/>
    <w:rsid w:val="006966B4"/>
    <w:rsid w:val="00697039"/>
    <w:rsid w:val="006977B4"/>
    <w:rsid w:val="00697915"/>
    <w:rsid w:val="00697F74"/>
    <w:rsid w:val="006A10BE"/>
    <w:rsid w:val="006A2F6F"/>
    <w:rsid w:val="006A441C"/>
    <w:rsid w:val="006A441E"/>
    <w:rsid w:val="006A4968"/>
    <w:rsid w:val="006A53B2"/>
    <w:rsid w:val="006A5B35"/>
    <w:rsid w:val="006A5EF7"/>
    <w:rsid w:val="006A5FB5"/>
    <w:rsid w:val="006A6A50"/>
    <w:rsid w:val="006A6F52"/>
    <w:rsid w:val="006A7456"/>
    <w:rsid w:val="006A772F"/>
    <w:rsid w:val="006A7ACD"/>
    <w:rsid w:val="006B0589"/>
    <w:rsid w:val="006B074B"/>
    <w:rsid w:val="006B0A3D"/>
    <w:rsid w:val="006B0BBD"/>
    <w:rsid w:val="006B122B"/>
    <w:rsid w:val="006B17A1"/>
    <w:rsid w:val="006B1B29"/>
    <w:rsid w:val="006B271C"/>
    <w:rsid w:val="006B302C"/>
    <w:rsid w:val="006B3041"/>
    <w:rsid w:val="006B320A"/>
    <w:rsid w:val="006B33CE"/>
    <w:rsid w:val="006B33E6"/>
    <w:rsid w:val="006B34F4"/>
    <w:rsid w:val="006B40B1"/>
    <w:rsid w:val="006B4251"/>
    <w:rsid w:val="006B466B"/>
    <w:rsid w:val="006B4743"/>
    <w:rsid w:val="006B4766"/>
    <w:rsid w:val="006B47A9"/>
    <w:rsid w:val="006B486F"/>
    <w:rsid w:val="006B54D8"/>
    <w:rsid w:val="006B5839"/>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2997"/>
    <w:rsid w:val="006C3583"/>
    <w:rsid w:val="006C3A1D"/>
    <w:rsid w:val="006C4043"/>
    <w:rsid w:val="006C465A"/>
    <w:rsid w:val="006C4978"/>
    <w:rsid w:val="006C4DB2"/>
    <w:rsid w:val="006C4F3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17E"/>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4D8C"/>
    <w:rsid w:val="00775CF7"/>
    <w:rsid w:val="0077636F"/>
    <w:rsid w:val="007766BE"/>
    <w:rsid w:val="0077776E"/>
    <w:rsid w:val="00777A87"/>
    <w:rsid w:val="00780522"/>
    <w:rsid w:val="007807CB"/>
    <w:rsid w:val="00780E71"/>
    <w:rsid w:val="007810E3"/>
    <w:rsid w:val="00781265"/>
    <w:rsid w:val="00781917"/>
    <w:rsid w:val="00781B53"/>
    <w:rsid w:val="00781C0A"/>
    <w:rsid w:val="00781DD7"/>
    <w:rsid w:val="00781F2A"/>
    <w:rsid w:val="00782320"/>
    <w:rsid w:val="007824D1"/>
    <w:rsid w:val="00782826"/>
    <w:rsid w:val="00782DF9"/>
    <w:rsid w:val="00782F11"/>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883"/>
    <w:rsid w:val="00794BA5"/>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1DD"/>
    <w:rsid w:val="007B433B"/>
    <w:rsid w:val="007B4851"/>
    <w:rsid w:val="007B48DE"/>
    <w:rsid w:val="007B4A62"/>
    <w:rsid w:val="007B4F52"/>
    <w:rsid w:val="007B5310"/>
    <w:rsid w:val="007B54F6"/>
    <w:rsid w:val="007B5EB4"/>
    <w:rsid w:val="007B60A6"/>
    <w:rsid w:val="007B64BE"/>
    <w:rsid w:val="007B66ED"/>
    <w:rsid w:val="007B68D8"/>
    <w:rsid w:val="007B7097"/>
    <w:rsid w:val="007B722D"/>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A19"/>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768"/>
    <w:rsid w:val="007E6B51"/>
    <w:rsid w:val="007E7192"/>
    <w:rsid w:val="007E75FA"/>
    <w:rsid w:val="007E77B3"/>
    <w:rsid w:val="007E7833"/>
    <w:rsid w:val="007F11C6"/>
    <w:rsid w:val="007F1741"/>
    <w:rsid w:val="007F1D0C"/>
    <w:rsid w:val="007F1F6F"/>
    <w:rsid w:val="007F2B73"/>
    <w:rsid w:val="007F2D95"/>
    <w:rsid w:val="007F2F3F"/>
    <w:rsid w:val="007F46FF"/>
    <w:rsid w:val="007F48D6"/>
    <w:rsid w:val="007F4F76"/>
    <w:rsid w:val="007F5023"/>
    <w:rsid w:val="007F5B47"/>
    <w:rsid w:val="007F5D29"/>
    <w:rsid w:val="007F61AA"/>
    <w:rsid w:val="007F6C2D"/>
    <w:rsid w:val="007F71F0"/>
    <w:rsid w:val="00800160"/>
    <w:rsid w:val="00800817"/>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0CCE"/>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269"/>
    <w:rsid w:val="0082463C"/>
    <w:rsid w:val="00824F29"/>
    <w:rsid w:val="0082515C"/>
    <w:rsid w:val="008266DB"/>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55C"/>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33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38E"/>
    <w:rsid w:val="00876595"/>
    <w:rsid w:val="0087663F"/>
    <w:rsid w:val="00877445"/>
    <w:rsid w:val="008777C5"/>
    <w:rsid w:val="00880566"/>
    <w:rsid w:val="00880CD2"/>
    <w:rsid w:val="00880DDE"/>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4F4"/>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63D4"/>
    <w:rsid w:val="008A7615"/>
    <w:rsid w:val="008A788B"/>
    <w:rsid w:val="008A7BCA"/>
    <w:rsid w:val="008A7F8A"/>
    <w:rsid w:val="008B028B"/>
    <w:rsid w:val="008B0527"/>
    <w:rsid w:val="008B0F33"/>
    <w:rsid w:val="008B11FF"/>
    <w:rsid w:val="008B1895"/>
    <w:rsid w:val="008B1BA8"/>
    <w:rsid w:val="008B1BCC"/>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2C33"/>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8DD"/>
    <w:rsid w:val="00911C7D"/>
    <w:rsid w:val="0091312A"/>
    <w:rsid w:val="009138A6"/>
    <w:rsid w:val="00913B0A"/>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49"/>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1F5A"/>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448E"/>
    <w:rsid w:val="0099496B"/>
    <w:rsid w:val="00994A40"/>
    <w:rsid w:val="00994B76"/>
    <w:rsid w:val="00996A0B"/>
    <w:rsid w:val="00996B5B"/>
    <w:rsid w:val="00997665"/>
    <w:rsid w:val="009A02E3"/>
    <w:rsid w:val="009A0332"/>
    <w:rsid w:val="009A0940"/>
    <w:rsid w:val="009A09B2"/>
    <w:rsid w:val="009A0F5C"/>
    <w:rsid w:val="009A17DA"/>
    <w:rsid w:val="009A1CEB"/>
    <w:rsid w:val="009A2475"/>
    <w:rsid w:val="009A2CB0"/>
    <w:rsid w:val="009A2CF8"/>
    <w:rsid w:val="009A3036"/>
    <w:rsid w:val="009A39B4"/>
    <w:rsid w:val="009A43BE"/>
    <w:rsid w:val="009A4C15"/>
    <w:rsid w:val="009A527E"/>
    <w:rsid w:val="009A5D3F"/>
    <w:rsid w:val="009A63CB"/>
    <w:rsid w:val="009A7B66"/>
    <w:rsid w:val="009B0DB6"/>
    <w:rsid w:val="009B1540"/>
    <w:rsid w:val="009B1B68"/>
    <w:rsid w:val="009B2242"/>
    <w:rsid w:val="009B2C3B"/>
    <w:rsid w:val="009B33DD"/>
    <w:rsid w:val="009B3DBD"/>
    <w:rsid w:val="009B3EE4"/>
    <w:rsid w:val="009B40B3"/>
    <w:rsid w:val="009B4CB0"/>
    <w:rsid w:val="009B5624"/>
    <w:rsid w:val="009B633C"/>
    <w:rsid w:val="009B6ACC"/>
    <w:rsid w:val="009B6ED0"/>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A76"/>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6EC"/>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44B"/>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2B6"/>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77D68"/>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131"/>
    <w:rsid w:val="00A8482D"/>
    <w:rsid w:val="00A84B91"/>
    <w:rsid w:val="00A84C94"/>
    <w:rsid w:val="00A84E82"/>
    <w:rsid w:val="00A85340"/>
    <w:rsid w:val="00A85705"/>
    <w:rsid w:val="00A859A2"/>
    <w:rsid w:val="00A85A31"/>
    <w:rsid w:val="00A85CC0"/>
    <w:rsid w:val="00A86A74"/>
    <w:rsid w:val="00A8711D"/>
    <w:rsid w:val="00A8735D"/>
    <w:rsid w:val="00A877A8"/>
    <w:rsid w:val="00A87ACE"/>
    <w:rsid w:val="00A90F43"/>
    <w:rsid w:val="00A92914"/>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1F6E"/>
    <w:rsid w:val="00AA32F5"/>
    <w:rsid w:val="00AA34BB"/>
    <w:rsid w:val="00AA3982"/>
    <w:rsid w:val="00AA3EFA"/>
    <w:rsid w:val="00AA43F6"/>
    <w:rsid w:val="00AA459B"/>
    <w:rsid w:val="00AA4A96"/>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0CAF"/>
    <w:rsid w:val="00AB2721"/>
    <w:rsid w:val="00AB2AA2"/>
    <w:rsid w:val="00AB38E4"/>
    <w:rsid w:val="00AB3B03"/>
    <w:rsid w:val="00AB41CE"/>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0FE2"/>
    <w:rsid w:val="00AE1525"/>
    <w:rsid w:val="00AE1ED8"/>
    <w:rsid w:val="00AE1FAC"/>
    <w:rsid w:val="00AE2765"/>
    <w:rsid w:val="00AE2E7B"/>
    <w:rsid w:val="00AE38EC"/>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17E"/>
    <w:rsid w:val="00B0293E"/>
    <w:rsid w:val="00B029C2"/>
    <w:rsid w:val="00B03A4F"/>
    <w:rsid w:val="00B03DC0"/>
    <w:rsid w:val="00B03FC6"/>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9E5"/>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3F30"/>
    <w:rsid w:val="00B34544"/>
    <w:rsid w:val="00B34738"/>
    <w:rsid w:val="00B35197"/>
    <w:rsid w:val="00B3588B"/>
    <w:rsid w:val="00B35AF0"/>
    <w:rsid w:val="00B370A1"/>
    <w:rsid w:val="00B3792A"/>
    <w:rsid w:val="00B37C58"/>
    <w:rsid w:val="00B40392"/>
    <w:rsid w:val="00B405BE"/>
    <w:rsid w:val="00B407E7"/>
    <w:rsid w:val="00B40817"/>
    <w:rsid w:val="00B40A0F"/>
    <w:rsid w:val="00B415EB"/>
    <w:rsid w:val="00B419A9"/>
    <w:rsid w:val="00B4274E"/>
    <w:rsid w:val="00B4277D"/>
    <w:rsid w:val="00B428FB"/>
    <w:rsid w:val="00B43473"/>
    <w:rsid w:val="00B43563"/>
    <w:rsid w:val="00B43785"/>
    <w:rsid w:val="00B43F1F"/>
    <w:rsid w:val="00B4532A"/>
    <w:rsid w:val="00B453F1"/>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01B"/>
    <w:rsid w:val="00B66744"/>
    <w:rsid w:val="00B66911"/>
    <w:rsid w:val="00B669E2"/>
    <w:rsid w:val="00B66FF9"/>
    <w:rsid w:val="00B670D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605"/>
    <w:rsid w:val="00B848AD"/>
    <w:rsid w:val="00B84CB1"/>
    <w:rsid w:val="00B84EF5"/>
    <w:rsid w:val="00B8522A"/>
    <w:rsid w:val="00B858F3"/>
    <w:rsid w:val="00B85CF7"/>
    <w:rsid w:val="00B860BA"/>
    <w:rsid w:val="00B8657D"/>
    <w:rsid w:val="00B87301"/>
    <w:rsid w:val="00B87375"/>
    <w:rsid w:val="00B91563"/>
    <w:rsid w:val="00B9175C"/>
    <w:rsid w:val="00B91912"/>
    <w:rsid w:val="00B92532"/>
    <w:rsid w:val="00B92993"/>
    <w:rsid w:val="00B92B5D"/>
    <w:rsid w:val="00B930EF"/>
    <w:rsid w:val="00B9314B"/>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341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D82"/>
    <w:rsid w:val="00BE7F49"/>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BF77FC"/>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07E6A"/>
    <w:rsid w:val="00C1038A"/>
    <w:rsid w:val="00C115CB"/>
    <w:rsid w:val="00C115F5"/>
    <w:rsid w:val="00C118AE"/>
    <w:rsid w:val="00C12493"/>
    <w:rsid w:val="00C12AC6"/>
    <w:rsid w:val="00C12ECE"/>
    <w:rsid w:val="00C134E9"/>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B21"/>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3F30"/>
    <w:rsid w:val="00C3433C"/>
    <w:rsid w:val="00C347D0"/>
    <w:rsid w:val="00C34ADA"/>
    <w:rsid w:val="00C35221"/>
    <w:rsid w:val="00C35817"/>
    <w:rsid w:val="00C3604F"/>
    <w:rsid w:val="00C363CC"/>
    <w:rsid w:val="00C364A3"/>
    <w:rsid w:val="00C3667E"/>
    <w:rsid w:val="00C36766"/>
    <w:rsid w:val="00C3676E"/>
    <w:rsid w:val="00C36DF1"/>
    <w:rsid w:val="00C376B0"/>
    <w:rsid w:val="00C37D95"/>
    <w:rsid w:val="00C402D0"/>
    <w:rsid w:val="00C40C9C"/>
    <w:rsid w:val="00C40EB9"/>
    <w:rsid w:val="00C40EEF"/>
    <w:rsid w:val="00C4279C"/>
    <w:rsid w:val="00C42910"/>
    <w:rsid w:val="00C42A28"/>
    <w:rsid w:val="00C42D0B"/>
    <w:rsid w:val="00C42F57"/>
    <w:rsid w:val="00C430C9"/>
    <w:rsid w:val="00C43EB3"/>
    <w:rsid w:val="00C44618"/>
    <w:rsid w:val="00C44C6B"/>
    <w:rsid w:val="00C44D22"/>
    <w:rsid w:val="00C454BA"/>
    <w:rsid w:val="00C4575D"/>
    <w:rsid w:val="00C45B05"/>
    <w:rsid w:val="00C45D01"/>
    <w:rsid w:val="00C46308"/>
    <w:rsid w:val="00C465CB"/>
    <w:rsid w:val="00C46E82"/>
    <w:rsid w:val="00C47179"/>
    <w:rsid w:val="00C47E15"/>
    <w:rsid w:val="00C47EAA"/>
    <w:rsid w:val="00C50252"/>
    <w:rsid w:val="00C51E63"/>
    <w:rsid w:val="00C51EB3"/>
    <w:rsid w:val="00C524A2"/>
    <w:rsid w:val="00C52B8B"/>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CDB"/>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3E0"/>
    <w:rsid w:val="00C9353D"/>
    <w:rsid w:val="00C94528"/>
    <w:rsid w:val="00C945A8"/>
    <w:rsid w:val="00C94CA7"/>
    <w:rsid w:val="00C94CCD"/>
    <w:rsid w:val="00C94D6D"/>
    <w:rsid w:val="00C94EED"/>
    <w:rsid w:val="00C95BBF"/>
    <w:rsid w:val="00C97630"/>
    <w:rsid w:val="00C9769D"/>
    <w:rsid w:val="00C97A80"/>
    <w:rsid w:val="00C97B51"/>
    <w:rsid w:val="00CA0095"/>
    <w:rsid w:val="00CA0351"/>
    <w:rsid w:val="00CA0843"/>
    <w:rsid w:val="00CA1832"/>
    <w:rsid w:val="00CA1A29"/>
    <w:rsid w:val="00CA1BAC"/>
    <w:rsid w:val="00CA1CBC"/>
    <w:rsid w:val="00CA1D35"/>
    <w:rsid w:val="00CA2442"/>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B5"/>
    <w:rsid w:val="00CC07DA"/>
    <w:rsid w:val="00CC08C2"/>
    <w:rsid w:val="00CC0B3E"/>
    <w:rsid w:val="00CC110F"/>
    <w:rsid w:val="00CC1A65"/>
    <w:rsid w:val="00CC2003"/>
    <w:rsid w:val="00CC2DFE"/>
    <w:rsid w:val="00CC33AC"/>
    <w:rsid w:val="00CC3446"/>
    <w:rsid w:val="00CC4119"/>
    <w:rsid w:val="00CC4425"/>
    <w:rsid w:val="00CC5380"/>
    <w:rsid w:val="00CC57D5"/>
    <w:rsid w:val="00CC5F75"/>
    <w:rsid w:val="00CC6578"/>
    <w:rsid w:val="00CC6B15"/>
    <w:rsid w:val="00CC6B55"/>
    <w:rsid w:val="00CC6C91"/>
    <w:rsid w:val="00CC701B"/>
    <w:rsid w:val="00CC7851"/>
    <w:rsid w:val="00CC7C98"/>
    <w:rsid w:val="00CC7D04"/>
    <w:rsid w:val="00CD04A6"/>
    <w:rsid w:val="00CD09A5"/>
    <w:rsid w:val="00CD09AB"/>
    <w:rsid w:val="00CD130F"/>
    <w:rsid w:val="00CD1476"/>
    <w:rsid w:val="00CD172F"/>
    <w:rsid w:val="00CD2876"/>
    <w:rsid w:val="00CD2A4B"/>
    <w:rsid w:val="00CD2E31"/>
    <w:rsid w:val="00CD2F17"/>
    <w:rsid w:val="00CD36B7"/>
    <w:rsid w:val="00CD36CC"/>
    <w:rsid w:val="00CD37E6"/>
    <w:rsid w:val="00CD4713"/>
    <w:rsid w:val="00CD530E"/>
    <w:rsid w:val="00CD5509"/>
    <w:rsid w:val="00CD5CFE"/>
    <w:rsid w:val="00CD6290"/>
    <w:rsid w:val="00CD6C35"/>
    <w:rsid w:val="00CD6E81"/>
    <w:rsid w:val="00CD7262"/>
    <w:rsid w:val="00CD739B"/>
    <w:rsid w:val="00CD76D3"/>
    <w:rsid w:val="00CD77AB"/>
    <w:rsid w:val="00CE14A8"/>
    <w:rsid w:val="00CE1C3B"/>
    <w:rsid w:val="00CE24EE"/>
    <w:rsid w:val="00CE25C2"/>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7CA"/>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374"/>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0C7C"/>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723"/>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D9D"/>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68B"/>
    <w:rsid w:val="00D86E45"/>
    <w:rsid w:val="00D871A0"/>
    <w:rsid w:val="00D871B1"/>
    <w:rsid w:val="00D90051"/>
    <w:rsid w:val="00D9021A"/>
    <w:rsid w:val="00D90DB3"/>
    <w:rsid w:val="00D918AF"/>
    <w:rsid w:val="00D91B41"/>
    <w:rsid w:val="00D9203B"/>
    <w:rsid w:val="00D924D4"/>
    <w:rsid w:val="00D92BD5"/>
    <w:rsid w:val="00D94E3E"/>
    <w:rsid w:val="00D95210"/>
    <w:rsid w:val="00D955BE"/>
    <w:rsid w:val="00D962AF"/>
    <w:rsid w:val="00D971D9"/>
    <w:rsid w:val="00D97662"/>
    <w:rsid w:val="00D97B0E"/>
    <w:rsid w:val="00DA06E6"/>
    <w:rsid w:val="00DA11B1"/>
    <w:rsid w:val="00DA15FF"/>
    <w:rsid w:val="00DA20EB"/>
    <w:rsid w:val="00DA2210"/>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24AB"/>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C7C65"/>
    <w:rsid w:val="00DC7CB0"/>
    <w:rsid w:val="00DD0212"/>
    <w:rsid w:val="00DD05BD"/>
    <w:rsid w:val="00DD0A58"/>
    <w:rsid w:val="00DD2132"/>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D28"/>
    <w:rsid w:val="00E52636"/>
    <w:rsid w:val="00E539CB"/>
    <w:rsid w:val="00E53A62"/>
    <w:rsid w:val="00E53B88"/>
    <w:rsid w:val="00E53FE1"/>
    <w:rsid w:val="00E5410A"/>
    <w:rsid w:val="00E54E7B"/>
    <w:rsid w:val="00E554DC"/>
    <w:rsid w:val="00E55D0D"/>
    <w:rsid w:val="00E57774"/>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937"/>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1575"/>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46A"/>
    <w:rsid w:val="00ED6C78"/>
    <w:rsid w:val="00ED6F65"/>
    <w:rsid w:val="00ED73BE"/>
    <w:rsid w:val="00ED77F8"/>
    <w:rsid w:val="00EE0059"/>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30C"/>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772"/>
    <w:rsid w:val="00F2288E"/>
    <w:rsid w:val="00F22AB3"/>
    <w:rsid w:val="00F22DC7"/>
    <w:rsid w:val="00F23100"/>
    <w:rsid w:val="00F23387"/>
    <w:rsid w:val="00F24B71"/>
    <w:rsid w:val="00F24E5C"/>
    <w:rsid w:val="00F25790"/>
    <w:rsid w:val="00F257D8"/>
    <w:rsid w:val="00F25941"/>
    <w:rsid w:val="00F26230"/>
    <w:rsid w:val="00F267B0"/>
    <w:rsid w:val="00F26910"/>
    <w:rsid w:val="00F27C6B"/>
    <w:rsid w:val="00F3088A"/>
    <w:rsid w:val="00F308EE"/>
    <w:rsid w:val="00F308FF"/>
    <w:rsid w:val="00F31075"/>
    <w:rsid w:val="00F31C4C"/>
    <w:rsid w:val="00F329D9"/>
    <w:rsid w:val="00F33692"/>
    <w:rsid w:val="00F338C7"/>
    <w:rsid w:val="00F33F94"/>
    <w:rsid w:val="00F341E9"/>
    <w:rsid w:val="00F3423F"/>
    <w:rsid w:val="00F34474"/>
    <w:rsid w:val="00F34AE8"/>
    <w:rsid w:val="00F34BD3"/>
    <w:rsid w:val="00F3561D"/>
    <w:rsid w:val="00F35FA6"/>
    <w:rsid w:val="00F3652A"/>
    <w:rsid w:val="00F3661C"/>
    <w:rsid w:val="00F3665B"/>
    <w:rsid w:val="00F376A8"/>
    <w:rsid w:val="00F37AB6"/>
    <w:rsid w:val="00F37CFD"/>
    <w:rsid w:val="00F37DB7"/>
    <w:rsid w:val="00F37F92"/>
    <w:rsid w:val="00F43CCC"/>
    <w:rsid w:val="00F44292"/>
    <w:rsid w:val="00F44652"/>
    <w:rsid w:val="00F452CF"/>
    <w:rsid w:val="00F45809"/>
    <w:rsid w:val="00F45CBE"/>
    <w:rsid w:val="00F45DC3"/>
    <w:rsid w:val="00F45F0E"/>
    <w:rsid w:val="00F45F67"/>
    <w:rsid w:val="00F46826"/>
    <w:rsid w:val="00F46839"/>
    <w:rsid w:val="00F46979"/>
    <w:rsid w:val="00F46AE9"/>
    <w:rsid w:val="00F46F95"/>
    <w:rsid w:val="00F46FAD"/>
    <w:rsid w:val="00F47072"/>
    <w:rsid w:val="00F50364"/>
    <w:rsid w:val="00F510F8"/>
    <w:rsid w:val="00F512FD"/>
    <w:rsid w:val="00F52267"/>
    <w:rsid w:val="00F52810"/>
    <w:rsid w:val="00F5356A"/>
    <w:rsid w:val="00F5373C"/>
    <w:rsid w:val="00F540C5"/>
    <w:rsid w:val="00F542C1"/>
    <w:rsid w:val="00F54B9F"/>
    <w:rsid w:val="00F54DA1"/>
    <w:rsid w:val="00F55D0F"/>
    <w:rsid w:val="00F562FA"/>
    <w:rsid w:val="00F5646D"/>
    <w:rsid w:val="00F56562"/>
    <w:rsid w:val="00F56A5B"/>
    <w:rsid w:val="00F56DD7"/>
    <w:rsid w:val="00F57359"/>
    <w:rsid w:val="00F57E99"/>
    <w:rsid w:val="00F600C8"/>
    <w:rsid w:val="00F601FA"/>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379"/>
    <w:rsid w:val="00F82A55"/>
    <w:rsid w:val="00F83549"/>
    <w:rsid w:val="00F8357E"/>
    <w:rsid w:val="00F835FA"/>
    <w:rsid w:val="00F843C7"/>
    <w:rsid w:val="00F843D6"/>
    <w:rsid w:val="00F84478"/>
    <w:rsid w:val="00F845F5"/>
    <w:rsid w:val="00F84E9A"/>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45C9"/>
    <w:rsid w:val="00F9478A"/>
    <w:rsid w:val="00F95164"/>
    <w:rsid w:val="00F95475"/>
    <w:rsid w:val="00F956BE"/>
    <w:rsid w:val="00F95747"/>
    <w:rsid w:val="00F966E2"/>
    <w:rsid w:val="00F96DD3"/>
    <w:rsid w:val="00F976CF"/>
    <w:rsid w:val="00F9774D"/>
    <w:rsid w:val="00F97807"/>
    <w:rsid w:val="00F97C03"/>
    <w:rsid w:val="00FA0894"/>
    <w:rsid w:val="00FA2916"/>
    <w:rsid w:val="00FA2EEA"/>
    <w:rsid w:val="00FA3C2E"/>
    <w:rsid w:val="00FA3FE3"/>
    <w:rsid w:val="00FA4C52"/>
    <w:rsid w:val="00FA4D68"/>
    <w:rsid w:val="00FA520B"/>
    <w:rsid w:val="00FA5672"/>
    <w:rsid w:val="00FA5E0D"/>
    <w:rsid w:val="00FA697D"/>
    <w:rsid w:val="00FA72F8"/>
    <w:rsid w:val="00FA736C"/>
    <w:rsid w:val="00FA743F"/>
    <w:rsid w:val="00FA7611"/>
    <w:rsid w:val="00FA77DC"/>
    <w:rsid w:val="00FA7A88"/>
    <w:rsid w:val="00FB0730"/>
    <w:rsid w:val="00FB07D4"/>
    <w:rsid w:val="00FB0ABE"/>
    <w:rsid w:val="00FB1382"/>
    <w:rsid w:val="00FB13ED"/>
    <w:rsid w:val="00FB2364"/>
    <w:rsid w:val="00FB2C29"/>
    <w:rsid w:val="00FB37EC"/>
    <w:rsid w:val="00FB43FB"/>
    <w:rsid w:val="00FB4C9B"/>
    <w:rsid w:val="00FB5240"/>
    <w:rsid w:val="00FB537A"/>
    <w:rsid w:val="00FB6379"/>
    <w:rsid w:val="00FB69BF"/>
    <w:rsid w:val="00FB7142"/>
    <w:rsid w:val="00FB7B25"/>
    <w:rsid w:val="00FB7BCB"/>
    <w:rsid w:val="00FB7EC4"/>
    <w:rsid w:val="00FC03F7"/>
    <w:rsid w:val="00FC08B8"/>
    <w:rsid w:val="00FC0B78"/>
    <w:rsid w:val="00FC11E4"/>
    <w:rsid w:val="00FC122A"/>
    <w:rsid w:val="00FC137F"/>
    <w:rsid w:val="00FC1B86"/>
    <w:rsid w:val="00FC1F8E"/>
    <w:rsid w:val="00FC1FCC"/>
    <w:rsid w:val="00FC2CC2"/>
    <w:rsid w:val="00FC2D94"/>
    <w:rsid w:val="00FC3681"/>
    <w:rsid w:val="00FC36FB"/>
    <w:rsid w:val="00FC3CC0"/>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291</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2022-08-05T08:05:00Z</cp:lastPrinted>
  <dcterms:created xsi:type="dcterms:W3CDTF">2022-08-11T07:38:00Z</dcterms:created>
  <dcterms:modified xsi:type="dcterms:W3CDTF">2022-08-11T07:41:00Z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