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9D7D41" w:rsidRPr="00EA592D" w14:paraId="54AF2EF2" w14:textId="77777777" w:rsidTr="00E532B7">
        <w:tc>
          <w:tcPr>
            <w:tcW w:w="1368" w:type="dxa"/>
          </w:tcPr>
          <w:p w14:paraId="77BEA022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7B9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712279E" w14:textId="77777777" w:rsidR="009D7D41" w:rsidRPr="00EA592D" w:rsidRDefault="009D7D41" w:rsidP="00E532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E86CE90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D7D41" w:rsidRPr="00EA592D" w14:paraId="34688E30" w14:textId="77777777" w:rsidTr="00E532B7">
        <w:trPr>
          <w:trHeight w:val="227"/>
        </w:trPr>
        <w:tc>
          <w:tcPr>
            <w:tcW w:w="1368" w:type="dxa"/>
          </w:tcPr>
          <w:p w14:paraId="5FA8E270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3CB6F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A05EFB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D7D41" w:rsidRPr="00EA592D" w14:paraId="1443578A" w14:textId="77777777" w:rsidTr="00E532B7">
        <w:tc>
          <w:tcPr>
            <w:tcW w:w="1368" w:type="dxa"/>
          </w:tcPr>
          <w:p w14:paraId="2A239A76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E95E3C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DD0F492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D7D41" w:rsidRPr="00EA592D" w14:paraId="2191B92D" w14:textId="77777777" w:rsidTr="00E532B7">
        <w:tc>
          <w:tcPr>
            <w:tcW w:w="1368" w:type="dxa"/>
          </w:tcPr>
          <w:p w14:paraId="7681FC15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B09F3F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9DA2A32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097B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9D7D41" w:rsidRPr="00EA592D" w14:paraId="3B2A49E3" w14:textId="77777777" w:rsidTr="00E532B7">
        <w:tc>
          <w:tcPr>
            <w:tcW w:w="1368" w:type="dxa"/>
          </w:tcPr>
          <w:p w14:paraId="6E79B43C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157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04472D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52B5A0C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0F0B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E733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E0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9D7D41" w:rsidRPr="00EA592D" w14:paraId="6D4225DB" w14:textId="77777777" w:rsidTr="00E532B7">
        <w:tc>
          <w:tcPr>
            <w:tcW w:w="1368" w:type="dxa"/>
          </w:tcPr>
          <w:p w14:paraId="606166E6" w14:textId="77777777" w:rsidR="009D7D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B572CE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301F5DE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9D7D41" w:rsidRPr="00EA592D" w14:paraId="75C93B27" w14:textId="77777777" w:rsidTr="00E532B7">
        <w:tc>
          <w:tcPr>
            <w:tcW w:w="1368" w:type="dxa"/>
          </w:tcPr>
          <w:p w14:paraId="1DB32517" w14:textId="77777777" w:rsidR="009D7D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A2B7CC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9720227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9D7D41" w:rsidRPr="00EA592D" w14:paraId="00629988" w14:textId="77777777" w:rsidTr="00E532B7">
        <w:tc>
          <w:tcPr>
            <w:tcW w:w="1368" w:type="dxa"/>
          </w:tcPr>
          <w:p w14:paraId="43EF2EB8" w14:textId="77777777" w:rsidR="009D7D41" w:rsidRPr="00B14F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E023E2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CD632D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9D7D41" w:rsidRPr="00EA592D" w14:paraId="2B4384FA" w14:textId="77777777" w:rsidTr="00E532B7">
        <w:tc>
          <w:tcPr>
            <w:tcW w:w="1368" w:type="dxa"/>
          </w:tcPr>
          <w:p w14:paraId="61A8A443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B27E7A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3AAD1E7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9D7D41" w:rsidRPr="00EA592D" w14:paraId="5B4D5FBF" w14:textId="77777777" w:rsidTr="00E532B7">
        <w:tc>
          <w:tcPr>
            <w:tcW w:w="1368" w:type="dxa"/>
            <w:shd w:val="clear" w:color="auto" w:fill="auto"/>
          </w:tcPr>
          <w:p w14:paraId="5851408A" w14:textId="77777777" w:rsidR="009D7D41" w:rsidRPr="00EB57B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025C02E" w14:textId="77777777" w:rsidR="009D7D41" w:rsidRPr="00EB57B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34A7A95" w14:textId="77777777" w:rsidR="009D7D41" w:rsidRPr="00097B9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7B9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D7D41" w:rsidRPr="00EA592D" w14:paraId="305DCBEF" w14:textId="77777777" w:rsidTr="00E532B7">
        <w:tc>
          <w:tcPr>
            <w:tcW w:w="1368" w:type="dxa"/>
            <w:shd w:val="clear" w:color="auto" w:fill="auto"/>
          </w:tcPr>
          <w:p w14:paraId="425F1661" w14:textId="77777777" w:rsidR="009D7D41" w:rsidRPr="00595FFC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4EA589C" w14:textId="77777777" w:rsidR="009D7D41" w:rsidRPr="00595FFC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3D563C8D" w14:textId="77777777" w:rsidR="009D7D41" w:rsidRPr="00097B90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097B9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9D7D41" w:rsidRPr="00EA592D" w14:paraId="70D1F1BE" w14:textId="77777777" w:rsidTr="00E532B7">
        <w:tc>
          <w:tcPr>
            <w:tcW w:w="1368" w:type="dxa"/>
            <w:shd w:val="clear" w:color="auto" w:fill="auto"/>
          </w:tcPr>
          <w:p w14:paraId="19655A15" w14:textId="77777777" w:rsidR="009D7D41" w:rsidRPr="00EB57B0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03D8B54" w14:textId="77777777" w:rsidR="009D7D41" w:rsidRPr="00595FFC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3416FC18" w14:textId="77777777" w:rsidR="009D7D41" w:rsidRPr="00097B90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7B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9D7D41" w:rsidRPr="00EA592D" w14:paraId="3B67383D" w14:textId="77777777" w:rsidTr="00E532B7">
        <w:tc>
          <w:tcPr>
            <w:tcW w:w="1368" w:type="dxa"/>
          </w:tcPr>
          <w:p w14:paraId="4133FBBC" w14:textId="77777777" w:rsidR="009D7D41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4D42ED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90D3997" w14:textId="77777777" w:rsidR="009D7D41" w:rsidRPr="0049665F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7B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097B9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9D7D41" w:rsidRPr="00EA592D" w14:paraId="0B270A57" w14:textId="77777777" w:rsidTr="00E532B7">
        <w:tc>
          <w:tcPr>
            <w:tcW w:w="1368" w:type="dxa"/>
          </w:tcPr>
          <w:p w14:paraId="01E5599A" w14:textId="77777777" w:rsidR="009D7D41" w:rsidRPr="00245732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B0977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96EDA0" w14:textId="77777777" w:rsidR="009D7D41" w:rsidRPr="00097B90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9D7D41" w:rsidRPr="00EA592D" w14:paraId="506EFDF1" w14:textId="77777777" w:rsidTr="00E532B7">
        <w:tc>
          <w:tcPr>
            <w:tcW w:w="1368" w:type="dxa"/>
          </w:tcPr>
          <w:p w14:paraId="73C45EC7" w14:textId="77777777" w:rsidR="009D7D41" w:rsidRPr="00E73399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74FAD1" w14:textId="77777777" w:rsidR="009D7D41" w:rsidRPr="00EA592D" w:rsidRDefault="009D7D41" w:rsidP="00E532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5C70DF3" w14:textId="77777777" w:rsidR="009D7D41" w:rsidRPr="00097B90" w:rsidRDefault="009D7D41" w:rsidP="00E532B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7B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097B9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920E6A" w:rsidRPr="00EA592D" w14:paraId="3E714740" w14:textId="77777777" w:rsidTr="00E532B7">
        <w:tc>
          <w:tcPr>
            <w:tcW w:w="1368" w:type="dxa"/>
          </w:tcPr>
          <w:p w14:paraId="4D10D826" w14:textId="502D1DF3" w:rsidR="00920E6A" w:rsidRPr="000F0B2B" w:rsidRDefault="00920E6A" w:rsidP="00920E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1A40FC3A" w14:textId="77777777" w:rsidR="00920E6A" w:rsidRPr="00EA592D" w:rsidRDefault="00920E6A" w:rsidP="00920E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190F6B" w14:textId="6DE2CF23" w:rsidR="00920E6A" w:rsidRPr="00097B90" w:rsidRDefault="00920E6A" w:rsidP="00920E6A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1AC731C0" w14:textId="77777777" w:rsidR="009D7D41" w:rsidRPr="008414D9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="Angsana New" w:hAnsi="Angsana New"/>
          <w:sz w:val="30"/>
          <w:szCs w:val="30"/>
          <w:cs/>
        </w:rPr>
        <w:br w:type="page"/>
      </w:r>
      <w:r w:rsidRPr="00097B90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097B90">
        <w:rPr>
          <w:rFonts w:asciiTheme="majorBidi" w:hAnsiTheme="majorBidi" w:hint="cs"/>
          <w:sz w:val="30"/>
          <w:szCs w:val="30"/>
          <w:cs/>
        </w:rPr>
        <w:t>เ</w:t>
      </w:r>
      <w:r w:rsidRPr="00097B90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66CC61DF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3A105" w14:textId="3432A733" w:rsidR="009D7D41" w:rsidRPr="00097B90" w:rsidRDefault="009D7D41" w:rsidP="009D7D41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097B90">
        <w:rPr>
          <w:rFonts w:asciiTheme="majorBidi" w:hAnsiTheme="majorBidi" w:cstheme="majorBidi"/>
          <w:sz w:val="30"/>
          <w:szCs w:val="30"/>
          <w:cs/>
        </w:rPr>
        <w:br/>
      </w:r>
      <w:r w:rsidR="00991444" w:rsidRPr="00991444">
        <w:rPr>
          <w:rFonts w:asciiTheme="majorBidi" w:hAnsiTheme="majorBidi" w:cstheme="majorBidi"/>
          <w:sz w:val="30"/>
          <w:szCs w:val="30"/>
        </w:rPr>
        <w:t>1</w:t>
      </w:r>
      <w:r w:rsidR="00DD32BB">
        <w:rPr>
          <w:rFonts w:asciiTheme="majorBidi" w:hAnsiTheme="majorBidi" w:cstheme="majorBidi"/>
          <w:sz w:val="30"/>
          <w:szCs w:val="30"/>
        </w:rPr>
        <w:t>5</w:t>
      </w:r>
      <w:r w:rsidRPr="00991444">
        <w:rPr>
          <w:rFonts w:asciiTheme="majorBidi" w:hAnsiTheme="majorBidi" w:cstheme="majorBidi"/>
          <w:sz w:val="30"/>
          <w:szCs w:val="30"/>
        </w:rPr>
        <w:t xml:space="preserve"> </w:t>
      </w:r>
      <w:r w:rsidR="00991444" w:rsidRPr="00097B9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91444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56D52411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5858E" w14:textId="77777777" w:rsidR="009D7D41" w:rsidRPr="00097B90" w:rsidRDefault="009D7D41" w:rsidP="009D7D41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97B90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F716936" w14:textId="77777777" w:rsidR="009D7D41" w:rsidRPr="00607564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E012D" w14:textId="77777777" w:rsidR="009D7D41" w:rsidRPr="00CE726B" w:rsidRDefault="009D7D41" w:rsidP="009D7D41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097B90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97B90">
        <w:rPr>
          <w:rFonts w:asciiTheme="majorBidi" w:hAnsiTheme="majorBidi" w:cstheme="majorBidi"/>
          <w:sz w:val="30"/>
          <w:szCs w:val="30"/>
          <w:cs/>
        </w:rPr>
        <w:t>ทุน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(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097B90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097B90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097B90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4BDFFCE7" w14:textId="77777777" w:rsidR="009D7D41" w:rsidRPr="00097B90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F616C9" w14:textId="77777777" w:rsidR="009D7D41" w:rsidRPr="00CE726B" w:rsidRDefault="009D7D41" w:rsidP="009D7D41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7DD51A4C" w14:textId="77777777" w:rsidR="009D7D41" w:rsidRPr="00E81923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35ECA6B" w14:textId="77777777" w:rsidR="009D7D41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097B90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68871F8" w14:textId="77777777" w:rsidR="009D7D41" w:rsidRPr="00E81923" w:rsidRDefault="009D7D41" w:rsidP="009D7D41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9D7D41" w14:paraId="0D93EC5C" w14:textId="77777777" w:rsidTr="00E532B7">
        <w:tc>
          <w:tcPr>
            <w:tcW w:w="2243" w:type="dxa"/>
          </w:tcPr>
          <w:p w14:paraId="0B88FDC1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17B939B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1CDA6785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1C2145D" w14:textId="77777777" w:rsidR="009D7D41" w:rsidRPr="00097B90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D7D41" w14:paraId="595F5E92" w14:textId="77777777" w:rsidTr="00E532B7">
        <w:tc>
          <w:tcPr>
            <w:tcW w:w="2243" w:type="dxa"/>
          </w:tcPr>
          <w:p w14:paraId="7EDF3E37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562CF0C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4AADDDFE" w14:textId="77777777" w:rsidR="009D7D41" w:rsidRPr="00097B9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0B2A42ED" w14:textId="091AE46B" w:rsidR="009D7D41" w:rsidRPr="004E7CB0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571269">
              <w:rPr>
                <w:rFonts w:asciiTheme="majorBidi" w:hAnsiTheme="majorBidi"/>
                <w:sz w:val="30"/>
                <w:szCs w:val="30"/>
              </w:rPr>
              <w:t>0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571269" w:rsidRPr="00097B90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  <w:r w:rsidRPr="00097B9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674" w:type="dxa"/>
          </w:tcPr>
          <w:p w14:paraId="6F5635EB" w14:textId="77777777" w:rsidR="009D7D41" w:rsidRPr="00097B90" w:rsidRDefault="009D7D41" w:rsidP="00E532B7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9D7D41" w14:paraId="5B97D88F" w14:textId="77777777" w:rsidTr="00E532B7">
        <w:tc>
          <w:tcPr>
            <w:tcW w:w="2243" w:type="dxa"/>
          </w:tcPr>
          <w:p w14:paraId="3ABBFDF3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90A373B" w14:textId="77777777" w:rsidR="009D7D41" w:rsidRPr="004E7CB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77F5B81C" w14:textId="77777777" w:rsidR="009D7D41" w:rsidRPr="00097B90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28A4F6AB" w14:textId="77777777" w:rsidR="009D7D41" w:rsidRPr="00097B90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9D7D41" w14:paraId="13DF50B6" w14:textId="77777777" w:rsidTr="00E532B7">
        <w:tc>
          <w:tcPr>
            <w:tcW w:w="2243" w:type="dxa"/>
          </w:tcPr>
          <w:p w14:paraId="6B5BC901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3B3B0A26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6301251A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3DF9335B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1C340CE4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D7D41" w14:paraId="2FC1880C" w14:textId="77777777" w:rsidTr="00E532B7">
        <w:tc>
          <w:tcPr>
            <w:tcW w:w="2243" w:type="dxa"/>
          </w:tcPr>
          <w:p w14:paraId="79280D56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1094976D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2F81FBC1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28A3D5B5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4A5C3E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14:paraId="479DCA13" w14:textId="77777777" w:rsidTr="00E532B7">
        <w:tc>
          <w:tcPr>
            <w:tcW w:w="2243" w:type="dxa"/>
          </w:tcPr>
          <w:p w14:paraId="2E8CFFD0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723EA507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684DEEE8" w14:textId="77777777" w:rsidR="009D7D41" w:rsidRDefault="009D7D41" w:rsidP="00E532B7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10D333BE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1174C45C" w14:textId="77777777" w:rsidR="009D7D41" w:rsidRDefault="009D7D41" w:rsidP="00E532B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B5E0DC7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2433AB9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5830A438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8F074" w14:textId="77777777" w:rsidR="009D7D41" w:rsidRPr="008F53C2" w:rsidRDefault="009D7D41" w:rsidP="009D7D41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097B9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97B90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 xml:space="preserve">เรื่อง </w:t>
      </w:r>
      <w:r w:rsidRPr="00097B9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7B90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097B90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097B90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097B90">
        <w:rPr>
          <w:rFonts w:ascii="Angsana New" w:hAnsi="Angsana New" w:hint="cs"/>
          <w:sz w:val="30"/>
          <w:szCs w:val="30"/>
          <w:cs/>
        </w:rPr>
        <w:t>กลุ่ม</w:t>
      </w:r>
      <w:r w:rsidRPr="00097B90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097B90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097B90">
        <w:rPr>
          <w:rFonts w:ascii="Angsana New" w:hAnsi="Angsana New" w:hint="cs"/>
          <w:sz w:val="30"/>
          <w:szCs w:val="30"/>
          <w:cs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097B90">
        <w:rPr>
          <w:rFonts w:ascii="Angsana New" w:hAnsi="Angsana New" w:hint="cs"/>
          <w:sz w:val="30"/>
          <w:szCs w:val="30"/>
          <w:cs/>
        </w:rPr>
        <w:t>กลุ่ม</w:t>
      </w:r>
      <w:r w:rsidRPr="00097B90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 w:rsidRPr="00097B90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</w:p>
    <w:p w14:paraId="20CD7280" w14:textId="77777777" w:rsidR="009D7D41" w:rsidRPr="00E8192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4AE629C" w14:textId="3FF9601B" w:rsidR="009D7D41" w:rsidRDefault="009D7D41" w:rsidP="009D7D4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097B90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5CE8BEAE" w14:textId="77777777" w:rsidR="007C7865" w:rsidRDefault="007C7865" w:rsidP="009D7D4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CB124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="Angsana New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0F0B2B">
        <w:rPr>
          <w:rFonts w:ascii="Angsana New" w:hAnsi="Angsana New"/>
          <w:sz w:val="30"/>
          <w:szCs w:val="30"/>
        </w:rPr>
        <w:t>2</w:t>
      </w:r>
      <w:r w:rsidRPr="00E73399">
        <w:rPr>
          <w:rFonts w:ascii="Angsana New" w:hAnsi="Angsana New"/>
          <w:sz w:val="30"/>
          <w:szCs w:val="30"/>
        </w:rPr>
        <w:t>0</w:t>
      </w:r>
      <w:r w:rsidRPr="000F0B2B">
        <w:rPr>
          <w:rFonts w:ascii="Angsana New" w:hAnsi="Angsana New"/>
          <w:sz w:val="30"/>
          <w:szCs w:val="30"/>
        </w:rPr>
        <w:t>1</w:t>
      </w:r>
      <w:r w:rsidRPr="00E73399">
        <w:rPr>
          <w:rFonts w:ascii="Angsana New" w:hAnsi="Angsana New"/>
          <w:sz w:val="30"/>
          <w:szCs w:val="30"/>
        </w:rPr>
        <w:t>9</w:t>
      </w:r>
      <w:r w:rsidRPr="00BE089B">
        <w:rPr>
          <w:rFonts w:asciiTheme="majorBidi" w:hAnsiTheme="majorBidi" w:cs="Angsana New"/>
          <w:sz w:val="30"/>
          <w:szCs w:val="30"/>
        </w:rPr>
        <w:t xml:space="preserve"> (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C</w:t>
      </w:r>
      <w:r w:rsidRPr="00BE089B">
        <w:rPr>
          <w:rFonts w:asciiTheme="majorBidi" w:hAnsiTheme="majorBidi" w:cstheme="majorBidi" w:hint="cs"/>
          <w:sz w:val="30"/>
          <w:szCs w:val="30"/>
        </w:rPr>
        <w:t>OVID</w:t>
      </w:r>
      <w:r w:rsidRPr="004416D4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0F0B2B">
        <w:rPr>
          <w:rFonts w:asciiTheme="majorBidi" w:hAnsiTheme="majorBidi" w:cs="Angsana New"/>
          <w:sz w:val="30"/>
          <w:szCs w:val="30"/>
        </w:rPr>
        <w:t>1</w:t>
      </w:r>
      <w:r w:rsidRPr="00E73399">
        <w:rPr>
          <w:rFonts w:asciiTheme="majorBidi" w:hAnsiTheme="majorBidi" w:cs="Angsana New"/>
          <w:sz w:val="30"/>
          <w:szCs w:val="30"/>
        </w:rPr>
        <w:t>9</w:t>
      </w:r>
      <w:r w:rsidRPr="00BE089B">
        <w:rPr>
          <w:rFonts w:asciiTheme="majorBidi" w:hAnsiTheme="majorBidi" w:cs="Angsana New"/>
          <w:sz w:val="30"/>
          <w:szCs w:val="30"/>
        </w:rPr>
        <w:t>)</w:t>
      </w:r>
    </w:p>
    <w:p w14:paraId="5404A4B8" w14:textId="77777777" w:rsidR="009D7D41" w:rsidRPr="00EA264C" w:rsidRDefault="009D7D41" w:rsidP="00032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12FFD3C" w14:textId="36E7C7E3" w:rsidR="009D7D41" w:rsidRDefault="009D7D41" w:rsidP="009D7D4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7B90">
        <w:rPr>
          <w:rFonts w:ascii="Angsana New" w:hAnsi="Angsana New"/>
          <w:sz w:val="30"/>
          <w:szCs w:val="30"/>
          <w:cs/>
        </w:rPr>
        <w:t xml:space="preserve">ในปี </w:t>
      </w:r>
      <w:r w:rsidRPr="00991444">
        <w:rPr>
          <w:rFonts w:ascii="Angsana New" w:hAnsi="Angsana New"/>
          <w:sz w:val="30"/>
          <w:szCs w:val="30"/>
        </w:rPr>
        <w:t>2565</w:t>
      </w:r>
      <w:r w:rsidRPr="00097B90">
        <w:rPr>
          <w:rFonts w:ascii="Angsana New" w:hAnsi="Angsana New"/>
          <w:sz w:val="30"/>
          <w:szCs w:val="30"/>
          <w:cs/>
        </w:rPr>
        <w:t xml:space="preserve"> สถานการณ์การแพร่ระบาดของ </w:t>
      </w:r>
      <w:r w:rsidRPr="00991444">
        <w:rPr>
          <w:rFonts w:ascii="Angsana New" w:hAnsi="Angsana New"/>
          <w:sz w:val="30"/>
          <w:szCs w:val="30"/>
        </w:rPr>
        <w:t>COVID-19</w:t>
      </w:r>
      <w:r w:rsidRPr="00097B90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</w:t>
      </w:r>
      <w:r w:rsidRPr="00097B90">
        <w:rPr>
          <w:rFonts w:ascii="Angsana New" w:hAnsi="Angsana New" w:hint="cs"/>
          <w:sz w:val="30"/>
          <w:szCs w:val="30"/>
          <w:cs/>
        </w:rPr>
        <w:t>และยังคง</w:t>
      </w:r>
      <w:r w:rsidRPr="00097B90">
        <w:rPr>
          <w:rFonts w:ascii="Angsana New" w:hAnsi="Angsana New"/>
          <w:sz w:val="30"/>
          <w:szCs w:val="30"/>
          <w:cs/>
        </w:rPr>
        <w:t>มีการแจกจ่ายวัคซีน</w:t>
      </w:r>
      <w:r w:rsidRPr="00097B90">
        <w:rPr>
          <w:rFonts w:ascii="Angsana New" w:hAnsi="Angsana New" w:hint="cs"/>
          <w:sz w:val="30"/>
          <w:szCs w:val="30"/>
          <w:cs/>
        </w:rPr>
        <w:t>อยู่ ทั้งนี้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097B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91444">
        <w:rPr>
          <w:rFonts w:ascii="Angsana New" w:hAnsi="Angsana New"/>
          <w:sz w:val="30"/>
          <w:szCs w:val="30"/>
        </w:rPr>
        <w:t>3</w:t>
      </w:r>
      <w:r w:rsidR="0089565B" w:rsidRPr="00991444">
        <w:rPr>
          <w:rFonts w:ascii="Angsana New" w:hAnsi="Angsana New"/>
          <w:sz w:val="30"/>
          <w:szCs w:val="30"/>
        </w:rPr>
        <w:t>0</w:t>
      </w:r>
      <w:r w:rsidRPr="00991444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 w:hint="cs"/>
          <w:sz w:val="30"/>
          <w:szCs w:val="30"/>
          <w:cs/>
        </w:rPr>
        <w:t>ม</w:t>
      </w:r>
      <w:r w:rsidR="0089565B" w:rsidRPr="00097B90">
        <w:rPr>
          <w:rFonts w:ascii="Angsana New" w:hAnsi="Angsana New" w:hint="cs"/>
          <w:sz w:val="30"/>
          <w:szCs w:val="30"/>
          <w:cs/>
        </w:rPr>
        <w:t>ิถุนายน</w:t>
      </w:r>
      <w:r w:rsidRPr="00097B90">
        <w:rPr>
          <w:rFonts w:ascii="Angsana New" w:hAnsi="Angsana New" w:hint="cs"/>
          <w:sz w:val="30"/>
          <w:szCs w:val="30"/>
          <w:cs/>
        </w:rPr>
        <w:t xml:space="preserve"> </w:t>
      </w:r>
      <w:r w:rsidRPr="00991444">
        <w:rPr>
          <w:rFonts w:ascii="Angsana New" w:hAnsi="Angsana New"/>
          <w:sz w:val="30"/>
          <w:szCs w:val="30"/>
        </w:rPr>
        <w:t xml:space="preserve">2565 </w:t>
      </w:r>
      <w:r w:rsidRPr="00097B90">
        <w:rPr>
          <w:rFonts w:ascii="Angsana New" w:hAnsi="Angsana New" w:hint="cs"/>
          <w:sz w:val="30"/>
          <w:szCs w:val="30"/>
          <w:cs/>
        </w:rPr>
        <w:t xml:space="preserve">การประเมินราคามูลค่ายุติธรรมของเงินลงทุนในอสังหาริมทรัพย์สำหรับโรงแรมในประเทศไทยได้ดำเนินการเสร็จแล้ว </w:t>
      </w:r>
      <w:r w:rsidR="006340C9">
        <w:rPr>
          <w:rFonts w:ascii="Angsana New" w:hAnsi="Angsana New"/>
          <w:sz w:val="30"/>
          <w:szCs w:val="30"/>
        </w:rPr>
        <w:t>(</w:t>
      </w:r>
      <w:r w:rsidR="006340C9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6340C9">
        <w:rPr>
          <w:rFonts w:ascii="Angsana New" w:hAnsi="Angsana New"/>
          <w:sz w:val="30"/>
          <w:szCs w:val="30"/>
        </w:rPr>
        <w:t>4)</w:t>
      </w:r>
      <w:r w:rsidR="00030973">
        <w:rPr>
          <w:rFonts w:ascii="Angsana New" w:hAnsi="Angsana New" w:hint="cs"/>
          <w:sz w:val="30"/>
          <w:szCs w:val="30"/>
          <w:cs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ส่วนการประเมินราคามูลค่ายุติธรรมของเงินลงทุนในอสังหาริมทรัพย์สำหรับโรงแรมในประเทศมัลดีฟส์ยังคงไม่สามารถเริ่มดำเนินการประเมินมูลค่ายุติธรรม</w:t>
      </w:r>
      <w:r w:rsidRPr="00097B90">
        <w:rPr>
          <w:rFonts w:asciiTheme="majorBidi" w:hAnsiTheme="majorBidi" w:hint="cs"/>
          <w:sz w:val="30"/>
          <w:szCs w:val="30"/>
          <w:cs/>
        </w:rPr>
        <w:t>อย่างเต็มรูปแบบ</w:t>
      </w:r>
      <w:r w:rsidRPr="00097B90">
        <w:rPr>
          <w:rFonts w:ascii="Angsana New" w:hAnsi="Angsana New"/>
          <w:sz w:val="30"/>
          <w:szCs w:val="30"/>
          <w:cs/>
        </w:rPr>
        <w:t>ได้</w:t>
      </w:r>
      <w:r w:rsidRPr="0008714C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และเมื่อวันที่</w:t>
      </w:r>
      <w:r w:rsidRPr="0008714C">
        <w:rPr>
          <w:rFonts w:asciiTheme="majorBidi" w:hAnsiTheme="majorBidi" w:cstheme="majorBidi"/>
          <w:sz w:val="30"/>
          <w:szCs w:val="30"/>
        </w:rPr>
        <w:t xml:space="preserve"> 14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 xml:space="preserve">2564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Pr="00097B90">
        <w:rPr>
          <w:rFonts w:asciiTheme="majorBidi" w:hAnsiTheme="majorBidi" w:cstheme="majorBidi"/>
          <w:sz w:val="30"/>
          <w:szCs w:val="30"/>
          <w:cs/>
        </w:rPr>
        <w:t>โรงแรมดุสิตธานี มัลดีฟส์</w:t>
      </w:r>
      <w:r w:rsidRPr="0008714C">
        <w:rPr>
          <w:rFonts w:asciiTheme="majorBidi" w:hAnsiTheme="majorBidi" w:cstheme="majorBidi"/>
          <w:sz w:val="30"/>
          <w:szCs w:val="30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จากเดิมที่ต้องประเมินอย่างเต็มรูปแบบให้แล้วเสร็จภายใน </w:t>
      </w:r>
      <w:r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>2564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ให้ขยายเวลาการประเมินออกไปเป็นให้แล้วเสร็จภายในวันที่ </w:t>
      </w:r>
      <w:r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8714C">
        <w:rPr>
          <w:rFonts w:asciiTheme="majorBidi" w:hAnsiTheme="majorBidi" w:cstheme="majorBidi"/>
          <w:sz w:val="30"/>
          <w:szCs w:val="30"/>
        </w:rPr>
        <w:t>2565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กับสำนักงานคณะกรรมการกำกับหลักทรัพย์และตลาดหลักทรัพย์ ซึ่งเป็นไปตามประกาศคณะกรรมการกำกับตลาดทุน ที่ ทน</w:t>
      </w:r>
      <w:r w:rsidRPr="00F02BAF">
        <w:rPr>
          <w:rFonts w:asciiTheme="majorBidi" w:hAnsiTheme="majorBidi" w:cstheme="majorBidi" w:hint="cs"/>
          <w:sz w:val="30"/>
          <w:szCs w:val="30"/>
        </w:rPr>
        <w:t>/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Pr="00F02BAF">
        <w:rPr>
          <w:rFonts w:asciiTheme="majorBidi" w:hAnsiTheme="majorBidi" w:cstheme="majorBidi"/>
          <w:sz w:val="30"/>
          <w:szCs w:val="30"/>
        </w:rPr>
        <w:t>10</w:t>
      </w:r>
      <w:r w:rsidRPr="00F02BAF">
        <w:rPr>
          <w:rFonts w:asciiTheme="majorBidi" w:hAnsiTheme="majorBidi" w:cstheme="majorBidi" w:hint="cs"/>
          <w:sz w:val="30"/>
          <w:szCs w:val="30"/>
        </w:rPr>
        <w:t>/</w:t>
      </w:r>
      <w:r w:rsidRPr="00F02BAF">
        <w:rPr>
          <w:rFonts w:asciiTheme="majorBidi" w:hAnsiTheme="majorBidi" w:cstheme="majorBidi"/>
          <w:sz w:val="30"/>
          <w:szCs w:val="30"/>
        </w:rPr>
        <w:t>2564</w:t>
      </w:r>
      <w:r w:rsidRPr="00F02BA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Pr="00F02BAF">
        <w:rPr>
          <w:rFonts w:asciiTheme="majorBidi" w:hAnsiTheme="majorBidi" w:cstheme="majorBidi" w:hint="cs"/>
          <w:sz w:val="30"/>
          <w:szCs w:val="30"/>
        </w:rPr>
        <w:t>2019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02BAF">
        <w:rPr>
          <w:rFonts w:asciiTheme="majorBidi" w:hAnsiTheme="majorBidi" w:cstheme="majorBidi"/>
          <w:sz w:val="30"/>
          <w:szCs w:val="30"/>
        </w:rPr>
        <w:t xml:space="preserve">19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มกรา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F02BAF">
        <w:rPr>
          <w:rFonts w:asciiTheme="majorBidi" w:hAnsiTheme="majorBidi" w:cstheme="majorBidi"/>
          <w:sz w:val="30"/>
          <w:szCs w:val="30"/>
        </w:rPr>
        <w:t>2565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7B90">
        <w:rPr>
          <w:rFonts w:ascii="Angsana New" w:hAnsi="Angsana New" w:cstheme="majorBidi"/>
          <w:sz w:val="30"/>
          <w:szCs w:val="30"/>
          <w:cs/>
        </w:rPr>
        <w:t>กลุ่มกองทรัสต์จึงวัดมูลค่ายุติธรรมของเงินลงทุนใน</w:t>
      </w:r>
      <w:r w:rsidRPr="00097B90">
        <w:rPr>
          <w:rFonts w:ascii="Angsana New" w:hAnsi="Angsana New" w:cstheme="majorBidi"/>
          <w:sz w:val="30"/>
          <w:szCs w:val="30"/>
          <w:cs/>
        </w:rPr>
        <w:lastRenderedPageBreak/>
        <w:t>อสังหาริมทรัพย์สำหรับโรงแรมในประเทศมัลดีฟส์ ตามรายงานการประเมินเม</w:t>
      </w:r>
      <w:r w:rsidRPr="00097B90">
        <w:rPr>
          <w:rFonts w:ascii="Angsana New" w:hAnsi="Angsana New" w:cstheme="majorBidi" w:hint="cs"/>
          <w:sz w:val="30"/>
          <w:szCs w:val="30"/>
          <w:cs/>
        </w:rPr>
        <w:t>ื่</w:t>
      </w:r>
      <w:r w:rsidRPr="00097B90">
        <w:rPr>
          <w:rFonts w:ascii="Angsana New" w:hAnsi="Angsana New" w:cstheme="majorBidi"/>
          <w:sz w:val="30"/>
          <w:szCs w:val="30"/>
          <w:cs/>
        </w:rPr>
        <w:t>อวันท</w:t>
      </w:r>
      <w:r w:rsidRPr="00097B90">
        <w:rPr>
          <w:rFonts w:ascii="Angsana New" w:hAnsi="Angsana New" w:cstheme="majorBidi" w:hint="cs"/>
          <w:sz w:val="30"/>
          <w:szCs w:val="30"/>
          <w:cs/>
        </w:rPr>
        <w:t xml:space="preserve">ี่ </w:t>
      </w:r>
      <w:r w:rsidRPr="00737585">
        <w:rPr>
          <w:rFonts w:ascii="Angsana New" w:hAnsi="Angsana New"/>
          <w:sz w:val="30"/>
          <w:szCs w:val="30"/>
        </w:rPr>
        <w:t xml:space="preserve">31 </w:t>
      </w:r>
      <w:r w:rsidRPr="00097B90">
        <w:rPr>
          <w:rFonts w:ascii="Angsana New" w:hAnsi="Angsana New" w:hint="cs"/>
          <w:sz w:val="30"/>
          <w:szCs w:val="30"/>
          <w:cs/>
        </w:rPr>
        <w:t>ธันวาคม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737585">
        <w:rPr>
          <w:rFonts w:ascii="Angsana New" w:hAnsi="Angsana New"/>
          <w:sz w:val="30"/>
          <w:szCs w:val="30"/>
        </w:rPr>
        <w:t>2564</w:t>
      </w:r>
      <w:r w:rsidR="00162A52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โดยใช้ราคาประเมินที่ผู้ประเมินราคาอิสระได้ประเมินมูลค่ายุติธรรม</w:t>
      </w:r>
      <w:r w:rsidRPr="00097B90">
        <w:rPr>
          <w:rFonts w:ascii="Angsana New" w:hAnsi="Angsana New" w:hint="cs"/>
          <w:sz w:val="30"/>
          <w:szCs w:val="30"/>
          <w:cs/>
        </w:rPr>
        <w:t xml:space="preserve">ในรูปแบบที่ไม่ได้มีการสำรวจภาคสนาม </w:t>
      </w:r>
      <w:r w:rsidRPr="00097B90">
        <w:rPr>
          <w:rFonts w:ascii="Angsana New" w:hAnsi="Angsana New"/>
          <w:sz w:val="30"/>
          <w:szCs w:val="30"/>
          <w:cs/>
        </w:rPr>
        <w:t>ผู้</w:t>
      </w:r>
      <w:r w:rsidRPr="00097B90">
        <w:rPr>
          <w:rFonts w:ascii="Angsana New" w:hAnsi="Angsana New" w:hint="cs"/>
          <w:sz w:val="30"/>
          <w:szCs w:val="30"/>
          <w:cs/>
        </w:rPr>
        <w:t>จัดการกองทรัสต์ได้</w:t>
      </w:r>
      <w:r w:rsidRPr="00097B90">
        <w:rPr>
          <w:rFonts w:ascii="Angsana New" w:hAnsi="Angsana New"/>
          <w:sz w:val="30"/>
          <w:szCs w:val="30"/>
          <w:cs/>
        </w:rPr>
        <w:t>มีการติดตามสถานการณ์</w:t>
      </w:r>
      <w:r w:rsidRPr="00E36060">
        <w:rPr>
          <w:rFonts w:ascii="Angsana New" w:hAnsi="Angsana New"/>
          <w:sz w:val="30"/>
          <w:szCs w:val="30"/>
        </w:rPr>
        <w:t xml:space="preserve"> </w:t>
      </w:r>
      <w:r w:rsidRPr="005F6B8B">
        <w:rPr>
          <w:rFonts w:ascii="Angsana New" w:hAnsi="Angsana New"/>
          <w:sz w:val="30"/>
          <w:szCs w:val="30"/>
        </w:rPr>
        <w:t>COVID-</w:t>
      </w:r>
      <w:r>
        <w:rPr>
          <w:rFonts w:ascii="Angsana New" w:hAnsi="Angsana New"/>
          <w:sz w:val="30"/>
          <w:szCs w:val="30"/>
        </w:rPr>
        <w:t>19</w:t>
      </w:r>
      <w:r w:rsidRPr="00097B90">
        <w:rPr>
          <w:rFonts w:ascii="Angsana New" w:hAnsi="Angsana New"/>
          <w:sz w:val="30"/>
          <w:szCs w:val="30"/>
          <w:cs/>
        </w:rPr>
        <w:t xml:space="preserve"> อย่างใกล้ชิดเพื่อ</w:t>
      </w:r>
      <w:r w:rsidRPr="00097B90">
        <w:rPr>
          <w:rFonts w:ascii="Angsana New" w:hAnsi="Angsana New" w:hint="cs"/>
          <w:sz w:val="30"/>
          <w:szCs w:val="30"/>
          <w:cs/>
        </w:rPr>
        <w:t>ลด</w:t>
      </w:r>
      <w:r w:rsidRPr="00097B90">
        <w:rPr>
          <w:rFonts w:ascii="Angsana New" w:hAnsi="Angsana New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3912D132" w14:textId="77777777" w:rsidR="009D7D41" w:rsidRDefault="009D7D41" w:rsidP="009D7D41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p w14:paraId="21F0424F" w14:textId="77777777" w:rsidR="009D7D41" w:rsidRPr="00187B3D" w:rsidRDefault="009D7D41" w:rsidP="009D7D41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92C8DB2" w14:textId="77777777" w:rsidR="009D7D41" w:rsidRPr="00AF3771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D449398" w14:textId="77777777" w:rsidR="009D7D41" w:rsidRPr="00AE586E" w:rsidRDefault="009D7D41" w:rsidP="009D7D41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124"/>
        <w:gridCol w:w="1017"/>
        <w:gridCol w:w="264"/>
        <w:gridCol w:w="1155"/>
        <w:gridCol w:w="540"/>
        <w:gridCol w:w="994"/>
      </w:tblGrid>
      <w:tr w:rsidR="009D7D41" w:rsidRPr="00CE726B" w14:paraId="4F4ADD0C" w14:textId="77777777" w:rsidTr="00E532B7">
        <w:trPr>
          <w:trHeight w:val="144"/>
        </w:trPr>
        <w:tc>
          <w:tcPr>
            <w:tcW w:w="5124" w:type="dxa"/>
          </w:tcPr>
          <w:p w14:paraId="2ADF1552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4B41C23B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4C52A4D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0AF48FC9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14:paraId="633CD441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center"/>
          </w:tcPr>
          <w:p w14:paraId="2FA7B155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D7D41" w:rsidRPr="00CE726B" w14:paraId="186EA3AE" w14:textId="77777777" w:rsidTr="00E532B7">
        <w:trPr>
          <w:trHeight w:val="144"/>
        </w:trPr>
        <w:tc>
          <w:tcPr>
            <w:tcW w:w="5124" w:type="dxa"/>
          </w:tcPr>
          <w:p w14:paraId="060F0708" w14:textId="77777777" w:rsidR="009D7D41" w:rsidRPr="00097B90" w:rsidDel="008A5E13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</w:tcPr>
          <w:p w14:paraId="098D6014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FAB8C27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432C6013" w14:textId="77777777" w:rsidR="009D7D41" w:rsidRPr="00B14F41" w:rsidDel="008A5E13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D7D41" w:rsidRPr="00CE726B" w14:paraId="796ACB5F" w14:textId="77777777" w:rsidTr="00E532B7">
        <w:trPr>
          <w:trHeight w:val="144"/>
        </w:trPr>
        <w:tc>
          <w:tcPr>
            <w:tcW w:w="5124" w:type="dxa"/>
          </w:tcPr>
          <w:p w14:paraId="6789F777" w14:textId="77777777" w:rsidR="009D7D41" w:rsidRPr="00097B90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17" w:type="dxa"/>
          </w:tcPr>
          <w:p w14:paraId="32E78558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6F35722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062AF35" w14:textId="77777777" w:rsidR="009D7D41" w:rsidRPr="00B14F41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  <w:tc>
          <w:tcPr>
            <w:tcW w:w="540" w:type="dxa"/>
          </w:tcPr>
          <w:p w14:paraId="14E867D6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32E43FA7" w14:textId="77777777" w:rsidR="009D7D41" w:rsidRPr="009A0E34" w:rsidRDefault="009D7D41" w:rsidP="00E532B7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7,258,856</w:t>
            </w:r>
          </w:p>
        </w:tc>
      </w:tr>
      <w:tr w:rsidR="009D7D41" w:rsidRPr="00CE726B" w14:paraId="66DB84E6" w14:textId="77777777" w:rsidTr="00E532B7">
        <w:trPr>
          <w:trHeight w:val="144"/>
        </w:trPr>
        <w:tc>
          <w:tcPr>
            <w:tcW w:w="5124" w:type="dxa"/>
          </w:tcPr>
          <w:p w14:paraId="1108F65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17" w:type="dxa"/>
          </w:tcPr>
          <w:p w14:paraId="1FDE768A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476624D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A5F977" w14:textId="642CB5AA" w:rsidR="009D7D41" w:rsidRPr="0084699C" w:rsidRDefault="00E4354C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42,280</w:t>
            </w:r>
          </w:p>
        </w:tc>
        <w:tc>
          <w:tcPr>
            <w:tcW w:w="540" w:type="dxa"/>
          </w:tcPr>
          <w:p w14:paraId="46602DBC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72C76786" w14:textId="77777777" w:rsidR="009D7D41" w:rsidRPr="009A0E34" w:rsidRDefault="009D7D41" w:rsidP="00E532B7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90,203</w:t>
            </w:r>
          </w:p>
        </w:tc>
      </w:tr>
      <w:tr w:rsidR="009D7D41" w:rsidRPr="00CE726B" w14:paraId="44AC2B1A" w14:textId="77777777" w:rsidTr="00E532B7">
        <w:trPr>
          <w:trHeight w:val="144"/>
        </w:trPr>
        <w:tc>
          <w:tcPr>
            <w:tcW w:w="5124" w:type="dxa"/>
          </w:tcPr>
          <w:p w14:paraId="0E866A4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/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ส่วนปรับปรุงโรงแรมในระหว่าง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งวด</w:t>
            </w:r>
          </w:p>
        </w:tc>
        <w:tc>
          <w:tcPr>
            <w:tcW w:w="1017" w:type="dxa"/>
          </w:tcPr>
          <w:p w14:paraId="55A745BC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2B1C62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49ECA255" w14:textId="086DC4B5" w:rsidR="009D7D41" w:rsidRPr="00285F54" w:rsidRDefault="00791514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540" w:type="dxa"/>
          </w:tcPr>
          <w:p w14:paraId="161C82B4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5ECEF57A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(1,639)</w:t>
            </w:r>
          </w:p>
        </w:tc>
      </w:tr>
      <w:tr w:rsidR="009D7D41" w:rsidRPr="00CE726B" w14:paraId="432CD183" w14:textId="77777777" w:rsidTr="00E532B7">
        <w:trPr>
          <w:trHeight w:val="144"/>
        </w:trPr>
        <w:tc>
          <w:tcPr>
            <w:tcW w:w="5124" w:type="dxa"/>
          </w:tcPr>
          <w:p w14:paraId="1BFE5FDC" w14:textId="77777777" w:rsidR="009D7D41" w:rsidRPr="00CE726B" w:rsidRDefault="009D7D41" w:rsidP="00E532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17" w:type="dxa"/>
          </w:tcPr>
          <w:p w14:paraId="08B0457B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6628E4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33BAF4A" w14:textId="5651E285" w:rsidR="009D7D41" w:rsidRPr="00CE726B" w:rsidRDefault="00791514" w:rsidP="00991444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(66,14</w:t>
            </w:r>
            <w:r w:rsidR="00991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23C0521F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41B377F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(129,778)</w:t>
            </w:r>
          </w:p>
        </w:tc>
      </w:tr>
      <w:tr w:rsidR="009D7D41" w:rsidRPr="00CE726B" w14:paraId="5F711AAD" w14:textId="77777777" w:rsidTr="00E532B7">
        <w:trPr>
          <w:trHeight w:val="144"/>
        </w:trPr>
        <w:tc>
          <w:tcPr>
            <w:tcW w:w="5124" w:type="dxa"/>
          </w:tcPr>
          <w:p w14:paraId="296E6848" w14:textId="77777777" w:rsidR="009D7D41" w:rsidRPr="00097B90" w:rsidRDefault="009D7D41" w:rsidP="00E532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017" w:type="dxa"/>
          </w:tcPr>
          <w:p w14:paraId="0BA355E5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22ED76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AFC9558" w14:textId="62852EA3" w:rsidR="009D7D41" w:rsidRPr="00CE726B" w:rsidRDefault="00791514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(1,304)</w:t>
            </w:r>
          </w:p>
        </w:tc>
        <w:tc>
          <w:tcPr>
            <w:tcW w:w="540" w:type="dxa"/>
          </w:tcPr>
          <w:p w14:paraId="66FA23C3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53AE508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(7,389)</w:t>
            </w:r>
          </w:p>
        </w:tc>
      </w:tr>
      <w:tr w:rsidR="009D7D41" w:rsidRPr="00CE726B" w14:paraId="4C6958E6" w14:textId="77777777" w:rsidTr="00E532B7">
        <w:trPr>
          <w:trHeight w:val="144"/>
        </w:trPr>
        <w:tc>
          <w:tcPr>
            <w:tcW w:w="5124" w:type="dxa"/>
          </w:tcPr>
          <w:p w14:paraId="11195696" w14:textId="77777777" w:rsidR="009D7D41" w:rsidRPr="00097B90" w:rsidRDefault="009D7D41" w:rsidP="00E532B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17" w:type="dxa"/>
          </w:tcPr>
          <w:p w14:paraId="141B760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C8B096F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F5D7F0" w14:textId="488FE077" w:rsidR="009D7D41" w:rsidRPr="00991444" w:rsidRDefault="00791514" w:rsidP="009914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14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164,86</w:t>
            </w:r>
            <w:r w:rsidR="00991444" w:rsidRPr="009914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540" w:type="dxa"/>
          </w:tcPr>
          <w:p w14:paraId="7E6A12B0" w14:textId="77777777" w:rsidR="009D7D41" w:rsidRPr="00506277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465BD78F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sz w:val="30"/>
                <w:szCs w:val="30"/>
              </w:rPr>
              <w:t>297,734</w:t>
            </w:r>
          </w:p>
        </w:tc>
      </w:tr>
      <w:tr w:rsidR="009D7D41" w:rsidRPr="00CE726B" w14:paraId="2AE4B35B" w14:textId="77777777" w:rsidTr="00E532B7">
        <w:trPr>
          <w:trHeight w:val="144"/>
        </w:trPr>
        <w:tc>
          <w:tcPr>
            <w:tcW w:w="5124" w:type="dxa"/>
          </w:tcPr>
          <w:p w14:paraId="00844221" w14:textId="07F5CE59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75E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0 </w:t>
            </w:r>
            <w:r w:rsidR="00275E44"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097B90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7B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17" w:type="dxa"/>
          </w:tcPr>
          <w:p w14:paraId="6CE9A5E8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A8E9EC8" w14:textId="77777777" w:rsidR="009D7D41" w:rsidRPr="00CE726B" w:rsidRDefault="009D7D41" w:rsidP="00E532B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C6E3A72" w14:textId="64B87FAB" w:rsidR="009D7D41" w:rsidRPr="00097B90" w:rsidRDefault="00206939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7,647,64</w:t>
            </w:r>
            <w:r w:rsidR="00970C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40" w:type="dxa"/>
          </w:tcPr>
          <w:p w14:paraId="1BC4EE73" w14:textId="77777777" w:rsidR="009D7D41" w:rsidRPr="009A0E34" w:rsidRDefault="009D7D41" w:rsidP="00E532B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CFC6CBE" w14:textId="77777777" w:rsidR="009D7D41" w:rsidRPr="009A0E34" w:rsidRDefault="009D7D41" w:rsidP="00E532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E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7,507,987</w:t>
            </w:r>
          </w:p>
        </w:tc>
      </w:tr>
    </w:tbl>
    <w:p w14:paraId="709E11E3" w14:textId="77777777" w:rsidR="009D7D41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64E140" w14:textId="02701539" w:rsidR="00E704EC" w:rsidRPr="00097B90" w:rsidRDefault="00E704EC" w:rsidP="00E70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bookmarkStart w:id="1" w:name="_Hlk102467416"/>
      <w:r w:rsidRPr="00097B90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097B90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 w:rsidR="00162A52">
        <w:rPr>
          <w:rFonts w:ascii="Angsana New" w:hAnsi="Angsana New"/>
          <w:sz w:val="30"/>
          <w:szCs w:val="30"/>
        </w:rPr>
        <w:t xml:space="preserve"> </w:t>
      </w:r>
      <w:r w:rsidR="008779E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779ED">
        <w:rPr>
          <w:rFonts w:ascii="Angsana New" w:hAnsi="Angsana New"/>
          <w:sz w:val="30"/>
          <w:szCs w:val="30"/>
        </w:rPr>
        <w:t xml:space="preserve">2565 </w:t>
      </w:r>
      <w:r w:rsidR="008779ED">
        <w:rPr>
          <w:rFonts w:ascii="Angsana New" w:hAnsi="Angsana New" w:hint="cs"/>
          <w:sz w:val="30"/>
          <w:szCs w:val="30"/>
          <w:cs/>
        </w:rPr>
        <w:t>มูลค่ายุติธรรมของเงินลงทุนในอสังหาริมทรัพย์มีการเปลี่ยนแปลง</w:t>
      </w:r>
      <w:r w:rsidR="006165B8">
        <w:rPr>
          <w:rFonts w:ascii="Angsana New" w:hAnsi="Angsana New" w:hint="cs"/>
          <w:sz w:val="30"/>
          <w:szCs w:val="30"/>
          <w:cs/>
        </w:rPr>
        <w:t>ดังนี้</w:t>
      </w:r>
    </w:p>
    <w:p w14:paraId="36222626" w14:textId="7D969C70" w:rsidR="00E704EC" w:rsidRPr="00061427" w:rsidRDefault="00E704EC" w:rsidP="00E70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 w:hint="cs"/>
          <w:sz w:val="30"/>
          <w:szCs w:val="30"/>
        </w:rPr>
        <w:t>1</w:t>
      </w:r>
      <w:r w:rsidRPr="00B64833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โครงการ</w:t>
      </w:r>
      <w:r w:rsidRPr="00097B90">
        <w:rPr>
          <w:rFonts w:ascii="Angsana New" w:hAnsi="Angsana New" w:hint="cs"/>
          <w:sz w:val="30"/>
          <w:szCs w:val="30"/>
          <w:cs/>
        </w:rPr>
        <w:t xml:space="preserve">โรงแรมดุสิตธานี ลากูน่า ภูเก็ต </w:t>
      </w:r>
      <w:r w:rsidRPr="00097B90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774FDE">
        <w:rPr>
          <w:rFonts w:ascii="Angsana New" w:hAnsi="Angsana New"/>
          <w:sz w:val="30"/>
          <w:szCs w:val="30"/>
        </w:rPr>
        <w:t>2,9</w:t>
      </w:r>
      <w:r w:rsidR="004A5ACD" w:rsidRPr="00774FDE">
        <w:rPr>
          <w:rFonts w:ascii="Angsana New" w:hAnsi="Angsana New"/>
          <w:sz w:val="30"/>
          <w:szCs w:val="30"/>
        </w:rPr>
        <w:t>30.36</w:t>
      </w:r>
      <w:r w:rsidRPr="00097B90">
        <w:rPr>
          <w:rFonts w:ascii="Angsana New" w:hAnsi="Angsana New"/>
          <w:sz w:val="30"/>
          <w:szCs w:val="30"/>
          <w:cs/>
        </w:rPr>
        <w:t xml:space="preserve"> ล้านบาท ตามรายงานการประเมินเม</w:t>
      </w:r>
      <w:r w:rsidRPr="00097B90">
        <w:rPr>
          <w:rFonts w:ascii="Angsana New" w:hAnsi="Angsana New" w:hint="cs"/>
          <w:sz w:val="30"/>
          <w:szCs w:val="30"/>
          <w:cs/>
        </w:rPr>
        <w:t>ื่</w:t>
      </w:r>
      <w:r w:rsidRPr="00097B90">
        <w:rPr>
          <w:rFonts w:ascii="Angsana New" w:hAnsi="Angsana New"/>
          <w:sz w:val="30"/>
          <w:szCs w:val="30"/>
          <w:cs/>
        </w:rPr>
        <w:t>อวันท</w:t>
      </w:r>
      <w:r w:rsidRPr="00097B90">
        <w:rPr>
          <w:rFonts w:ascii="Angsana New" w:hAnsi="Angsana New" w:hint="cs"/>
          <w:sz w:val="30"/>
          <w:szCs w:val="30"/>
          <w:cs/>
        </w:rPr>
        <w:t xml:space="preserve">ี่ </w:t>
      </w:r>
      <w:r w:rsidR="009334B7" w:rsidRPr="00774FDE">
        <w:rPr>
          <w:rFonts w:ascii="Angsana New" w:hAnsi="Angsana New"/>
          <w:sz w:val="30"/>
          <w:szCs w:val="30"/>
        </w:rPr>
        <w:t>25</w:t>
      </w:r>
      <w:r w:rsidRPr="00774FDE">
        <w:rPr>
          <w:rFonts w:ascii="Angsana New" w:hAnsi="Angsana New"/>
          <w:sz w:val="30"/>
          <w:szCs w:val="30"/>
        </w:rPr>
        <w:t xml:space="preserve"> </w:t>
      </w:r>
      <w:r w:rsidR="009334B7" w:rsidRPr="00097B90">
        <w:rPr>
          <w:rFonts w:ascii="Angsana New" w:hAnsi="Angsana New" w:hint="cs"/>
          <w:sz w:val="30"/>
          <w:szCs w:val="30"/>
          <w:cs/>
        </w:rPr>
        <w:t>เมษายน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774FDE">
        <w:rPr>
          <w:rFonts w:ascii="Angsana New" w:hAnsi="Angsana New"/>
          <w:sz w:val="30"/>
          <w:szCs w:val="30"/>
        </w:rPr>
        <w:t>256</w:t>
      </w:r>
      <w:r w:rsidR="009334B7" w:rsidRPr="00774FDE">
        <w:rPr>
          <w:rFonts w:ascii="Angsana New" w:hAnsi="Angsana New"/>
          <w:sz w:val="30"/>
          <w:szCs w:val="30"/>
        </w:rPr>
        <w:t>5</w:t>
      </w:r>
      <w:r w:rsidRPr="00097B90">
        <w:rPr>
          <w:rFonts w:ascii="Angsana New" w:hAnsi="Angsana New" w:hint="cs"/>
          <w:sz w:val="30"/>
          <w:szCs w:val="30"/>
          <w:cs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ทำให้เกิดผล</w:t>
      </w:r>
      <w:r w:rsidRPr="00097B90">
        <w:rPr>
          <w:rFonts w:ascii="Angsana New" w:hAnsi="Angsana New" w:hint="cs"/>
          <w:sz w:val="30"/>
          <w:szCs w:val="30"/>
          <w:cs/>
        </w:rPr>
        <w:t>ขาดทุน</w:t>
      </w:r>
      <w:r w:rsidRPr="00097B90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554ACB" w:rsidRPr="00774FDE">
        <w:rPr>
          <w:rFonts w:ascii="Angsana New" w:hAnsi="Angsana New"/>
          <w:sz w:val="30"/>
          <w:szCs w:val="30"/>
        </w:rPr>
        <w:t>2</w:t>
      </w:r>
      <w:r w:rsidRPr="00774FDE">
        <w:rPr>
          <w:rFonts w:ascii="Angsana New" w:hAnsi="Angsana New"/>
          <w:sz w:val="30"/>
          <w:szCs w:val="30"/>
        </w:rPr>
        <w:t>0.</w:t>
      </w:r>
      <w:r w:rsidR="00554ACB" w:rsidRPr="00774FDE">
        <w:rPr>
          <w:rFonts w:ascii="Angsana New" w:hAnsi="Angsana New"/>
          <w:sz w:val="30"/>
          <w:szCs w:val="30"/>
        </w:rPr>
        <w:t>4</w:t>
      </w:r>
      <w:r w:rsidR="0018171F" w:rsidRPr="00774FDE">
        <w:rPr>
          <w:rFonts w:ascii="Angsana New" w:hAnsi="Angsana New"/>
          <w:sz w:val="30"/>
          <w:szCs w:val="30"/>
        </w:rPr>
        <w:t>0</w:t>
      </w:r>
      <w:r w:rsidRPr="00B64833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br/>
        <w:t xml:space="preserve">ล้านบาท </w:t>
      </w:r>
    </w:p>
    <w:p w14:paraId="204CCBC0" w14:textId="77777777" w:rsidR="00162A52" w:rsidRDefault="00E704EC" w:rsidP="00162A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774FDE">
        <w:rPr>
          <w:rFonts w:ascii="Angsana New" w:hAnsi="Angsana New"/>
          <w:sz w:val="30"/>
          <w:szCs w:val="30"/>
        </w:rPr>
        <w:t xml:space="preserve">2. </w:t>
      </w:r>
      <w:r w:rsidRPr="00097B90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</w:t>
      </w:r>
      <w:r w:rsidRPr="00097B90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774FDE">
        <w:rPr>
          <w:rFonts w:ascii="Angsana New" w:hAnsi="Angsana New"/>
          <w:sz w:val="30"/>
          <w:szCs w:val="30"/>
        </w:rPr>
        <w:t>1,1</w:t>
      </w:r>
      <w:r w:rsidR="00554ACB" w:rsidRPr="00774FDE">
        <w:rPr>
          <w:rFonts w:ascii="Angsana New" w:hAnsi="Angsana New"/>
          <w:sz w:val="30"/>
          <w:szCs w:val="30"/>
        </w:rPr>
        <w:t>96</w:t>
      </w:r>
      <w:r w:rsidRPr="00774FDE">
        <w:rPr>
          <w:rFonts w:ascii="Angsana New" w:hAnsi="Angsana New"/>
          <w:sz w:val="30"/>
          <w:szCs w:val="30"/>
        </w:rPr>
        <w:t>.</w:t>
      </w:r>
      <w:r w:rsidR="00554ACB" w:rsidRPr="00774FDE">
        <w:rPr>
          <w:rFonts w:ascii="Angsana New" w:hAnsi="Angsana New"/>
          <w:sz w:val="30"/>
          <w:szCs w:val="30"/>
        </w:rPr>
        <w:t>15</w:t>
      </w:r>
      <w:r w:rsidRPr="00774FDE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ล้านบาท</w:t>
      </w:r>
      <w:r w:rsidRPr="00097B90">
        <w:rPr>
          <w:rFonts w:ascii="Angsana New" w:hAnsi="Angsana New" w:hint="cs"/>
          <w:sz w:val="30"/>
          <w:szCs w:val="30"/>
          <w:cs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097B90">
        <w:rPr>
          <w:rFonts w:ascii="Angsana New" w:hAnsi="Angsana New" w:hint="cs"/>
          <w:sz w:val="30"/>
          <w:szCs w:val="30"/>
          <w:cs/>
        </w:rPr>
        <w:t>ื่</w:t>
      </w:r>
      <w:r w:rsidRPr="00097B90">
        <w:rPr>
          <w:rFonts w:ascii="Angsana New" w:hAnsi="Angsana New"/>
          <w:sz w:val="30"/>
          <w:szCs w:val="30"/>
          <w:cs/>
        </w:rPr>
        <w:t>อวันท</w:t>
      </w:r>
      <w:r w:rsidRPr="00097B90">
        <w:rPr>
          <w:rFonts w:ascii="Angsana New" w:hAnsi="Angsana New" w:hint="cs"/>
          <w:sz w:val="30"/>
          <w:szCs w:val="30"/>
          <w:cs/>
        </w:rPr>
        <w:t xml:space="preserve">ี่ </w:t>
      </w:r>
      <w:r w:rsidR="008A3BF9" w:rsidRPr="00774FDE">
        <w:rPr>
          <w:rFonts w:ascii="Angsana New" w:hAnsi="Angsana New"/>
          <w:sz w:val="30"/>
          <w:szCs w:val="30"/>
        </w:rPr>
        <w:t xml:space="preserve">25 </w:t>
      </w:r>
      <w:r w:rsidR="008A3BF9" w:rsidRPr="00097B90">
        <w:rPr>
          <w:rFonts w:ascii="Angsana New" w:hAnsi="Angsana New" w:hint="cs"/>
          <w:sz w:val="30"/>
          <w:szCs w:val="30"/>
          <w:cs/>
        </w:rPr>
        <w:t>เมษายน</w:t>
      </w:r>
      <w:r w:rsidR="008A3BF9" w:rsidRPr="00097B90">
        <w:rPr>
          <w:rFonts w:ascii="Angsana New" w:hAnsi="Angsana New"/>
          <w:sz w:val="30"/>
          <w:szCs w:val="30"/>
          <w:cs/>
        </w:rPr>
        <w:t xml:space="preserve"> </w:t>
      </w:r>
      <w:r w:rsidR="008A3BF9" w:rsidRPr="00774FDE">
        <w:rPr>
          <w:rFonts w:ascii="Angsana New" w:hAnsi="Angsana New"/>
          <w:sz w:val="30"/>
          <w:szCs w:val="30"/>
        </w:rPr>
        <w:t>2565</w:t>
      </w:r>
      <w:r w:rsidR="008A3BF9" w:rsidRPr="00097B90">
        <w:rPr>
          <w:rFonts w:ascii="Angsana New" w:hAnsi="Angsana New" w:hint="cs"/>
          <w:sz w:val="30"/>
          <w:szCs w:val="30"/>
          <w:cs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ทำให้เกิดผล</w:t>
      </w:r>
      <w:r w:rsidRPr="00097B90">
        <w:rPr>
          <w:rFonts w:ascii="Angsana New" w:hAnsi="Angsana New" w:hint="cs"/>
          <w:sz w:val="30"/>
          <w:szCs w:val="30"/>
          <w:cs/>
        </w:rPr>
        <w:t>ขาดทุน</w:t>
      </w:r>
      <w:r w:rsidRPr="00097B90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554ACB" w:rsidRPr="00774FDE">
        <w:rPr>
          <w:rFonts w:ascii="Angsana New" w:hAnsi="Angsana New"/>
          <w:sz w:val="30"/>
          <w:szCs w:val="30"/>
        </w:rPr>
        <w:t>48</w:t>
      </w:r>
      <w:r w:rsidRPr="00774FDE">
        <w:rPr>
          <w:rFonts w:ascii="Angsana New" w:hAnsi="Angsana New"/>
          <w:sz w:val="30"/>
          <w:szCs w:val="30"/>
        </w:rPr>
        <w:t>.</w:t>
      </w:r>
      <w:r w:rsidR="00554ACB" w:rsidRPr="00774FDE">
        <w:rPr>
          <w:rFonts w:ascii="Angsana New" w:hAnsi="Angsana New"/>
          <w:sz w:val="30"/>
          <w:szCs w:val="30"/>
        </w:rPr>
        <w:t>2</w:t>
      </w:r>
      <w:r w:rsidR="003C6606" w:rsidRPr="00774FDE">
        <w:rPr>
          <w:rFonts w:ascii="Angsana New" w:hAnsi="Angsana New"/>
          <w:sz w:val="30"/>
          <w:szCs w:val="30"/>
        </w:rPr>
        <w:t>9</w:t>
      </w:r>
      <w:r w:rsidRPr="00097B9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097B9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B2DF86" w14:textId="2FF7BE85" w:rsidR="00E704EC" w:rsidRPr="00162A52" w:rsidRDefault="00162A52" w:rsidP="00162A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3. </w:t>
      </w:r>
      <w:r w:rsidR="00E704EC" w:rsidRPr="00162A52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E704EC" w:rsidRPr="00162A52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="00E704EC" w:rsidRPr="00162A52">
        <w:rPr>
          <w:rFonts w:ascii="Angsana New" w:hAnsi="Angsana New"/>
          <w:sz w:val="30"/>
          <w:szCs w:val="30"/>
        </w:rPr>
        <w:t>41</w:t>
      </w:r>
      <w:r w:rsidR="003C6606" w:rsidRPr="00162A52">
        <w:rPr>
          <w:rFonts w:ascii="Angsana New" w:hAnsi="Angsana New"/>
          <w:sz w:val="30"/>
          <w:szCs w:val="30"/>
        </w:rPr>
        <w:t>8</w:t>
      </w:r>
      <w:r w:rsidR="00E704EC" w:rsidRPr="00162A52">
        <w:rPr>
          <w:rFonts w:ascii="Angsana New" w:hAnsi="Angsana New"/>
          <w:sz w:val="30"/>
          <w:szCs w:val="30"/>
        </w:rPr>
        <w:t>.</w:t>
      </w:r>
      <w:r w:rsidR="003C6606" w:rsidRPr="00162A52">
        <w:rPr>
          <w:rFonts w:ascii="Angsana New" w:hAnsi="Angsana New"/>
          <w:sz w:val="30"/>
          <w:szCs w:val="30"/>
        </w:rPr>
        <w:t>3</w:t>
      </w:r>
      <w:r w:rsidR="00E704EC" w:rsidRPr="00162A52">
        <w:rPr>
          <w:rFonts w:ascii="Angsana New" w:hAnsi="Angsana New"/>
          <w:sz w:val="30"/>
          <w:szCs w:val="30"/>
        </w:rPr>
        <w:t>0</w:t>
      </w:r>
      <w:r w:rsidR="00E704EC" w:rsidRPr="00162A52">
        <w:rPr>
          <w:rFonts w:ascii="Angsana New" w:hAnsi="Angsana New"/>
          <w:sz w:val="30"/>
          <w:szCs w:val="30"/>
          <w:cs/>
        </w:rPr>
        <w:t xml:space="preserve"> ล้านบาท</w:t>
      </w:r>
      <w:r w:rsidR="00E704EC" w:rsidRPr="00162A52">
        <w:rPr>
          <w:rFonts w:ascii="Angsana New" w:hAnsi="Angsana New" w:hint="cs"/>
          <w:sz w:val="30"/>
          <w:szCs w:val="30"/>
          <w:cs/>
        </w:rPr>
        <w:t xml:space="preserve"> </w:t>
      </w:r>
      <w:r w:rsidR="00E704EC" w:rsidRPr="00162A52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 w:rsidR="0018171F" w:rsidRPr="00162A52">
        <w:rPr>
          <w:rFonts w:ascii="Angsana New" w:hAnsi="Angsana New"/>
          <w:sz w:val="30"/>
          <w:szCs w:val="30"/>
        </w:rPr>
        <w:t>2</w:t>
      </w:r>
      <w:r w:rsidR="00E704EC" w:rsidRPr="00162A52">
        <w:rPr>
          <w:rFonts w:ascii="Angsana New" w:hAnsi="Angsana New"/>
          <w:sz w:val="30"/>
          <w:szCs w:val="30"/>
        </w:rPr>
        <w:t>.</w:t>
      </w:r>
      <w:r w:rsidR="0018171F" w:rsidRPr="00162A52">
        <w:rPr>
          <w:rFonts w:ascii="Angsana New" w:hAnsi="Angsana New"/>
          <w:sz w:val="30"/>
          <w:szCs w:val="30"/>
        </w:rPr>
        <w:t>54</w:t>
      </w:r>
      <w:r w:rsidR="00E704EC" w:rsidRPr="00162A5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CF52002" w14:textId="77777777" w:rsidR="00E704EC" w:rsidRDefault="00E704EC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770"/>
      </w:tblGrid>
      <w:tr w:rsidR="00641E45" w:rsidRPr="00774FDE" w14:paraId="4A7B0FFF" w14:textId="77777777" w:rsidTr="00E532B7">
        <w:trPr>
          <w:trHeight w:val="720"/>
          <w:tblHeader/>
        </w:trPr>
        <w:tc>
          <w:tcPr>
            <w:tcW w:w="4680" w:type="dxa"/>
            <w:vAlign w:val="bottom"/>
          </w:tcPr>
          <w:p w14:paraId="5E72E305" w14:textId="77777777" w:rsidR="00641E45" w:rsidRPr="00774FDE" w:rsidRDefault="00641E45" w:rsidP="00E532B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ข้อมูลที่ไม่สามารถสังเกตได้ที่มีนัยสำคัญ</w:t>
            </w:r>
          </w:p>
        </w:tc>
        <w:tc>
          <w:tcPr>
            <w:tcW w:w="4770" w:type="dxa"/>
            <w:vAlign w:val="bottom"/>
          </w:tcPr>
          <w:p w14:paraId="787C0FE7" w14:textId="77777777" w:rsidR="00641E45" w:rsidRPr="00097B90" w:rsidRDefault="00641E45" w:rsidP="00E532B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641E45" w:rsidRPr="00414C71" w14:paraId="7404BFC3" w14:textId="77777777" w:rsidTr="00E532B7">
        <w:trPr>
          <w:trHeight w:val="720"/>
        </w:trPr>
        <w:tc>
          <w:tcPr>
            <w:tcW w:w="4680" w:type="dxa"/>
          </w:tcPr>
          <w:p w14:paraId="6E2185DF" w14:textId="4BD27F44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อัตราการเติบโตของราคาห้องพัก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D1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3%-5%</w:t>
            </w:r>
            <w:r w:rsidR="00A76D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62A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โดยมีการปรับลดอัตราค่าห้องพักลดลงเนื่องจากสถานการณ์ </w:t>
            </w:r>
            <w:r w:rsidR="00162A52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162A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ในช่วงปี </w:t>
            </w:r>
            <w:r w:rsidR="00162A52">
              <w:rPr>
                <w:rFonts w:asciiTheme="majorBidi" w:hAnsiTheme="majorBidi" w:cstheme="majorBidi"/>
                <w:sz w:val="30"/>
                <w:szCs w:val="30"/>
              </w:rPr>
              <w:t>2565-2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62A5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461A"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76D1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-10</w:t>
            </w:r>
            <w:r w:rsidRPr="00774FD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5505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05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774F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76D17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74FD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74FDE"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="0055053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14:paraId="1719ACDB" w14:textId="195BAE92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="00496720" w:rsidRPr="00097B90">
              <w:rPr>
                <w:rFonts w:asciiTheme="majorBidi" w:hAnsiTheme="majorBidi" w:hint="cs"/>
                <w:sz w:val="30"/>
                <w:szCs w:val="30"/>
                <w:cs/>
              </w:rPr>
              <w:t xml:space="preserve"> (</w:t>
            </w:r>
            <w:r w:rsidR="007D13A9" w:rsidRPr="00774FDE">
              <w:rPr>
                <w:rFonts w:asciiTheme="majorBidi" w:hAnsiTheme="majorBidi"/>
                <w:sz w:val="30"/>
                <w:szCs w:val="30"/>
              </w:rPr>
              <w:t>1</w:t>
            </w:r>
            <w:r w:rsidRPr="00774FDE">
              <w:rPr>
                <w:rFonts w:asciiTheme="majorBidi" w:hAnsiTheme="majorBidi"/>
                <w:sz w:val="30"/>
                <w:szCs w:val="30"/>
              </w:rPr>
              <w:t>0%-</w:t>
            </w:r>
            <w:r w:rsidR="000158B7" w:rsidRPr="00774FDE">
              <w:rPr>
                <w:rFonts w:asciiTheme="majorBidi" w:hAnsiTheme="majorBidi"/>
                <w:sz w:val="30"/>
                <w:szCs w:val="30"/>
              </w:rPr>
              <w:t>80%)</w:t>
            </w:r>
          </w:p>
          <w:p w14:paraId="4F091650" w14:textId="1FFFCEBB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="00774FDE" w:rsidRPr="00774F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720" w:rsidRPr="00E55ED1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774FDE">
              <w:rPr>
                <w:rFonts w:asciiTheme="majorBidi" w:hAnsiTheme="majorBidi" w:cstheme="majorBidi"/>
                <w:sz w:val="30"/>
                <w:szCs w:val="30"/>
              </w:rPr>
              <w:t>9%-1</w:t>
            </w:r>
            <w:r w:rsidR="00774FDE" w:rsidRPr="00774F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4FDE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496720"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4770" w:type="dxa"/>
          </w:tcPr>
          <w:p w14:paraId="2AA9E337" w14:textId="77777777" w:rsidR="00641E45" w:rsidRPr="00774FDE" w:rsidRDefault="00641E45" w:rsidP="00E532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27E7AE3" w14:textId="77777777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593D425C" w14:textId="77777777" w:rsidR="00641E45" w:rsidRPr="00774FDE" w:rsidRDefault="00641E45" w:rsidP="00641E4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097B9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1E27B2D8" w14:textId="77777777" w:rsidR="00641E45" w:rsidRPr="00097B90" w:rsidRDefault="00641E45" w:rsidP="00641E4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86B8F4B" w14:textId="77777777" w:rsidR="00E704EC" w:rsidRDefault="00E704EC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F1A314E" w14:textId="21CE7502" w:rsidR="009D7D41" w:rsidRPr="00E41E22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097B90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097B90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097B90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Pr="00097B90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097B90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 ได้จดจำนองเป็นประกันเงินกู้ยืมกับสถาบันการเงินตามที่กล่าวในหมายเหตุ</w:t>
      </w:r>
      <w:r w:rsidRPr="00097B90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097B90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Pr="00E41E22">
        <w:rPr>
          <w:rFonts w:ascii="Angsana New" w:hAnsi="Angsana New" w:cstheme="majorBidi"/>
          <w:sz w:val="30"/>
          <w:szCs w:val="30"/>
        </w:rPr>
        <w:t xml:space="preserve">6 </w:t>
      </w:r>
    </w:p>
    <w:bookmarkEnd w:id="1"/>
    <w:p w14:paraId="7C727862" w14:textId="77777777" w:rsidR="00F9376B" w:rsidRPr="00F9376B" w:rsidRDefault="00F9376B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898E6A0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6CD4487C" w14:textId="77777777" w:rsidR="009D7D41" w:rsidRPr="00F9376B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620"/>
      </w:tblGrid>
      <w:tr w:rsidR="009D7D41" w:rsidRPr="00963BC8" w14:paraId="5E7174AC" w14:textId="77777777" w:rsidTr="0038723C">
        <w:tc>
          <w:tcPr>
            <w:tcW w:w="5103" w:type="dxa"/>
            <w:shd w:val="clear" w:color="auto" w:fill="auto"/>
          </w:tcPr>
          <w:p w14:paraId="26EDBE60" w14:textId="77777777" w:rsidR="009D7D41" w:rsidRPr="00CE726B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9AD3023" w14:textId="77777777" w:rsidR="009D7D41" w:rsidRPr="00963BC8" w:rsidRDefault="009D7D41" w:rsidP="00E532B7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620" w:type="dxa"/>
          </w:tcPr>
          <w:p w14:paraId="541C5839" w14:textId="77777777" w:rsidR="009D7D41" w:rsidRPr="00963BC8" w:rsidRDefault="009D7D41" w:rsidP="00E532B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D41" w:rsidRPr="00963BC8" w14:paraId="24EC15D0" w14:textId="77777777" w:rsidTr="0038723C">
        <w:trPr>
          <w:trHeight w:val="77"/>
        </w:trPr>
        <w:tc>
          <w:tcPr>
            <w:tcW w:w="5103" w:type="dxa"/>
            <w:shd w:val="clear" w:color="auto" w:fill="auto"/>
          </w:tcPr>
          <w:p w14:paraId="4195CEE3" w14:textId="77777777" w:rsidR="009D7D41" w:rsidRPr="00963BC8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</w:t>
            </w:r>
          </w:p>
        </w:tc>
        <w:tc>
          <w:tcPr>
            <w:tcW w:w="2430" w:type="dxa"/>
          </w:tcPr>
          <w:p w14:paraId="2B2EC397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124BA0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32</w:t>
            </w:r>
            <w:r w:rsidRPr="00963B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</w:tr>
      <w:tr w:rsidR="009D7D41" w:rsidRPr="00894DA6" w14:paraId="3EF12386" w14:textId="77777777" w:rsidTr="0038723C">
        <w:trPr>
          <w:trHeight w:val="77"/>
        </w:trPr>
        <w:tc>
          <w:tcPr>
            <w:tcW w:w="5103" w:type="dxa"/>
            <w:shd w:val="clear" w:color="auto" w:fill="auto"/>
          </w:tcPr>
          <w:p w14:paraId="100D9A7E" w14:textId="77777777" w:rsidR="009D7D41" w:rsidRPr="00963BC8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097B9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74EC83A6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37A21" w14:textId="3881FB9B" w:rsidR="009D7D41" w:rsidRPr="00894DA6" w:rsidRDefault="00566EF7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(6,03</w:t>
            </w:r>
            <w:r w:rsidR="00D308B0" w:rsidRPr="00894DA6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9D7D41" w:rsidRPr="00963BC8" w14:paraId="026DE4D3" w14:textId="77777777" w:rsidTr="0038723C">
        <w:trPr>
          <w:trHeight w:val="77"/>
        </w:trPr>
        <w:tc>
          <w:tcPr>
            <w:tcW w:w="5103" w:type="dxa"/>
            <w:shd w:val="clear" w:color="auto" w:fill="auto"/>
          </w:tcPr>
          <w:p w14:paraId="43EC95DC" w14:textId="4CD2ADB0" w:rsidR="009D7D41" w:rsidRPr="00963BC8" w:rsidRDefault="009D7D41" w:rsidP="00E532B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20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62095F"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430" w:type="dxa"/>
          </w:tcPr>
          <w:p w14:paraId="663DEC04" w14:textId="77777777" w:rsidR="009D7D41" w:rsidRPr="00963BC8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944026" w14:textId="54A5FD7F" w:rsidR="009D7D41" w:rsidRPr="00097B90" w:rsidRDefault="00D308B0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26,599</w:t>
            </w:r>
          </w:p>
        </w:tc>
      </w:tr>
    </w:tbl>
    <w:p w14:paraId="4CF01F3C" w14:textId="77777777" w:rsidR="009D7D41" w:rsidRPr="00F9376B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B1D90" w14:textId="57486371" w:rsidR="009D7D41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>หาก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Pr="001F3264">
        <w:rPr>
          <w:rFonts w:asciiTheme="majorBidi" w:hAnsiTheme="majorBidi" w:cstheme="majorBidi"/>
          <w:sz w:val="30"/>
          <w:szCs w:val="30"/>
        </w:rPr>
        <w:t>3</w:t>
      </w:r>
      <w:r w:rsidR="0062095F">
        <w:rPr>
          <w:rFonts w:asciiTheme="majorBidi" w:hAnsiTheme="majorBidi" w:cstheme="majorBidi"/>
          <w:sz w:val="30"/>
          <w:szCs w:val="30"/>
        </w:rPr>
        <w:t>0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ม</w:t>
      </w:r>
      <w:r w:rsidR="0062095F" w:rsidRPr="00097B9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2565</w:t>
      </w:r>
      <w:r w:rsidRPr="00097B90">
        <w:rPr>
          <w:rFonts w:asciiTheme="majorBidi" w:hAnsiTheme="majorBidi" w:cstheme="majorBidi"/>
          <w:sz w:val="30"/>
          <w:szCs w:val="30"/>
          <w:cs/>
        </w:rPr>
        <w:br/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531FFD" w:rsidRPr="00894DA6">
        <w:rPr>
          <w:rFonts w:asciiTheme="majorBidi" w:hAnsiTheme="majorBidi" w:cstheme="majorBidi"/>
          <w:sz w:val="30"/>
          <w:szCs w:val="30"/>
        </w:rPr>
        <w:t>5</w:t>
      </w:r>
      <w:r w:rsidR="0062095F" w:rsidRPr="00894DA6">
        <w:rPr>
          <w:rFonts w:asciiTheme="majorBidi" w:hAnsiTheme="majorBidi" w:cstheme="majorBidi"/>
          <w:sz w:val="30"/>
          <w:szCs w:val="30"/>
        </w:rPr>
        <w:t>,</w:t>
      </w:r>
      <w:r w:rsidR="00531FFD" w:rsidRPr="00894DA6">
        <w:rPr>
          <w:rFonts w:asciiTheme="majorBidi" w:hAnsiTheme="majorBidi" w:cstheme="majorBidi"/>
          <w:sz w:val="30"/>
          <w:szCs w:val="30"/>
        </w:rPr>
        <w:t>757</w:t>
      </w:r>
      <w:r w:rsidR="0062095F" w:rsidRPr="00894DA6">
        <w:rPr>
          <w:rFonts w:asciiTheme="majorBidi" w:hAnsiTheme="majorBidi" w:cstheme="majorBidi"/>
          <w:sz w:val="30"/>
          <w:szCs w:val="30"/>
        </w:rPr>
        <w:t>.</w:t>
      </w:r>
      <w:r w:rsidR="000544C5" w:rsidRPr="00894DA6">
        <w:rPr>
          <w:rFonts w:asciiTheme="majorBidi" w:hAnsiTheme="majorBidi" w:cstheme="majorBidi"/>
          <w:sz w:val="30"/>
          <w:szCs w:val="30"/>
        </w:rPr>
        <w:t>84</w:t>
      </w:r>
      <w:r w:rsidRPr="00894D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0544C5" w:rsidRPr="00894DA6">
        <w:rPr>
          <w:rFonts w:asciiTheme="majorBidi" w:hAnsiTheme="majorBidi" w:cstheme="majorBidi"/>
          <w:sz w:val="30"/>
          <w:szCs w:val="30"/>
        </w:rPr>
        <w:t>8</w:t>
      </w:r>
      <w:r w:rsidR="0062095F" w:rsidRPr="00894DA6">
        <w:rPr>
          <w:rFonts w:asciiTheme="majorBidi" w:hAnsiTheme="majorBidi" w:cstheme="majorBidi"/>
          <w:sz w:val="30"/>
          <w:szCs w:val="30"/>
        </w:rPr>
        <w:t>.</w:t>
      </w:r>
      <w:r w:rsidR="000544C5" w:rsidRPr="00894DA6">
        <w:rPr>
          <w:rFonts w:asciiTheme="majorBidi" w:hAnsiTheme="majorBidi" w:cstheme="majorBidi"/>
          <w:sz w:val="30"/>
          <w:szCs w:val="30"/>
        </w:rPr>
        <w:t>0925</w:t>
      </w:r>
      <w:r w:rsidRPr="00894DA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00D9E2DA" w14:textId="77777777" w:rsidR="009D7D41" w:rsidRPr="00F9376B" w:rsidRDefault="009D7D41" w:rsidP="009D7D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067E3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8FE4D20" w14:textId="77777777" w:rsidR="009D7D41" w:rsidRPr="00F9376B" w:rsidRDefault="009D7D41" w:rsidP="00F937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ABE1" w14:textId="6725872F" w:rsidR="009D7D41" w:rsidRPr="00CE726B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0F0B2B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บาท ณ วันที่ </w:t>
      </w:r>
      <w:r w:rsidRPr="001F3264">
        <w:rPr>
          <w:rFonts w:asciiTheme="majorBidi" w:hAnsiTheme="majorBidi" w:cstheme="majorBidi"/>
          <w:sz w:val="30"/>
          <w:szCs w:val="30"/>
        </w:rPr>
        <w:t>3</w:t>
      </w:r>
      <w:r w:rsidR="003778A7">
        <w:rPr>
          <w:rFonts w:asciiTheme="majorBidi" w:hAnsiTheme="majorBidi" w:cstheme="majorBidi"/>
          <w:sz w:val="30"/>
          <w:szCs w:val="30"/>
        </w:rPr>
        <w:t>0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ม</w:t>
      </w:r>
      <w:r w:rsidR="003778A7" w:rsidRPr="00097B9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2565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กองทรัสต์เบิกเงิน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กู้แล้ว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894DA6">
        <w:rPr>
          <w:rFonts w:asciiTheme="majorBidi" w:hAnsiTheme="majorBidi" w:cstheme="majorBidi"/>
          <w:sz w:val="30"/>
          <w:szCs w:val="30"/>
        </w:rPr>
        <w:t>1,740.44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097B90">
        <w:rPr>
          <w:rFonts w:asciiTheme="majorBidi" w:hAnsiTheme="majorBidi" w:cstheme="majorBidi"/>
          <w:sz w:val="30"/>
          <w:szCs w:val="30"/>
          <w:cs/>
        </w:rPr>
        <w:t>บาท เงินกู้ยืมดังกล่าวมีหลักทรัพย์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097B90">
        <w:rPr>
          <w:rFonts w:asciiTheme="majorBidi" w:hAnsiTheme="majorBidi" w:cstheme="majorBidi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ระบบสาธารณูปโภค</w:t>
      </w:r>
      <w:r w:rsidRPr="00097B90">
        <w:rPr>
          <w:rFonts w:asciiTheme="majorBidi" w:hAnsiTheme="majorBidi" w:cstheme="majorBidi"/>
          <w:sz w:val="30"/>
          <w:szCs w:val="30"/>
          <w:cs/>
        </w:rPr>
        <w:t>ของโรงแรมดุสิตธานี มัลดีฟส์และ</w:t>
      </w:r>
      <w:r w:rsidRPr="00097B90">
        <w:rPr>
          <w:rFonts w:ascii="Angsana New" w:hAnsi="Angsana New" w:cstheme="majorBidi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โดยอัตราดอกเบี้ยจะไม่เกินร้อยละ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ต่อปี ชำระ</w:t>
      </w:r>
      <w:r w:rsidRPr="00097B9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0F0B2B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228B95C1" w14:textId="77777777" w:rsidR="009D7D41" w:rsidRPr="009471B1" w:rsidRDefault="009D7D41" w:rsidP="009471B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DDBC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097B90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02D36039" w14:textId="77777777" w:rsidR="009D7D41" w:rsidRPr="009471B1" w:rsidRDefault="009D7D41" w:rsidP="009471B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F25E8" w14:textId="77777777" w:rsidR="009D7D41" w:rsidRDefault="009D7D41" w:rsidP="009D7D41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97B90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75A44F65" w14:textId="77777777" w:rsidR="009471B1" w:rsidRPr="009471B1" w:rsidRDefault="009471B1" w:rsidP="009471B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9D7D41" w14:paraId="08866ECA" w14:textId="77777777" w:rsidTr="00E532B7">
        <w:tc>
          <w:tcPr>
            <w:tcW w:w="5760" w:type="dxa"/>
          </w:tcPr>
          <w:p w14:paraId="7FFDD56D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F1A483" w14:textId="77777777" w:rsidR="009D7D41" w:rsidRPr="00097B90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1C4119C5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7D41" w14:paraId="3ED016EE" w14:textId="77777777" w:rsidTr="00E532B7">
        <w:tc>
          <w:tcPr>
            <w:tcW w:w="5760" w:type="dxa"/>
          </w:tcPr>
          <w:p w14:paraId="2854F528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5E4DB4BB" w14:textId="77777777" w:rsidR="009D7D41" w:rsidRPr="0097669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61B426C" w14:textId="77777777" w:rsidR="009D7D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,736,793</w:t>
            </w:r>
          </w:p>
        </w:tc>
      </w:tr>
      <w:tr w:rsidR="009D7D41" w14:paraId="29C266FF" w14:textId="77777777" w:rsidTr="00E532B7">
        <w:tc>
          <w:tcPr>
            <w:tcW w:w="5760" w:type="dxa"/>
          </w:tcPr>
          <w:p w14:paraId="500C7F4D" w14:textId="77777777" w:rsidR="009D7D41" w:rsidRPr="00097B90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0A7C9AD2" w14:textId="77777777" w:rsidR="009D7D41" w:rsidRPr="0097669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94C28B4" w14:textId="1F238E73" w:rsidR="009D7D41" w:rsidRDefault="008B76FC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9D7D41" w14:paraId="08399BE0" w14:textId="77777777" w:rsidTr="00E532B7">
        <w:tc>
          <w:tcPr>
            <w:tcW w:w="5760" w:type="dxa"/>
          </w:tcPr>
          <w:p w14:paraId="21F603CE" w14:textId="25FE7525" w:rsidR="009D7D41" w:rsidRPr="00D2232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9471B1"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097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75FCAE07" w14:textId="77777777" w:rsidR="009D7D41" w:rsidRPr="00D22322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9AD4B95" w14:textId="7A0878EE" w:rsidR="009D7D41" w:rsidRPr="00097B90" w:rsidRDefault="00D40C7D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1,737,454</w:t>
            </w:r>
          </w:p>
        </w:tc>
      </w:tr>
    </w:tbl>
    <w:p w14:paraId="3131CE44" w14:textId="77777777" w:rsidR="009471B1" w:rsidRDefault="009471B1" w:rsidP="009D7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51E549E" w14:textId="77777777" w:rsidR="009471B1" w:rsidRPr="00AF3771" w:rsidRDefault="009471B1" w:rsidP="009471B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5E6573F5" w14:textId="77777777" w:rsidR="009471B1" w:rsidRPr="00967261" w:rsidRDefault="009471B1" w:rsidP="009D7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8A544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05A90270" w14:textId="77777777" w:rsidR="009D7D41" w:rsidRPr="00B14F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FCF4945" w14:textId="77777777" w:rsidR="009D7D41" w:rsidRPr="008372F5" w:rsidRDefault="009D7D41" w:rsidP="009D7D41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097B90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097B90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097B90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097B90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097B90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097B9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097B90">
        <w:rPr>
          <w:rFonts w:asciiTheme="majorBidi" w:hAnsiTheme="majorBidi"/>
          <w:sz w:val="30"/>
          <w:szCs w:val="30"/>
          <w:cs/>
        </w:rPr>
        <w:t>ต่อปี</w:t>
      </w:r>
    </w:p>
    <w:p w14:paraId="0E3AB9F4" w14:textId="77777777" w:rsidR="009D7D41" w:rsidRPr="008372F5" w:rsidRDefault="009D7D41" w:rsidP="009D7D41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097B90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097B90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097B90">
        <w:rPr>
          <w:rFonts w:asciiTheme="majorBidi" w:hAnsiTheme="majorBidi" w:hint="cs"/>
          <w:sz w:val="30"/>
          <w:szCs w:val="30"/>
          <w:cs/>
        </w:rPr>
        <w:t>้</w:t>
      </w:r>
      <w:r w:rsidRPr="00097B90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7DFC8FF7" w14:textId="77777777" w:rsidR="009D7D41" w:rsidRPr="008372F5" w:rsidRDefault="009D7D41" w:rsidP="009D7D41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097B90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097B90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097B90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5D2BFE20" w14:textId="77777777" w:rsidR="009D7D41" w:rsidRDefault="009D7D41" w:rsidP="009D7D41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7B90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7BC0F427" w14:textId="1CC7EE4E" w:rsidR="009D7D41" w:rsidRDefault="009D7D41" w:rsidP="00225BF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D0DF11D" w14:textId="5AE7CA03" w:rsidR="00BA7441" w:rsidRDefault="00BA7441" w:rsidP="00225BF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93DC530" w14:textId="21C26BBA" w:rsidR="00BA7441" w:rsidRDefault="00BA7441" w:rsidP="00225BF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AAB7545" w14:textId="5EBEA278" w:rsidR="00BA7441" w:rsidRDefault="00BA7441" w:rsidP="00225BF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6BBD98" w14:textId="77777777" w:rsidR="00BA7441" w:rsidRDefault="00BA7441" w:rsidP="00225BF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46376E7" w14:textId="77777777" w:rsidR="009D7D41" w:rsidRPr="00AF3771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8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66D543C6" w14:textId="77777777" w:rsidR="009D7D41" w:rsidRPr="00A67F6C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5E430" w14:textId="77777777" w:rsidR="009D7D41" w:rsidRDefault="009D7D41" w:rsidP="00D506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97B90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Pr="00097B90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097B90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775FD66F" w14:textId="77777777" w:rsidR="009D7D41" w:rsidRPr="00A67F6C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4860"/>
      </w:tblGrid>
      <w:tr w:rsidR="009D7D41" w:rsidRPr="00B75F5F" w14:paraId="4EABE345" w14:textId="77777777" w:rsidTr="00D5069F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2B247BA" w14:textId="77777777" w:rsidR="009D7D41" w:rsidRPr="00B75F5F" w:rsidRDefault="009D7D41" w:rsidP="00E532B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C767785" w14:textId="77777777" w:rsidR="009D7D41" w:rsidRPr="00B75F5F" w:rsidRDefault="009D7D41" w:rsidP="00E532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860" w:type="dxa"/>
            <w:shd w:val="clear" w:color="auto" w:fill="auto"/>
          </w:tcPr>
          <w:p w14:paraId="67D4180F" w14:textId="77777777" w:rsidR="009D7D41" w:rsidRPr="00B75F5F" w:rsidRDefault="009D7D41" w:rsidP="00E532B7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D7D41" w:rsidRPr="00B75F5F" w14:paraId="70D8DAAB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333AB684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hint="cs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E78C7BB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A9352B6" w14:textId="77777777" w:rsidR="009D7D41" w:rsidRPr="00097B90" w:rsidRDefault="009D7D41" w:rsidP="00E532B7">
            <w:pPr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ถือหุ้นในกองทรัสต์ร้อยละ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ของกองทรัสต์</w:t>
            </w:r>
          </w:p>
        </w:tc>
      </w:tr>
      <w:tr w:rsidR="009D7D41" w:rsidRPr="00B75F5F" w14:paraId="4D0E1739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4A49C80F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ดุสิตธานี พร็อพเพอร์ตี้ส์ รีท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B8CBDB2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1560BC3" w14:textId="77777777" w:rsidR="009D7D41" w:rsidRPr="00097B90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9D7D41" w:rsidRPr="00B75F5F" w14:paraId="2831722B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309DC850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75F5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01A8067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3BCB302" w14:textId="77777777" w:rsidR="009D7D41" w:rsidRPr="00B75F5F" w:rsidRDefault="009D7D41" w:rsidP="00E532B7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ทรัสตีของ</w:t>
            </w:r>
            <w:r w:rsidRPr="00097B90">
              <w:rPr>
                <w:rFonts w:ascii="Angsana New" w:hAnsi="Angsana New" w:cstheme="majorBidi"/>
                <w:sz w:val="30"/>
                <w:szCs w:val="30"/>
                <w:cs/>
              </w:rPr>
              <w:t>กองทรัสต์</w:t>
            </w:r>
          </w:p>
          <w:p w14:paraId="792C010E" w14:textId="77777777" w:rsidR="009D7D41" w:rsidRPr="00097B90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B75F5F" w14:paraId="48FF61E4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0BF5ADAC" w14:textId="77777777" w:rsidR="009D7D41" w:rsidRPr="00B75F5F" w:rsidRDefault="009D7D41" w:rsidP="00E532B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144EFD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5271FE6" w14:textId="77777777" w:rsidR="009D7D41" w:rsidRPr="00097B90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9D7D41" w:rsidRPr="00B75F5F" w14:paraId="515A1173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085B4F88" w14:textId="77777777" w:rsidR="009D7D41" w:rsidRPr="00B75F5F" w:rsidRDefault="009D7D41" w:rsidP="00E53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3206D6DE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B6DE0E8" w14:textId="77777777" w:rsidR="009D7D41" w:rsidRPr="00097B90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เป็นผู้เช่าโรงแรมดุสิตธานีหัวหิน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,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โรงแรมดุสิตธานี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ลากูน่า ภูเก็ต</w:t>
            </w:r>
            <w:r w:rsidRPr="00BE089B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โรงแรม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ดุสิตดีทู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เชียงใหม่</w:t>
            </w:r>
          </w:p>
        </w:tc>
      </w:tr>
      <w:tr w:rsidR="009D7D41" w:rsidRPr="00F15587" w14:paraId="29844C5C" w14:textId="77777777" w:rsidTr="00D5069F">
        <w:trPr>
          <w:trHeight w:val="20"/>
        </w:trPr>
        <w:tc>
          <w:tcPr>
            <w:tcW w:w="2880" w:type="dxa"/>
            <w:shd w:val="clear" w:color="auto" w:fill="auto"/>
          </w:tcPr>
          <w:p w14:paraId="075C5B92" w14:textId="77777777" w:rsidR="009D7D41" w:rsidRPr="00B75F5F" w:rsidRDefault="009D7D41" w:rsidP="00E53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B75F5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97B90">
              <w:rPr>
                <w:rFonts w:ascii="Angsana New" w:hAnsi="Angsana New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7D31AE00" w14:textId="77777777" w:rsidR="009D7D41" w:rsidRPr="00B75F5F" w:rsidRDefault="009D7D41" w:rsidP="00E532B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รัฐมัลดีฟส์</w:t>
            </w:r>
          </w:p>
        </w:tc>
        <w:tc>
          <w:tcPr>
            <w:tcW w:w="4860" w:type="dxa"/>
            <w:shd w:val="clear" w:color="auto" w:fill="auto"/>
          </w:tcPr>
          <w:p w14:paraId="75ED3E84" w14:textId="77777777" w:rsidR="009D7D41" w:rsidRPr="00097B90" w:rsidRDefault="009D7D41" w:rsidP="00E532B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โรงแรมดุสิตธานี มัลดีฟส์</w:t>
            </w:r>
          </w:p>
        </w:tc>
      </w:tr>
    </w:tbl>
    <w:p w14:paraId="6A5D031C" w14:textId="77777777" w:rsidR="007C7865" w:rsidRPr="00B90B30" w:rsidRDefault="007C7865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61"/>
        <w:gridCol w:w="9"/>
        <w:gridCol w:w="1620"/>
      </w:tblGrid>
      <w:tr w:rsidR="009D7D41" w:rsidRPr="00CE726B" w14:paraId="3E0254B4" w14:textId="77777777" w:rsidTr="00982EBE">
        <w:trPr>
          <w:cantSplit/>
          <w:tblHeader/>
        </w:trPr>
        <w:tc>
          <w:tcPr>
            <w:tcW w:w="5490" w:type="dxa"/>
          </w:tcPr>
          <w:p w14:paraId="5DAA64C6" w14:textId="77777777" w:rsidR="009D7D41" w:rsidRPr="00B15F61" w:rsidRDefault="009D7D41" w:rsidP="00E5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4"/>
          </w:tcPr>
          <w:p w14:paraId="6CE8E767" w14:textId="77777777" w:rsidR="009D7D41" w:rsidRPr="00B15F6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9D7D41" w:rsidRPr="00CE726B" w14:paraId="7C29AC3E" w14:textId="77777777" w:rsidTr="00982EBE">
        <w:trPr>
          <w:cantSplit/>
          <w:tblHeader/>
        </w:trPr>
        <w:tc>
          <w:tcPr>
            <w:tcW w:w="5490" w:type="dxa"/>
          </w:tcPr>
          <w:p w14:paraId="7A7841A6" w14:textId="74EBDEC5" w:rsidR="009D7D41" w:rsidRPr="00097B90" w:rsidRDefault="002E5A5D" w:rsidP="00E5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D7D41"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5BFF"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D7D41"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D7D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25B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25BFF"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727B6959" w14:textId="77777777" w:rsidR="009D7D41" w:rsidRPr="002C1969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  <w:tc>
          <w:tcPr>
            <w:tcW w:w="270" w:type="dxa"/>
            <w:gridSpan w:val="2"/>
          </w:tcPr>
          <w:p w14:paraId="038578D7" w14:textId="77777777" w:rsidR="009D7D41" w:rsidRPr="00097B90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32798D2C" w14:textId="77777777" w:rsidR="009D7D41" w:rsidRPr="00097B90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</w:tr>
      <w:tr w:rsidR="009D7D41" w:rsidRPr="00CE726B" w14:paraId="3F083D72" w14:textId="77777777" w:rsidTr="00982EBE">
        <w:trPr>
          <w:cantSplit/>
          <w:tblHeader/>
        </w:trPr>
        <w:tc>
          <w:tcPr>
            <w:tcW w:w="5490" w:type="dxa"/>
          </w:tcPr>
          <w:p w14:paraId="65C1CFDD" w14:textId="77777777" w:rsidR="009D7D41" w:rsidRPr="00CE726B" w:rsidRDefault="009D7D41" w:rsidP="00E5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57504F8A" w14:textId="77777777" w:rsidR="009D7D41" w:rsidRPr="00097B90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097B90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9D7D41" w:rsidRPr="00CE726B" w14:paraId="66B8E94E" w14:textId="77777777" w:rsidTr="00982EBE">
        <w:trPr>
          <w:cantSplit/>
        </w:trPr>
        <w:tc>
          <w:tcPr>
            <w:tcW w:w="5490" w:type="dxa"/>
          </w:tcPr>
          <w:p w14:paraId="3A2A0FDD" w14:textId="77777777" w:rsidR="009D7D41" w:rsidRPr="00CE726B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7AAF55C4" w14:textId="77777777" w:rsidR="009D7D41" w:rsidRPr="00CE726B" w:rsidRDefault="009D7D4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7A4128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22663B" w14:textId="77777777" w:rsidR="009D7D41" w:rsidRPr="00CE726B" w:rsidRDefault="009D7D41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12890F53" w14:textId="77777777" w:rsidTr="00982EBE">
        <w:trPr>
          <w:cantSplit/>
        </w:trPr>
        <w:tc>
          <w:tcPr>
            <w:tcW w:w="5490" w:type="dxa"/>
          </w:tcPr>
          <w:p w14:paraId="5EDB498C" w14:textId="77777777" w:rsidR="009D7D41" w:rsidRPr="00CE726B" w:rsidRDefault="009D7D41" w:rsidP="00E532B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710" w:type="dxa"/>
          </w:tcPr>
          <w:p w14:paraId="1DA17580" w14:textId="13039FFE" w:rsidR="009D7D41" w:rsidRPr="00CE726B" w:rsidRDefault="009C7D5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7,132</w:t>
            </w:r>
          </w:p>
        </w:tc>
        <w:tc>
          <w:tcPr>
            <w:tcW w:w="270" w:type="dxa"/>
            <w:gridSpan w:val="2"/>
          </w:tcPr>
          <w:p w14:paraId="562569B8" w14:textId="77777777" w:rsidR="009D7D41" w:rsidRPr="00CE726B" w:rsidRDefault="009D7D41" w:rsidP="00E532B7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5596DA" w14:textId="58C1ECC2" w:rsidR="009D7D41" w:rsidRPr="00CE726B" w:rsidRDefault="00423CCA" w:rsidP="00E532B7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6,894</w:t>
            </w:r>
          </w:p>
        </w:tc>
      </w:tr>
      <w:tr w:rsidR="009D7D41" w:rsidRPr="00CE726B" w14:paraId="65B0145C" w14:textId="77777777" w:rsidTr="00982EBE">
        <w:trPr>
          <w:cantSplit/>
        </w:trPr>
        <w:tc>
          <w:tcPr>
            <w:tcW w:w="5490" w:type="dxa"/>
          </w:tcPr>
          <w:p w14:paraId="2F1DACCF" w14:textId="77777777" w:rsidR="009D7D41" w:rsidRPr="00097B90" w:rsidRDefault="009D7D41" w:rsidP="00E532B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097B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207B49E2" w14:textId="77777777" w:rsidR="009D7D41" w:rsidRPr="00CE726B" w:rsidRDefault="009D7D4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CE1DEC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5EB0C3" w14:textId="77777777" w:rsidR="009D7D41" w:rsidRPr="00097B90" w:rsidRDefault="009D7D41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01CFE604" w14:textId="77777777" w:rsidTr="00982EBE">
        <w:trPr>
          <w:cantSplit/>
        </w:trPr>
        <w:tc>
          <w:tcPr>
            <w:tcW w:w="5490" w:type="dxa"/>
          </w:tcPr>
          <w:p w14:paraId="2F0A005D" w14:textId="77777777" w:rsidR="009D7D41" w:rsidRPr="00097B90" w:rsidRDefault="009D7D41" w:rsidP="00E532B7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2DBCBBB0" w14:textId="70B6956F" w:rsidR="009D7D41" w:rsidRPr="00CE726B" w:rsidRDefault="009C7D5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4,556</w:t>
            </w:r>
          </w:p>
        </w:tc>
        <w:tc>
          <w:tcPr>
            <w:tcW w:w="270" w:type="dxa"/>
            <w:gridSpan w:val="2"/>
          </w:tcPr>
          <w:p w14:paraId="3C7928DA" w14:textId="77777777" w:rsidR="009D7D41" w:rsidRPr="00097B90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210BD7" w14:textId="6C9D6D7A" w:rsidR="009D7D41" w:rsidRPr="00097B90" w:rsidRDefault="00423CCA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4,405</w:t>
            </w:r>
          </w:p>
        </w:tc>
      </w:tr>
      <w:tr w:rsidR="009D7D41" w:rsidRPr="00CE726B" w14:paraId="7F769815" w14:textId="77777777" w:rsidTr="00982EBE">
        <w:trPr>
          <w:cantSplit/>
        </w:trPr>
        <w:tc>
          <w:tcPr>
            <w:tcW w:w="5490" w:type="dxa"/>
          </w:tcPr>
          <w:p w14:paraId="1FB7CFB1" w14:textId="77777777" w:rsidR="009D7D41" w:rsidRPr="00097B90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69A78188" w14:textId="77777777" w:rsidR="009D7D41" w:rsidRPr="00CE726B" w:rsidRDefault="009D7D4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213325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B3EC21" w14:textId="77777777" w:rsidR="009D7D41" w:rsidRPr="00CE726B" w:rsidRDefault="009D7D41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1EA6B2B" w14:textId="77777777" w:rsidTr="00982EBE">
        <w:trPr>
          <w:cantSplit/>
        </w:trPr>
        <w:tc>
          <w:tcPr>
            <w:tcW w:w="5490" w:type="dxa"/>
          </w:tcPr>
          <w:p w14:paraId="03B565A1" w14:textId="77777777" w:rsidR="009D7D41" w:rsidRPr="00097B90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</w:tcPr>
          <w:p w14:paraId="610878AD" w14:textId="5066EE23" w:rsidR="009D7D41" w:rsidRPr="00CE726B" w:rsidRDefault="009C7D5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gridSpan w:val="2"/>
          </w:tcPr>
          <w:p w14:paraId="1D0A5E9D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DC77BD" w14:textId="6E7DC32D" w:rsidR="009D7D41" w:rsidRPr="00CE726B" w:rsidRDefault="00423CCA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D7D41" w:rsidRPr="00CE726B" w14:paraId="2F3EE520" w14:textId="77777777" w:rsidTr="00982EBE">
        <w:trPr>
          <w:cantSplit/>
        </w:trPr>
        <w:tc>
          <w:tcPr>
            <w:tcW w:w="5490" w:type="dxa"/>
          </w:tcPr>
          <w:p w14:paraId="491E44D6" w14:textId="77777777" w:rsidR="009D7D41" w:rsidRPr="00097B90" w:rsidRDefault="009D7D41" w:rsidP="00E53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29439518" w14:textId="77777777" w:rsidR="009D7D41" w:rsidRPr="00CE726B" w:rsidRDefault="009D7D4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BB7AE9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66F12B" w14:textId="77777777" w:rsidR="009D7D41" w:rsidRPr="00097B90" w:rsidRDefault="009D7D41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233A0D62" w14:textId="77777777" w:rsidTr="00982EBE">
        <w:trPr>
          <w:cantSplit/>
        </w:trPr>
        <w:tc>
          <w:tcPr>
            <w:tcW w:w="5490" w:type="dxa"/>
          </w:tcPr>
          <w:p w14:paraId="1AE8C2AF" w14:textId="77777777" w:rsidR="009D7D41" w:rsidRPr="00097B90" w:rsidRDefault="009D7D41" w:rsidP="00E532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97B9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6E81870B" w14:textId="1D65816D" w:rsidR="009D7D41" w:rsidRPr="00CE726B" w:rsidRDefault="009C7D5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102,500</w:t>
            </w:r>
          </w:p>
        </w:tc>
        <w:tc>
          <w:tcPr>
            <w:tcW w:w="270" w:type="dxa"/>
            <w:gridSpan w:val="2"/>
          </w:tcPr>
          <w:p w14:paraId="7A26982B" w14:textId="77777777" w:rsidR="009D7D41" w:rsidRPr="00097B90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A8AE78" w14:textId="013D98FC" w:rsidR="009D7D41" w:rsidRPr="00097B90" w:rsidRDefault="00423CCA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102,500</w:t>
            </w:r>
          </w:p>
        </w:tc>
      </w:tr>
      <w:tr w:rsidR="009D7D41" w:rsidRPr="00CE726B" w14:paraId="6952DA55" w14:textId="77777777" w:rsidTr="00982EBE">
        <w:trPr>
          <w:cantSplit/>
        </w:trPr>
        <w:tc>
          <w:tcPr>
            <w:tcW w:w="5490" w:type="dxa"/>
          </w:tcPr>
          <w:p w14:paraId="05202FA3" w14:textId="77777777" w:rsidR="009D7D41" w:rsidRPr="00097B90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3ED03B2F" w14:textId="77777777" w:rsidR="009D7D41" w:rsidRPr="00CE726B" w:rsidRDefault="009D7D4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7B520A" w14:textId="77777777" w:rsidR="009D7D41" w:rsidRPr="00CE726B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072CE9" w14:textId="77777777" w:rsidR="009D7D41" w:rsidRPr="00097B90" w:rsidRDefault="009D7D41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066B6287" w14:textId="77777777" w:rsidTr="00982EBE">
        <w:trPr>
          <w:cantSplit/>
        </w:trPr>
        <w:tc>
          <w:tcPr>
            <w:tcW w:w="5490" w:type="dxa"/>
          </w:tcPr>
          <w:p w14:paraId="2A8EDA1A" w14:textId="77777777" w:rsidR="009D7D41" w:rsidRPr="00097B90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4551EE83" w14:textId="1493269E" w:rsidR="009D7D41" w:rsidRPr="00CE726B" w:rsidRDefault="009C7D51" w:rsidP="00E532B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131,661</w:t>
            </w:r>
          </w:p>
        </w:tc>
        <w:tc>
          <w:tcPr>
            <w:tcW w:w="270" w:type="dxa"/>
            <w:gridSpan w:val="2"/>
          </w:tcPr>
          <w:p w14:paraId="7337F3F9" w14:textId="77777777" w:rsidR="009D7D41" w:rsidRPr="00097B90" w:rsidRDefault="009D7D41" w:rsidP="00E532B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97963C" w14:textId="2AEE1FD4" w:rsidR="009D7D41" w:rsidRPr="00097B90" w:rsidRDefault="00423CCA" w:rsidP="00E532B7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114,868</w:t>
            </w:r>
          </w:p>
        </w:tc>
      </w:tr>
      <w:tr w:rsidR="009D7D41" w:rsidRPr="00CE726B" w14:paraId="68E28D29" w14:textId="77777777" w:rsidTr="00982EB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490" w:type="dxa"/>
          </w:tcPr>
          <w:p w14:paraId="4940460C" w14:textId="2307093E" w:rsidR="007C7865" w:rsidRPr="00B14F41" w:rsidRDefault="007C7865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4F5A813D" w14:textId="6F42EE9B" w:rsidR="009D7D41" w:rsidRPr="00097B90" w:rsidRDefault="009D7D41" w:rsidP="00705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5E1CE4D0" w14:textId="77777777" w:rsidR="009D7D41" w:rsidRPr="00B14F41" w:rsidRDefault="009D7D41" w:rsidP="00E5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gridSpan w:val="2"/>
          </w:tcPr>
          <w:p w14:paraId="5B33AF8D" w14:textId="638AE697" w:rsidR="009D7D41" w:rsidRPr="00097B90" w:rsidRDefault="009D7D41" w:rsidP="00705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185C26E" w14:textId="6380D57E" w:rsidR="007C7865" w:rsidRDefault="007C7865" w:rsidP="009D7D41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719"/>
      </w:tblGrid>
      <w:tr w:rsidR="007C7865" w:rsidRPr="00CE726B" w14:paraId="698A0C41" w14:textId="77777777" w:rsidTr="00B1378A">
        <w:trPr>
          <w:tblHeader/>
        </w:trPr>
        <w:tc>
          <w:tcPr>
            <w:tcW w:w="5490" w:type="dxa"/>
          </w:tcPr>
          <w:p w14:paraId="3AC41909" w14:textId="77777777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097B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10014B1C" w14:textId="77777777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1CAB26AC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CF7627B" w14:textId="77777777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C7865" w:rsidRPr="00CE726B" w14:paraId="4853D94F" w14:textId="77777777" w:rsidTr="00B1378A">
        <w:trPr>
          <w:tblHeader/>
        </w:trPr>
        <w:tc>
          <w:tcPr>
            <w:tcW w:w="5490" w:type="dxa"/>
          </w:tcPr>
          <w:p w14:paraId="70051850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E82BB30" w14:textId="77777777" w:rsidR="007C7865" w:rsidRPr="00B14F41" w:rsidRDefault="007C7865" w:rsidP="00032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674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74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7865" w:rsidRPr="00CE726B" w14:paraId="3265CDE7" w14:textId="77777777" w:rsidTr="00B1378A">
        <w:trPr>
          <w:tblHeader/>
        </w:trPr>
        <w:tc>
          <w:tcPr>
            <w:tcW w:w="5490" w:type="dxa"/>
          </w:tcPr>
          <w:p w14:paraId="53C4805E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347D79BB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B3BDC5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2684094E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CE726B" w14:paraId="388D5C42" w14:textId="77777777" w:rsidTr="00B1378A">
        <w:trPr>
          <w:tblHeader/>
        </w:trPr>
        <w:tc>
          <w:tcPr>
            <w:tcW w:w="5490" w:type="dxa"/>
          </w:tcPr>
          <w:p w14:paraId="0698E539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29E6811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36,647</w:t>
            </w:r>
          </w:p>
        </w:tc>
        <w:tc>
          <w:tcPr>
            <w:tcW w:w="261" w:type="dxa"/>
          </w:tcPr>
          <w:p w14:paraId="020B1C09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7F3F4029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12,471</w:t>
            </w:r>
          </w:p>
        </w:tc>
      </w:tr>
      <w:tr w:rsidR="007C7865" w:rsidRPr="00CE726B" w14:paraId="323E5879" w14:textId="77777777" w:rsidTr="00B1378A">
        <w:trPr>
          <w:tblHeader/>
        </w:trPr>
        <w:tc>
          <w:tcPr>
            <w:tcW w:w="5490" w:type="dxa"/>
          </w:tcPr>
          <w:p w14:paraId="22192805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3A210BB4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0CAC199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1D71CFD1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CE726B" w14:paraId="1A5BAC52" w14:textId="77777777" w:rsidTr="00B1378A">
        <w:trPr>
          <w:tblHeader/>
        </w:trPr>
        <w:tc>
          <w:tcPr>
            <w:tcW w:w="5490" w:type="dxa"/>
          </w:tcPr>
          <w:p w14:paraId="1CD4E1BE" w14:textId="77777777" w:rsidR="007C7865" w:rsidRPr="009D0CAD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2DE4E9F3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3,190</w:t>
            </w:r>
          </w:p>
        </w:tc>
        <w:tc>
          <w:tcPr>
            <w:tcW w:w="261" w:type="dxa"/>
          </w:tcPr>
          <w:p w14:paraId="41EFE465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2B19DDB8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43,009</w:t>
            </w:r>
          </w:p>
        </w:tc>
      </w:tr>
      <w:tr w:rsidR="007C7865" w:rsidRPr="00CE726B" w14:paraId="2FB300B6" w14:textId="77777777" w:rsidTr="00B1378A">
        <w:trPr>
          <w:tblHeader/>
        </w:trPr>
        <w:tc>
          <w:tcPr>
            <w:tcW w:w="5490" w:type="dxa"/>
          </w:tcPr>
          <w:p w14:paraId="49EE7C69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5D27B1F1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E256AC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4423E272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CE726B" w14:paraId="1044B309" w14:textId="77777777" w:rsidTr="00B1378A">
        <w:trPr>
          <w:tblHeader/>
        </w:trPr>
        <w:tc>
          <w:tcPr>
            <w:tcW w:w="5490" w:type="dxa"/>
          </w:tcPr>
          <w:p w14:paraId="012F2308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85FA661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587E7AC1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07382734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50,126</w:t>
            </w:r>
          </w:p>
        </w:tc>
      </w:tr>
      <w:tr w:rsidR="007C7865" w:rsidRPr="00CE726B" w14:paraId="50B97FF5" w14:textId="77777777" w:rsidTr="00B1378A">
        <w:trPr>
          <w:tblHeader/>
        </w:trPr>
        <w:tc>
          <w:tcPr>
            <w:tcW w:w="5490" w:type="dxa"/>
          </w:tcPr>
          <w:p w14:paraId="36951C23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11654994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9,847</w:t>
            </w:r>
          </w:p>
        </w:tc>
        <w:tc>
          <w:tcPr>
            <w:tcW w:w="261" w:type="dxa"/>
          </w:tcPr>
          <w:p w14:paraId="75C46497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0A53ED0B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7865" w:rsidRPr="00CE726B" w14:paraId="268A1FF2" w14:textId="77777777" w:rsidTr="00B1378A">
        <w:trPr>
          <w:tblHeader/>
        </w:trPr>
        <w:tc>
          <w:tcPr>
            <w:tcW w:w="5490" w:type="dxa"/>
          </w:tcPr>
          <w:p w14:paraId="776EC659" w14:textId="77777777" w:rsidR="007C7865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6FBC3732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29E648A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3183C0D9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CE726B" w14:paraId="4D731BA6" w14:textId="77777777" w:rsidTr="00B1378A">
        <w:trPr>
          <w:tblHeader/>
        </w:trPr>
        <w:tc>
          <w:tcPr>
            <w:tcW w:w="5490" w:type="dxa"/>
          </w:tcPr>
          <w:p w14:paraId="1BF85BF6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21ECA610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7,934</w:t>
            </w:r>
          </w:p>
        </w:tc>
        <w:tc>
          <w:tcPr>
            <w:tcW w:w="261" w:type="dxa"/>
          </w:tcPr>
          <w:p w14:paraId="0EAB8869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659CDA64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</w:tr>
      <w:tr w:rsidR="007C7865" w:rsidRPr="00CE726B" w14:paraId="0AF017F5" w14:textId="77777777" w:rsidTr="00B1378A">
        <w:trPr>
          <w:tblHeader/>
        </w:trPr>
        <w:tc>
          <w:tcPr>
            <w:tcW w:w="5490" w:type="dxa"/>
          </w:tcPr>
          <w:p w14:paraId="53F889AB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00C64136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  <w:tc>
          <w:tcPr>
            <w:tcW w:w="261" w:type="dxa"/>
          </w:tcPr>
          <w:p w14:paraId="50C07129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01C202BF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2,596</w:t>
            </w:r>
          </w:p>
        </w:tc>
      </w:tr>
      <w:tr w:rsidR="007C7865" w:rsidRPr="00CE726B" w14:paraId="781F146B" w14:textId="77777777" w:rsidTr="00B1378A">
        <w:trPr>
          <w:tblHeader/>
        </w:trPr>
        <w:tc>
          <w:tcPr>
            <w:tcW w:w="5490" w:type="dxa"/>
          </w:tcPr>
          <w:p w14:paraId="37D3B8D2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50661E34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8A19E35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6B3F57FA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C7865" w:rsidRPr="00CE726B" w14:paraId="402B50F4" w14:textId="77777777" w:rsidTr="00B1378A">
        <w:trPr>
          <w:tblHeader/>
        </w:trPr>
        <w:tc>
          <w:tcPr>
            <w:tcW w:w="5490" w:type="dxa"/>
          </w:tcPr>
          <w:p w14:paraId="5B5F3DC9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FD23E07" w14:textId="77777777" w:rsidR="007C7865" w:rsidRPr="00097B90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61" w:type="dxa"/>
          </w:tcPr>
          <w:p w14:paraId="6FA295F7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719" w:type="dxa"/>
          </w:tcPr>
          <w:p w14:paraId="4B6015A6" w14:textId="77777777" w:rsidR="007C7865" w:rsidRPr="00B14F41" w:rsidRDefault="007C7865" w:rsidP="00F9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1,659</w:t>
            </w:r>
          </w:p>
        </w:tc>
      </w:tr>
    </w:tbl>
    <w:p w14:paraId="58CD7DB3" w14:textId="77777777" w:rsidR="007C7865" w:rsidRDefault="007C7865" w:rsidP="007C7865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62E886D" w14:textId="5CEB3A45" w:rsidR="009D7D41" w:rsidRPr="0045489C" w:rsidRDefault="009D7D41" w:rsidP="00B1378A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097B9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097B9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097B9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097B9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097B90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097B90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097B90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097B90">
        <w:rPr>
          <w:rFonts w:ascii="Angsana New" w:hAnsi="Angsana New" w:hint="cs"/>
          <w:sz w:val="30"/>
          <w:szCs w:val="30"/>
          <w:cs/>
        </w:rPr>
        <w:t xml:space="preserve">ณ </w:t>
      </w:r>
      <w:r w:rsidRPr="00097B90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220F11">
        <w:rPr>
          <w:rFonts w:ascii="Angsana New" w:hAnsi="Angsana New"/>
          <w:sz w:val="30"/>
          <w:szCs w:val="30"/>
        </w:rPr>
        <w:t>0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097B90">
        <w:rPr>
          <w:rFonts w:ascii="Angsana New" w:hAnsi="Angsana New" w:hint="cs"/>
          <w:sz w:val="30"/>
          <w:szCs w:val="30"/>
          <w:cs/>
        </w:rPr>
        <w:t>ม</w:t>
      </w:r>
      <w:r w:rsidR="00220F11" w:rsidRPr="00097B90">
        <w:rPr>
          <w:rFonts w:ascii="Angsana New" w:hAnsi="Angsana New" w:hint="cs"/>
          <w:sz w:val="30"/>
          <w:szCs w:val="30"/>
          <w:cs/>
        </w:rPr>
        <w:t>ิถุนายน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F6500D">
        <w:rPr>
          <w:rFonts w:ascii="Angsana New" w:hAnsi="Angsana New"/>
          <w:sz w:val="30"/>
          <w:szCs w:val="30"/>
        </w:rPr>
        <w:t>2565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097B90">
        <w:rPr>
          <w:rFonts w:ascii="Angsana New" w:hAnsi="Angsana New" w:hint="cs"/>
          <w:sz w:val="30"/>
          <w:szCs w:val="30"/>
          <w:cs/>
        </w:rPr>
        <w:t>มี</w:t>
      </w:r>
      <w:r w:rsidRPr="00097B90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Pr="00894DA6">
        <w:rPr>
          <w:rFonts w:ascii="Angsana New" w:hAnsi="Angsana New"/>
          <w:sz w:val="30"/>
          <w:szCs w:val="30"/>
        </w:rPr>
        <w:t xml:space="preserve">46 </w:t>
      </w:r>
      <w:r w:rsidRPr="00097B90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097B90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97B9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097B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2564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49 </w:t>
      </w:r>
      <w:r w:rsidRPr="00097B90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3234848E" w14:textId="77777777" w:rsidR="009D7D41" w:rsidRPr="00032F63" w:rsidRDefault="009D7D41" w:rsidP="00032F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E15F4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42CE75E" w14:textId="77777777" w:rsidR="009D7D41" w:rsidRPr="004B7079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4BDB1" w14:textId="2D53C36D" w:rsidR="009D7D41" w:rsidRPr="004B7079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097B90">
        <w:rPr>
          <w:rFonts w:ascii="Angsana New" w:hAnsi="Angsana New"/>
          <w:sz w:val="30"/>
          <w:szCs w:val="30"/>
          <w:cs/>
        </w:rPr>
        <w:t>ในระหว่างงวด</w:t>
      </w:r>
      <w:r w:rsidR="00334EC1" w:rsidRPr="00097B90">
        <w:rPr>
          <w:rFonts w:ascii="Angsana New" w:hAnsi="Angsana New" w:hint="cs"/>
          <w:sz w:val="30"/>
          <w:szCs w:val="30"/>
          <w:cs/>
        </w:rPr>
        <w:t>หก</w:t>
      </w:r>
      <w:r w:rsidRPr="00097B9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334EC1">
        <w:rPr>
          <w:rFonts w:ascii="Angsana New" w:hAnsi="Angsana New"/>
          <w:sz w:val="30"/>
          <w:szCs w:val="30"/>
        </w:rPr>
        <w:t>0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 w:hint="cs"/>
          <w:sz w:val="30"/>
          <w:szCs w:val="30"/>
          <w:cs/>
        </w:rPr>
        <w:t>ม</w:t>
      </w:r>
      <w:r w:rsidR="00334EC1" w:rsidRPr="00097B90">
        <w:rPr>
          <w:rFonts w:ascii="Angsana New" w:hAnsi="Angsana New" w:hint="cs"/>
          <w:sz w:val="30"/>
          <w:szCs w:val="30"/>
          <w:cs/>
        </w:rPr>
        <w:t>ิถุนายน</w:t>
      </w:r>
      <w:r w:rsidRPr="00097B90">
        <w:rPr>
          <w:rFonts w:ascii="Angsana New" w:hAnsi="Angsana New" w:hint="cs"/>
          <w:sz w:val="30"/>
          <w:szCs w:val="30"/>
          <w:cs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097B90">
        <w:rPr>
          <w:rFonts w:ascii="Angsana New" w:hAnsi="Angsana New" w:hint="cs"/>
          <w:sz w:val="30"/>
          <w:szCs w:val="30"/>
          <w:cs/>
        </w:rPr>
        <w:t>หน่วย</w:t>
      </w:r>
      <w:r w:rsidRPr="00097B90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65DE0025" w14:textId="77777777" w:rsidR="009D7D41" w:rsidRPr="00CE726B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270"/>
        <w:gridCol w:w="2790"/>
        <w:gridCol w:w="270"/>
        <w:gridCol w:w="1350"/>
        <w:gridCol w:w="270"/>
        <w:gridCol w:w="1170"/>
        <w:gridCol w:w="270"/>
        <w:gridCol w:w="1170"/>
      </w:tblGrid>
      <w:tr w:rsidR="009D7D41" w:rsidRPr="00CE726B" w14:paraId="45473D6F" w14:textId="77777777" w:rsidTr="00E532B7">
        <w:trPr>
          <w:cantSplit/>
          <w:tblHeader/>
        </w:trPr>
        <w:tc>
          <w:tcPr>
            <w:tcW w:w="1800" w:type="dxa"/>
          </w:tcPr>
          <w:p w14:paraId="10B88B46" w14:textId="77777777" w:rsidR="009D7D41" w:rsidRDefault="009D7D41" w:rsidP="00E532B7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12C3AB43" w14:textId="77777777" w:rsidR="009D7D41" w:rsidRPr="00CE726B" w:rsidRDefault="009D7D41" w:rsidP="00E532B7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78DF0F8" w14:textId="77777777" w:rsidR="009D7D41" w:rsidRPr="00CE726B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90" w:type="dxa"/>
          </w:tcPr>
          <w:p w14:paraId="1B624CD0" w14:textId="77777777" w:rsidR="009D7D41" w:rsidRDefault="009D7D41" w:rsidP="00E532B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5297EA3" w14:textId="77777777" w:rsidR="009D7D41" w:rsidRPr="00B14F41" w:rsidRDefault="009D7D41" w:rsidP="00E532B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97B90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43EBFA19" w14:textId="77777777" w:rsidR="009D7D41" w:rsidRPr="00B14F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4EE6647A" w14:textId="77777777" w:rsidR="009D7D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77A97C86" w14:textId="77777777" w:rsidR="009D7D41" w:rsidRPr="00B14F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97B90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Pr="00097B90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3C1B2993" w14:textId="77777777" w:rsidR="009D7D41" w:rsidRPr="00B14F41" w:rsidRDefault="009D7D41" w:rsidP="00E532B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7916C0D8" w14:textId="77777777" w:rsidR="009D7D41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78F11381" w14:textId="77777777" w:rsidR="009D7D41" w:rsidRPr="00B14F41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5</w:t>
            </w:r>
          </w:p>
        </w:tc>
        <w:tc>
          <w:tcPr>
            <w:tcW w:w="270" w:type="dxa"/>
          </w:tcPr>
          <w:p w14:paraId="53863193" w14:textId="77777777" w:rsidR="009D7D41" w:rsidRPr="00D57DCE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5E28BC07" w14:textId="77777777" w:rsidR="009D7D41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5BC23A66" w14:textId="77777777" w:rsidR="009D7D41" w:rsidRPr="00D57DCE" w:rsidRDefault="009D7D41" w:rsidP="00E532B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4</w:t>
            </w:r>
          </w:p>
        </w:tc>
      </w:tr>
      <w:tr w:rsidR="009D7D41" w:rsidRPr="00CE726B" w14:paraId="0C6F9566" w14:textId="77777777" w:rsidTr="00E532B7">
        <w:trPr>
          <w:cantSplit/>
          <w:tblHeader/>
        </w:trPr>
        <w:tc>
          <w:tcPr>
            <w:tcW w:w="1800" w:type="dxa"/>
          </w:tcPr>
          <w:p w14:paraId="590CB81E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004D36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E9EE331" w14:textId="77777777" w:rsidR="009D7D41" w:rsidRPr="00CE726B" w:rsidRDefault="009D7D41" w:rsidP="00E532B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7E88B8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4FE458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097B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097B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0F7D438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E95306E" w14:textId="77777777" w:rsidR="009D7D41" w:rsidRPr="00CE726B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D41" w:rsidRPr="00894DA6" w14:paraId="168BE943" w14:textId="77777777" w:rsidTr="00E532B7">
        <w:trPr>
          <w:cantSplit/>
          <w:tblHeader/>
        </w:trPr>
        <w:tc>
          <w:tcPr>
            <w:tcW w:w="1800" w:type="dxa"/>
          </w:tcPr>
          <w:p w14:paraId="2FC32EB1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E2FE76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848DD9E" w14:textId="77777777" w:rsidR="009D7D41" w:rsidRPr="00894DA6" w:rsidRDefault="009D7D41" w:rsidP="00894DA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6ACDD7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6789F8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24D945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AFEE4E" w14:textId="77777777" w:rsidR="009D7D41" w:rsidRPr="00894DA6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5EFB1" w14:textId="77777777" w:rsidR="009D7D41" w:rsidRPr="00D8440E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92C79" w14:textId="77777777" w:rsidR="009D7D41" w:rsidRPr="00D8440E" w:rsidRDefault="009D7D41" w:rsidP="00894DA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00DF783B" w14:textId="77777777" w:rsidTr="00E532B7">
        <w:trPr>
          <w:cantSplit/>
          <w:tblHeader/>
        </w:trPr>
        <w:tc>
          <w:tcPr>
            <w:tcW w:w="1800" w:type="dxa"/>
          </w:tcPr>
          <w:p w14:paraId="108077E0" w14:textId="77777777" w:rsidR="009D7D41" w:rsidRPr="00F32937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837942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DCFAB3F" w14:textId="77777777" w:rsidR="009D7D41" w:rsidRPr="00F32937" w:rsidRDefault="009D7D41" w:rsidP="00E532B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E97AA9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137916" w14:textId="77777777" w:rsidR="009D7D41" w:rsidRPr="00F32937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0193D13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48D3F4" w14:textId="77777777" w:rsidR="009D7D41" w:rsidRPr="00F32937" w:rsidRDefault="009D7D41" w:rsidP="00E532B7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069D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  <w:tc>
          <w:tcPr>
            <w:tcW w:w="270" w:type="dxa"/>
          </w:tcPr>
          <w:p w14:paraId="1BF7E726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B566E" w14:textId="77777777" w:rsidR="009D7D41" w:rsidRPr="00171D82" w:rsidRDefault="009D7D41" w:rsidP="00E532B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D41" w:rsidRPr="00626CA9" w14:paraId="68EC1E04" w14:textId="77777777" w:rsidTr="00E532B7">
        <w:trPr>
          <w:cantSplit/>
          <w:tblHeader/>
        </w:trPr>
        <w:tc>
          <w:tcPr>
            <w:tcW w:w="1800" w:type="dxa"/>
          </w:tcPr>
          <w:p w14:paraId="181420BD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738BA11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647077D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F71861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6F3680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48AB09B" w14:textId="77777777" w:rsidR="009D7D41" w:rsidRPr="00097B90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A5F78E" w14:textId="77777777" w:rsidR="009D7D41" w:rsidRPr="00171D82" w:rsidRDefault="009D7D41" w:rsidP="00E532B7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170D34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625F3A" w14:textId="77777777" w:rsidR="009D7D41" w:rsidRPr="00171D82" w:rsidRDefault="009D7D41" w:rsidP="00E532B7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D82">
              <w:rPr>
                <w:rFonts w:asciiTheme="majorBidi" w:hAnsiTheme="majorBidi" w:cstheme="majorBidi"/>
                <w:sz w:val="30"/>
                <w:szCs w:val="30"/>
              </w:rPr>
              <w:t>151,543</w:t>
            </w:r>
          </w:p>
        </w:tc>
      </w:tr>
      <w:tr w:rsidR="009D7D41" w:rsidRPr="0003431E" w14:paraId="3336BA4C" w14:textId="77777777" w:rsidTr="00E532B7">
        <w:trPr>
          <w:cantSplit/>
          <w:trHeight w:val="407"/>
        </w:trPr>
        <w:tc>
          <w:tcPr>
            <w:tcW w:w="1800" w:type="dxa"/>
          </w:tcPr>
          <w:p w14:paraId="45487983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A6C50" w14:textId="77777777" w:rsidR="009D7D41" w:rsidRPr="00171D82" w:rsidRDefault="009D7D41" w:rsidP="00E532B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5C9E4BE" w14:textId="77777777" w:rsidR="009D7D41" w:rsidRPr="00171D82" w:rsidRDefault="009D7D41" w:rsidP="00E532B7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94941" w14:textId="77777777" w:rsidR="009D7D41" w:rsidRPr="00171D82" w:rsidRDefault="009D7D41" w:rsidP="00E532B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5C22BF" w14:textId="77777777" w:rsidR="009D7D41" w:rsidRPr="00171D82" w:rsidRDefault="009D7D41" w:rsidP="00E5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DD4F2" w14:textId="77777777" w:rsidR="009D7D41" w:rsidRPr="00171D82" w:rsidRDefault="009D7D41" w:rsidP="00E532B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CF46C4" w14:textId="77777777" w:rsidR="009D7D41" w:rsidRPr="00171D82" w:rsidRDefault="009D7D41" w:rsidP="00E532B7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151,545</w:t>
            </w:r>
          </w:p>
        </w:tc>
        <w:tc>
          <w:tcPr>
            <w:tcW w:w="270" w:type="dxa"/>
          </w:tcPr>
          <w:p w14:paraId="1FDABAFA" w14:textId="77777777" w:rsidR="009D7D41" w:rsidRPr="00171D82" w:rsidRDefault="009D7D41" w:rsidP="00E532B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43C058" w14:textId="77777777" w:rsidR="009D7D41" w:rsidRPr="00171D82" w:rsidRDefault="009D7D41" w:rsidP="00E532B7">
            <w:pPr>
              <w:tabs>
                <w:tab w:val="clear" w:pos="680"/>
                <w:tab w:val="clear" w:pos="907"/>
                <w:tab w:val="left" w:pos="340"/>
                <w:tab w:val="left" w:pos="8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</w:tr>
      <w:bookmarkEnd w:id="2"/>
    </w:tbl>
    <w:p w14:paraId="5595D6A4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83408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0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02D10AAD" w14:textId="77777777" w:rsidR="009D7D41" w:rsidRPr="00785849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33463" w14:textId="6679D56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9D7D41" w:rsidSect="009C77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9"/>
          <w:cols w:space="720"/>
        </w:sectPr>
      </w:pPr>
      <w:r w:rsidRPr="00097B90">
        <w:rPr>
          <w:rFonts w:ascii="Angsana New" w:hAnsi="Angsana New" w:hint="cs"/>
          <w:sz w:val="30"/>
          <w:szCs w:val="30"/>
          <w:cs/>
        </w:rPr>
        <w:t>กลุ่ม</w:t>
      </w:r>
      <w:r w:rsidRPr="00097B90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Pr="00097B90">
        <w:rPr>
          <w:rFonts w:ascii="Angsana New" w:hAnsi="Angsana New" w:hint="cs"/>
          <w:sz w:val="30"/>
          <w:szCs w:val="30"/>
          <w:cs/>
        </w:rPr>
        <w:t>งวด</w:t>
      </w:r>
      <w:r w:rsidR="000335D7" w:rsidRPr="00097B90">
        <w:rPr>
          <w:rFonts w:ascii="Angsana New" w:hAnsi="Angsana New" w:hint="cs"/>
          <w:sz w:val="30"/>
          <w:szCs w:val="30"/>
          <w:cs/>
        </w:rPr>
        <w:t>หก</w:t>
      </w:r>
      <w:r w:rsidRPr="00097B9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0335D7">
        <w:rPr>
          <w:rFonts w:ascii="Angsana New" w:hAnsi="Angsana New"/>
          <w:sz w:val="30"/>
          <w:szCs w:val="30"/>
        </w:rPr>
        <w:t>0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097B90">
        <w:rPr>
          <w:rFonts w:ascii="Angsana New" w:hAnsi="Angsana New" w:hint="cs"/>
          <w:sz w:val="30"/>
          <w:szCs w:val="30"/>
          <w:cs/>
        </w:rPr>
        <w:t>ม</w:t>
      </w:r>
      <w:r w:rsidR="000335D7" w:rsidRPr="00097B90">
        <w:rPr>
          <w:rFonts w:ascii="Angsana New" w:hAnsi="Angsana New" w:hint="cs"/>
          <w:sz w:val="30"/>
          <w:szCs w:val="30"/>
          <w:cs/>
        </w:rPr>
        <w:t>ิถุนายน</w:t>
      </w:r>
      <w:r w:rsidRPr="00097B90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="00B23881" w:rsidRPr="00894DA6">
        <w:rPr>
          <w:rFonts w:ascii="Angsana New" w:hAnsi="Angsana New"/>
          <w:sz w:val="30"/>
          <w:szCs w:val="30"/>
        </w:rPr>
        <w:t>42</w:t>
      </w:r>
      <w:r w:rsidR="00E445DE" w:rsidRPr="00894DA6">
        <w:rPr>
          <w:rFonts w:ascii="Angsana New" w:hAnsi="Angsana New"/>
          <w:sz w:val="30"/>
          <w:szCs w:val="30"/>
        </w:rPr>
        <w:t>.</w:t>
      </w:r>
      <w:r w:rsidR="00B23881" w:rsidRPr="00894DA6">
        <w:rPr>
          <w:rFonts w:ascii="Angsana New" w:hAnsi="Angsana New"/>
          <w:sz w:val="30"/>
          <w:szCs w:val="30"/>
        </w:rPr>
        <w:t>54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="009367DE" w:rsidRPr="00894DA6">
        <w:rPr>
          <w:rFonts w:ascii="Angsana New" w:hAnsi="Angsana New"/>
          <w:sz w:val="30"/>
          <w:szCs w:val="30"/>
        </w:rPr>
        <w:t>0</w:t>
      </w:r>
      <w:r w:rsidR="002F514C" w:rsidRPr="00894DA6">
        <w:rPr>
          <w:rFonts w:ascii="Angsana New" w:hAnsi="Angsana New"/>
          <w:sz w:val="30"/>
          <w:szCs w:val="30"/>
        </w:rPr>
        <w:t>.</w:t>
      </w:r>
      <w:r w:rsidR="00B23881" w:rsidRPr="00894DA6">
        <w:rPr>
          <w:rFonts w:ascii="Angsana New" w:hAnsi="Angsana New"/>
          <w:sz w:val="30"/>
          <w:szCs w:val="30"/>
        </w:rPr>
        <w:t>01</w:t>
      </w:r>
      <w:r>
        <w:rPr>
          <w:rFonts w:ascii="Angsana New" w:hAnsi="Angsana New"/>
          <w:sz w:val="30"/>
          <w:szCs w:val="30"/>
        </w:rPr>
        <w:t xml:space="preserve"> </w:t>
      </w:r>
      <w:r w:rsidRPr="00097B90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097B90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097B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7340E">
        <w:rPr>
          <w:rFonts w:ascii="Angsana New" w:hAnsi="Angsana New"/>
          <w:i/>
          <w:iCs/>
          <w:sz w:val="30"/>
          <w:szCs w:val="30"/>
        </w:rPr>
        <w:t>55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D7340E">
        <w:rPr>
          <w:rFonts w:ascii="Angsana New" w:hAnsi="Angsana New"/>
          <w:i/>
          <w:iCs/>
          <w:sz w:val="30"/>
          <w:szCs w:val="30"/>
        </w:rPr>
        <w:t>12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097B90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01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097B90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324D93E2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097B9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52F0E61" w14:textId="77777777" w:rsidR="009D7D41" w:rsidRPr="008F2EC3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7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9D7D41" w:rsidRPr="00CE726B" w14:paraId="57DC11EF" w14:textId="77777777" w:rsidTr="00293D1B">
        <w:trPr>
          <w:cantSplit/>
        </w:trPr>
        <w:tc>
          <w:tcPr>
            <w:tcW w:w="3555" w:type="dxa"/>
          </w:tcPr>
          <w:p w14:paraId="594791CD" w14:textId="780D80C0" w:rsidR="009D7D41" w:rsidRPr="00097B90" w:rsidRDefault="009D7D41" w:rsidP="00E532B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836A6" w:rsidRPr="00097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9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29B15B4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06E180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7059BE7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3AD3C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4DBFBA6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7651CE2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3B5F30AC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4DDB036F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661FA811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677F7FD8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1588259" w14:textId="77777777" w:rsidR="009D7D41" w:rsidRPr="00097B90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5B8D53FE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1940B8C" w14:textId="77777777" w:rsidTr="00293D1B">
        <w:trPr>
          <w:cantSplit/>
        </w:trPr>
        <w:tc>
          <w:tcPr>
            <w:tcW w:w="3555" w:type="dxa"/>
          </w:tcPr>
          <w:p w14:paraId="30A8F5C9" w14:textId="20721F8A" w:rsidR="009D7D41" w:rsidRPr="00097B90" w:rsidRDefault="009D7D41" w:rsidP="00E532B7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836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836A6" w:rsidRPr="00097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5CE9F270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06AB66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8EA336F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BC3F8D2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82D85C7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6571F5F0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FF4DF70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02CB111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D91A9CC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382BE208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68B2E77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248251BD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6869694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644B7A37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E9C70A3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129A0332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97950CF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E1DDF26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06BFB8" w14:textId="77777777" w:rsidR="009D7D41" w:rsidRPr="00CE726B" w:rsidRDefault="009D7D41" w:rsidP="00E532B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F5ED0E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1FDF7FA5" w14:textId="77777777" w:rsidTr="00293D1B">
        <w:trPr>
          <w:cantSplit/>
        </w:trPr>
        <w:tc>
          <w:tcPr>
            <w:tcW w:w="3555" w:type="dxa"/>
            <w:vAlign w:val="center"/>
          </w:tcPr>
          <w:p w14:paraId="578BF56A" w14:textId="77777777" w:rsidR="009D7D41" w:rsidRPr="00097B90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2F52D19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3EEE1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64409B3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D900D1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3A52D8FD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80" w:type="dxa"/>
          </w:tcPr>
          <w:p w14:paraId="175B2D24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77A52C59" w14:textId="77777777" w:rsidTr="00293D1B">
        <w:trPr>
          <w:cantSplit/>
        </w:trPr>
        <w:tc>
          <w:tcPr>
            <w:tcW w:w="3555" w:type="dxa"/>
            <w:vAlign w:val="center"/>
          </w:tcPr>
          <w:p w14:paraId="5C308DF1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4DC24EC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56497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334E4F0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397FE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EEB9C2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D24D9A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1F7C0B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A9406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018053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D9E85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807385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80974B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DCE735B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2C47B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1C839A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957C2E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6DC396F" w14:textId="77777777" w:rsidR="009D7D41" w:rsidRPr="00CE726B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09942F4B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4E70D2A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EF0D195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79B76BA8" w14:textId="77777777" w:rsidTr="00293D1B">
        <w:trPr>
          <w:cantSplit/>
        </w:trPr>
        <w:tc>
          <w:tcPr>
            <w:tcW w:w="3555" w:type="dxa"/>
            <w:vAlign w:val="center"/>
          </w:tcPr>
          <w:p w14:paraId="16A34FD7" w14:textId="77777777" w:rsidR="009D7D41" w:rsidRPr="00097B90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123AA82D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527B3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A4F02DE" w14:textId="77777777" w:rsidR="009D7D41" w:rsidRPr="00097B90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542DD68A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8C4871" w14:textId="0D70F010" w:rsidR="009D7D41" w:rsidRPr="00CE726B" w:rsidRDefault="007E01F4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09C40EDD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17AF8D8" w14:textId="046BE0A8" w:rsidR="009D7D41" w:rsidRPr="00BE089B" w:rsidRDefault="002175CF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217,368</w:t>
            </w:r>
          </w:p>
        </w:tc>
        <w:tc>
          <w:tcPr>
            <w:tcW w:w="178" w:type="dxa"/>
            <w:vAlign w:val="center"/>
          </w:tcPr>
          <w:p w14:paraId="25A9580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A2CB0C" w14:textId="169786A8" w:rsidR="009D7D41" w:rsidRPr="00CE726B" w:rsidRDefault="00B20583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78" w:type="dxa"/>
            <w:vAlign w:val="center"/>
          </w:tcPr>
          <w:p w14:paraId="3C5488A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20ACA08" w14:textId="72440E3B" w:rsidR="009D7D41" w:rsidRPr="00097B90" w:rsidRDefault="002175CF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78" w:type="dxa"/>
            <w:vAlign w:val="center"/>
          </w:tcPr>
          <w:p w14:paraId="42F54F3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7EC3D81" w14:textId="36B32A79" w:rsidR="009D7D41" w:rsidRPr="00CE726B" w:rsidRDefault="0085002A" w:rsidP="00894DA6">
            <w:pPr>
              <w:tabs>
                <w:tab w:val="clear" w:pos="907"/>
                <w:tab w:val="left" w:pos="730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D005FD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26AB7F8" w14:textId="4E35E715" w:rsidR="009D7D41" w:rsidRPr="00097B90" w:rsidRDefault="009D0576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320634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C8DB838" w14:textId="4B199622" w:rsidR="009D7D41" w:rsidRPr="00CE726B" w:rsidRDefault="002261BB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</w:t>
            </w:r>
            <w:r w:rsidR="00AF6BCF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80" w:type="dxa"/>
            <w:vAlign w:val="center"/>
          </w:tcPr>
          <w:p w14:paraId="73E107DE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AF7D373" w14:textId="055DA2C5" w:rsidR="009D7D41" w:rsidRPr="00CE726B" w:rsidRDefault="003A6693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217,614</w:t>
            </w:r>
          </w:p>
        </w:tc>
        <w:tc>
          <w:tcPr>
            <w:tcW w:w="180" w:type="dxa"/>
            <w:vAlign w:val="center"/>
          </w:tcPr>
          <w:p w14:paraId="3077A9BC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3ED8F36A" w14:textId="77777777" w:rsidTr="00293D1B">
        <w:trPr>
          <w:cantSplit/>
        </w:trPr>
        <w:tc>
          <w:tcPr>
            <w:tcW w:w="3555" w:type="dxa"/>
            <w:vAlign w:val="center"/>
          </w:tcPr>
          <w:p w14:paraId="0CAA0E7C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2FA67A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67BC9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5BA28B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B9FCF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2A071E" w14:textId="40B6404C" w:rsidR="009D7D41" w:rsidRPr="00CE726B" w:rsidRDefault="007E01F4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25FC1B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E97960B" w14:textId="39964827" w:rsidR="009D7D41" w:rsidRPr="00CE726B" w:rsidRDefault="002175CF" w:rsidP="00E532B7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8641AE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3691A3D" w14:textId="0BD1AC46" w:rsidR="009D7D41" w:rsidRPr="00CE726B" w:rsidRDefault="00B20583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29,904</w:t>
            </w:r>
          </w:p>
        </w:tc>
        <w:tc>
          <w:tcPr>
            <w:tcW w:w="178" w:type="dxa"/>
            <w:vAlign w:val="center"/>
          </w:tcPr>
          <w:p w14:paraId="6220559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D81AF33" w14:textId="5D060652" w:rsidR="009D7D41" w:rsidRPr="00CE726B" w:rsidRDefault="002175CF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41,735</w:t>
            </w:r>
          </w:p>
        </w:tc>
        <w:tc>
          <w:tcPr>
            <w:tcW w:w="178" w:type="dxa"/>
            <w:vAlign w:val="center"/>
          </w:tcPr>
          <w:p w14:paraId="432AE35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F61243A" w14:textId="288F80AC" w:rsidR="009D7D41" w:rsidRPr="00CE726B" w:rsidRDefault="0085002A" w:rsidP="00E532B7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(29,904)</w:t>
            </w:r>
          </w:p>
        </w:tc>
        <w:tc>
          <w:tcPr>
            <w:tcW w:w="178" w:type="dxa"/>
            <w:vAlign w:val="center"/>
          </w:tcPr>
          <w:p w14:paraId="2CB79CD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07A5F1" w14:textId="24E956C9" w:rsidR="009D7D41" w:rsidRPr="00097B90" w:rsidRDefault="009D0576" w:rsidP="00E532B7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ED1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41,735</w:t>
            </w:r>
            <w:r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0F75C1E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39B9879" w14:textId="11D009CA" w:rsidR="009D7D41" w:rsidRPr="00CE726B" w:rsidRDefault="00AF6BCF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3353B96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C3BDD54" w14:textId="743A179C" w:rsidR="009D7D41" w:rsidRPr="00CE726B" w:rsidRDefault="003A6693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FA6D8D2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28B22CA7" w14:textId="77777777" w:rsidTr="00293D1B">
        <w:trPr>
          <w:cantSplit/>
        </w:trPr>
        <w:tc>
          <w:tcPr>
            <w:tcW w:w="3555" w:type="dxa"/>
            <w:vAlign w:val="center"/>
          </w:tcPr>
          <w:p w14:paraId="23FEFE8E" w14:textId="77777777" w:rsidR="009D7D41" w:rsidRPr="00CE726B" w:rsidRDefault="009D7D41" w:rsidP="00E532B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0878474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95369C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00CC75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4901B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CD4B063" w14:textId="4134BA9A" w:rsidR="009D7D41" w:rsidRPr="005E3665" w:rsidRDefault="00DD29EB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467FA20D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78AFA1" w14:textId="5AB0E61E" w:rsidR="009D7D41" w:rsidRPr="005E3665" w:rsidRDefault="002175CF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217,368</w:t>
            </w:r>
          </w:p>
        </w:tc>
        <w:tc>
          <w:tcPr>
            <w:tcW w:w="178" w:type="dxa"/>
            <w:vAlign w:val="center"/>
          </w:tcPr>
          <w:p w14:paraId="15F68457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D3FB0B5" w14:textId="6C3D7E9A" w:rsidR="009D7D41" w:rsidRPr="005E3665" w:rsidRDefault="00B20583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30,402</w:t>
            </w:r>
          </w:p>
        </w:tc>
        <w:tc>
          <w:tcPr>
            <w:tcW w:w="178" w:type="dxa"/>
            <w:vAlign w:val="center"/>
          </w:tcPr>
          <w:p w14:paraId="7F6AE4F2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E05E9" w14:textId="5E2AB3B5" w:rsidR="009D7D41" w:rsidRPr="005E3665" w:rsidRDefault="002175CF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41,981</w:t>
            </w:r>
          </w:p>
        </w:tc>
        <w:tc>
          <w:tcPr>
            <w:tcW w:w="178" w:type="dxa"/>
            <w:vAlign w:val="center"/>
          </w:tcPr>
          <w:p w14:paraId="5A9587FF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8F1F00" w14:textId="798A4841" w:rsidR="009D7D41" w:rsidRPr="005E3665" w:rsidRDefault="002261BB" w:rsidP="00E532B7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(29,904)</w:t>
            </w:r>
          </w:p>
        </w:tc>
        <w:tc>
          <w:tcPr>
            <w:tcW w:w="178" w:type="dxa"/>
            <w:vAlign w:val="center"/>
          </w:tcPr>
          <w:p w14:paraId="4EA502EA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6DA287" w14:textId="2A1E40D6" w:rsidR="009D7D41" w:rsidRPr="00097B90" w:rsidRDefault="009D0576" w:rsidP="00E532B7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E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41,735</w:t>
            </w:r>
            <w:r w:rsidRPr="00E55E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2800CE84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1FF5DA4" w14:textId="508902CC" w:rsidR="009D7D41" w:rsidRPr="005E3665" w:rsidRDefault="00AF6BCF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234,659</w:t>
            </w:r>
          </w:p>
        </w:tc>
        <w:tc>
          <w:tcPr>
            <w:tcW w:w="180" w:type="dxa"/>
            <w:vAlign w:val="center"/>
          </w:tcPr>
          <w:p w14:paraId="7CB8458D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511E6B" w14:textId="5546FDDD" w:rsidR="009D7D41" w:rsidRPr="005E3665" w:rsidRDefault="003A6693" w:rsidP="00E532B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217,614</w:t>
            </w:r>
          </w:p>
        </w:tc>
        <w:tc>
          <w:tcPr>
            <w:tcW w:w="180" w:type="dxa"/>
            <w:vAlign w:val="center"/>
          </w:tcPr>
          <w:p w14:paraId="7708D3CC" w14:textId="77777777" w:rsidR="009D7D41" w:rsidRPr="00097B90" w:rsidRDefault="009D7D41" w:rsidP="00E532B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7D41" w:rsidRPr="00CE726B" w14:paraId="2BBF82DD" w14:textId="77777777" w:rsidTr="00293D1B">
        <w:trPr>
          <w:cantSplit/>
          <w:trHeight w:val="325"/>
        </w:trPr>
        <w:tc>
          <w:tcPr>
            <w:tcW w:w="3555" w:type="dxa"/>
            <w:vAlign w:val="center"/>
          </w:tcPr>
          <w:p w14:paraId="5667B9BD" w14:textId="77777777" w:rsidR="009D7D41" w:rsidRPr="00097B90" w:rsidRDefault="009D7D41" w:rsidP="00E532B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644D74E7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A8ABBAE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74EBC0F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291479D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A754CC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0EE96D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41DB57F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C873C6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F0E33F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EC7E0C" w14:textId="77777777" w:rsidR="009D7D41" w:rsidRPr="00CE726B" w:rsidRDefault="009D7D41" w:rsidP="00E532B7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11AC71BF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9468A2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B7EC3D4" w14:textId="77777777" w:rsidR="009D7D41" w:rsidRPr="00CE726B" w:rsidRDefault="009D7D41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92B5F99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FFF6AA4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4AAEB4C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6C1194A7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980C6E5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C5B45B0" w14:textId="77777777" w:rsidR="009D7D41" w:rsidRPr="00CE726B" w:rsidRDefault="009D7D41" w:rsidP="00E532B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48D4C93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4B6B2603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6D0C1B7E" w14:textId="77777777" w:rsidR="009D7D41" w:rsidRPr="00097B90" w:rsidRDefault="009D7D41" w:rsidP="00E532B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0487AE5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389D04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AEC98FD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B60964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92EEF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E61E99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1309526" w14:textId="77777777" w:rsidR="009D7D41" w:rsidRPr="00586C76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5FD683CE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38B6E1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0B7D03" w14:textId="77777777" w:rsidR="009D7D41" w:rsidRPr="00CE726B" w:rsidRDefault="009D7D41" w:rsidP="00E532B7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EC7C450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C3244E" w14:textId="77777777" w:rsidR="009D7D41" w:rsidRPr="00CE726B" w:rsidRDefault="009D7D41" w:rsidP="00E532B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95485E6" w14:textId="77777777" w:rsidR="009D7D41" w:rsidRPr="00CE726B" w:rsidRDefault="009D7D41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19FED" w14:textId="77777777" w:rsidR="009D7D41" w:rsidRPr="00CE726B" w:rsidRDefault="009D7D41" w:rsidP="00E532B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580FE18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0A0C500" w14:textId="77777777" w:rsidR="009D7D41" w:rsidRPr="00CE726B" w:rsidRDefault="009D7D41" w:rsidP="00E532B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B24227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BA0B200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D99B8D" w14:textId="77777777" w:rsidR="009D7D41" w:rsidRPr="00CE726B" w:rsidRDefault="009D7D41" w:rsidP="00E532B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D3167E2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0E188B6C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689E23E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15D4DE9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26D0A9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C3D4A95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63014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F35081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851C0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D90E3C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7F1BB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9570DD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BBA496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9E773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4F61ED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66C93BE" w14:textId="77777777" w:rsidR="009D7D41" w:rsidRPr="00CE726B" w:rsidRDefault="009D7D41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6CC74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E25ADC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689AEE5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B077915" w14:textId="77777777" w:rsidR="009D7D41" w:rsidRPr="00CE726B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BCF81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856B1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D68F1F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99B7525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5EA96228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2327940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0661E1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89E356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8725A7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06A3F0" w14:textId="4DA14B27" w:rsidR="009D7D41" w:rsidRPr="00CE726B" w:rsidRDefault="00DD29EB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102,500</w:t>
            </w:r>
          </w:p>
        </w:tc>
        <w:tc>
          <w:tcPr>
            <w:tcW w:w="178" w:type="dxa"/>
            <w:vAlign w:val="center"/>
          </w:tcPr>
          <w:p w14:paraId="37CBF3F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5A68E0" w14:textId="663E5EB1" w:rsidR="009D7D41" w:rsidRPr="00CE726B" w:rsidRDefault="002175CF" w:rsidP="00E532B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102,500</w:t>
            </w:r>
          </w:p>
        </w:tc>
        <w:tc>
          <w:tcPr>
            <w:tcW w:w="178" w:type="dxa"/>
            <w:vAlign w:val="center"/>
          </w:tcPr>
          <w:p w14:paraId="75762AA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4FE565" w14:textId="37D0DF3E" w:rsidR="009D7D41" w:rsidRPr="00CE726B" w:rsidRDefault="0085002A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78" w:type="dxa"/>
            <w:vAlign w:val="center"/>
          </w:tcPr>
          <w:p w14:paraId="0120368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BD87C8F" w14:textId="154E00D6" w:rsidR="009D7D41" w:rsidRPr="00CE726B" w:rsidRDefault="002175CF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78" w:type="dxa"/>
            <w:vAlign w:val="center"/>
          </w:tcPr>
          <w:p w14:paraId="4B2F578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23E030D" w14:textId="4902E61D" w:rsidR="009D7D41" w:rsidRPr="00CE726B" w:rsidRDefault="002261BB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007F33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C0AA1F4" w14:textId="7B9C04CF" w:rsidR="009D7D41" w:rsidRPr="00CE726B" w:rsidRDefault="009D0576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EF3FC1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1AA7CB" w14:textId="12832EC3" w:rsidR="009D7D41" w:rsidRPr="00CE726B" w:rsidRDefault="00C730D4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102,998</w:t>
            </w:r>
          </w:p>
        </w:tc>
        <w:tc>
          <w:tcPr>
            <w:tcW w:w="180" w:type="dxa"/>
            <w:vAlign w:val="center"/>
          </w:tcPr>
          <w:p w14:paraId="46A3DB6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72400C4" w14:textId="00ED3428" w:rsidR="009D7D41" w:rsidRPr="00CE726B" w:rsidRDefault="003A6693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102,746</w:t>
            </w:r>
          </w:p>
        </w:tc>
        <w:tc>
          <w:tcPr>
            <w:tcW w:w="180" w:type="dxa"/>
            <w:vAlign w:val="center"/>
          </w:tcPr>
          <w:p w14:paraId="5B3E219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272DFB94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5BE9FDBB" w14:textId="77777777" w:rsidR="009D7D41" w:rsidRPr="00CE726B" w:rsidRDefault="009D7D41" w:rsidP="00E532B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3AB7E15A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4CFB2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34D0A7A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D9799FA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FAD361" w14:textId="15D56289" w:rsidR="009D7D41" w:rsidRPr="00CE726B" w:rsidRDefault="00DD29EB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131,661</w:t>
            </w:r>
          </w:p>
        </w:tc>
        <w:tc>
          <w:tcPr>
            <w:tcW w:w="178" w:type="dxa"/>
            <w:vAlign w:val="center"/>
          </w:tcPr>
          <w:p w14:paraId="308BF5A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45AB63F" w14:textId="52C53B8A" w:rsidR="009D7D41" w:rsidRPr="00CE726B" w:rsidRDefault="002175CF" w:rsidP="00E532B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114,868</w:t>
            </w:r>
          </w:p>
        </w:tc>
        <w:tc>
          <w:tcPr>
            <w:tcW w:w="178" w:type="dxa"/>
            <w:vAlign w:val="center"/>
          </w:tcPr>
          <w:p w14:paraId="270E4E6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386A2" w14:textId="47E1D887" w:rsidR="009D7D41" w:rsidRPr="00CE726B" w:rsidRDefault="0085002A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29,904</w:t>
            </w:r>
          </w:p>
        </w:tc>
        <w:tc>
          <w:tcPr>
            <w:tcW w:w="178" w:type="dxa"/>
            <w:vAlign w:val="center"/>
          </w:tcPr>
          <w:p w14:paraId="35B0E94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EF2A036" w14:textId="22C5EA46" w:rsidR="009D7D41" w:rsidRPr="00CE726B" w:rsidRDefault="009D0576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41,735</w:t>
            </w:r>
          </w:p>
        </w:tc>
        <w:tc>
          <w:tcPr>
            <w:tcW w:w="178" w:type="dxa"/>
            <w:vAlign w:val="center"/>
          </w:tcPr>
          <w:p w14:paraId="1CF919C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B5E98D3" w14:textId="2BF1FFFC" w:rsidR="009D7D41" w:rsidRPr="00CE726B" w:rsidRDefault="002261BB" w:rsidP="00E532B7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(29,904)</w:t>
            </w:r>
          </w:p>
        </w:tc>
        <w:tc>
          <w:tcPr>
            <w:tcW w:w="178" w:type="dxa"/>
            <w:vAlign w:val="center"/>
          </w:tcPr>
          <w:p w14:paraId="17198C9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33C164" w14:textId="14F71566" w:rsidR="009D7D41" w:rsidRPr="00097B90" w:rsidRDefault="009D0576" w:rsidP="00E532B7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ED1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41,735</w:t>
            </w:r>
            <w:r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3E8F042D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FA00CF0" w14:textId="052BE7E9" w:rsidR="009D7D41" w:rsidRPr="00CE726B" w:rsidRDefault="00C730D4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131,661</w:t>
            </w:r>
          </w:p>
        </w:tc>
        <w:tc>
          <w:tcPr>
            <w:tcW w:w="180" w:type="dxa"/>
            <w:vAlign w:val="center"/>
          </w:tcPr>
          <w:p w14:paraId="0A1D1DD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0DB178" w14:textId="0C2F9E29" w:rsidR="009D7D41" w:rsidRPr="00CE726B" w:rsidRDefault="003A6693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114,868</w:t>
            </w:r>
          </w:p>
        </w:tc>
        <w:tc>
          <w:tcPr>
            <w:tcW w:w="180" w:type="dxa"/>
            <w:vAlign w:val="center"/>
          </w:tcPr>
          <w:p w14:paraId="1A5E1A9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5999ECB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2A191A82" w14:textId="77777777" w:rsidR="009D7D41" w:rsidRPr="00097B90" w:rsidRDefault="009D7D41" w:rsidP="00E532B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201ABA7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C70BE9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C4BE89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726C4D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55B5496" w14:textId="5AB64BFC" w:rsidR="009D7D41" w:rsidRPr="00097B90" w:rsidRDefault="00DD29EB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5BC8D376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52EF5" w14:textId="725AB124" w:rsidR="009D7D41" w:rsidRPr="005E3665" w:rsidRDefault="002175CF" w:rsidP="00E532B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217,368</w:t>
            </w:r>
          </w:p>
        </w:tc>
        <w:tc>
          <w:tcPr>
            <w:tcW w:w="178" w:type="dxa"/>
            <w:vAlign w:val="center"/>
          </w:tcPr>
          <w:p w14:paraId="3EC745B8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DCA8014" w14:textId="5EE29D23" w:rsidR="009D7D41" w:rsidRPr="005E3665" w:rsidRDefault="0085002A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30,402</w:t>
            </w:r>
          </w:p>
        </w:tc>
        <w:tc>
          <w:tcPr>
            <w:tcW w:w="178" w:type="dxa"/>
            <w:vAlign w:val="center"/>
          </w:tcPr>
          <w:p w14:paraId="5CA0701B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F9AAEE" w14:textId="5D54BEC0" w:rsidR="009D7D41" w:rsidRPr="005E3665" w:rsidRDefault="009D0576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41,981</w:t>
            </w:r>
          </w:p>
        </w:tc>
        <w:tc>
          <w:tcPr>
            <w:tcW w:w="178" w:type="dxa"/>
            <w:vAlign w:val="center"/>
          </w:tcPr>
          <w:p w14:paraId="321F2E40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13E1328" w14:textId="748F1D80" w:rsidR="009D7D41" w:rsidRPr="005E3665" w:rsidRDefault="002261BB" w:rsidP="00E532B7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(29,904)</w:t>
            </w:r>
          </w:p>
        </w:tc>
        <w:tc>
          <w:tcPr>
            <w:tcW w:w="178" w:type="dxa"/>
            <w:vAlign w:val="center"/>
          </w:tcPr>
          <w:p w14:paraId="7571D16D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7C3205" w14:textId="18B28ABF" w:rsidR="009D7D41" w:rsidRPr="00097B90" w:rsidRDefault="009D0576" w:rsidP="00E532B7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E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41,735</w:t>
            </w:r>
            <w:r w:rsidRPr="00E55ED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7997A12F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90F9131" w14:textId="58B4099B" w:rsidR="009D7D41" w:rsidRPr="00097B90" w:rsidRDefault="00C730D4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234,659</w:t>
            </w:r>
          </w:p>
        </w:tc>
        <w:tc>
          <w:tcPr>
            <w:tcW w:w="180" w:type="dxa"/>
            <w:vAlign w:val="center"/>
          </w:tcPr>
          <w:p w14:paraId="7541EE39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CF059" w14:textId="1E911789" w:rsidR="009D7D41" w:rsidRPr="005E3665" w:rsidRDefault="003A6693" w:rsidP="00E532B7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217,614</w:t>
            </w:r>
          </w:p>
        </w:tc>
        <w:tc>
          <w:tcPr>
            <w:tcW w:w="180" w:type="dxa"/>
            <w:vAlign w:val="center"/>
          </w:tcPr>
          <w:p w14:paraId="717D790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D41" w:rsidRPr="00CE726B" w14:paraId="21AA3A74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216DBF12" w14:textId="77777777" w:rsidR="009D7D41" w:rsidRPr="00CE726B" w:rsidRDefault="009D7D41" w:rsidP="00E532B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0A47C99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0E6F16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7C8A42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74DCA6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1E59A1CA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A07ED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B2F3B1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FA25A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082C10B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34B33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7CD08B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FD55C35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73F2867" w14:textId="77777777" w:rsidR="009D7D41" w:rsidRPr="005E3665" w:rsidRDefault="009D7D41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FDFEBD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722744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FD4671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6282E0BF" w14:textId="77777777" w:rsidR="009D7D41" w:rsidRPr="005E3665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1F4FCF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E997A0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0EC3B43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D41" w:rsidRPr="00CE726B" w14:paraId="769E754B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1A914810" w14:textId="77777777" w:rsidR="009D7D41" w:rsidRPr="00097B90" w:rsidRDefault="009D7D41" w:rsidP="00E532B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5286521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076897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544197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927F78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30D4C5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5F498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595B692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89E97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4CD44D5" w14:textId="77777777" w:rsidR="009D7D41" w:rsidRPr="005E3665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1D65C5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7A27CCE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9AD1F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174BBA1" w14:textId="77777777" w:rsidR="009D7D41" w:rsidRPr="005E3665" w:rsidRDefault="009D7D41" w:rsidP="00E532B7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4EE85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C34AED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25633F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15D579B" w14:textId="77777777" w:rsidR="009D7D41" w:rsidRPr="005E3665" w:rsidRDefault="009D7D41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4F6A87B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A41F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FB24F7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D41" w:rsidRPr="00CE726B" w14:paraId="51D370EB" w14:textId="77777777" w:rsidTr="00293D1B">
        <w:trPr>
          <w:cantSplit/>
          <w:trHeight w:val="262"/>
        </w:trPr>
        <w:tc>
          <w:tcPr>
            <w:tcW w:w="3555" w:type="dxa"/>
            <w:vAlign w:val="center"/>
          </w:tcPr>
          <w:p w14:paraId="3806B6F5" w14:textId="77777777" w:rsidR="009D7D41" w:rsidRPr="00CE726B" w:rsidRDefault="009D7D41" w:rsidP="00E532B7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74A5A074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1097EF9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458E19C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0D3FEA1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FDC41F9" w14:textId="1A99A1E7" w:rsidR="009D7D41" w:rsidRPr="001C2E1F" w:rsidRDefault="00C730D4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234,161</w:t>
            </w:r>
          </w:p>
        </w:tc>
        <w:tc>
          <w:tcPr>
            <w:tcW w:w="178" w:type="dxa"/>
            <w:vAlign w:val="center"/>
          </w:tcPr>
          <w:p w14:paraId="6FDBE557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FA2C6B" w14:textId="599FAD0C" w:rsidR="009D7D41" w:rsidRPr="001C2E1F" w:rsidRDefault="002175CF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217,368</w:t>
            </w:r>
          </w:p>
        </w:tc>
        <w:tc>
          <w:tcPr>
            <w:tcW w:w="178" w:type="dxa"/>
            <w:vAlign w:val="center"/>
          </w:tcPr>
          <w:p w14:paraId="558701C7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75C0144" w14:textId="32A12421" w:rsidR="009D7D41" w:rsidRPr="001C2E1F" w:rsidRDefault="00C730D4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30,402</w:t>
            </w:r>
          </w:p>
        </w:tc>
        <w:tc>
          <w:tcPr>
            <w:tcW w:w="178" w:type="dxa"/>
            <w:vAlign w:val="center"/>
          </w:tcPr>
          <w:p w14:paraId="5FA95C9A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F52640C" w14:textId="395D5FED" w:rsidR="009D7D41" w:rsidRPr="001C2E1F" w:rsidRDefault="009D0576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41,981</w:t>
            </w:r>
          </w:p>
        </w:tc>
        <w:tc>
          <w:tcPr>
            <w:tcW w:w="178" w:type="dxa"/>
            <w:vAlign w:val="center"/>
          </w:tcPr>
          <w:p w14:paraId="16D513FA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6C1BCA" w14:textId="33E255A0" w:rsidR="009D7D41" w:rsidRPr="001C2E1F" w:rsidRDefault="00C730D4" w:rsidP="00E532B7">
            <w:pPr>
              <w:tabs>
                <w:tab w:val="clear" w:pos="907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(29,904)</w:t>
            </w:r>
          </w:p>
        </w:tc>
        <w:tc>
          <w:tcPr>
            <w:tcW w:w="178" w:type="dxa"/>
            <w:vAlign w:val="center"/>
          </w:tcPr>
          <w:p w14:paraId="5972D02D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4A9263E" w14:textId="1604230E" w:rsidR="009D7D41" w:rsidRPr="00097B90" w:rsidRDefault="003A6693" w:rsidP="00E532B7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ED1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41,735</w:t>
            </w:r>
            <w:r w:rsidRPr="00E55ED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center"/>
          </w:tcPr>
          <w:p w14:paraId="082CCE7A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9F9C968" w14:textId="07044A6B" w:rsidR="009D7D41" w:rsidRPr="00097B90" w:rsidRDefault="00C730D4" w:rsidP="00E532B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234,659</w:t>
            </w:r>
          </w:p>
        </w:tc>
        <w:tc>
          <w:tcPr>
            <w:tcW w:w="180" w:type="dxa"/>
            <w:vAlign w:val="center"/>
          </w:tcPr>
          <w:p w14:paraId="3EB05F44" w14:textId="77777777" w:rsidR="009D7D41" w:rsidRPr="001C2E1F" w:rsidRDefault="009D7D41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438E4B" w14:textId="62882B7B" w:rsidR="009D7D41" w:rsidRPr="001C2E1F" w:rsidRDefault="003A6693" w:rsidP="00E532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217,614</w:t>
            </w:r>
          </w:p>
        </w:tc>
        <w:tc>
          <w:tcPr>
            <w:tcW w:w="180" w:type="dxa"/>
            <w:vAlign w:val="center"/>
          </w:tcPr>
          <w:p w14:paraId="2DB69DE0" w14:textId="77777777" w:rsidR="009D7D41" w:rsidRPr="00CE726B" w:rsidRDefault="009D7D41" w:rsidP="00E532B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79FB958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9633DF" w14:textId="77777777" w:rsidR="009D7D41" w:rsidRPr="00CE726B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9D7D41" w:rsidRPr="00CE726B" w:rsidSect="004E7EF3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E50AFC0" w14:textId="77777777" w:rsidR="009D7D41" w:rsidRPr="00AF3771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28734C5E" w14:textId="77777777" w:rsidR="009D7D41" w:rsidRPr="0078485E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9D7D41" w:rsidRPr="00CE726B" w14:paraId="78963481" w14:textId="77777777" w:rsidTr="00E532B7">
        <w:trPr>
          <w:tblHeader/>
        </w:trPr>
        <w:tc>
          <w:tcPr>
            <w:tcW w:w="2255" w:type="pct"/>
          </w:tcPr>
          <w:p w14:paraId="6A45701D" w14:textId="77777777" w:rsidR="009D7D41" w:rsidRPr="002F152C" w:rsidRDefault="009D7D41" w:rsidP="00E532B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04EAEAB2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33A6031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3189141D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D56DFB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00E92109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AA50AA6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7D41" w:rsidRPr="00CE726B" w14:paraId="48C56492" w14:textId="77777777" w:rsidTr="00E532B7">
        <w:trPr>
          <w:tblHeader/>
        </w:trPr>
        <w:tc>
          <w:tcPr>
            <w:tcW w:w="2255" w:type="pct"/>
          </w:tcPr>
          <w:p w14:paraId="35693907" w14:textId="77777777" w:rsidR="009D7D41" w:rsidRPr="00CE726B" w:rsidRDefault="009D7D41" w:rsidP="00E532B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0BDA307" w14:textId="77777777" w:rsidR="009D7D41" w:rsidRPr="00492A04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26240316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E9717AB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573C933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15FA6759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25B6F30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17E15E19" w14:textId="77777777" w:rsidTr="00E532B7">
        <w:trPr>
          <w:tblHeader/>
        </w:trPr>
        <w:tc>
          <w:tcPr>
            <w:tcW w:w="2255" w:type="pct"/>
          </w:tcPr>
          <w:p w14:paraId="57B0109A" w14:textId="16291951" w:rsidR="009D7D41" w:rsidRPr="001A2918" w:rsidRDefault="009D7D41" w:rsidP="00E532B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B73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6B737F"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3" w:type="pct"/>
          </w:tcPr>
          <w:p w14:paraId="1879BC70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113EDC06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38B82A9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A2054E1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1564FA28" w14:textId="77777777" w:rsidR="009D7D41" w:rsidRPr="00CE726B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DDD8FC5" w14:textId="77777777" w:rsidR="009D7D41" w:rsidRPr="00097B90" w:rsidRDefault="009D7D41" w:rsidP="00E532B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7D41" w:rsidRPr="00CE726B" w14:paraId="270E402A" w14:textId="77777777" w:rsidTr="00E532B7">
        <w:tc>
          <w:tcPr>
            <w:tcW w:w="2255" w:type="pct"/>
          </w:tcPr>
          <w:p w14:paraId="3BE39D47" w14:textId="77777777" w:rsidR="009D7D41" w:rsidRPr="00097B90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26158F7A" w14:textId="77777777" w:rsidR="009D7D41" w:rsidRPr="000524D2" w:rsidRDefault="009D7D41" w:rsidP="00E532B7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242DF744" w14:textId="77777777" w:rsidR="009D7D41" w:rsidRPr="00894DA6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73AB2C" w14:textId="77777777" w:rsidR="009D7D41" w:rsidRPr="00894DA6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A7A64B0" w14:textId="74374003" w:rsidR="009D7D41" w:rsidRPr="00894DA6" w:rsidRDefault="003C6267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7,647,646</w:t>
            </w:r>
          </w:p>
        </w:tc>
        <w:tc>
          <w:tcPr>
            <w:tcW w:w="137" w:type="pct"/>
          </w:tcPr>
          <w:p w14:paraId="4475AC7F" w14:textId="77777777" w:rsidR="009D7D41" w:rsidRPr="00894DA6" w:rsidRDefault="009D7D41" w:rsidP="00E532B7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676803" w14:textId="610D9066" w:rsidR="009D7D41" w:rsidRPr="00894DA6" w:rsidRDefault="003C6267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7,647,646</w:t>
            </w:r>
          </w:p>
        </w:tc>
      </w:tr>
      <w:tr w:rsidR="009D7D41" w:rsidRPr="00CE726B" w14:paraId="652127BF" w14:textId="77777777" w:rsidTr="00E532B7">
        <w:tc>
          <w:tcPr>
            <w:tcW w:w="2255" w:type="pct"/>
          </w:tcPr>
          <w:p w14:paraId="68C05582" w14:textId="77777777" w:rsidR="009D7D41" w:rsidRPr="00097B90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359D5CA8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0F8593E" w14:textId="3AA0BABD" w:rsidR="009D7D41" w:rsidRPr="00894DA6" w:rsidRDefault="003C6267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143" w:type="pct"/>
          </w:tcPr>
          <w:p w14:paraId="028492EB" w14:textId="77777777" w:rsidR="009D7D41" w:rsidRPr="00894DA6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04EA5C" w14:textId="77777777" w:rsidR="009D7D41" w:rsidRPr="00894DA6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E9F8C9C" w14:textId="77777777" w:rsidR="009D7D41" w:rsidRPr="00894DA6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9E22E91" w14:textId="0370DBF1" w:rsidR="009D7D41" w:rsidRPr="00097B90" w:rsidRDefault="003C6267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DA6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</w:tr>
      <w:tr w:rsidR="009D7D41" w:rsidRPr="00CE726B" w14:paraId="5DA9CF73" w14:textId="77777777" w:rsidTr="00E532B7">
        <w:tc>
          <w:tcPr>
            <w:tcW w:w="2255" w:type="pct"/>
          </w:tcPr>
          <w:p w14:paraId="43FEB7A2" w14:textId="77777777" w:rsidR="009D7D41" w:rsidRPr="00097B90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1DD79540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2857218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76E541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0459CB1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9992756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8703CE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7A1EA6D4" w14:textId="77777777" w:rsidTr="00E532B7">
        <w:tc>
          <w:tcPr>
            <w:tcW w:w="2255" w:type="pct"/>
          </w:tcPr>
          <w:p w14:paraId="568851E8" w14:textId="77777777" w:rsidR="009D7D41" w:rsidRPr="00097B90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97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97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443" w:type="pct"/>
          </w:tcPr>
          <w:p w14:paraId="46BB1709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26F8160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C2EFD4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3777B73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9C79FAE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4592D5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CE726B" w14:paraId="2605C44A" w14:textId="77777777" w:rsidTr="00E532B7">
        <w:tc>
          <w:tcPr>
            <w:tcW w:w="2255" w:type="pct"/>
          </w:tcPr>
          <w:p w14:paraId="04F30EBA" w14:textId="77777777" w:rsidR="009D7D41" w:rsidRPr="00097B90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B88A4D9" w14:textId="77777777" w:rsidR="009D7D41" w:rsidRPr="009E1C93" w:rsidRDefault="009D7D41" w:rsidP="00E532B7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0F0B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44290A46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7BF991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0221D39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  <w:tc>
          <w:tcPr>
            <w:tcW w:w="137" w:type="pct"/>
          </w:tcPr>
          <w:p w14:paraId="27C7DCC4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6D0280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</w:tr>
      <w:tr w:rsidR="009D7D41" w:rsidRPr="00CE726B" w14:paraId="4651BBE2" w14:textId="77777777" w:rsidTr="00E532B7">
        <w:tc>
          <w:tcPr>
            <w:tcW w:w="2255" w:type="pct"/>
          </w:tcPr>
          <w:p w14:paraId="464811EA" w14:textId="77777777" w:rsidR="009D7D41" w:rsidRPr="00097B90" w:rsidRDefault="009D7D41" w:rsidP="00E53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5E41F57" w14:textId="77777777" w:rsidR="009D7D41" w:rsidRPr="00CB51BF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B932493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  <w:tc>
          <w:tcPr>
            <w:tcW w:w="143" w:type="pct"/>
          </w:tcPr>
          <w:p w14:paraId="46EED852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3ED8F1D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B9836C2" w14:textId="77777777" w:rsidR="009D7D41" w:rsidRPr="00CE726B" w:rsidRDefault="009D7D41" w:rsidP="00E532B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79878A" w14:textId="77777777" w:rsidR="009D7D41" w:rsidRPr="00CE726B" w:rsidRDefault="009D7D41" w:rsidP="00E532B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</w:tr>
    </w:tbl>
    <w:p w14:paraId="48A1A597" w14:textId="77777777" w:rsidR="009D7D41" w:rsidRPr="00247D8D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A7F8C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097B90">
        <w:rPr>
          <w:rFonts w:ascii="Angsana New" w:hAnsi="Angsana New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0F0B2B">
        <w:rPr>
          <w:rFonts w:ascii="Angsana New" w:hAnsi="Angsana New"/>
          <w:sz w:val="30"/>
          <w:szCs w:val="30"/>
        </w:rPr>
        <w:t>2</w:t>
      </w:r>
      <w:r w:rsidRPr="00097B90">
        <w:rPr>
          <w:rFonts w:ascii="Angsana New" w:hAnsi="Angsana New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097B90">
        <w:rPr>
          <w:rFonts w:ascii="Angsana New" w:hAnsi="Angsana New" w:hint="cs"/>
          <w:sz w:val="30"/>
          <w:szCs w:val="30"/>
          <w:cs/>
        </w:rPr>
        <w:t>กองทุนรวม</w:t>
      </w:r>
      <w:r w:rsidRPr="00097B90">
        <w:rPr>
          <w:rFonts w:ascii="Angsana New" w:hAnsi="Angsana New"/>
          <w:sz w:val="30"/>
          <w:szCs w:val="30"/>
          <w:cs/>
        </w:rPr>
        <w:t>ตราสารหนี้</w:t>
      </w:r>
    </w:p>
    <w:p w14:paraId="36DC1B11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722BC" w14:textId="77777777" w:rsidR="009D7D41" w:rsidRPr="00247D8D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097B90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97B90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DCC4BAE" w14:textId="77777777" w:rsidR="009D7D4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033B1" w14:textId="77777777" w:rsidR="009D7D41" w:rsidRPr="00097B90" w:rsidRDefault="009D7D41" w:rsidP="009D7D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3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097B90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4BF347" w14:textId="77777777" w:rsidR="009D7D41" w:rsidRPr="00BC6BA1" w:rsidRDefault="009D7D41" w:rsidP="009D7D4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9D7D41" w:rsidRPr="00BC6BA1" w14:paraId="0E93DFDF" w14:textId="77777777" w:rsidTr="00E532B7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2C0CCCE" w14:textId="77777777" w:rsidR="009D7D41" w:rsidRPr="00097B90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97D9E6D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333A028" w14:textId="140463E5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7C2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9A7C27"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097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D7D41" w:rsidRPr="00BC6BA1" w14:paraId="3BFD3398" w14:textId="77777777" w:rsidTr="00E532B7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5A003079" w14:textId="77777777" w:rsidR="009D7D41" w:rsidRPr="00BC6BA1" w:rsidRDefault="009D7D41" w:rsidP="00E532B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507037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CEDDB27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97B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D41" w:rsidRPr="00BC6BA1" w14:paraId="2E0D5806" w14:textId="77777777" w:rsidTr="00E532B7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7BB1328B" w14:textId="77777777" w:rsidR="009D7D41" w:rsidRPr="00097B90" w:rsidRDefault="009D7D41" w:rsidP="00E532B7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097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57ED0704" w14:textId="77777777" w:rsidR="009D7D41" w:rsidRPr="00BC6BA1" w:rsidRDefault="009D7D41" w:rsidP="00E532B7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3B32FC7F" w14:textId="77777777" w:rsidR="009D7D41" w:rsidRPr="00BC6BA1" w:rsidRDefault="009D7D41" w:rsidP="00E532B7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D41" w:rsidRPr="00A81B06" w14:paraId="36B42EAF" w14:textId="77777777" w:rsidTr="00E532B7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0F6A762" w14:textId="77777777" w:rsidR="009D7D41" w:rsidRPr="00097B90" w:rsidRDefault="009D7D41" w:rsidP="00E532B7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B90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1804633" w14:textId="77777777" w:rsidR="009D7D41" w:rsidRPr="00BC6BA1" w:rsidRDefault="009D7D41" w:rsidP="00E532B7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5111E612" w14:textId="6B854957" w:rsidR="009D7D41" w:rsidRPr="000D26F8" w:rsidRDefault="0067548A" w:rsidP="00E532B7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</w:tbl>
    <w:p w14:paraId="396FC9DD" w14:textId="77777777" w:rsidR="009D7D41" w:rsidRDefault="009D7D41" w:rsidP="009D7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9FF868" w14:textId="5C914D0D" w:rsidR="009D7D41" w:rsidRDefault="007C7865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ในการ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>ประชุมคณะกรรมการบริษัท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ของ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ผู้จัดการกองทรัสต์ เมื่อวันที่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21 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กุมภาพันธ์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ได้มีมติอนุมัติการลงทุนในสิทธิการเช่าอสังหาริมทรัพย์และสิทธิการเช่าสังหาริมทรัพย์ที่เกี่ยวข้องของโครงการส่วนขยายของโรงแรมดุสิตธานี หัวหิน (“ทรัพย์สินที่จะลงทุนเพิ่มเติมครั้งที่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2”) 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>ซึ่งเป็นโครงการที่ยังก่อสร้างไม่แล้วเสร็จ ซึ่งบริษัท ดุสิต ไทยพร็อพเพอร์ตี้ส์ จำกัด (มหาชน) (“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 xml:space="preserve">DTPP”) 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เป็นเจ้าของกรรมสิทธิ์ โดยมีมูลค่าของเงินลงทุนไม่เกิน 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>37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>,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>000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>,</w:t>
      </w:r>
      <w:r w:rsidR="006760DE" w:rsidRPr="00097B90">
        <w:rPr>
          <w:rFonts w:ascii="Angsana New" w:hAnsi="Angsana New" w:cs="Angsana New"/>
          <w:sz w:val="30"/>
          <w:szCs w:val="30"/>
          <w:lang w:val="en-US"/>
        </w:rPr>
        <w:t xml:space="preserve">000 </w:t>
      </w:r>
      <w:r w:rsidR="006760DE" w:rsidRPr="00097B90">
        <w:rPr>
          <w:rFonts w:ascii="Angsana New" w:hAnsi="Angsana New" w:cs="Angsana New"/>
          <w:sz w:val="30"/>
          <w:szCs w:val="30"/>
          <w:cs/>
          <w:lang w:val="en-US"/>
        </w:rPr>
        <w:t>บาท (รวมภาษีอากร) และรวมถึงการจัดหาผลประโยชน์โดยการนำทรัพย์สินดังกล่าวออกให้เช่าช่วงแก่ บริษัท ดุสิต แมนเนจเม้นท์ จำกัด (“</w:t>
      </w:r>
      <w:r w:rsidR="006760DE" w:rsidRPr="006760DE">
        <w:rPr>
          <w:rFonts w:ascii="Angsana New" w:hAnsi="Angsana New" w:cs="Angsana New"/>
          <w:sz w:val="30"/>
          <w:szCs w:val="30"/>
          <w:lang w:val="en-US"/>
        </w:rPr>
        <w:t xml:space="preserve">DMCO”) </w:t>
      </w:r>
    </w:p>
    <w:p w14:paraId="527C5FB1" w14:textId="6262ADDD" w:rsidR="009D7D41" w:rsidRDefault="009D7D41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EB4E580" w14:textId="7E226E5B" w:rsidR="006760DE" w:rsidRDefault="006760DE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97B90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22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เมษายน 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กองทรัสต์ได้เข้าทำสัญญาที่เกี่ยวข้องกับการลงทุนและการจัดหาผลประโยชน์ในทรัพย์สินที่จะลงทุนเพิ่มเติมครั้งที่ 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>ได้แก่ (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1)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สัญญาเช่าอสังหาริมทรัพย์กับ </w:t>
      </w:r>
      <w:r w:rsidRPr="006760DE">
        <w:rPr>
          <w:rFonts w:ascii="Angsana New" w:hAnsi="Angsana New" w:cs="Angsana New"/>
          <w:sz w:val="30"/>
          <w:szCs w:val="30"/>
          <w:lang w:val="en-US"/>
        </w:rPr>
        <w:t>DTPP (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2)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สัญญาเช่าสังหาริมทรัพย์กับ </w:t>
      </w:r>
      <w:r w:rsidRPr="006760DE">
        <w:rPr>
          <w:rFonts w:ascii="Angsana New" w:hAnsi="Angsana New" w:cs="Angsana New"/>
          <w:sz w:val="30"/>
          <w:szCs w:val="30"/>
          <w:lang w:val="en-US"/>
        </w:rPr>
        <w:t>DTPP (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3)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สัญญาเช่าช่วงทรัพย์สินกับ </w:t>
      </w:r>
      <w:r w:rsidRPr="006760DE">
        <w:rPr>
          <w:rFonts w:ascii="Angsana New" w:hAnsi="Angsana New" w:cs="Angsana New"/>
          <w:sz w:val="30"/>
          <w:szCs w:val="30"/>
          <w:lang w:val="en-US"/>
        </w:rPr>
        <w:t xml:space="preserve">DMCO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>และ (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4)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สัญญาตกลงกระทำการกับ </w:t>
      </w:r>
      <w:r w:rsidRPr="006760DE">
        <w:rPr>
          <w:rFonts w:ascii="Angsana New" w:hAnsi="Angsana New" w:cs="Angsana New"/>
          <w:sz w:val="30"/>
          <w:szCs w:val="30"/>
          <w:lang w:val="en-US"/>
        </w:rPr>
        <w:t xml:space="preserve">DTC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เป็นที่เรียบร้อยแล้ว อย่างไรก็ดีผู้จัดการกองทรัสต์คาดว่าทรัพย์สินดังกล่าวจะสามารถจัดหาผลได้ภายในวันที่ 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สิงหาคม </w:t>
      </w:r>
      <w:r w:rsidRPr="00097B90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>หรือเมื่อเงื่อนไขดังกล่าวได้รับการปฏิบัติอย่างครบถ้วนถูกต้องแล้วแต่อันใดจะเกิดก่อน</w:t>
      </w:r>
    </w:p>
    <w:p w14:paraId="4B4C8E34" w14:textId="52F84D03" w:rsidR="006760DE" w:rsidRDefault="006760DE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AAF4A0D" w14:textId="3B01F70B" w:rsidR="006760DE" w:rsidRDefault="00BE4FF7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Pr="00BE4FF7">
        <w:rPr>
          <w:rFonts w:ascii="Angsana New" w:hAnsi="Angsana New" w:cs="Angsana New"/>
          <w:sz w:val="30"/>
          <w:szCs w:val="30"/>
          <w:lang w:val="en-US"/>
        </w:rPr>
        <w:t>3</w:t>
      </w:r>
      <w:r>
        <w:rPr>
          <w:rFonts w:ascii="Angsana New" w:hAnsi="Angsana New" w:cs="Angsana New"/>
          <w:sz w:val="30"/>
          <w:szCs w:val="30"/>
          <w:lang w:val="en-US"/>
        </w:rPr>
        <w:t>0</w:t>
      </w:r>
      <w:r w:rsidRPr="00BE4FF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>ม</w:t>
      </w:r>
      <w:r w:rsidRPr="00097B90">
        <w:rPr>
          <w:rFonts w:ascii="Angsana New" w:hAnsi="Angsana New" w:cs="Angsana New" w:hint="cs"/>
          <w:sz w:val="30"/>
          <w:szCs w:val="30"/>
          <w:cs/>
          <w:lang w:val="en-US"/>
        </w:rPr>
        <w:t>ิถุนายน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BE4FF7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="007C7865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 xml:space="preserve"> ได้จ่ายชำระเงินตามที่ระบุในสัญญาแล้วเป็นจำนวนเงิน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10</w:t>
      </w:r>
      <w:r w:rsidRPr="00BE4FF7">
        <w:rPr>
          <w:rFonts w:ascii="Angsana New" w:hAnsi="Angsana New" w:cs="Angsana New"/>
          <w:sz w:val="30"/>
          <w:szCs w:val="30"/>
          <w:lang w:val="en-US"/>
        </w:rPr>
        <w:t>.</w:t>
      </w:r>
      <w:r>
        <w:rPr>
          <w:rFonts w:ascii="Angsana New" w:hAnsi="Angsana New" w:cs="Angsana New"/>
          <w:sz w:val="30"/>
          <w:szCs w:val="30"/>
          <w:lang w:val="en-US"/>
        </w:rPr>
        <w:t>40</w:t>
      </w:r>
      <w:r w:rsidRPr="00BE4FF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97B90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</w:p>
    <w:p w14:paraId="556F4087" w14:textId="280B6B96" w:rsidR="00920E6A" w:rsidRDefault="00920E6A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85A6130" w14:textId="77777777" w:rsidR="00920E6A" w:rsidRDefault="00920E6A" w:rsidP="00920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F0B2B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FE294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E4F6173" w14:textId="77777777" w:rsidR="00920E6A" w:rsidRDefault="00920E6A" w:rsidP="00920E6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65A7202" w14:textId="77777777" w:rsidR="00920E6A" w:rsidRPr="006500B8" w:rsidRDefault="00920E6A" w:rsidP="00920E6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500B8">
        <w:rPr>
          <w:rFonts w:ascii="Angsana New" w:hAnsi="Angsana New" w:cs="Angsana New"/>
          <w:sz w:val="30"/>
          <w:szCs w:val="30"/>
          <w:cs/>
          <w:lang w:val="en-US"/>
        </w:rPr>
        <w:t xml:space="preserve">ในการประชุมคณะกรรมการบริษัทของผู้จัดการกองทรัสต์เมื่อวันที่ </w:t>
      </w:r>
      <w:r w:rsidRPr="006500B8">
        <w:rPr>
          <w:rFonts w:ascii="Angsana New" w:hAnsi="Angsana New" w:cs="Angsana New"/>
          <w:sz w:val="30"/>
          <w:szCs w:val="30"/>
          <w:lang w:val="en-US"/>
        </w:rPr>
        <w:t>15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สิงหาคม </w:t>
      </w:r>
      <w:r w:rsidRPr="006500B8">
        <w:rPr>
          <w:rFonts w:ascii="Angsana New" w:hAnsi="Angsana New" w:cs="Angsana New"/>
          <w:sz w:val="30"/>
          <w:szCs w:val="30"/>
          <w:lang w:val="en-US"/>
        </w:rPr>
        <w:t>2565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Pr="006500B8">
        <w:rPr>
          <w:rFonts w:ascii="Angsana New" w:hAnsi="Angsana New" w:cs="Angsana New"/>
          <w:sz w:val="30"/>
          <w:szCs w:val="30"/>
          <w:lang w:val="en-US"/>
        </w:rPr>
        <w:t>1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มกราคม </w:t>
      </w:r>
      <w:r w:rsidRPr="006500B8">
        <w:rPr>
          <w:rFonts w:ascii="Angsana New" w:hAnsi="Angsana New" w:cs="Angsana New"/>
          <w:sz w:val="30"/>
          <w:szCs w:val="30"/>
          <w:lang w:val="en-US"/>
        </w:rPr>
        <w:t>2565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 </w:t>
      </w:r>
      <w:r w:rsidRPr="006500B8">
        <w:rPr>
          <w:rFonts w:ascii="Angsana New" w:hAnsi="Angsana New" w:cs="Angsana New"/>
          <w:sz w:val="30"/>
          <w:szCs w:val="30"/>
          <w:lang w:val="en-US"/>
        </w:rPr>
        <w:br/>
        <w:t xml:space="preserve">30 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6500B8">
        <w:rPr>
          <w:rFonts w:ascii="Angsana New" w:hAnsi="Angsana New" w:cs="Angsana New"/>
          <w:sz w:val="30"/>
          <w:szCs w:val="30"/>
          <w:lang w:val="en-US"/>
        </w:rPr>
        <w:t>2565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ในอัตราหน่วยละ </w:t>
      </w:r>
      <w:r w:rsidRPr="006500B8">
        <w:rPr>
          <w:rFonts w:ascii="Angsana New" w:hAnsi="Angsana New" w:cs="Angsana New"/>
          <w:sz w:val="30"/>
          <w:szCs w:val="30"/>
          <w:lang w:val="en-US"/>
        </w:rPr>
        <w:t>0.175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เป็นจำนวนเงินรวม </w:t>
      </w:r>
      <w:r w:rsidRPr="006500B8">
        <w:rPr>
          <w:rFonts w:ascii="Angsana New" w:hAnsi="Angsana New" w:cs="Angsana New"/>
          <w:sz w:val="30"/>
          <w:szCs w:val="30"/>
          <w:lang w:val="en-US"/>
        </w:rPr>
        <w:t xml:space="preserve">124.51 </w:t>
      </w:r>
      <w:r w:rsidRPr="006500B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โดยประโยชน์ตอบแทนดังกล่าวจะจ่ายให้แก่ผู้ถือหน่วยทรัสต์ในเดือนกันยายน </w:t>
      </w:r>
      <w:r w:rsidRPr="006500B8">
        <w:rPr>
          <w:rFonts w:ascii="Angsana New" w:hAnsi="Angsana New" w:cs="Angsana New"/>
          <w:sz w:val="30"/>
          <w:szCs w:val="30"/>
          <w:lang w:val="en-US"/>
        </w:rPr>
        <w:t>2565</w:t>
      </w:r>
    </w:p>
    <w:p w14:paraId="592B2C96" w14:textId="77777777" w:rsidR="00920E6A" w:rsidRPr="00920E6A" w:rsidRDefault="00920E6A" w:rsidP="006760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 w:hint="cs"/>
          <w:sz w:val="30"/>
          <w:szCs w:val="30"/>
          <w:lang w:val="en-US"/>
        </w:rPr>
      </w:pPr>
    </w:p>
    <w:sectPr w:rsidR="00920E6A" w:rsidRPr="00920E6A" w:rsidSect="00607FD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D9BB" w14:textId="77777777" w:rsidR="00033D75" w:rsidRDefault="00033D75" w:rsidP="004956B4">
      <w:r>
        <w:separator/>
      </w:r>
    </w:p>
  </w:endnote>
  <w:endnote w:type="continuationSeparator" w:id="0">
    <w:p w14:paraId="1E3A6A83" w14:textId="77777777" w:rsidR="00033D75" w:rsidRDefault="00033D7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3771" w14:textId="77777777" w:rsidR="00920E6A" w:rsidRDefault="00920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A176A5" w14:textId="77777777" w:rsidR="009D7D41" w:rsidRPr="00240D11" w:rsidRDefault="009D7D41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00C2" w14:textId="77777777" w:rsidR="00920E6A" w:rsidRDefault="00920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847B8B" w14:textId="77777777" w:rsidR="009D7D41" w:rsidRPr="00240D11" w:rsidRDefault="009D7D41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8845DA2" w14:textId="77777777" w:rsidR="009D7D41" w:rsidRDefault="009D7D4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7994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494745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77F00" w14:textId="77777777" w:rsidR="00033D75" w:rsidRDefault="00033D75" w:rsidP="004956B4">
      <w:r>
        <w:separator/>
      </w:r>
    </w:p>
  </w:footnote>
  <w:footnote w:type="continuationSeparator" w:id="0">
    <w:p w14:paraId="1D5D44DB" w14:textId="77777777" w:rsidR="00033D75" w:rsidRDefault="00033D7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DD98" w14:textId="77777777" w:rsidR="00920E6A" w:rsidRDefault="00920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96E71" w14:textId="77777777" w:rsidR="009D7D41" w:rsidRPr="00097B90" w:rsidRDefault="009D7D41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097B9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097B90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58DEDBE3" w14:textId="77777777" w:rsidR="009D7D41" w:rsidRPr="000230B9" w:rsidRDefault="009D7D41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8A67073" w14:textId="0FE8B03B" w:rsidR="009D7D41" w:rsidRPr="00240D11" w:rsidRDefault="009D7D41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สำหรับงวด</w:t>
    </w:r>
    <w:r w:rsidRPr="00097B90">
      <w:rPr>
        <w:rFonts w:ascii="Angsana New" w:hAnsi="Angsana New" w:hint="cs"/>
        <w:bCs/>
        <w:sz w:val="32"/>
        <w:szCs w:val="32"/>
        <w:cs/>
      </w:rPr>
      <w:t>สามเดือน</w:t>
    </w:r>
    <w:r w:rsidR="00050F64" w:rsidRPr="00097B90">
      <w:rPr>
        <w:rFonts w:ascii="Angsana New" w:hAnsi="Angsana New" w:hint="cs"/>
        <w:bCs/>
        <w:sz w:val="32"/>
        <w:szCs w:val="32"/>
        <w:cs/>
      </w:rPr>
      <w:t>และ</w:t>
    </w:r>
    <w:r w:rsidR="00571269" w:rsidRPr="00097B90">
      <w:rPr>
        <w:rFonts w:ascii="Angsana New" w:hAnsi="Angsana New" w:hint="cs"/>
        <w:bCs/>
        <w:sz w:val="32"/>
        <w:szCs w:val="32"/>
        <w:cs/>
      </w:rPr>
      <w:t>หกเดือน</w:t>
    </w:r>
    <w:r w:rsidRPr="00097B90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571269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097B90">
      <w:rPr>
        <w:rFonts w:ascii="Angsana New" w:hAnsi="Angsana New" w:hint="cs"/>
        <w:bCs/>
        <w:sz w:val="32"/>
        <w:szCs w:val="32"/>
        <w:cs/>
      </w:rPr>
      <w:t>ม</w:t>
    </w:r>
    <w:r w:rsidR="00571269" w:rsidRPr="00097B90">
      <w:rPr>
        <w:rFonts w:ascii="Angsana New" w:hAnsi="Angsana New" w:hint="cs"/>
        <w:bCs/>
        <w:sz w:val="32"/>
        <w:szCs w:val="32"/>
        <w:cs/>
      </w:rPr>
      <w:t>ิถุนายน</w:t>
    </w:r>
    <w:r w:rsidRPr="00097B90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097B90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434D594" w14:textId="77777777" w:rsidR="009D7D41" w:rsidRPr="00240D11" w:rsidRDefault="009D7D41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915C" w14:textId="77777777" w:rsidR="00920E6A" w:rsidRDefault="00920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684A" w14:textId="77777777" w:rsidR="009D7D41" w:rsidRPr="00097B90" w:rsidRDefault="009D7D41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097B9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097B90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FD0A6D0" w14:textId="77777777" w:rsidR="009D7D41" w:rsidRPr="000230B9" w:rsidRDefault="009D7D41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9C61CA" w14:textId="21F118B1" w:rsidR="009D7D41" w:rsidRPr="00240D11" w:rsidRDefault="009D7D41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สำหรับงวด</w:t>
    </w:r>
    <w:r w:rsidRPr="00097B90">
      <w:rPr>
        <w:rFonts w:ascii="Angsana New" w:hAnsi="Angsana New" w:hint="cs"/>
        <w:bCs/>
        <w:sz w:val="32"/>
        <w:szCs w:val="32"/>
        <w:cs/>
      </w:rPr>
      <w:t>สามเดือน</w:t>
    </w:r>
    <w:r w:rsidR="00206954" w:rsidRPr="00097B90">
      <w:rPr>
        <w:rFonts w:ascii="Angsana New" w:hAnsi="Angsana New" w:hint="cs"/>
        <w:bCs/>
        <w:sz w:val="32"/>
        <w:szCs w:val="32"/>
        <w:cs/>
      </w:rPr>
      <w:t>และหกเดือน</w:t>
    </w:r>
    <w:r w:rsidRPr="00097B90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206954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206954" w:rsidRPr="00097B90">
      <w:rPr>
        <w:rFonts w:ascii="Angsana New" w:hAnsi="Angsana New" w:hint="cs"/>
        <w:bCs/>
        <w:sz w:val="32"/>
        <w:szCs w:val="32"/>
        <w:cs/>
      </w:rPr>
      <w:t>มิถุนายน</w:t>
    </w:r>
    <w:r w:rsidRPr="00097B90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097B90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4604F43" w14:textId="77777777" w:rsidR="009D7D41" w:rsidRPr="00240D11" w:rsidRDefault="009D7D4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1BDB" w14:textId="77777777" w:rsidR="00F22877" w:rsidRPr="00097B90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097B9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097B90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572984A9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D33B02" w14:textId="65D92F47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สำหรับงวด</w:t>
    </w:r>
    <w:r w:rsidRPr="00097B90">
      <w:rPr>
        <w:rFonts w:ascii="Angsana New" w:hAnsi="Angsana New" w:hint="cs"/>
        <w:bCs/>
        <w:sz w:val="32"/>
        <w:szCs w:val="32"/>
        <w:cs/>
      </w:rPr>
      <w:t>สามเดือน</w:t>
    </w:r>
    <w:r w:rsidR="001836A6" w:rsidRPr="00097B90">
      <w:rPr>
        <w:rFonts w:ascii="Angsana New" w:hAnsi="Angsana New" w:hint="cs"/>
        <w:bCs/>
        <w:sz w:val="32"/>
        <w:szCs w:val="32"/>
        <w:cs/>
      </w:rPr>
      <w:t>และหกเดือน</w:t>
    </w:r>
    <w:r w:rsidRPr="00097B90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1836A6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C1DD2" w:rsidRPr="00097B90">
      <w:rPr>
        <w:rFonts w:ascii="Angsana New" w:hAnsi="Angsana New" w:hint="cs"/>
        <w:bCs/>
        <w:sz w:val="32"/>
        <w:szCs w:val="32"/>
        <w:cs/>
      </w:rPr>
      <w:t>ม</w:t>
    </w:r>
    <w:r w:rsidR="001836A6" w:rsidRPr="00097B90">
      <w:rPr>
        <w:rFonts w:ascii="Angsana New" w:hAnsi="Angsana New" w:hint="cs"/>
        <w:bCs/>
        <w:sz w:val="32"/>
        <w:szCs w:val="32"/>
        <w:cs/>
      </w:rPr>
      <w:t>ิถุนายน</w:t>
    </w:r>
    <w:r w:rsidRPr="00097B90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7C1DD2">
      <w:rPr>
        <w:rFonts w:ascii="Angsana New" w:hAnsi="Angsana New"/>
        <w:b/>
        <w:sz w:val="32"/>
        <w:szCs w:val="32"/>
      </w:rPr>
      <w:t>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097B90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388B9FFB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07E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58B7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973"/>
    <w:rsid w:val="00030F9A"/>
    <w:rsid w:val="000312D8"/>
    <w:rsid w:val="000313B0"/>
    <w:rsid w:val="000314D5"/>
    <w:rsid w:val="00031571"/>
    <w:rsid w:val="000315E3"/>
    <w:rsid w:val="00031697"/>
    <w:rsid w:val="00032F63"/>
    <w:rsid w:val="000335D7"/>
    <w:rsid w:val="000339B8"/>
    <w:rsid w:val="00033BC3"/>
    <w:rsid w:val="00033D75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0F64"/>
    <w:rsid w:val="0005121F"/>
    <w:rsid w:val="00051BFC"/>
    <w:rsid w:val="000524D2"/>
    <w:rsid w:val="00053100"/>
    <w:rsid w:val="000537DF"/>
    <w:rsid w:val="00054403"/>
    <w:rsid w:val="000544C5"/>
    <w:rsid w:val="000546FE"/>
    <w:rsid w:val="000549B5"/>
    <w:rsid w:val="00055675"/>
    <w:rsid w:val="00055960"/>
    <w:rsid w:val="00055D63"/>
    <w:rsid w:val="00056F56"/>
    <w:rsid w:val="000573E4"/>
    <w:rsid w:val="000574DA"/>
    <w:rsid w:val="00060C75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BCF"/>
    <w:rsid w:val="00086E5E"/>
    <w:rsid w:val="00087299"/>
    <w:rsid w:val="000878BA"/>
    <w:rsid w:val="00087C9A"/>
    <w:rsid w:val="00090B7A"/>
    <w:rsid w:val="00090D4D"/>
    <w:rsid w:val="00090DA9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B90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845"/>
    <w:rsid w:val="000E2F3D"/>
    <w:rsid w:val="000E32A0"/>
    <w:rsid w:val="000E4169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E0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060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A52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71F"/>
    <w:rsid w:val="00181DC8"/>
    <w:rsid w:val="00182447"/>
    <w:rsid w:val="00182644"/>
    <w:rsid w:val="001829C5"/>
    <w:rsid w:val="00182F60"/>
    <w:rsid w:val="001833FE"/>
    <w:rsid w:val="001836A6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D1F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3FE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6939"/>
    <w:rsid w:val="00206954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5CF"/>
    <w:rsid w:val="002177BC"/>
    <w:rsid w:val="00220B33"/>
    <w:rsid w:val="00220F11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5BFF"/>
    <w:rsid w:val="002261BB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C21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04"/>
    <w:rsid w:val="00267F16"/>
    <w:rsid w:val="00270023"/>
    <w:rsid w:val="00270839"/>
    <w:rsid w:val="00270A92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E44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3D1B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5FCF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4F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5A5D"/>
    <w:rsid w:val="002E633F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14C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3F49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4EC1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5E8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A7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23C"/>
    <w:rsid w:val="00387DCC"/>
    <w:rsid w:val="0039008B"/>
    <w:rsid w:val="00390116"/>
    <w:rsid w:val="00390F46"/>
    <w:rsid w:val="0039124D"/>
    <w:rsid w:val="003913BE"/>
    <w:rsid w:val="00391D76"/>
    <w:rsid w:val="00391E6A"/>
    <w:rsid w:val="00391FA3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301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693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3F3C"/>
    <w:rsid w:val="003C419C"/>
    <w:rsid w:val="003C4CD3"/>
    <w:rsid w:val="003C50B0"/>
    <w:rsid w:val="003C5CA9"/>
    <w:rsid w:val="003C6267"/>
    <w:rsid w:val="003C6606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CC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C7B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36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67C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720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ACD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6D45"/>
    <w:rsid w:val="004C7068"/>
    <w:rsid w:val="004C7D76"/>
    <w:rsid w:val="004D05A0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E7EF3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1FFD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537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920"/>
    <w:rsid w:val="00554ACB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52A9"/>
    <w:rsid w:val="005662AF"/>
    <w:rsid w:val="005663C2"/>
    <w:rsid w:val="00566EF7"/>
    <w:rsid w:val="00566FE5"/>
    <w:rsid w:val="00567310"/>
    <w:rsid w:val="00567851"/>
    <w:rsid w:val="00567F9D"/>
    <w:rsid w:val="00567FB4"/>
    <w:rsid w:val="00571269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2482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DF"/>
    <w:rsid w:val="005B6B09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D75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673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8F3"/>
    <w:rsid w:val="006130FD"/>
    <w:rsid w:val="0061486E"/>
    <w:rsid w:val="00614DB1"/>
    <w:rsid w:val="00614F92"/>
    <w:rsid w:val="0061543D"/>
    <w:rsid w:val="00615801"/>
    <w:rsid w:val="00615CAC"/>
    <w:rsid w:val="00615E02"/>
    <w:rsid w:val="006160C8"/>
    <w:rsid w:val="006165B8"/>
    <w:rsid w:val="00616741"/>
    <w:rsid w:val="00616B08"/>
    <w:rsid w:val="00616BF2"/>
    <w:rsid w:val="00617548"/>
    <w:rsid w:val="00620124"/>
    <w:rsid w:val="00620195"/>
    <w:rsid w:val="0062095F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0C9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45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663C"/>
    <w:rsid w:val="006472AE"/>
    <w:rsid w:val="00647A5F"/>
    <w:rsid w:val="006507F7"/>
    <w:rsid w:val="00650B47"/>
    <w:rsid w:val="00650D75"/>
    <w:rsid w:val="00651220"/>
    <w:rsid w:val="00651758"/>
    <w:rsid w:val="006519BD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48A"/>
    <w:rsid w:val="00675F91"/>
    <w:rsid w:val="006760DE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352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37F"/>
    <w:rsid w:val="006B754D"/>
    <w:rsid w:val="006C011F"/>
    <w:rsid w:val="006C0A18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5F50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22A6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1CA"/>
    <w:rsid w:val="00743E7F"/>
    <w:rsid w:val="00743F6E"/>
    <w:rsid w:val="007454AD"/>
    <w:rsid w:val="00745AB8"/>
    <w:rsid w:val="00745D39"/>
    <w:rsid w:val="0074612A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FDE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14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4EBF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865"/>
    <w:rsid w:val="007C7CD5"/>
    <w:rsid w:val="007C7F38"/>
    <w:rsid w:val="007D02BC"/>
    <w:rsid w:val="007D13A9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1F4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7F7FAA"/>
    <w:rsid w:val="0080097C"/>
    <w:rsid w:val="00801352"/>
    <w:rsid w:val="00802C2F"/>
    <w:rsid w:val="00802DFB"/>
    <w:rsid w:val="0080378C"/>
    <w:rsid w:val="008047F9"/>
    <w:rsid w:val="00804B7D"/>
    <w:rsid w:val="00804CA8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2ACF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1F9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02A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779ED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4DA6"/>
    <w:rsid w:val="0089565B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3BF9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B76FC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2D2"/>
    <w:rsid w:val="008E38E4"/>
    <w:rsid w:val="008E3932"/>
    <w:rsid w:val="008E3DB8"/>
    <w:rsid w:val="008E47DA"/>
    <w:rsid w:val="008E4EDA"/>
    <w:rsid w:val="008E5A86"/>
    <w:rsid w:val="008E634B"/>
    <w:rsid w:val="008E6EF9"/>
    <w:rsid w:val="008E72BF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59B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0E6A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4B7"/>
    <w:rsid w:val="009334EB"/>
    <w:rsid w:val="00933754"/>
    <w:rsid w:val="00934913"/>
    <w:rsid w:val="0093519D"/>
    <w:rsid w:val="0093587B"/>
    <w:rsid w:val="00935E5F"/>
    <w:rsid w:val="009367DE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1B1"/>
    <w:rsid w:val="00947A44"/>
    <w:rsid w:val="00950244"/>
    <w:rsid w:val="009506BE"/>
    <w:rsid w:val="00950AC4"/>
    <w:rsid w:val="00950FDE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268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0C9F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2EBE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444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5EF"/>
    <w:rsid w:val="009A4B38"/>
    <w:rsid w:val="009A4D59"/>
    <w:rsid w:val="009A5CC1"/>
    <w:rsid w:val="009A5D3D"/>
    <w:rsid w:val="009A7B49"/>
    <w:rsid w:val="009A7C27"/>
    <w:rsid w:val="009A7CDF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6EEB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4F0E"/>
    <w:rsid w:val="009C5294"/>
    <w:rsid w:val="009C5C9D"/>
    <w:rsid w:val="009C5CED"/>
    <w:rsid w:val="009C707E"/>
    <w:rsid w:val="009C7194"/>
    <w:rsid w:val="009C7493"/>
    <w:rsid w:val="009C7758"/>
    <w:rsid w:val="009C7D51"/>
    <w:rsid w:val="009C7F89"/>
    <w:rsid w:val="009D0576"/>
    <w:rsid w:val="009D0CAD"/>
    <w:rsid w:val="009D0D90"/>
    <w:rsid w:val="009D1598"/>
    <w:rsid w:val="009D1BA3"/>
    <w:rsid w:val="009D22D4"/>
    <w:rsid w:val="009D2390"/>
    <w:rsid w:val="009D2447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D7D41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593"/>
    <w:rsid w:val="00A42F67"/>
    <w:rsid w:val="00A438CC"/>
    <w:rsid w:val="00A43BE5"/>
    <w:rsid w:val="00A44865"/>
    <w:rsid w:val="00A44CB8"/>
    <w:rsid w:val="00A45518"/>
    <w:rsid w:val="00A45859"/>
    <w:rsid w:val="00A45BB2"/>
    <w:rsid w:val="00A45DCB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2E43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D17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86E"/>
    <w:rsid w:val="00AE5930"/>
    <w:rsid w:val="00AE5B86"/>
    <w:rsid w:val="00AE60FD"/>
    <w:rsid w:val="00AE6209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B93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BCF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98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378A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83"/>
    <w:rsid w:val="00B205B2"/>
    <w:rsid w:val="00B20DDB"/>
    <w:rsid w:val="00B20EBC"/>
    <w:rsid w:val="00B21282"/>
    <w:rsid w:val="00B21E37"/>
    <w:rsid w:val="00B21E6C"/>
    <w:rsid w:val="00B22987"/>
    <w:rsid w:val="00B23881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4F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06F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260"/>
    <w:rsid w:val="00B70D20"/>
    <w:rsid w:val="00B70E7A"/>
    <w:rsid w:val="00B710B7"/>
    <w:rsid w:val="00B710E0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441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4FF7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AD9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036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06BF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61A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30D4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516E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244"/>
    <w:rsid w:val="00D26387"/>
    <w:rsid w:val="00D268F4"/>
    <w:rsid w:val="00D27083"/>
    <w:rsid w:val="00D27269"/>
    <w:rsid w:val="00D308B0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C7D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69F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0A9F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481"/>
    <w:rsid w:val="00D67A55"/>
    <w:rsid w:val="00D67F64"/>
    <w:rsid w:val="00D70D07"/>
    <w:rsid w:val="00D716FF"/>
    <w:rsid w:val="00D71F42"/>
    <w:rsid w:val="00D73150"/>
    <w:rsid w:val="00D7340E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3C8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9EB"/>
    <w:rsid w:val="00DD2E14"/>
    <w:rsid w:val="00DD3245"/>
    <w:rsid w:val="00DD32BB"/>
    <w:rsid w:val="00DD3D54"/>
    <w:rsid w:val="00DD43CB"/>
    <w:rsid w:val="00DD500E"/>
    <w:rsid w:val="00DD5BBC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699E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54C"/>
    <w:rsid w:val="00E43F77"/>
    <w:rsid w:val="00E44248"/>
    <w:rsid w:val="00E445DE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5ED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51A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4EC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4DC1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60A"/>
    <w:rsid w:val="00EA592D"/>
    <w:rsid w:val="00EA5B3E"/>
    <w:rsid w:val="00EA5F2D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B7D46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425"/>
    <w:rsid w:val="00ED6DA2"/>
    <w:rsid w:val="00ED7514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497"/>
    <w:rsid w:val="00F63A33"/>
    <w:rsid w:val="00F6500D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843"/>
    <w:rsid w:val="00F929AB"/>
    <w:rsid w:val="00F929F7"/>
    <w:rsid w:val="00F93528"/>
    <w:rsid w:val="00F9376B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4B9A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5E39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3</cp:revision>
  <cp:lastPrinted>2022-08-05T07:02:00Z</cp:lastPrinted>
  <dcterms:created xsi:type="dcterms:W3CDTF">2022-08-15T03:28:00Z</dcterms:created>
  <dcterms:modified xsi:type="dcterms:W3CDTF">2022-08-15T07:34:00Z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