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30574" w14:textId="77777777" w:rsidR="00975D50" w:rsidRPr="00D81524" w:rsidRDefault="00975D50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5AE52268" w14:textId="77777777" w:rsidR="00D51E4C" w:rsidRPr="00D81524" w:rsidRDefault="00D51E4C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73059AE" w14:textId="15176C67" w:rsidR="00424A46" w:rsidRDefault="00424A46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EA65AEC" w14:textId="0EFAEFB9" w:rsidR="00B75AF8" w:rsidRDefault="00B75AF8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BCB3378" w14:textId="77777777" w:rsidR="00B75AF8" w:rsidRPr="00D81524" w:rsidRDefault="00B75AF8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6E015C1A" w:rsidR="00975D50" w:rsidRPr="00D81524" w:rsidRDefault="5F09B9BC" w:rsidP="5E06E70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5E06E701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BABEA0" w14:textId="77777777" w:rsidR="00D6427E" w:rsidRDefault="00D6427E" w:rsidP="00D6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7A3ECD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1" w:name="_Hlk16610575"/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</w:p>
    <w:p w14:paraId="332FE8A7" w14:textId="59D0FF82" w:rsidR="00D6427E" w:rsidRPr="007A3ECD" w:rsidRDefault="00D6427E" w:rsidP="00D6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5E06E701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Pr="5E06E701">
        <w:rPr>
          <w:rFonts w:asciiTheme="majorBidi" w:hAnsiTheme="majorBidi" w:cstheme="majorBidi"/>
          <w:sz w:val="32"/>
          <w:szCs w:val="32"/>
        </w:rPr>
        <w:t xml:space="preserve">30 </w:t>
      </w:r>
      <w:r w:rsidRPr="5E06E70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5E06E7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bookmarkEnd w:id="1"/>
    <w:p w14:paraId="4FFD110E" w14:textId="77777777" w:rsidR="00D6427E" w:rsidRPr="007A3ECD" w:rsidRDefault="00D6427E" w:rsidP="00D6427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841D61" w14:textId="77777777" w:rsidR="00D6427E" w:rsidRPr="007A3ECD" w:rsidRDefault="00D6427E" w:rsidP="00D6427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225A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2" w:name="_Hlk44892907"/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387033">
      <w:pPr>
        <w:pStyle w:val="KPHead"/>
        <w:rPr>
          <w:cs/>
        </w:rPr>
      </w:pPr>
    </w:p>
    <w:p w14:paraId="698139B2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3" w:name="_Hlk72830346"/>
      <w:bookmarkEnd w:id="2"/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4DB6EF6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B75AF8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  <w:r w:rsidR="00D77313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6334E9A7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FF495B0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04C9B27B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2041A8E" w14:textId="0652847E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6435CFD2" w14:textId="6C37BA9B" w:rsidR="00A84EAC" w:rsidRPr="005C6725" w:rsidRDefault="00B6017D" w:rsidP="005C672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9E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1E70DAB3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6A82B9E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4239C14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67DC91F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และบริษัทหลักทรัพย์</w:t>
      </w:r>
    </w:p>
    <w:p w14:paraId="13D8D307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20F1FC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1CCB68E8" w:rsidR="00745D4A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428441C8" w14:textId="5853176C" w:rsidR="006F297B" w:rsidRPr="009540CE" w:rsidRDefault="006F297B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7098E5D" w14:textId="224C3966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651FD1" w:rsidRPr="00651FD1">
        <w:rPr>
          <w:rFonts w:asciiTheme="majorBidi" w:hAnsiTheme="majorBidi" w:hint="cs"/>
          <w:sz w:val="30"/>
          <w:szCs w:val="30"/>
          <w:cs/>
          <w:lang w:bidi="th-TH"/>
        </w:rPr>
        <w:t>ตามกฎหมาย</w:t>
      </w:r>
    </w:p>
    <w:p w14:paraId="74A77760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AAB2A54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73E512BC" w14:textId="77777777" w:rsidR="00D360C7" w:rsidRPr="00D81524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146EB73" w14:textId="77777777" w:rsidR="00D360C7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602F1A23" w14:textId="3643711F" w:rsidR="00047BD5" w:rsidRDefault="00047BD5" w:rsidP="00387033">
      <w:pPr>
        <w:pStyle w:val="KPBody"/>
      </w:pPr>
    </w:p>
    <w:p w14:paraId="103ED1E0" w14:textId="359BB6B2" w:rsidR="00B6017D" w:rsidRPr="00D81524" w:rsidRDefault="00B6017D" w:rsidP="00387033">
      <w:pPr>
        <w:pStyle w:val="KPHead"/>
        <w:rPr>
          <w:cs/>
        </w:rPr>
      </w:pPr>
      <w:r w:rsidRPr="00D81524">
        <w:rPr>
          <w:cs/>
        </w:rPr>
        <w:lastRenderedPageBreak/>
        <w:t>หมายเหตุ</w:t>
      </w:r>
      <w:r w:rsidRPr="00D81524">
        <w:tab/>
      </w:r>
      <w:r w:rsidRPr="00D81524">
        <w:rPr>
          <w:cs/>
        </w:rPr>
        <w:t>สารบัญ</w:t>
      </w:r>
    </w:p>
    <w:p w14:paraId="6356B3DB" w14:textId="77777777" w:rsidR="00B6017D" w:rsidRDefault="00B6017D" w:rsidP="00387033">
      <w:pPr>
        <w:pStyle w:val="KPBody"/>
      </w:pPr>
    </w:p>
    <w:p w14:paraId="130FAA4A" w14:textId="3FD7AD99" w:rsidR="009A1A6F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7F28D881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47E6076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2733B2E" w14:textId="049CFE7A" w:rsidR="009540CE" w:rsidRDefault="2AB51CE5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54D08D3" w14:textId="29C104C4" w:rsidR="00F04C07" w:rsidRDefault="3AB1288F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6CE0A818" w14:textId="5506CA65" w:rsidR="005D5BEA" w:rsidRDefault="005D5BEA" w:rsidP="00C4236D">
      <w:pPr>
        <w:pStyle w:val="index"/>
        <w:tabs>
          <w:tab w:val="clear" w:pos="1134"/>
          <w:tab w:val="num" w:pos="8620"/>
        </w:tabs>
        <w:spacing w:after="0" w:line="390" w:lineRule="exact"/>
        <w:ind w:left="145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445A7A" w14:textId="77777777" w:rsidR="009A1A6F" w:rsidRPr="00745D4A" w:rsidRDefault="009A1A6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bookmarkEnd w:id="3"/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04BBB0D4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B75AF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A19A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55A6389C" w:rsidR="008F248C" w:rsidRPr="00A31065" w:rsidRDefault="00B75AF8" w:rsidP="008F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A19A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8F248C" w:rsidRPr="00A310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8F248C" w:rsidRPr="003D3A84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9762AD" w:rsidRPr="003D3A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22FA" w:rsidRPr="004422FA">
        <w:rPr>
          <w:rFonts w:asciiTheme="majorBidi" w:hAnsiTheme="majorBidi" w:cstheme="majorBidi" w:hint="cs"/>
          <w:sz w:val="30"/>
          <w:szCs w:val="30"/>
        </w:rPr>
        <w:t>19</w:t>
      </w:r>
      <w:r w:rsidR="004C3434" w:rsidRPr="003D3A84">
        <w:rPr>
          <w:rFonts w:asciiTheme="majorBidi" w:hAnsiTheme="majorBidi" w:cstheme="majorBidi"/>
          <w:sz w:val="30"/>
          <w:szCs w:val="30"/>
        </w:rPr>
        <w:t xml:space="preserve"> </w:t>
      </w:r>
      <w:r w:rsidR="00D6427E" w:rsidRPr="003D3A8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F248C" w:rsidRPr="003D3A84">
        <w:rPr>
          <w:rFonts w:ascii="Angsana New" w:hAnsi="Angsana New"/>
          <w:sz w:val="30"/>
          <w:szCs w:val="30"/>
        </w:rPr>
        <w:t xml:space="preserve"> 25</w:t>
      </w:r>
      <w:r w:rsidR="008F248C" w:rsidRPr="003D3A84">
        <w:rPr>
          <w:rFonts w:ascii="Angsana New" w:hAnsi="Angsana New" w:hint="cs"/>
          <w:sz w:val="30"/>
          <w:szCs w:val="30"/>
        </w:rPr>
        <w:t>6</w:t>
      </w:r>
      <w:r w:rsidR="00651FD1" w:rsidRPr="003D3A84">
        <w:rPr>
          <w:rFonts w:ascii="Angsana New" w:hAnsi="Angsana New"/>
          <w:sz w:val="30"/>
          <w:szCs w:val="30"/>
        </w:rPr>
        <w:t>5</w:t>
      </w:r>
    </w:p>
    <w:p w14:paraId="141C75C3" w14:textId="77777777" w:rsidR="00975D50" w:rsidRPr="00D6427E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5B50D1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0E9E6B86" w:rsidR="00162C2C" w:rsidRPr="0010305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จำกัด</w:t>
      </w:r>
      <w:r w:rsidRPr="0010305A">
        <w:rPr>
          <w:rFonts w:asciiTheme="majorBidi" w:hAnsiTheme="majorBidi" w:cstheme="majorBidi"/>
          <w:sz w:val="30"/>
          <w:szCs w:val="30"/>
        </w:rPr>
        <w:t xml:space="preserve"> “</w:t>
      </w:r>
      <w:r w:rsidRPr="001030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0305A">
        <w:rPr>
          <w:rFonts w:asciiTheme="majorBidi" w:hAnsiTheme="majorBidi" w:cstheme="majorBidi"/>
          <w:sz w:val="30"/>
          <w:szCs w:val="30"/>
        </w:rPr>
        <w:t>”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10305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0305A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537EAD" w:rsidRPr="0010305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0305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19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3</w:t>
      </w:r>
      <w:r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0FD2">
        <w:rPr>
          <w:rFonts w:asciiTheme="majorBidi" w:hAnsiTheme="majorBidi" w:cstheme="majorBidi"/>
          <w:sz w:val="30"/>
          <w:szCs w:val="30"/>
        </w:rPr>
        <w:br/>
      </w:r>
      <w:r w:rsidRPr="00476632">
        <w:rPr>
          <w:rFonts w:asciiTheme="majorBidi" w:hAnsiTheme="majorBidi" w:cstheme="majorBidi"/>
          <w:sz w:val="30"/>
          <w:szCs w:val="30"/>
          <w:cs/>
        </w:rPr>
        <w:t>ไทยพาณิชย์ ปาร์ค พลาซ่า</w:t>
      </w:r>
      <w:r w:rsidR="004E688E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9E05C5" w:rsidRPr="00476632">
        <w:rPr>
          <w:rFonts w:asciiTheme="majorBidi" w:hAnsiTheme="majorBidi" w:cstheme="majorBidi"/>
          <w:sz w:val="30"/>
          <w:szCs w:val="30"/>
        </w:rPr>
        <w:t>2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>,</w:t>
      </w:r>
      <w:r w:rsidR="009E05C5" w:rsidRPr="00476632">
        <w:rPr>
          <w:rFonts w:asciiTheme="majorBidi" w:hAnsiTheme="majorBidi" w:cstheme="majorBidi"/>
          <w:sz w:val="30"/>
          <w:szCs w:val="30"/>
        </w:rPr>
        <w:t xml:space="preserve"> 20 - 21 </w:t>
      </w:r>
      <w:r w:rsidRPr="00476632">
        <w:rPr>
          <w:rFonts w:asciiTheme="majorBidi" w:hAnsiTheme="majorBidi" w:cstheme="majorBidi"/>
          <w:sz w:val="30"/>
          <w:szCs w:val="30"/>
          <w:cs/>
        </w:rPr>
        <w:t>ถนนรัชดาภิเษก เขตจตุจักร กรุงเทพมหานคร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5309F4">
        <w:rPr>
          <w:rFonts w:asciiTheme="majorBidi" w:hAnsiTheme="majorBidi" w:cstheme="majorBidi"/>
          <w:sz w:val="30"/>
          <w:szCs w:val="30"/>
        </w:rPr>
        <w:t>10900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35FA3346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23F708FB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="00040518">
        <w:rPr>
          <w:rFonts w:asciiTheme="majorBidi" w:hAnsiTheme="majorBidi" w:cstheme="majorBidi" w:hint="cs"/>
          <w:sz w:val="30"/>
          <w:szCs w:val="30"/>
          <w:cs/>
        </w:rPr>
        <w:t>และบริษัทใหญ่ในลำดับสูงสุด</w:t>
      </w:r>
      <w:r w:rsidRPr="0010305A">
        <w:rPr>
          <w:rFonts w:asciiTheme="majorBidi" w:hAnsiTheme="majorBidi" w:cstheme="majorBidi"/>
          <w:sz w:val="30"/>
          <w:szCs w:val="30"/>
          <w:cs/>
        </w:rPr>
        <w:t>ใน</w:t>
      </w:r>
      <w:r w:rsidR="00651FD1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D7731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305A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10305A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99</w:t>
      </w:r>
      <w:r w:rsidR="00384908" w:rsidRPr="0010305A">
        <w:rPr>
          <w:rFonts w:asciiTheme="majorBidi" w:hAnsiTheme="majorBidi" w:cstheme="majorBidi" w:hint="cs"/>
          <w:sz w:val="30"/>
          <w:szCs w:val="30"/>
          <w:cs/>
        </w:rPr>
        <w:t>.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</w:t>
      </w:r>
      <w:r w:rsidRPr="0010305A">
        <w:rPr>
          <w:rFonts w:asciiTheme="majorBidi" w:hAnsiTheme="majorBidi" w:cstheme="majorBidi"/>
          <w:sz w:val="30"/>
          <w:szCs w:val="30"/>
          <w:cs/>
        </w:rPr>
        <w:t>)</w:t>
      </w:r>
      <w:r w:rsidR="00040518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 เอสซีบี เอก</w:t>
      </w:r>
      <w:proofErr w:type="spellStart"/>
      <w:r w:rsidR="00040518">
        <w:rPr>
          <w:rFonts w:asciiTheme="majorBidi" w:hAnsiTheme="majorBidi" w:cstheme="majorBidi" w:hint="cs"/>
          <w:sz w:val="30"/>
          <w:szCs w:val="30"/>
          <w:cs/>
        </w:rPr>
        <w:t>ซ์</w:t>
      </w:r>
      <w:proofErr w:type="spellEnd"/>
      <w:r w:rsidR="00040518">
        <w:rPr>
          <w:rFonts w:asciiTheme="majorBidi" w:hAnsiTheme="majorBidi" w:cstheme="majorBidi" w:hint="cs"/>
          <w:sz w:val="30"/>
          <w:szCs w:val="30"/>
          <w:cs/>
        </w:rPr>
        <w:t xml:space="preserve"> จำกัด (มหาชน) </w:t>
      </w:r>
      <w:r w:rsidRPr="0010305A">
        <w:rPr>
          <w:rFonts w:asciiTheme="majorBidi" w:hAnsiTheme="majorBidi" w:cstheme="majorBidi"/>
          <w:sz w:val="30"/>
          <w:szCs w:val="30"/>
          <w:cs/>
        </w:rPr>
        <w:t>ซึ่ง</w:t>
      </w:r>
      <w:r w:rsidR="00106E4E">
        <w:rPr>
          <w:rFonts w:asciiTheme="majorBidi" w:hAnsiTheme="majorBidi" w:cstheme="majorBidi" w:hint="cs"/>
          <w:sz w:val="30"/>
          <w:szCs w:val="30"/>
          <w:cs/>
        </w:rPr>
        <w:t>บริษัททั้งสองแห่ง</w:t>
      </w:r>
      <w:r w:rsidRPr="0010305A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097E5091" w:rsidR="00B56CAD" w:rsidRPr="00384908" w:rsidRDefault="00162C2C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09F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5309F4">
        <w:rPr>
          <w:rFonts w:asciiTheme="majorBidi" w:hAnsiTheme="majorBidi" w:cstheme="majorBidi"/>
          <w:sz w:val="30"/>
          <w:szCs w:val="30"/>
        </w:rPr>
        <w:t>27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Pr="005309F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5309F4">
        <w:rPr>
          <w:rFonts w:asciiTheme="majorBidi" w:hAnsiTheme="majorBidi" w:cstheme="majorBidi"/>
          <w:sz w:val="30"/>
          <w:szCs w:val="30"/>
        </w:rPr>
        <w:t>2538</w:t>
      </w:r>
      <w:r w:rsidR="00042919">
        <w:rPr>
          <w:rFonts w:asciiTheme="majorBidi" w:hAnsiTheme="majorBidi" w:cstheme="majorBidi"/>
          <w:sz w:val="30"/>
          <w:szCs w:val="30"/>
        </w:rPr>
        <w:t xml:space="preserve"> 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309F4">
        <w:rPr>
          <w:rFonts w:asciiTheme="majorBidi" w:hAnsiTheme="majorBidi" w:cstheme="majorBidi"/>
          <w:sz w:val="30"/>
          <w:szCs w:val="30"/>
          <w:cs/>
        </w:rPr>
        <w:t>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042919" w:rsidRPr="005309F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2919" w:rsidRPr="005309F4">
        <w:rPr>
          <w:rFonts w:asciiTheme="majorBidi" w:hAnsiTheme="majorBidi" w:cstheme="majorBidi"/>
          <w:sz w:val="30"/>
          <w:szCs w:val="30"/>
        </w:rPr>
        <w:t xml:space="preserve">27 </w:t>
      </w:r>
      <w:r w:rsidR="00042919" w:rsidRPr="005309F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42919" w:rsidRPr="005309F4">
        <w:rPr>
          <w:rFonts w:asciiTheme="majorBidi" w:hAnsiTheme="majorBidi" w:cstheme="majorBidi"/>
          <w:sz w:val="30"/>
          <w:szCs w:val="30"/>
        </w:rPr>
        <w:t>2548</w:t>
      </w:r>
    </w:p>
    <w:p w14:paraId="41861A15" w14:textId="77777777" w:rsidR="00651FD1" w:rsidRDefault="00651FD1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E4E4D" w14:textId="0D4DD6A7" w:rsidR="003C3108" w:rsidRPr="00351053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/>
          <w:spacing w:val="-2"/>
          <w:sz w:val="30"/>
          <w:szCs w:val="30"/>
        </w:rPr>
        <w:t>22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/>
          <w:spacing w:val="-2"/>
          <w:sz w:val="30"/>
          <w:szCs w:val="30"/>
        </w:rPr>
        <w:t>2564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</w:t>
      </w:r>
      <w:r w:rsidR="00351053" w:rsidRPr="00351053">
        <w:rPr>
          <w:rFonts w:asciiTheme="majorBidi" w:hAnsiTheme="majorBidi"/>
          <w:spacing w:val="-2"/>
          <w:sz w:val="30"/>
          <w:szCs w:val="30"/>
        </w:rPr>
        <w:br/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ตลาดหลักทรัพย์ให้ประกอบธุรกิจสินทรัพย์ดิจิทัล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ตามพระราชกำหนดการประกอบธุรกิจสินทรัพย์ดิจิทัล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พ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>.</w:t>
      </w:r>
      <w:r w:rsidRPr="00351053">
        <w:rPr>
          <w:rFonts w:asciiTheme="majorBidi" w:hAnsiTheme="majorBidi" w:hint="cs"/>
          <w:spacing w:val="-2"/>
          <w:sz w:val="30"/>
          <w:szCs w:val="30"/>
          <w:cs/>
        </w:rPr>
        <w:t>ศ</w:t>
      </w:r>
      <w:r w:rsidRPr="00351053">
        <w:rPr>
          <w:rFonts w:asciiTheme="majorBidi" w:hAnsiTheme="majorBidi"/>
          <w:spacing w:val="-2"/>
          <w:sz w:val="30"/>
          <w:szCs w:val="30"/>
          <w:cs/>
        </w:rPr>
        <w:t>.</w:t>
      </w:r>
      <w:r w:rsidR="00351053">
        <w:rPr>
          <w:rFonts w:asciiTheme="majorBidi" w:hAnsiTheme="majorBidi"/>
          <w:spacing w:val="-2"/>
          <w:sz w:val="30"/>
          <w:szCs w:val="30"/>
        </w:rPr>
        <w:t xml:space="preserve"> 2561</w:t>
      </w:r>
    </w:p>
    <w:p w14:paraId="02495B9F" w14:textId="77777777" w:rsidR="004F3064" w:rsidRPr="00384908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572D5F72" w:rsidR="00975D50" w:rsidRPr="005B50D1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</w:t>
      </w:r>
      <w:r w:rsidR="00B75AF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="00CA19A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14:paraId="1316F208" w14:textId="77777777" w:rsidR="001040B4" w:rsidRPr="00047BD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BD0D" w14:textId="628B1FAA" w:rsidR="00042919" w:rsidRPr="005975E0" w:rsidRDefault="00651FD1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1FD1">
        <w:rPr>
          <w:rFonts w:asciiTheme="majorBidi" w:hAnsiTheme="majorBidi" w:hint="cs"/>
          <w:sz w:val="30"/>
          <w:szCs w:val="30"/>
          <w:cs/>
        </w:rPr>
        <w:t>งบการเงิน</w:t>
      </w:r>
      <w:r w:rsidR="00F35893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651FD1">
        <w:rPr>
          <w:rFonts w:asciiTheme="majorBidi" w:hAnsiTheme="majorBidi" w:hint="cs"/>
          <w:sz w:val="30"/>
          <w:szCs w:val="30"/>
          <w:cs/>
        </w:rPr>
        <w:t>นี้จัดทำขึ้น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ตามมาตรฐานการบัญชี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ฉบับที่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E1353E">
        <w:rPr>
          <w:rFonts w:asciiTheme="majorBidi" w:hAnsiTheme="majorBidi" w:cstheme="majorBidi"/>
          <w:sz w:val="30"/>
          <w:szCs w:val="30"/>
        </w:rPr>
        <w:t>34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เรื่อง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F35893" w:rsidRPr="006D6A5B">
        <w:rPr>
          <w:rFonts w:asciiTheme="majorBidi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D93C3B">
        <w:rPr>
          <w:rFonts w:asciiTheme="majorBidi" w:hAnsiTheme="majorBidi"/>
          <w:i/>
          <w:iCs/>
          <w:sz w:val="30"/>
          <w:szCs w:val="30"/>
        </w:rPr>
        <w:br/>
      </w:r>
      <w:r w:rsidR="00E1353E" w:rsidRPr="00C02F18">
        <w:rPr>
          <w:rFonts w:asciiTheme="majorBidi" w:hAnsiTheme="majorBidi" w:hint="cs"/>
          <w:sz w:val="30"/>
          <w:szCs w:val="30"/>
          <w:cs/>
        </w:rPr>
        <w:t>แบบสมบูรณ์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F35893" w:rsidRPr="00F35893">
        <w:rPr>
          <w:rFonts w:asciiTheme="majorBidi" w:hAnsiTheme="majorBidi"/>
          <w:sz w:val="30"/>
          <w:szCs w:val="30"/>
          <w:cs/>
        </w:rPr>
        <w:t xml:space="preserve"> 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กฎระเบียบและประกาศ</w:t>
      </w:r>
      <w:r w:rsidR="003534A6">
        <w:rPr>
          <w:rFonts w:asciiTheme="majorBidi" w:hAnsiTheme="majorBidi" w:hint="cs"/>
          <w:sz w:val="30"/>
          <w:szCs w:val="30"/>
          <w:cs/>
        </w:rPr>
        <w:t>สำนักงาน</w:t>
      </w:r>
      <w:r w:rsidR="00F35893" w:rsidRPr="00F35893">
        <w:rPr>
          <w:rFonts w:asciiTheme="majorBidi" w:hAnsiTheme="majorBidi" w:hint="cs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1FD1">
        <w:rPr>
          <w:rFonts w:asciiTheme="majorBidi" w:hAnsiTheme="majorBidi" w:hint="cs"/>
          <w:sz w:val="30"/>
          <w:szCs w:val="30"/>
          <w:cs/>
        </w:rPr>
        <w:t>งบการเงิน</w:t>
      </w:r>
      <w:r w:rsidR="00F35893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651FD1">
        <w:rPr>
          <w:rFonts w:asciiTheme="majorBidi" w:hAnsiTheme="majorBidi" w:hint="cs"/>
          <w:sz w:val="30"/>
          <w:szCs w:val="30"/>
          <w:cs/>
        </w:rPr>
        <w:t>นี้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>นำเสนอรายการ</w:t>
      </w:r>
      <w:r w:rsidR="00D93C3B">
        <w:rPr>
          <w:rFonts w:asciiTheme="majorBidi" w:hAnsiTheme="majorBidi" w:cstheme="majorBidi"/>
          <w:sz w:val="30"/>
          <w:szCs w:val="30"/>
        </w:rPr>
        <w:br/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>ในงบการเงิน</w:t>
      </w:r>
      <w:r w:rsidR="00484431" w:rsidRPr="00B374EF">
        <w:rPr>
          <w:rFonts w:asciiTheme="majorBidi" w:hAnsiTheme="majorBidi" w:cstheme="majorBidi"/>
          <w:sz w:val="30"/>
          <w:szCs w:val="30"/>
          <w:cs/>
        </w:rPr>
        <w:t xml:space="preserve">ตามประกาศสำนักงานคณะกรรมการกำกับหลักทรัพย์และตลาดหลักทรัพย์ที่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>สธ</w:t>
      </w:r>
      <w:r w:rsidR="00484431" w:rsidRPr="00B374EF">
        <w:rPr>
          <w:rFonts w:asciiTheme="majorBidi" w:hAnsiTheme="majorBidi" w:cstheme="majorBidi"/>
          <w:sz w:val="30"/>
          <w:szCs w:val="30"/>
        </w:rPr>
        <w:t>.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4431" w:rsidRPr="00B374EF">
        <w:rPr>
          <w:rFonts w:asciiTheme="majorBidi" w:hAnsiTheme="majorBidi" w:cstheme="majorBidi"/>
          <w:sz w:val="30"/>
          <w:szCs w:val="30"/>
        </w:rPr>
        <w:t>6/2562</w:t>
      </w:r>
      <w:r w:rsidR="00484431">
        <w:rPr>
          <w:rFonts w:asciiTheme="majorBidi" w:hAnsiTheme="majorBidi" w:cstheme="majorBidi"/>
          <w:sz w:val="30"/>
          <w:szCs w:val="30"/>
        </w:rPr>
        <w:t xml:space="preserve">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D93C3B">
        <w:rPr>
          <w:rFonts w:asciiTheme="majorBidi" w:hAnsiTheme="majorBidi" w:cstheme="majorBidi"/>
          <w:sz w:val="30"/>
          <w:szCs w:val="30"/>
        </w:rPr>
        <w:br/>
      </w:r>
      <w:r w:rsidR="00484431" w:rsidRPr="00B374EF">
        <w:rPr>
          <w:rFonts w:asciiTheme="majorBidi" w:hAnsiTheme="majorBidi" w:cstheme="majorBidi"/>
          <w:sz w:val="30"/>
          <w:szCs w:val="30"/>
        </w:rPr>
        <w:t xml:space="preserve">8 </w:t>
      </w:r>
      <w:r w:rsidR="00484431" w:rsidRPr="00B374E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484431" w:rsidRPr="00B374EF">
        <w:rPr>
          <w:rFonts w:asciiTheme="majorBidi" w:hAnsiTheme="majorBidi" w:cstheme="majorBidi"/>
          <w:sz w:val="30"/>
          <w:szCs w:val="30"/>
        </w:rPr>
        <w:t xml:space="preserve">2562 </w:t>
      </w:r>
      <w:r w:rsidR="00484431" w:rsidRPr="00B374E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84431" w:rsidRPr="00B374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8443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84431" w:rsidRPr="0048443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1FD1">
        <w:rPr>
          <w:rFonts w:asciiTheme="majorBidi" w:hAnsiTheme="majorBidi" w:hint="cs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Pr="00651FD1">
        <w:rPr>
          <w:rFonts w:asciiTheme="majorBidi" w:hAnsiTheme="majorBidi"/>
          <w:sz w:val="30"/>
          <w:szCs w:val="30"/>
          <w:cs/>
        </w:rPr>
        <w:t xml:space="preserve"> </w:t>
      </w:r>
      <w:r w:rsidR="00042919"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เปิดเผย</w:t>
      </w:r>
      <w:r w:rsidR="00042919" w:rsidRPr="005975E0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42919" w:rsidRPr="005975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9CAE514" w14:textId="3AB78140" w:rsidR="006403FE" w:rsidRPr="00042919" w:rsidRDefault="006403FE" w:rsidP="00651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B45E4" w14:textId="39F8FF1B" w:rsidR="008C00F5" w:rsidRDefault="002D6D1C" w:rsidP="00E33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2D6D1C">
        <w:rPr>
          <w:rFonts w:asciiTheme="majorBidi" w:hAnsiTheme="majorBidi" w:hint="cs"/>
          <w:sz w:val="30"/>
          <w:szCs w:val="30"/>
          <w:cs/>
          <w:lang w:val="en-GB"/>
        </w:rPr>
        <w:t>ในการจัดทำงบการเงิน</w:t>
      </w:r>
      <w:r w:rsidR="00E1353E">
        <w:rPr>
          <w:rFonts w:asciiTheme="majorBidi" w:hAnsiTheme="majorBidi" w:hint="cs"/>
          <w:sz w:val="30"/>
          <w:szCs w:val="30"/>
          <w:cs/>
          <w:lang w:val="en-GB"/>
        </w:rPr>
        <w:t>ระหว่างกาล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ให้เป็นไปตามมาตรฐานการรายงานทางการเงิน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ผู้บริหารใช้วิจารณญาณ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A3FC3">
        <w:rPr>
          <w:rFonts w:asciiTheme="majorBidi" w:hAnsiTheme="majorBidi"/>
          <w:sz w:val="30"/>
          <w:szCs w:val="30"/>
          <w:lang w:val="en-GB"/>
        </w:rPr>
        <w:t xml:space="preserve">                 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การประมาณการและข้อสมมติหลายประการ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ซึ่งมีผลกระทบต่อการปฏิบัติตามนโยบายการบัญชีของบริษัท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="00FB38D7">
        <w:rPr>
          <w:rFonts w:asciiTheme="majorBidi" w:hAnsiTheme="majorBidi"/>
          <w:sz w:val="30"/>
          <w:szCs w:val="30"/>
          <w:cs/>
          <w:lang w:val="en-GB"/>
        </w:rPr>
        <w:br/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ผลที่เกิดขึ้นจริงอาจแตกต่างจากที่ประมาณการไว้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2D6D1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2D6D1C">
        <w:rPr>
          <w:rFonts w:asciiTheme="majorBidi" w:hAnsiTheme="majorBidi" w:hint="cs"/>
          <w:sz w:val="30"/>
          <w:szCs w:val="30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6B599C7E" w14:textId="269CCBE7" w:rsidR="0075724F" w:rsidRPr="0085608E" w:rsidRDefault="0075724F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7089E" w14:textId="5B91A262" w:rsidR="002D4841" w:rsidRPr="0079193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1725A2F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2665600F" w:rsidR="002D4841" w:rsidRPr="0085608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560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153A6AAD" w:rsidR="0026037C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</w:t>
      </w:r>
      <w:r w:rsidRPr="00710CCB">
        <w:rPr>
          <w:rFonts w:asciiTheme="majorBidi" w:hAnsiTheme="majorBidi" w:cstheme="majorBidi" w:hint="cs"/>
          <w:sz w:val="30"/>
          <w:szCs w:val="30"/>
          <w:cs/>
        </w:rPr>
        <w:t>ควบคุมในบริการด้วยจำนวนเงินที่สะท้อนถึงสิ่งตอบแทนที่บริษัทคาดว่าจะมีสิทธิได้รับ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ซึ่งไม่รวมจำนวนเงินที่เก็บแทนบุคคลที่สาม</w:t>
      </w:r>
      <w:r w:rsidR="003108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08AD" w:rsidRPr="003108AD">
        <w:rPr>
          <w:rFonts w:asciiTheme="majorBidi" w:hAnsiTheme="majorBidi" w:hint="cs"/>
          <w:sz w:val="30"/>
          <w:szCs w:val="30"/>
          <w:cs/>
        </w:rPr>
        <w:t>รายได้ที่รับรู้ไม่รวมภาษีมูลค่าเพิ่ม</w:t>
      </w:r>
    </w:p>
    <w:p w14:paraId="15FED5CE" w14:textId="77777777" w:rsidR="00501773" w:rsidRPr="00C97373" w:rsidRDefault="00501773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E7B11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D0C2F" w14:textId="77777777" w:rsidR="00551449" w:rsidRPr="000A5C71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C71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0A5C71">
        <w:rPr>
          <w:rFonts w:asciiTheme="majorBidi" w:hAnsiTheme="majorBidi" w:cstheme="majorBidi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Pr="000A5C71">
        <w:rPr>
          <w:rFonts w:asciiTheme="majorBidi" w:hAnsiTheme="majorBidi" w:cstheme="majorBidi" w:hint="cs"/>
          <w:sz w:val="30"/>
          <w:szCs w:val="30"/>
          <w:cs/>
        </w:rPr>
        <w:t>รับรู้ ณ เวลาใดเวลาหนึ่ง</w:t>
      </w:r>
    </w:p>
    <w:p w14:paraId="5E73E7EC" w14:textId="77777777" w:rsidR="00E036B1" w:rsidRPr="000A5C71" w:rsidRDefault="00E036B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DF1B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B7B88" w14:textId="506EA069" w:rsidR="00551449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3C768B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111B8" w:rsidRPr="003C768B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เวลาใดเวลาหนึ่ง</w:t>
      </w:r>
      <w:r w:rsidRPr="003C768B">
        <w:rPr>
          <w:rFonts w:asciiTheme="majorBidi" w:hAnsiTheme="majorBidi" w:cstheme="majorBidi"/>
          <w:sz w:val="30"/>
          <w:szCs w:val="30"/>
          <w:cs/>
        </w:rPr>
        <w:t>หรือ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</w:p>
    <w:p w14:paraId="3F0CBE14" w14:textId="77777777" w:rsidR="003C3108" w:rsidRPr="00C97373" w:rsidRDefault="003C3108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A103D" w14:textId="73C991D9" w:rsidR="001F0E13" w:rsidRPr="00C97373" w:rsidRDefault="00C8682C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04C0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4F34FB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0A5C71" w:rsidRDefault="00C8682C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E34A9" w14:textId="1B3909D9" w:rsidR="00A72892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</w:t>
      </w:r>
      <w:r w:rsidRPr="004F34FB">
        <w:rPr>
          <w:rFonts w:asciiTheme="majorBidi" w:hAnsiTheme="majorBidi"/>
          <w:sz w:val="30"/>
          <w:szCs w:val="30"/>
          <w:cs/>
        </w:rPr>
        <w:t xml:space="preserve"> </w:t>
      </w: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hint="cs"/>
          <w:sz w:val="30"/>
          <w:szCs w:val="30"/>
          <w:cs/>
        </w:rPr>
        <w:t>เงิน</w:t>
      </w:r>
      <w:r w:rsidRPr="004F34FB">
        <w:rPr>
          <w:rFonts w:asciiTheme="majorBidi" w:hAnsiTheme="majorBidi" w:hint="cs"/>
          <w:sz w:val="30"/>
          <w:szCs w:val="30"/>
          <w:cs/>
        </w:rPr>
        <w:t>ลงทุนและรายได้ดอกเบี้ยจากเงินฝากในสถาบันการเงิน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 w:rsidRPr="004F34FB">
        <w:rPr>
          <w:rFonts w:asciiTheme="majorBidi" w:hAnsiTheme="majorBidi" w:hint="cs"/>
          <w:sz w:val="30"/>
          <w:szCs w:val="30"/>
          <w:cs/>
        </w:rPr>
        <w:t>บันทึก</w:t>
      </w:r>
      <w:r w:rsidR="000D543F">
        <w:rPr>
          <w:rFonts w:asciiTheme="majorBidi" w:hAnsiTheme="majorBidi" w:hint="cs"/>
          <w:sz w:val="30"/>
          <w:szCs w:val="30"/>
          <w:cs/>
        </w:rPr>
        <w:t>ด้วย</w:t>
      </w:r>
      <w:r w:rsidRPr="004F34FB">
        <w:rPr>
          <w:rFonts w:asciiTheme="majorBidi" w:hAnsiTheme="majorBidi" w:hint="cs"/>
          <w:sz w:val="30"/>
          <w:szCs w:val="30"/>
          <w:cs/>
        </w:rPr>
        <w:t>เกณฑ์คงค้าง</w:t>
      </w:r>
    </w:p>
    <w:p w14:paraId="532B130B" w14:textId="77777777" w:rsidR="004F34FB" w:rsidRPr="00C97373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3FF2C5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088F" w14:textId="36CD13B8" w:rsidR="00DC44B5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D6857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6D6857">
        <w:rPr>
          <w:rFonts w:asciiTheme="majorBidi" w:hAnsiTheme="majorBidi"/>
          <w:sz w:val="30"/>
          <w:szCs w:val="30"/>
          <w:cs/>
        </w:rPr>
        <w:br/>
      </w:r>
      <w:r w:rsidRPr="006D6857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6D6857">
        <w:rPr>
          <w:rFonts w:asciiTheme="majorBidi" w:hAnsiTheme="majorBidi" w:hint="cs"/>
          <w:sz w:val="30"/>
          <w:szCs w:val="30"/>
          <w:cs/>
        </w:rPr>
        <w:t>น</w:t>
      </w:r>
      <w:r w:rsidRPr="006D6857">
        <w:rPr>
          <w:rFonts w:asciiTheme="majorBidi" w:hAnsiTheme="majorBidi" w:hint="cs"/>
          <w:sz w:val="30"/>
          <w:szCs w:val="30"/>
          <w:cs/>
        </w:rPr>
        <w:t>ผลรับ</w:t>
      </w:r>
      <w:r w:rsidR="00DC44B5" w:rsidRPr="006D6857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8D537DE" w14:textId="12C3FF71" w:rsidR="00042919" w:rsidRDefault="00042919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F16D154" w14:textId="3C8A4C78" w:rsidR="00B46B97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5608E">
        <w:rPr>
          <w:rFonts w:asciiTheme="majorBidi" w:hAnsiTheme="majorBidi"/>
          <w:i/>
          <w:iCs/>
          <w:sz w:val="30"/>
          <w:szCs w:val="30"/>
          <w:cs/>
        </w:rPr>
        <w:t>รายได้อื่น</w:t>
      </w:r>
    </w:p>
    <w:p w14:paraId="20A463CC" w14:textId="5D955888" w:rsidR="00B46B97" w:rsidRPr="000A5C71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3E25DD" w14:textId="21B329CC" w:rsidR="00B46B97" w:rsidRDefault="00B46B97" w:rsidP="00B4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รายได้อื่น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>
        <w:rPr>
          <w:rFonts w:asciiTheme="majorBidi" w:hAnsiTheme="majorBidi" w:hint="cs"/>
          <w:sz w:val="30"/>
          <w:szCs w:val="30"/>
          <w:cs/>
        </w:rPr>
        <w:t>บันทึกด้วยเกณฑ์คงค้าง</w:t>
      </w:r>
    </w:p>
    <w:p w14:paraId="746FABB6" w14:textId="65037D32" w:rsidR="00DC44B5" w:rsidRPr="00710CCB" w:rsidRDefault="00DC44B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E6A9509" w14:textId="1B864A58" w:rsidR="002D4841" w:rsidRPr="00C97373" w:rsidRDefault="00FE685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4" w:name="_Hlk107834140"/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5031567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B72" w14:textId="6C5CED51" w:rsidR="00284354" w:rsidRDefault="00284354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รับรู้ในกำไรหรือขาดทุนด้วยวิธีดอกเบี้ยที่แท้จริง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ในการคำนวณ</w:t>
      </w: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84354">
        <w:rPr>
          <w:rFonts w:asciiTheme="majorBidi" w:hAnsiTheme="majorBidi"/>
          <w:sz w:val="30"/>
          <w:szCs w:val="30"/>
          <w:cs/>
        </w:rPr>
        <w:t xml:space="preserve"> (</w:t>
      </w:r>
      <w:r w:rsidRPr="00284354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84354">
        <w:rPr>
          <w:rFonts w:asciiTheme="majorBidi" w:hAnsiTheme="majorBidi"/>
          <w:sz w:val="30"/>
          <w:szCs w:val="30"/>
          <w:cs/>
        </w:rPr>
        <w:t xml:space="preserve">) </w:t>
      </w:r>
      <w:r w:rsidRPr="00284354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bookmarkEnd w:id="4"/>
      <w:r w:rsidRPr="00284354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B46B97">
        <w:rPr>
          <w:rFonts w:asciiTheme="majorBidi" w:hAnsiTheme="majorBidi"/>
          <w:sz w:val="30"/>
          <w:szCs w:val="30"/>
          <w:cs/>
        </w:rPr>
        <w:br/>
      </w:r>
      <w:r w:rsidRPr="00284354">
        <w:rPr>
          <w:rFonts w:asciiTheme="majorBidi" w:hAnsiTheme="majorBidi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092015" w14:textId="77777777" w:rsidR="00501773" w:rsidRDefault="00501773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5B2579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5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69E5D37D" w:rsidR="005E0EEE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</w:t>
      </w:r>
      <w:r w:rsidR="000429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71E327EC" w14:textId="77777777" w:rsidR="003C3108" w:rsidRPr="00C97373" w:rsidRDefault="003C3108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499566D2" w14:textId="1E71C6F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531D126" w:rsidR="00685686" w:rsidRDefault="002D4841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434A1C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A1C" w:rsidRPr="00C97373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43317DF7" w14:textId="77777777" w:rsidR="002A0BB4" w:rsidRPr="002A0BB4" w:rsidRDefault="002A0BB4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653840F8" w:rsidR="002D4841" w:rsidRPr="006D6857" w:rsidRDefault="00BA4CDB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8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B318408" w14:textId="3604F169" w:rsidR="00551449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6DE9655" w:rsidR="00551449" w:rsidRPr="00C97373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97373">
        <w:rPr>
          <w:rFonts w:ascii="Angsana New" w:eastAsia="Times New Roman" w:hAnsi="Angsana New"/>
          <w:sz w:val="30"/>
          <w:szCs w:val="30"/>
        </w:rPr>
        <w:t xml:space="preserve">3 </w:t>
      </w:r>
      <w:r w:rsidRPr="00C97373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97373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0BA6F1F" w14:textId="57DF99A7" w:rsidR="003C3108" w:rsidRDefault="003C3108" w:rsidP="0085608E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bCs/>
          <w:sz w:val="30"/>
          <w:szCs w:val="30"/>
          <w:highlight w:val="cyan"/>
        </w:rPr>
      </w:pPr>
      <w:r>
        <w:rPr>
          <w:rFonts w:ascii="Angsana New" w:eastAsia="Times New Roman" w:hAnsi="Angsana New"/>
          <w:bCs/>
          <w:sz w:val="30"/>
          <w:szCs w:val="30"/>
          <w:highlight w:val="cyan"/>
        </w:rPr>
        <w:br w:type="page"/>
      </w:r>
    </w:p>
    <w:p w14:paraId="01721354" w14:textId="5B6F0325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97373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6AEEB2BB" w:rsidR="00551449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FE685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</w:t>
      </w:r>
      <w:r w:rsidR="001C69E8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การผิดนัดชำระหนี้ของเครื่องมือทางการเงินที่คาดว่าจะเกิดขึ้นภายใน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AF72901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6D3A2176" w:rsidR="00551449" w:rsidRPr="00C9737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</w:t>
      </w:r>
      <w:r w:rsidR="00AA73F2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7D386F2C" w14:textId="77777777" w:rsidR="00DE7DD5" w:rsidRPr="00C97373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325FD14" w14:textId="77777777" w:rsidR="003F5D89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</w:t>
      </w:r>
    </w:p>
    <w:p w14:paraId="516E6C5F" w14:textId="73D51D0B" w:rsidR="00551449" w:rsidRPr="00C97373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270DB41" w14:textId="6D3CF05F" w:rsidR="004D423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61AB57FC" w14:textId="77777777" w:rsidR="004D423E" w:rsidRPr="00C97373" w:rsidRDefault="004D423E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65F7D264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6F6075A9" w:rsidR="00551449" w:rsidRPr="00710CCB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</w:t>
      </w:r>
      <w:r w:rsidR="00051228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เงินสดในอนาคตของ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FE6853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141789B7" w:rsidR="002A0BB4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660ADCDD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10CCB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ผลขาดทุนด้านเครดิตที่คาดว่าจะเกิดขึ้นของ</w:t>
      </w:r>
      <w:r w:rsidR="00C17C78" w:rsidRPr="00710CCB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710CCB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</w:t>
      </w:r>
      <w:r w:rsidRPr="00C97373">
        <w:rPr>
          <w:rFonts w:ascii="Angsana New" w:eastAsia="Times New Roman" w:hAnsi="Angsana New"/>
          <w:sz w:val="30"/>
          <w:szCs w:val="30"/>
          <w:cs/>
        </w:rPr>
        <w:t>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6EE03AE9" w:rsidR="001E7384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</w:p>
    <w:p w14:paraId="2B40F08F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603FA6F1" w:rsidR="00D81ED8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</w:t>
      </w:r>
      <w:r w:rsidRPr="00C9737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04F457C0" w14:textId="77777777" w:rsidR="00501773" w:rsidRDefault="00501773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52B64" w14:textId="06299BE7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การตัดจำหน่าย</w:t>
      </w:r>
      <w:r>
        <w:rPr>
          <w:i/>
          <w:iCs/>
          <w:sz w:val="30"/>
          <w:szCs w:val="30"/>
          <w:cs/>
        </w:rPr>
        <w:t xml:space="preserve"> </w:t>
      </w:r>
    </w:p>
    <w:p w14:paraId="7D147B05" w14:textId="77777777" w:rsidR="0005648D" w:rsidRPr="00710CCB" w:rsidRDefault="0005648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8D6E" w14:textId="7ABA731F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QULDIC+AngsanaNew" w:cs="QULDIC+AngsanaNew"/>
          <w:sz w:val="30"/>
          <w:szCs w:val="30"/>
        </w:rPr>
      </w:pPr>
      <w:r>
        <w:rPr>
          <w:rFonts w:ascii="QULDIC+AngsanaNew" w:cs="QULDIC+Angsana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</w:t>
      </w:r>
      <w:r w:rsidR="00D77313">
        <w:rPr>
          <w:rFonts w:ascii="QULDIC+AngsanaNew" w:cs="QULDIC+AngsanaNew" w:hint="cs"/>
          <w:sz w:val="30"/>
          <w:szCs w:val="30"/>
          <w:cs/>
        </w:rPr>
        <w:t>งวด</w:t>
      </w:r>
      <w:r>
        <w:rPr>
          <w:rFonts w:ascii="QULDIC+AngsanaNew" w:cs="QULDIC+AngsanaNew" w:hint="cs"/>
          <w:sz w:val="30"/>
          <w:szCs w:val="30"/>
          <w:cs/>
        </w:rPr>
        <w:t>ที่ได้รับคืน</w:t>
      </w:r>
    </w:p>
    <w:p w14:paraId="010DF18A" w14:textId="77777777" w:rsidR="003C3108" w:rsidRDefault="003C310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3CBB2" w14:textId="7316983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4E5BB0" w14:textId="30AA50B2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6C72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C7231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>
        <w:rPr>
          <w:rFonts w:asciiTheme="majorBidi" w:hAnsiTheme="majorBidi" w:cstheme="majorBidi"/>
          <w:sz w:val="30"/>
          <w:szCs w:val="30"/>
          <w:cs/>
        </w:rPr>
        <w:br/>
      </w:r>
      <w:r w:rsidRPr="006C7231">
        <w:rPr>
          <w:rFonts w:asciiTheme="majorBidi" w:hAnsiTheme="majorBidi" w:cstheme="majorBidi"/>
          <w:sz w:val="30"/>
          <w:szCs w:val="30"/>
          <w:cs/>
        </w:rPr>
        <w:t>การวัดมูลค่าใหม่ให้เป็นมูลค่ายุติธรรม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6C7231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32B0F431" w14:textId="77777777" w:rsidR="00426392" w:rsidRPr="00C97373" w:rsidRDefault="00426392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1C500" w14:textId="7FC717A4" w:rsidR="006C723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บริษัทออกหุ้นกู้อนุพันธ์ </w:t>
      </w:r>
      <w:r w:rsidRPr="00C97373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C97373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C9737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C97373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6C723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C97373">
        <w:rPr>
          <w:rFonts w:asciiTheme="majorBidi" w:hAnsiTheme="majorBidi" w:cstheme="majorBidi"/>
          <w:sz w:val="30"/>
          <w:szCs w:val="30"/>
          <w:cs/>
        </w:rPr>
        <w:t>ยุติธรรมเป็นสินทรัพย์</w:t>
      </w:r>
      <w:r w:rsidR="001729AE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EB02C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หนี้สินอนุพันธ์ในงบแสดงฐานะการเงิน</w:t>
      </w:r>
      <w:r w:rsidR="00CC61B2" w:rsidRPr="00C97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16CA7EC8" w14:textId="77777777" w:rsidR="000E1D0E" w:rsidRDefault="000E1D0E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2637E" w14:textId="42FF7AF0" w:rsidR="00C02F18" w:rsidRDefault="00C02F18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350764" w14:textId="0EC3F3F7" w:rsidR="002D4841" w:rsidRPr="008803FC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00F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14:paraId="084C9BA7" w14:textId="6C2DA07B" w:rsidR="00462C2C" w:rsidRPr="00C97373" w:rsidRDefault="00462C2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727B55" w14:textId="53D19F85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1907B" w14:textId="6D438A64" w:rsidR="00F03DFF" w:rsidRPr="00C97373" w:rsidRDefault="00F03DFF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03DFF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1414AD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F69FCE7" w14:textId="30EF586C" w:rsidR="005210EC" w:rsidRPr="00C97373" w:rsidRDefault="00EB02C8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เว้นแต่</w:t>
      </w:r>
      <w:r w:rsidR="00F03DFF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E9A6E72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9DF22" w14:textId="0EF7E1A6" w:rsidR="001729AE" w:rsidRDefault="00F03DFF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6238DB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238DB">
        <w:rPr>
          <w:rFonts w:asciiTheme="majorBidi" w:hAnsiTheme="majorBidi"/>
          <w:sz w:val="30"/>
          <w:szCs w:val="30"/>
          <w:cs/>
        </w:rPr>
        <w:br/>
      </w:r>
      <w:r w:rsidRPr="0085608E">
        <w:rPr>
          <w:rFonts w:asciiTheme="majorBidi" w:eastAsia="EucrosiaUPCBold" w:hAnsiTheme="majorBidi"/>
          <w:sz w:val="30"/>
          <w:szCs w:val="30"/>
          <w:cs/>
        </w:rPr>
        <w:t>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 ในกรณีดังกล่าว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6985EB8" w14:textId="77777777" w:rsidR="003C3108" w:rsidRDefault="003C3108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36D4B" w14:textId="41F4A28A" w:rsidR="00600F05" w:rsidRPr="006C7231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DA206A">
        <w:rPr>
          <w:rFonts w:ascii="Angsana New" w:eastAsia="Times New Roman" w:hAnsi="Angsana New" w:hint="cs"/>
          <w:sz w:val="30"/>
          <w:szCs w:val="30"/>
          <w:cs/>
        </w:rPr>
        <w:t>เงินลงทุนที่วัดมูลค่าด้วยราคาทุนตัดจำหน่าย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</w:t>
      </w:r>
      <w:r w:rsidR="001729AE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ราคาทุนตัดจำหน่ายตามวิธีดอกเบี้ยที่แท้จริง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5141C67" w14:textId="77777777" w:rsidR="00EC4A10" w:rsidRPr="000A5C71" w:rsidRDefault="00EC4A10" w:rsidP="00EC4A10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3AB343" w14:textId="66F48550" w:rsidR="002A20CB" w:rsidRPr="006C7231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bookmarkStart w:id="5" w:name="_Hlk107838050"/>
      <w:r w:rsidRPr="00DA206A">
        <w:rPr>
          <w:rFonts w:ascii="Angsana New" w:eastAsia="Times New Roman" w:hAnsi="Angsana New" w:hint="cs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วัดมูลค่าในภายหลังด้วยมูลค่ายุติธรรม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</w:t>
      </w:r>
      <w:r w:rsidRPr="00DA206A">
        <w:rPr>
          <w:rFonts w:ascii="Angsana New" w:eastAsia="Times New Roman" w:hAnsi="Angsana New" w:hint="cs"/>
          <w:sz w:val="30"/>
          <w:szCs w:val="30"/>
          <w:cs/>
        </w:rPr>
        <w:t>ในวันที่บริษัทมีสิทธิได้รับเงินปันผล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เว้นแต่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br/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เงินปันผลดังกล่าวเป็นการคืนทุนของเงินลงทุน</w:t>
      </w:r>
      <w:r w:rsidR="002A20CB"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</w:t>
      </w:r>
      <w:r w:rsidR="00600F05">
        <w:rPr>
          <w:rFonts w:ascii="Angsana New" w:eastAsia="Times New Roman" w:hAnsi="Angsana New"/>
          <w:sz w:val="30"/>
          <w:szCs w:val="30"/>
        </w:rPr>
        <w:br/>
      </w:r>
      <w:r w:rsidR="002A20CB" w:rsidRPr="006C7231">
        <w:rPr>
          <w:rFonts w:ascii="Angsana New" w:eastAsia="Times New Roman" w:hAnsi="Angsana New" w:hint="cs"/>
          <w:sz w:val="30"/>
          <w:szCs w:val="30"/>
          <w:cs/>
        </w:rPr>
        <w:t>จะไม่ถูกจัดประเภทรายการใหม่ไปยังกำไรหรือขาดทุน</w:t>
      </w:r>
    </w:p>
    <w:bookmarkEnd w:id="5"/>
    <w:p w14:paraId="5CFDA178" w14:textId="1529CDAF" w:rsidR="003C3108" w:rsidRDefault="003C3108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55D31968" w14:textId="0E06673F" w:rsidR="002A20CB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26B39AAE" w14:textId="77777777" w:rsidR="003C3108" w:rsidRPr="00F17248" w:rsidRDefault="003C3108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195EDBCC" w14:textId="477B0475" w:rsidR="008E298F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บริษัทตัดรายการเงินลงทุนออกจากบัญชีเมื่อ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บริษัทไม่ได้ทั้งโอนหรือคงไว้ซึ่งความเสี่ยงแล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419529E2" w14:textId="50504EF0" w:rsidR="008E298F" w:rsidRPr="0085608E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F12D79" w14:textId="7D1B19B4" w:rsidR="00EC4A10" w:rsidRPr="0085608E" w:rsidRDefault="00EC4A10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5608E">
        <w:rPr>
          <w:rFonts w:ascii="Angsana New" w:eastAsia="Times New Roman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6F053C61" w14:textId="77777777" w:rsidR="008E298F" w:rsidRPr="000A5C71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9E3FB3B" w14:textId="4CB97F10" w:rsidR="002D4841" w:rsidRPr="00DC0BE3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C69D1" w14:textId="08924327" w:rsidR="00E06447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ทรัพย์สินรอการ</w:t>
      </w:r>
      <w:r w:rsidRPr="006C7231">
        <w:rPr>
          <w:rFonts w:asciiTheme="majorBidi" w:hAnsiTheme="majorBidi" w:cstheme="majorBidi"/>
          <w:sz w:val="30"/>
          <w:szCs w:val="30"/>
          <w:cs/>
        </w:rPr>
        <w:t>ขาย</w:t>
      </w:r>
      <w:r w:rsidR="00CE3F55" w:rsidRPr="006C7231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6C7231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Pr="00C9737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0C2E2130" w14:textId="1C3A868C" w:rsidR="008803FC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D49F82" w14:textId="28E49D56" w:rsidR="002D4841" w:rsidRPr="006C7231" w:rsidRDefault="7A57DE37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="72C655A4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61B75" w14:textId="10B56B70" w:rsidR="00055941" w:rsidRDefault="00B557DE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1AE751CD" w14:textId="77777777" w:rsidR="00501773" w:rsidRDefault="00501773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28F8D" w14:textId="0C51A204" w:rsidR="002D4841" w:rsidRPr="003C3108" w:rsidRDefault="002D4841" w:rsidP="003C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ราคาทุนรวมถึงต้นทุนทางตรงที่เกี่ยวข้องกับการได้มาของสินทรัพย์และต้นทุนในการรื้อถอน</w:t>
      </w:r>
      <w:r w:rsidRPr="003C3108">
        <w:rPr>
          <w:rFonts w:asciiTheme="majorBidi" w:hAnsiTheme="majorBidi" w:cstheme="majorBidi"/>
          <w:sz w:val="30"/>
          <w:szCs w:val="30"/>
        </w:rPr>
        <w:t xml:space="preserve"> </w:t>
      </w:r>
      <w:r w:rsidRPr="003C310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3C3108">
        <w:rPr>
          <w:rFonts w:asciiTheme="majorBidi" w:hAnsiTheme="majorBidi" w:cstheme="majorBidi"/>
          <w:sz w:val="30"/>
          <w:szCs w:val="30"/>
        </w:rPr>
        <w:t xml:space="preserve"> </w:t>
      </w:r>
      <w:r w:rsidR="00042919">
        <w:rPr>
          <w:rFonts w:asciiTheme="majorBidi" w:hAnsiTheme="majorBidi" w:cstheme="majorBidi"/>
          <w:sz w:val="30"/>
          <w:szCs w:val="30"/>
          <w:cs/>
        </w:rPr>
        <w:br/>
      </w:r>
      <w:r w:rsidRPr="003C310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D84F3CB" w14:textId="77777777" w:rsidR="004C3434" w:rsidRPr="003C3108" w:rsidRDefault="004C343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5E658" w14:textId="2BFC7F89" w:rsidR="00501773" w:rsidRPr="003C3108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</w:t>
      </w:r>
      <w:r w:rsidRPr="003C3108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Pr="003C3108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</w:p>
    <w:p w14:paraId="285AF213" w14:textId="77777777" w:rsidR="00501773" w:rsidRPr="00C97373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47DB9" w14:textId="60BBF82B" w:rsidR="002D4841" w:rsidRPr="00C97373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C97373" w:rsidRDefault="002D4841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739E1F0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</w:t>
      </w:r>
      <w:r w:rsidR="00192D23">
        <w:rPr>
          <w:rFonts w:asciiTheme="majorBidi" w:eastAsia="Calibri" w:hAnsiTheme="majorBidi" w:cstheme="majorBidi" w:hint="cs"/>
          <w:sz w:val="30"/>
          <w:szCs w:val="30"/>
          <w:cs/>
        </w:rPr>
        <w:t>เมื่อ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2D2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92D23" w:rsidRPr="00192D23">
        <w:rPr>
          <w:rFonts w:asciiTheme="majorBidi" w:eastAsia="Calibri" w:hAnsiTheme="majorBidi" w:hint="cs"/>
          <w:sz w:val="30"/>
          <w:szCs w:val="30"/>
          <w:cs/>
        </w:rPr>
        <w:t>เป็นประจำ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ในการซ่อมบำรุง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อุปกรณ์จะรับรู้ในกำไรหรือขาดทุนเมื่อเกิดขึ้น</w:t>
      </w:r>
    </w:p>
    <w:p w14:paraId="32974074" w14:textId="454B0E22" w:rsidR="003C3108" w:rsidRDefault="003C3108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906187" w14:textId="3A2E7010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F0F1E9A" w14:textId="79D5B322" w:rsidR="002D4841" w:rsidRDefault="002D484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2BD40" w14:textId="21F7C993" w:rsidR="00192D23" w:rsidRPr="004C3434" w:rsidRDefault="00501773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C3434">
        <w:rPr>
          <w:rFonts w:asciiTheme="majorBidi" w:eastAsia="Calibr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4C343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C3434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</w:t>
      </w:r>
      <w:r w:rsidR="00DA206A" w:rsidRPr="004C3434">
        <w:rPr>
          <w:rFonts w:asciiTheme="majorBidi" w:eastAsia="Calibri" w:hAnsiTheme="majorBidi" w:cstheme="majorBidi" w:hint="cs"/>
          <w:sz w:val="30"/>
          <w:szCs w:val="30"/>
          <w:cs/>
        </w:rPr>
        <w:t>ติดตั้ง</w:t>
      </w:r>
      <w:r w:rsidRPr="004C3434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54C494AE" w14:textId="77777777" w:rsidR="00501773" w:rsidRDefault="0050177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6DB1FDC" w14:textId="0447E263" w:rsidR="00192D23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  <w:r w:rsidRPr="00192D23">
        <w:rPr>
          <w:rFonts w:asciiTheme="majorBidi" w:hAnsiTheme="majorBidi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8B8D" w14:textId="77777777" w:rsidR="00192D23" w:rsidRPr="009577DF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1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3C31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3C31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31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4A2E7" w14:textId="77777777" w:rsidR="008B72FA" w:rsidRPr="006C7231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6BA4B9C" w14:textId="77777777" w:rsidR="008B72FA" w:rsidRPr="00260995" w:rsidRDefault="008B72FA" w:rsidP="0026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B64B" w14:textId="19A7648A" w:rsidR="00192D23" w:rsidRPr="00192D23" w:rsidRDefault="008B72FA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1C87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C1C87">
        <w:rPr>
          <w:rFonts w:ascii="Angsana New" w:eastAsia="Times New Roman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192D2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เมื่อสัญญานั้น</w:t>
      </w:r>
      <w:r w:rsidR="00192D23">
        <w:rPr>
          <w:rFonts w:ascii="Angsana New" w:eastAsia="Times New Roman" w:hAnsi="Angsana New"/>
          <w:sz w:val="30"/>
          <w:szCs w:val="30"/>
          <w:cs/>
        </w:rPr>
        <w:br/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971787" w14:textId="0914A742" w:rsidR="008B72FA" w:rsidRPr="00260995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794EEA" w14:textId="102CADDD" w:rsidR="00692A3E" w:rsidRPr="002D5DE8" w:rsidRDefault="00692A3E" w:rsidP="002D5DE8">
      <w:pPr>
        <w:tabs>
          <w:tab w:val="left" w:pos="540"/>
        </w:tabs>
        <w:spacing w:line="240" w:lineRule="auto"/>
        <w:ind w:left="540" w:right="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ณ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05CC2"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1B521B9" w14:textId="77777777" w:rsidR="00805CC2" w:rsidRDefault="00805CC2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82A585" w14:textId="336DAF47" w:rsidR="008B72FA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EA0EC3" w14:textId="77777777" w:rsidR="003C3108" w:rsidRDefault="003C310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649AC1" w14:textId="2622033D" w:rsidR="00336D28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E418B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476632">
        <w:rPr>
          <w:rFonts w:ascii="Angsana New" w:eastAsia="Times New Roman" w:hAnsi="Angsana New"/>
          <w:sz w:val="30"/>
          <w:szCs w:val="30"/>
        </w:rPr>
        <w:t xml:space="preserve"> </w:t>
      </w:r>
      <w:r w:rsidRPr="00476632">
        <w:rPr>
          <w:rFonts w:ascii="Angsana New" w:eastAsia="Times New Roman" w:hAnsi="Angsana New"/>
          <w:sz w:val="30"/>
          <w:szCs w:val="30"/>
          <w:cs/>
        </w:rPr>
        <w:t>ค่าเสื่อมราคารับรู้</w:t>
      </w:r>
      <w:r w:rsidRPr="00E418BE">
        <w:rPr>
          <w:rFonts w:ascii="Angsana New" w:eastAsia="Times New Roman" w:hAnsi="Angsana New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E418B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260995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6BBE33E" w14:textId="41136778" w:rsidR="000634F4" w:rsidRDefault="000634F4" w:rsidP="00714F27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0634F4">
        <w:rPr>
          <w:rFonts w:ascii="Angsana New" w:eastAsia="Times New Roman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634F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บริษัทใช้</w:t>
      </w:r>
      <w:r w:rsidRPr="00BC6D51">
        <w:rPr>
          <w:rFonts w:ascii="Angsana New" w:eastAsia="Times New Roman" w:hAnsi="Angsana New"/>
          <w:sz w:val="30"/>
          <w:szCs w:val="30"/>
          <w:cs/>
        </w:rPr>
        <w:t>อัตราดอกเบี้ยเงินกู้ยืมส่วนเพิ่มของ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>ธนาคารไทยพาณิชย์ จำกัด (มหาชน) ซึ่งเป็นบริษัทใหญ่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ในการคิดลดเป็นมูลค่าปัจจุบัน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55CA87BA" w14:textId="2C64C0DD" w:rsidR="003C3108" w:rsidRDefault="003C3108" w:rsidP="00260995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1F05F58F" w14:textId="6D3FF4F2" w:rsidR="005B245B" w:rsidRDefault="005B24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DA206A" w:rsidRPr="00DA206A">
        <w:rPr>
          <w:rFonts w:asciiTheme="majorBidi" w:hAnsiTheme="majorBidi" w:hint="cs"/>
          <w:sz w:val="30"/>
          <w:szCs w:val="30"/>
          <w:cs/>
        </w:rPr>
        <w:t>วิธี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ดอกเบี้ยที่แท้จริง และ</w:t>
      </w:r>
      <w:r w:rsidRPr="00E418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418BE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0634F4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E418B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418BE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</w:t>
      </w:r>
      <w:r w:rsidR="00D64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18BE">
        <w:rPr>
          <w:rFonts w:asciiTheme="majorBidi" w:hAnsiTheme="majorBidi" w:cstheme="majorBidi"/>
          <w:sz w:val="30"/>
          <w:szCs w:val="30"/>
          <w:cs/>
        </w:rPr>
        <w:t>หากมูลค่าตามบัญชีของสินทรัพย์สิทธิการใช้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E418BE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251CD88C" w14:textId="29B0B7E5" w:rsidR="00692A3E" w:rsidRDefault="00692A3E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B9CBC" w14:textId="53CD3FEF" w:rsidR="00042919" w:rsidRDefault="00042919" w:rsidP="00042919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29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รายจ่ายในการวิจัยและพัฒนา</w:t>
      </w:r>
    </w:p>
    <w:p w14:paraId="041A9D1A" w14:textId="77777777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989B" w14:textId="4EA37B4E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919">
        <w:rPr>
          <w:rFonts w:asciiTheme="majorBidi" w:hAnsiTheme="majorBidi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และบริษัทมีความตั้งใจและมีทรัพยากรเพียงพอที่จะนำมาใช้เพื่อทำให้การพัฒนาเสร็จสิ้นสมบูรณ์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และนำสินทรัพย์มาใช้ประโยชน์หรือนำมาขายได้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</w:p>
    <w:p w14:paraId="61103212" w14:textId="77777777" w:rsidR="00042919" w:rsidRP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A86DE" w14:textId="6CDFF8D1" w:rsidR="00042919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2919">
        <w:rPr>
          <w:rFonts w:asciiTheme="majorBidi" w:hAnsiTheme="majorBidi" w:hint="cs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ราคาทุนรวมถึงต้นทุนสำหรับวัตถุดิบ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ต้นทุนแรงงานทางตรง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042919">
        <w:rPr>
          <w:rFonts w:asciiTheme="majorBidi" w:hAnsiTheme="majorBidi"/>
          <w:sz w:val="30"/>
          <w:szCs w:val="30"/>
          <w:cs/>
        </w:rPr>
        <w:t xml:space="preserve"> </w:t>
      </w:r>
      <w:r w:rsidRPr="00042919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4EE8FA13" w14:textId="5ACE7D3F" w:rsidR="00042919" w:rsidRDefault="00042919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30A220E7" w:rsidR="002D4841" w:rsidRPr="005E52EF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5A061B2" w14:textId="77777777" w:rsidR="00DA206A" w:rsidRDefault="00DA206A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C7C31" w14:textId="6B262ADE" w:rsidR="00142917" w:rsidRDefault="002D4841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8071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122" w:rsidRPr="00807122">
        <w:rPr>
          <w:rFonts w:asciiTheme="majorBidi" w:hAnsiTheme="majorBidi" w:hint="cs"/>
          <w:sz w:val="30"/>
          <w:szCs w:val="30"/>
          <w:cs/>
        </w:rPr>
        <w:t>รายจ่ายภายหลัง</w:t>
      </w:r>
      <w:r w:rsidR="007E28AF">
        <w:rPr>
          <w:rFonts w:asciiTheme="majorBidi" w:hAnsiTheme="majorBidi"/>
          <w:sz w:val="30"/>
          <w:szCs w:val="30"/>
          <w:cs/>
        </w:rPr>
        <w:br/>
      </w:r>
      <w:r w:rsidR="00807122" w:rsidRPr="00807122">
        <w:rPr>
          <w:rFonts w:asciiTheme="majorBidi" w:hAnsiTheme="majorBidi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B37C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53E2" w:rsidRPr="007753E2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753E2" w:rsidRPr="007753E2">
        <w:rPr>
          <w:rFonts w:asciiTheme="majorBidi" w:hAnsiTheme="majorBidi"/>
          <w:sz w:val="30"/>
          <w:szCs w:val="30"/>
          <w:cs/>
        </w:rPr>
        <w:t xml:space="preserve"> </w:t>
      </w:r>
      <w:r w:rsidR="00AE7F2C">
        <w:rPr>
          <w:rFonts w:asciiTheme="majorBidi" w:hAnsiTheme="majorBidi" w:hint="cs"/>
          <w:sz w:val="30"/>
          <w:szCs w:val="30"/>
          <w:cs/>
        </w:rPr>
        <w:t>ทั้งนี้บริษัทไม่คิดค่าตัดจำหน่ายสำหรับสินทรัพย์ที่อยู่ระหว่างการพัฒนาและติดตั้ง</w:t>
      </w:r>
    </w:p>
    <w:p w14:paraId="6582B7A2" w14:textId="77777777" w:rsidR="00142917" w:rsidRDefault="00142917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98EEAD" w14:textId="490525AA" w:rsidR="00807122" w:rsidRDefault="007753E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53E2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D46C453" w14:textId="40E519A1" w:rsidR="00C97373" w:rsidRPr="0085608E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20956288" w:rsidR="006E4247" w:rsidRPr="00FF3EA5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1C217B02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566072CB" w:rsidR="006E4247" w:rsidRPr="00FF3EA5" w:rsidRDefault="00EE630E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704547B0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A1CA701" w14:textId="2F52E675" w:rsidR="007E28AF" w:rsidRDefault="007E28A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F81F13" w14:textId="14DCFB85" w:rsidR="00876BCD" w:rsidRPr="009F0F43" w:rsidRDefault="009F0F4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608E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</w:t>
      </w:r>
      <w:r w:rsidR="13C411EA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างการเงิน</w:t>
      </w:r>
    </w:p>
    <w:p w14:paraId="7BCCFA62" w14:textId="77777777" w:rsidR="00876BCD" w:rsidRPr="0085768F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00638DF" w14:textId="1874927F" w:rsidR="00A243D4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ยอดสินทรัพย์ตามบัญชีขอ</w:t>
      </w:r>
      <w:r w:rsidR="005C2869">
        <w:rPr>
          <w:rFonts w:asciiTheme="majorBidi" w:hAnsiTheme="majorBidi" w:hint="cs"/>
          <w:sz w:val="30"/>
          <w:szCs w:val="30"/>
          <w:cs/>
        </w:rPr>
        <w:t>ง</w:t>
      </w:r>
      <w:r w:rsidRPr="00354050">
        <w:rPr>
          <w:rFonts w:asciiTheme="majorBidi" w:hAnsiTheme="majorBidi" w:hint="cs"/>
          <w:sz w:val="30"/>
          <w:szCs w:val="30"/>
          <w:cs/>
        </w:rPr>
        <w:t>บริษัทได้รับการทบทวน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ในกรณีที่มี</w:t>
      </w:r>
      <w:r w:rsidRPr="007E28AF">
        <w:rPr>
          <w:rFonts w:asciiTheme="majorBidi" w:hAnsiTheme="majorBidi" w:hint="cs"/>
          <w:sz w:val="30"/>
          <w:szCs w:val="30"/>
          <w:cs/>
        </w:rPr>
        <w:t>ข้อบ่งชี้จะทำการประมาณมูลค่า</w:t>
      </w:r>
      <w:r w:rsidR="007E28AF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363A9845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A1B3FA" w14:textId="7807B895" w:rsidR="005C2869" w:rsidRPr="006E25E9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</w:t>
      </w:r>
      <w:r w:rsidR="005C2869" w:rsidRPr="005C2869">
        <w:rPr>
          <w:rFonts w:asciiTheme="majorBidi" w:hAnsiTheme="majorBidi" w:hint="cs"/>
          <w:sz w:val="30"/>
          <w:szCs w:val="30"/>
          <w:cs/>
        </w:rPr>
        <w:t>ในกำไรหรือขาดทุน</w:t>
      </w:r>
      <w:r w:rsidRPr="00354050">
        <w:rPr>
          <w:rFonts w:asciiTheme="majorBidi" w:hAnsiTheme="majorBidi" w:hint="cs"/>
          <w:sz w:val="30"/>
          <w:szCs w:val="30"/>
          <w:cs/>
        </w:rPr>
        <w:t>เมื่อมูลค่าตาม</w:t>
      </w:r>
      <w:r w:rsidRPr="006E25E9">
        <w:rPr>
          <w:rFonts w:asciiTheme="majorBidi" w:hAnsiTheme="majorBidi" w:hint="cs"/>
          <w:sz w:val="30"/>
          <w:szCs w:val="30"/>
          <w:cs/>
        </w:rPr>
        <w:t>บัญชีของสินทรัพย์</w:t>
      </w:r>
      <w:r w:rsidRPr="006E25E9">
        <w:rPr>
          <w:rFonts w:asciiTheme="majorBidi" w:hAnsiTheme="majorBidi"/>
          <w:sz w:val="30"/>
          <w:szCs w:val="30"/>
          <w:cs/>
        </w:rPr>
        <w:t>สูงกว่ามูลค่าที่</w:t>
      </w:r>
      <w:r w:rsidR="007258E8">
        <w:rPr>
          <w:rFonts w:asciiTheme="majorBidi" w:hAnsiTheme="majorBidi" w:hint="cs"/>
          <w:sz w:val="30"/>
          <w:szCs w:val="30"/>
          <w:cs/>
        </w:rPr>
        <w:t>คาดว่า</w:t>
      </w:r>
      <w:r w:rsidRPr="006E25E9">
        <w:rPr>
          <w:rFonts w:asciiTheme="majorBidi" w:hAnsiTheme="majorBidi"/>
          <w:sz w:val="30"/>
          <w:szCs w:val="30"/>
          <w:cs/>
        </w:rPr>
        <w:t xml:space="preserve">จะได้รับคืน </w:t>
      </w:r>
    </w:p>
    <w:p w14:paraId="147D4060" w14:textId="77777777" w:rsidR="005C2869" w:rsidRPr="006E25E9" w:rsidRDefault="005C2869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558228" w14:textId="5B4119A3" w:rsidR="0085768F" w:rsidRPr="0085768F" w:rsidRDefault="006229D5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E25E9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หมายถึง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</w:t>
      </w:r>
      <w:r w:rsidR="005B1366" w:rsidRPr="006E25E9">
        <w:rPr>
          <w:rFonts w:asciiTheme="majorBidi" w:hAnsiTheme="majorBidi"/>
          <w:sz w:val="30"/>
          <w:szCs w:val="30"/>
          <w:cs/>
        </w:rPr>
        <w:br/>
      </w:r>
      <w:r w:rsidRPr="006E25E9">
        <w:rPr>
          <w:rFonts w:asciiTheme="majorBidi" w:hAnsiTheme="majorBidi" w:hint="cs"/>
          <w:sz w:val="30"/>
          <w:szCs w:val="30"/>
          <w:cs/>
        </w:rPr>
        <w:t>การขายแล้วแต่มูลค่าใดจะสูงกว่า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6415B" w:rsidRPr="006E25E9">
        <w:rPr>
          <w:rFonts w:asciiTheme="majorBidi" w:hAnsiTheme="majorBidi" w:hint="cs"/>
          <w:sz w:val="30"/>
          <w:szCs w:val="30"/>
          <w:cs/>
        </w:rPr>
        <w:t>ถึง</w:t>
      </w:r>
      <w:r w:rsidRPr="006E25E9">
        <w:rPr>
          <w:rFonts w:asciiTheme="majorBidi" w:hAnsiTheme="majorBidi" w:hint="cs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  <w:r w:rsidRPr="006E25E9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E25E9">
        <w:rPr>
          <w:rFonts w:asciiTheme="majorBidi" w:hAnsiTheme="majorBidi"/>
          <w:sz w:val="30"/>
          <w:szCs w:val="30"/>
          <w:cs/>
        </w:rPr>
        <w:t xml:space="preserve"> </w:t>
      </w:r>
    </w:p>
    <w:p w14:paraId="725FD774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97314" w14:textId="24EF6735" w:rsidR="00876BCD" w:rsidRDefault="00876BCD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D77313">
        <w:rPr>
          <w:rFonts w:asciiTheme="majorBidi" w:hAnsiTheme="majorBidi" w:hint="cs"/>
          <w:sz w:val="30"/>
          <w:szCs w:val="30"/>
          <w:cs/>
        </w:rPr>
        <w:t>งวด</w:t>
      </w:r>
      <w:r w:rsidRPr="00354050">
        <w:rPr>
          <w:rFonts w:asciiTheme="majorBidi" w:hAnsiTheme="majorBidi" w:hint="cs"/>
          <w:sz w:val="30"/>
          <w:szCs w:val="30"/>
          <w:cs/>
        </w:rPr>
        <w:t>ก่อนจะถูกกลับรายการ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</w:t>
      </w:r>
      <w:r w:rsidR="006229D5">
        <w:rPr>
          <w:rFonts w:asciiTheme="majorBidi" w:hAnsiTheme="majorBidi"/>
          <w:sz w:val="30"/>
          <w:szCs w:val="30"/>
          <w:cs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="007258E8" w:rsidRPr="007258E8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Pr="00354050">
        <w:rPr>
          <w:rFonts w:asciiTheme="majorBidi" w:hAnsiTheme="majorBidi" w:hint="cs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235379DB" w14:textId="77777777" w:rsidR="007E28AF" w:rsidRDefault="007E28AF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C7800D" w14:textId="3C13A051" w:rsidR="00912FFD" w:rsidRPr="00E418BE" w:rsidRDefault="00912FFD" w:rsidP="00912FFD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หนี้สินทางการเงิน</w:t>
      </w:r>
    </w:p>
    <w:p w14:paraId="59EB88D3" w14:textId="57A2D373" w:rsidR="00900C4B" w:rsidRPr="005910BE" w:rsidRDefault="00900C4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C96CB4E" w14:textId="3D7B9283" w:rsidR="00900C4B" w:rsidRPr="00900C4B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851AF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8851A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FEF21E" w14:textId="77777777" w:rsidR="00900C4B" w:rsidRPr="005910B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DCD763" w14:textId="44E4A1AC" w:rsidR="00900C4B" w:rsidRPr="00900C4B" w:rsidRDefault="00900C4B" w:rsidP="0014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และวัดมูลค่าด้วยมูลค่ายุติธรรมโดยรวมต้นทุนการทำรายการที่เกี่ยวข้องโดยตรงกับการออกตราสาร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เว้นแต่หนี้สินทางการเงินที่วัดมูลค่าด้วยมูลค่ายุติธรรมผ่านกำไรหรือขาดทุน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r w:rsidR="008851AF">
        <w:rPr>
          <w:rFonts w:asciiTheme="majorBidi" w:hAnsiTheme="majorBidi" w:hint="cs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และต้นทุนการทำรายการที่เกี่ยวข้องโดยตรงกับการออกตราสารนั้นบันทึกในกำไรหรือขาดทุน</w:t>
      </w:r>
    </w:p>
    <w:p w14:paraId="4CBA0A10" w14:textId="77C077BB" w:rsidR="00900C4B" w:rsidRPr="0085608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DBE4436" w14:textId="478ED009" w:rsidR="008851AF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1AF">
        <w:rPr>
          <w:rFonts w:asciiTheme="majorBidi" w:hAnsiTheme="majorBidi" w:hint="cs"/>
          <w:sz w:val="30"/>
          <w:szCs w:val="30"/>
          <w:cs/>
        </w:rPr>
        <w:t>ณ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ดอกเบี้ยจ่าย</w:t>
      </w:r>
      <w:r w:rsidR="000A5AA6">
        <w:rPr>
          <w:rFonts w:asciiTheme="majorBidi" w:hAnsiTheme="majorBidi" w:hint="cs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</w:t>
      </w:r>
      <w:r w:rsidR="008B67E1">
        <w:rPr>
          <w:rFonts w:asciiTheme="majorBidi" w:hAnsiTheme="majorBidi" w:hint="cs"/>
          <w:sz w:val="30"/>
          <w:szCs w:val="30"/>
          <w:cs/>
        </w:rPr>
        <w:t>และ</w:t>
      </w:r>
      <w:r w:rsidRPr="008851AF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D7085A" w14:textId="6433CEE6" w:rsidR="007E28AF" w:rsidRDefault="007E28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F6776F0" w14:textId="47CE420D" w:rsidR="007742DB" w:rsidRP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742DB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B2FDEFF" w14:textId="568AB713" w:rsid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2CAF9FE" w14:textId="0A311DA7" w:rsidR="007742D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ยกเลิก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="004E6C8E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4B5222" w14:textId="77777777" w:rsidR="003252DD" w:rsidRPr="007742DB" w:rsidRDefault="003252DD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311778B" w14:textId="7E308301" w:rsidR="004E6C8E" w:rsidRPr="00900C4B" w:rsidRDefault="004E6C8E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E6C8E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  <w:r w:rsidRPr="004E6C8E">
        <w:rPr>
          <w:rFonts w:asciiTheme="majorBidi" w:hAnsiTheme="majorBidi"/>
          <w:sz w:val="30"/>
          <w:szCs w:val="30"/>
          <w:cs/>
        </w:rPr>
        <w:t xml:space="preserve"> </w:t>
      </w:r>
    </w:p>
    <w:p w14:paraId="57A9A282" w14:textId="3023EEBB" w:rsidR="00900C4B" w:rsidRPr="00972BB3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812392" w14:textId="5BD2A9EF" w:rsidR="00B314A9" w:rsidRPr="00E418B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6BEBCDE6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ที่ต้องส่งมอบ</w:t>
      </w: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AD5F73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BA858" w14:textId="0B314E74" w:rsidR="00433528" w:rsidRPr="00E418BE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433528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บันทึกบัญชี</w:t>
      </w: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รับรู้ภาระที่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>ต้องส่ง</w:t>
      </w:r>
      <w:r w:rsidR="00CE3F55" w:rsidRPr="00E418BE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หลักทรัพย์ที่ยืมมาเป็นเจ้าหนี้ธุรกิจหลักทรัพย์ในงบแสดงฐานะการเงิน </w:t>
      </w:r>
    </w:p>
    <w:p w14:paraId="7F59D156" w14:textId="0B838602" w:rsidR="00B314A9" w:rsidRPr="00E418B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DE3B" w14:textId="4F5C93FB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E418BE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หลักทรัพย์ค้ำ</w:t>
      </w:r>
      <w:r>
        <w:rPr>
          <w:rFonts w:asciiTheme="majorBidi" w:hAnsiTheme="majorBidi" w:cstheme="majorBidi" w:hint="cs"/>
          <w:sz w:val="30"/>
          <w:szCs w:val="30"/>
          <w:cs/>
        </w:rPr>
        <w:t>ประกันของบริษัทในรูปแบบหลักทรัพย์ที่วางเป็นประกัน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t>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 w:rsidR="00D6415B">
        <w:rPr>
          <w:rFonts w:asciiTheme="majorBidi" w:hAnsiTheme="majorBidi" w:cstheme="majorBidi" w:hint="cs"/>
          <w:spacing w:val="-20"/>
          <w:sz w:val="30"/>
          <w:szCs w:val="30"/>
          <w:cs/>
        </w:rPr>
        <w:t>การยืม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หรือให้ยืมหลักทรัพย์ในอีกทอดหนึ่ง</w:t>
      </w:r>
    </w:p>
    <w:p w14:paraId="072EFF31" w14:textId="77777777" w:rsidR="001C69E8" w:rsidRDefault="001C69E8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5BB6E" w14:textId="235F2DF6" w:rsidR="001A044C" w:rsidRDefault="00B314A9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2892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</w:t>
      </w:r>
      <w:proofErr w:type="spellStart"/>
      <w:r w:rsidRPr="00A72892">
        <w:rPr>
          <w:rFonts w:asciiTheme="majorBidi" w:hAnsiTheme="majorBidi" w:hint="cs"/>
          <w:sz w:val="30"/>
          <w:szCs w:val="30"/>
          <w:cs/>
        </w:rPr>
        <w:t>์ต</w:t>
      </w:r>
      <w:proofErr w:type="spellEnd"/>
      <w:r w:rsidRPr="00A72892">
        <w:rPr>
          <w:rFonts w:asciiTheme="majorBidi" w:hAnsiTheme="majorBidi" w:hint="cs"/>
          <w:sz w:val="30"/>
          <w:szCs w:val="30"/>
          <w:cs/>
        </w:rPr>
        <w:t>หลักทรัพย์ถูกรวมอยู่ในกำไรหรือขาดทุน</w:t>
      </w:r>
      <w:r w:rsidRPr="00A72892">
        <w:rPr>
          <w:rFonts w:asciiTheme="majorBidi" w:hAnsiTheme="majorBidi"/>
          <w:sz w:val="30"/>
          <w:szCs w:val="30"/>
          <w:cs/>
        </w:rPr>
        <w:t xml:space="preserve"> </w:t>
      </w:r>
      <w:r w:rsidRPr="00A72892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ค่าธรรมเนียมจากการยืมและให้ยืมหลักทรัพย์บันทึกตามเกณฑ์คงค้าง</w:t>
      </w:r>
    </w:p>
    <w:p w14:paraId="15730E69" w14:textId="77777777" w:rsidR="007E28AF" w:rsidRDefault="007E28AF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CFA67B" w14:textId="77777777" w:rsidR="001A044C" w:rsidRPr="005E52EF" w:rsidRDefault="001A044C" w:rsidP="001A044C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29328A63" w14:textId="77777777" w:rsidR="001A044C" w:rsidRPr="002111B8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F3B94E" w14:textId="21C38676" w:rsidR="001A044C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จะหักกลบกันเพื่อรายงาน</w:t>
      </w:r>
      <w:r w:rsidRPr="00354050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354050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มีสิทธิ</w:t>
      </w:r>
      <w:r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354050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405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650A1669" w14:textId="77777777" w:rsidR="00395D63" w:rsidRDefault="00395D63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EEB41" w14:textId="684F2007" w:rsidR="00B314A9" w:rsidRPr="0085608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107842102"/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A9C16" w14:textId="79FC9607" w:rsidR="008803FC" w:rsidRDefault="007753E2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7753E2">
        <w:rPr>
          <w:rFonts w:asciiTheme="majorBidi" w:hAnsiTheme="majorBidi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3C088CFF" w14:textId="77777777" w:rsidR="00B314A9" w:rsidRPr="009577DF" w:rsidRDefault="00B314A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F15F398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EE9B4" w14:textId="1DF47453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</w:t>
      </w:r>
      <w:r w:rsidR="00556AD0">
        <w:rPr>
          <w:rFonts w:asciiTheme="majorBidi" w:hAnsiTheme="majorBidi" w:cstheme="majorBidi"/>
          <w:i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โดยวิธี</w:t>
      </w:r>
      <w:r w:rsidR="00556AD0">
        <w:rPr>
          <w:rFonts w:asciiTheme="majorBidi" w:hAnsiTheme="majorBidi"/>
          <w:i/>
          <w:sz w:val="30"/>
          <w:szCs w:val="30"/>
          <w:cs/>
        </w:rPr>
        <w:br/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คิดลดแต่ละหน่วยที่ประมาณการไว้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11582208" w14:textId="77777777" w:rsidR="00556AD0" w:rsidRPr="009577DF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54F605B" w14:textId="7F67778A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D77313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21304E10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05C30" w14:textId="6A147A1C" w:rsidR="009F584E" w:rsidRDefault="00B314A9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108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9D6FD8" w14:textId="77777777" w:rsidR="007E28AF" w:rsidRDefault="007E28AF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71E76" w14:textId="13B60AB3" w:rsidR="00B314A9" w:rsidRDefault="00B314A9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3108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</w:t>
      </w:r>
      <w:r w:rsidR="00EC3BA3" w:rsidRPr="003C3108">
        <w:rPr>
          <w:rFonts w:ascii="Angsana New" w:hAnsi="Angsana New" w:hint="cs"/>
          <w:i/>
          <w:sz w:val="30"/>
          <w:szCs w:val="30"/>
          <w:cs/>
        </w:rPr>
        <w:t>หรือเมื่อบริษัทรับรู้ต้นทุนสำหรับการปรับโครงสร้าง</w:t>
      </w:r>
      <w:r w:rsidR="00FE5416" w:rsidRPr="003C310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304E9">
        <w:rPr>
          <w:rFonts w:ascii="Angsana New" w:hAnsi="Angsana New"/>
          <w:i/>
          <w:sz w:val="30"/>
          <w:szCs w:val="30"/>
          <w:cs/>
        </w:rPr>
        <w:br/>
      </w:r>
      <w:r w:rsidRPr="003C3108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3C3108">
        <w:rPr>
          <w:rFonts w:ascii="Angsana New" w:hAnsi="Angsana New"/>
          <w:iCs/>
          <w:sz w:val="30"/>
          <w:szCs w:val="30"/>
        </w:rPr>
        <w:t>12</w:t>
      </w:r>
      <w:r w:rsidRPr="003C3108">
        <w:rPr>
          <w:rFonts w:ascii="Angsana New" w:hAnsi="Angsana New"/>
          <w:i/>
          <w:sz w:val="30"/>
          <w:szCs w:val="30"/>
        </w:rPr>
        <w:t xml:space="preserve"> </w:t>
      </w:r>
      <w:r w:rsidRPr="003C3108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7505F2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F7F52BF" w14:textId="331D43C1" w:rsidR="00B314A9" w:rsidRDefault="00B314A9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bookmarkEnd w:id="6"/>
    <w:p w14:paraId="04BD1371" w14:textId="567F0635" w:rsidR="007E28AF" w:rsidRDefault="007E28AF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D848B4" w14:textId="0A2077F7" w:rsidR="00B314A9" w:rsidRPr="00504552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4C223F74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F1322" w14:textId="39C7CA36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0A55E05" w14:textId="77777777" w:rsidR="00556AD0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85963" w14:textId="77777777" w:rsidR="00411D69" w:rsidRPr="00E418BE" w:rsidRDefault="287DA42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72A0A20" w14:textId="77777777" w:rsidR="00411D69" w:rsidRPr="00EC1A84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78340413" w:rsidR="00411D69" w:rsidRPr="00E418BE" w:rsidRDefault="00411D69" w:rsidP="00142917">
      <w:pPr>
        <w:tabs>
          <w:tab w:val="clear" w:pos="680"/>
          <w:tab w:val="left" w:pos="72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E418B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71522">
        <w:rPr>
          <w:rFonts w:asciiTheme="majorBidi" w:hAnsiTheme="majorBidi" w:cstheme="majorBidi"/>
          <w:sz w:val="30"/>
          <w:szCs w:val="30"/>
          <w:cs/>
        </w:rPr>
        <w:br/>
      </w:r>
      <w:r w:rsidRPr="00E418BE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DD32EC" w14:textId="77777777" w:rsidR="0085768F" w:rsidRPr="0085608E" w:rsidRDefault="0085768F" w:rsidP="0085608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96C000" w14:textId="590E33B5" w:rsidR="00411D69" w:rsidRDefault="00411D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>วัด</w:t>
      </w:r>
      <w:r w:rsidRPr="0085608E">
        <w:rPr>
          <w:rFonts w:ascii="Angsana New" w:hAnsi="Angsana New"/>
          <w:sz w:val="30"/>
          <w:szCs w:val="30"/>
          <w:cs/>
        </w:rPr>
        <w:t>มูลค่า</w:t>
      </w:r>
      <w:r w:rsidRPr="00EC1A84">
        <w:rPr>
          <w:rFonts w:ascii="Angsana New" w:hAnsi="Angsana New"/>
          <w:sz w:val="30"/>
          <w:szCs w:val="30"/>
          <w:cs/>
          <w:lang w:val="th-TH"/>
        </w:rPr>
        <w:t>ยุติธรรมของสินทรัพย์หรือหนี้สิน บริษัทใช้ข้อมูลที่สามารถสังเกตได้ให้มากที่สุดเท่าที่จะทำได</w:t>
      </w:r>
      <w:r>
        <w:rPr>
          <w:rFonts w:ascii="Angsana New" w:hAnsi="Angsana New" w:hint="cs"/>
          <w:sz w:val="30"/>
          <w:szCs w:val="30"/>
          <w:cs/>
          <w:lang w:val="th-TH"/>
        </w:rPr>
        <w:t>้</w:t>
      </w:r>
      <w:r w:rsidR="00F209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77777777" w:rsidR="0085768F" w:rsidRPr="0085768F" w:rsidRDefault="0085768F" w:rsidP="0085768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5509DA9" w14:textId="7469D203" w:rsidR="00411D69" w:rsidRPr="0085608E" w:rsidRDefault="00411D69" w:rsidP="000F030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608E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1</w:t>
      </w:r>
      <w:r w:rsidR="00F209FD">
        <w:rPr>
          <w:rFonts w:ascii="Angsana New" w:hAnsi="Angsana New"/>
          <w:sz w:val="30"/>
          <w:szCs w:val="30"/>
        </w:rPr>
        <w:tab/>
      </w:r>
      <w:r w:rsidRPr="0085608E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</w:t>
      </w:r>
      <w:r w:rsidR="00F209FD">
        <w:rPr>
          <w:rFonts w:ascii="Angsana New" w:hAnsi="Angsana New" w:hint="cs"/>
          <w:sz w:val="30"/>
          <w:szCs w:val="30"/>
          <w:cs/>
        </w:rPr>
        <w:t>เดียวกัน</w:t>
      </w:r>
    </w:p>
    <w:p w14:paraId="60BD382E" w14:textId="7363EFEF" w:rsidR="00411D69" w:rsidRPr="00671522" w:rsidRDefault="00411D69" w:rsidP="0067152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160" w:hanging="1620"/>
        <w:jc w:val="thaiDistribute"/>
        <w:rPr>
          <w:rFonts w:ascii="Angsana New" w:hAnsi="Angsana New"/>
          <w:sz w:val="30"/>
          <w:szCs w:val="30"/>
          <w:lang w:val="th-TH"/>
        </w:rPr>
      </w:pPr>
      <w:r w:rsidRPr="00671522">
        <w:rPr>
          <w:rFonts w:ascii="Angsana New" w:hAnsi="Angsana New" w:hint="cs"/>
          <w:position w:val="1"/>
          <w:sz w:val="30"/>
          <w:szCs w:val="30"/>
          <w:cs/>
          <w:lang w:val="th-TH"/>
        </w:rPr>
        <w:t>ข้อมูล</w:t>
      </w:r>
      <w:r w:rsidRPr="00671522">
        <w:rPr>
          <w:rFonts w:ascii="Angsana New" w:hAnsi="Angsana New" w:hint="cs"/>
          <w:position w:val="1"/>
          <w:sz w:val="30"/>
          <w:szCs w:val="30"/>
          <w:cs/>
        </w:rPr>
        <w:t>ระดับ</w:t>
      </w:r>
      <w:r w:rsidRPr="00671522">
        <w:rPr>
          <w:rFonts w:ascii="Angsana New" w:hAnsi="Angsana New"/>
          <w:position w:val="1"/>
          <w:sz w:val="30"/>
          <w:szCs w:val="30"/>
          <w:cs/>
        </w:rPr>
        <w:t xml:space="preserve"> </w:t>
      </w:r>
      <w:r w:rsidRPr="00671522">
        <w:rPr>
          <w:rFonts w:ascii="Angsana New" w:hAnsi="Angsana New"/>
          <w:position w:val="1"/>
          <w:sz w:val="30"/>
          <w:szCs w:val="30"/>
        </w:rPr>
        <w:t>2</w:t>
      </w:r>
      <w:r w:rsidR="00F209FD" w:rsidRPr="00671522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671522">
        <w:rPr>
          <w:rFonts w:ascii="Angsana New" w:hAnsi="Angsana New" w:hint="cs"/>
          <w:spacing w:val="-6"/>
          <w:position w:val="1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671522">
        <w:rPr>
          <w:rFonts w:ascii="Angsana New" w:hAnsi="Angsana New" w:hint="cs"/>
          <w:sz w:val="30"/>
          <w:szCs w:val="30"/>
          <w:cs/>
        </w:rPr>
        <w:t>จาก</w:t>
      </w:r>
      <w:r w:rsidR="00142917" w:rsidRPr="00671522">
        <w:rPr>
          <w:rFonts w:ascii="Angsana New" w:hAnsi="Angsana New" w:hint="cs"/>
          <w:sz w:val="30"/>
          <w:szCs w:val="30"/>
          <w:cs/>
        </w:rPr>
        <w:t xml:space="preserve">  </w:t>
      </w:r>
      <w:r w:rsidRPr="00671522">
        <w:rPr>
          <w:rFonts w:ascii="Angsana New" w:hAnsi="Angsana New" w:hint="cs"/>
          <w:sz w:val="30"/>
          <w:szCs w:val="30"/>
          <w:cs/>
        </w:rPr>
        <w:t>ราคาเสนอซื้อขายซึ่งรวมอยู่ในข้อมูลระดับ</w:t>
      </w:r>
      <w:r w:rsidRPr="00671522">
        <w:rPr>
          <w:rFonts w:ascii="Angsana New" w:hAnsi="Angsana New"/>
          <w:sz w:val="30"/>
          <w:szCs w:val="30"/>
          <w:cs/>
        </w:rPr>
        <w:t xml:space="preserve"> </w:t>
      </w:r>
      <w:r w:rsidRPr="00671522">
        <w:rPr>
          <w:rFonts w:ascii="Angsana New" w:hAnsi="Angsana New"/>
          <w:sz w:val="30"/>
          <w:szCs w:val="30"/>
        </w:rPr>
        <w:t xml:space="preserve">1 </w:t>
      </w:r>
      <w:r w:rsidRPr="00671522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11653732" w:rsidR="00411D69" w:rsidRDefault="00411D69" w:rsidP="007E28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E28AF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3</w:t>
      </w:r>
      <w:r w:rsidR="00F209FD">
        <w:rPr>
          <w:rFonts w:ascii="Angsana New" w:hAnsi="Angsana New"/>
          <w:sz w:val="30"/>
          <w:szCs w:val="30"/>
        </w:rPr>
        <w:tab/>
      </w:r>
      <w:r w:rsidRPr="007E28AF">
        <w:rPr>
          <w:rFonts w:ascii="Angsana New" w:hAnsi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03328E" w14:textId="77777777" w:rsidR="007E28AF" w:rsidRPr="007E28AF" w:rsidRDefault="007E28AF" w:rsidP="007E28AF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748B8E6" w14:textId="022C7276" w:rsidR="00FE1BA8" w:rsidRDefault="00FE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85608E">
        <w:rPr>
          <w:rFonts w:ascii="Angsana New" w:hAnsi="Angsana New"/>
          <w:sz w:val="30"/>
          <w:szCs w:val="30"/>
          <w:cs/>
          <w:lang w:val="th-TH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E2FBCC1" w14:textId="77777777" w:rsidR="00510B7B" w:rsidRPr="0085608E" w:rsidRDefault="00510B7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E0F88FC" w14:textId="2DE3D5B6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1BA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88A726C" w14:textId="6F44B289" w:rsidR="007E28AF" w:rsidRDefault="007E28AF" w:rsidP="0085608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958008C" w14:textId="1B34D2DA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608E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FE1BA8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เช่น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ทำให้เครื่องมือทาง</w:t>
      </w:r>
      <w:r w:rsidR="00C7361C">
        <w:rPr>
          <w:rFonts w:ascii="Angsana New" w:hAnsi="Angsana New"/>
          <w:sz w:val="30"/>
          <w:szCs w:val="30"/>
          <w:cs/>
        </w:rPr>
        <w:br/>
      </w:r>
      <w:r w:rsidRPr="00FE1BA8">
        <w:rPr>
          <w:rFonts w:ascii="Angsana New" w:hAnsi="Angsana New" w:hint="cs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="009D6628" w:rsidRPr="009D6628">
        <w:rPr>
          <w:rFonts w:ascii="Angsana New" w:hAnsi="Angsana New"/>
          <w:sz w:val="30"/>
          <w:szCs w:val="30"/>
        </w:rPr>
        <w:t>3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00D63F" w14:textId="4CD82581" w:rsidR="00E70326" w:rsidRDefault="00E70326" w:rsidP="0085608E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1A07A" w14:textId="229894EA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21962A2F" w14:textId="77777777" w:rsidR="009619AD" w:rsidRPr="002111B8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19F4" w14:textId="533396B8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577DF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FE1BA8" w:rsidRPr="00FE1BA8">
        <w:rPr>
          <w:rFonts w:asciiTheme="majorBidi" w:hAnsiTheme="majorBidi" w:hint="cs"/>
          <w:sz w:val="30"/>
          <w:szCs w:val="30"/>
          <w:cs/>
        </w:rPr>
        <w:t>รายการที่รับรู้โดยตรงใน</w:t>
      </w:r>
      <w:r w:rsidRPr="009577DF">
        <w:rPr>
          <w:rFonts w:asciiTheme="majorBidi" w:hAnsiTheme="majorBidi" w:cstheme="majorBidi"/>
          <w:sz w:val="30"/>
          <w:szCs w:val="30"/>
          <w:cs/>
        </w:rPr>
        <w:t>ส่วนของเจ้าของหรือกำไรขาดทุนเบ็ดเสร็จอื่น</w:t>
      </w:r>
    </w:p>
    <w:p w14:paraId="7539670D" w14:textId="77777777" w:rsidR="009619AD" w:rsidRPr="002111B8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47A1E885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9577DF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="006A2326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="00D77313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B30D7E3" w14:textId="77777777" w:rsidR="00051228" w:rsidRDefault="00051228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AEE7" w14:textId="3422A103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972BB3">
        <w:rPr>
          <w:rFonts w:asciiTheme="majorBidi" w:hAnsiTheme="majorBidi" w:cstheme="majorBidi"/>
          <w:sz w:val="30"/>
          <w:szCs w:val="30"/>
          <w:cs/>
        </w:rPr>
        <w:br/>
      </w:r>
      <w:r w:rsidRPr="009973BA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="001E554F" w:rsidRPr="009973BA">
        <w:rPr>
          <w:rFonts w:asciiTheme="majorBidi" w:hAnsiTheme="majorBidi"/>
          <w:sz w:val="30"/>
          <w:szCs w:val="30"/>
          <w:cs/>
        </w:rPr>
        <w:t>สำหรับ</w:t>
      </w:r>
      <w:r w:rsidRPr="009973B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F873D3">
        <w:rPr>
          <w:rFonts w:asciiTheme="majorBidi" w:hAnsiTheme="majorBidi" w:cstheme="majorBidi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D3194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A9D9CD3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6291" w14:textId="5E50894B" w:rsidR="009619AD" w:rsidRDefault="009619AD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972BB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Pr="00972BB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="00D31943" w:rsidRPr="00972BB3">
        <w:rPr>
          <w:rFonts w:asciiTheme="majorBidi" w:hAnsiTheme="majorBidi" w:hint="cs"/>
          <w:sz w:val="30"/>
          <w:szCs w:val="30"/>
          <w:cs/>
        </w:rPr>
        <w:t>ทั้งนี้</w:t>
      </w:r>
      <w:r w:rsidR="00D31943" w:rsidRPr="00972BB3">
        <w:rPr>
          <w:rFonts w:asciiTheme="majorBidi" w:hAnsiTheme="majorBidi"/>
          <w:sz w:val="30"/>
          <w:szCs w:val="30"/>
          <w:cs/>
        </w:rPr>
        <w:t>สินทรัพย์ภาษีเงินได้ของ</w:t>
      </w:r>
      <w:r w:rsidR="00D77313">
        <w:rPr>
          <w:rFonts w:asciiTheme="majorBidi" w:hAnsiTheme="majorBidi" w:hint="cs"/>
          <w:sz w:val="30"/>
          <w:szCs w:val="30"/>
          <w:cs/>
        </w:rPr>
        <w:t>งวด</w:t>
      </w:r>
      <w:r w:rsidR="00D31943" w:rsidRPr="00972BB3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ปัจจุบันจะหักกลบกับหนี้สินภาษีเงินได้ของ</w:t>
      </w:r>
      <w:r w:rsidR="00D77313">
        <w:rPr>
          <w:rFonts w:asciiTheme="majorBidi" w:hAnsiTheme="majorBidi" w:hint="cs"/>
          <w:sz w:val="30"/>
          <w:szCs w:val="30"/>
          <w:cs/>
        </w:rPr>
        <w:t>งวด</w:t>
      </w:r>
      <w:r w:rsidR="00D31943" w:rsidRPr="00972BB3">
        <w:rPr>
          <w:rFonts w:asciiTheme="majorBidi" w:hAnsiTheme="majorBidi"/>
          <w:sz w:val="30"/>
          <w:szCs w:val="30"/>
          <w:cs/>
        </w:rPr>
        <w:t>ปัจจุบันใน</w:t>
      </w:r>
      <w:r w:rsidR="00B75AF8">
        <w:rPr>
          <w:rFonts w:asciiTheme="majorBidi" w:hAnsiTheme="majorBidi"/>
          <w:sz w:val="30"/>
          <w:szCs w:val="30"/>
          <w:cs/>
        </w:rPr>
        <w:t>งบการเงิน</w:t>
      </w:r>
      <w:r w:rsidR="00D77313">
        <w:rPr>
          <w:rFonts w:asciiTheme="majorBidi" w:hAnsiTheme="majorBidi" w:hint="cs"/>
          <w:sz w:val="30"/>
          <w:szCs w:val="30"/>
          <w:cs/>
        </w:rPr>
        <w:t>ระหว่างกาล</w:t>
      </w:r>
    </w:p>
    <w:p w14:paraId="2C346343" w14:textId="77777777" w:rsidR="007E28AF" w:rsidRPr="00972BB3" w:rsidRDefault="007E28AF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BF0C5" w14:textId="2FBDDB10" w:rsidR="00D943D8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ณ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="005A21C8">
        <w:rPr>
          <w:rFonts w:asciiTheme="majorBidi" w:hAnsiTheme="majorBidi" w:hint="cs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</w:p>
    <w:p w14:paraId="244C6C33" w14:textId="77777777" w:rsidR="00FE0A9A" w:rsidRPr="009577DF" w:rsidRDefault="00FE0A9A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8D610A" w14:textId="77777777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42D0ADA0" w14:textId="77777777" w:rsidR="009619AD" w:rsidRPr="00F873D3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3A96E7C" w14:textId="77777777" w:rsidR="008E506D" w:rsidRDefault="008E506D" w:rsidP="001018B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E506D">
        <w:rPr>
          <w:rFonts w:asciiTheme="majorBidi" w:hAnsiTheme="majorBidi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>
        <w:rPr>
          <w:rFonts w:asciiTheme="majorBidi" w:hAnsiTheme="majorBidi"/>
          <w:sz w:val="30"/>
          <w:szCs w:val="30"/>
          <w:cs/>
        </w:rPr>
        <w:br/>
      </w:r>
      <w:r w:rsidRPr="008E506D">
        <w:rPr>
          <w:rFonts w:asciiTheme="majorBidi" w:hAnsiTheme="majorBidi" w:hint="cs"/>
          <w:sz w:val="30"/>
          <w:szCs w:val="30"/>
          <w:cs/>
        </w:rPr>
        <w:t>ถัวเฉลี่ยถ่วงน้ำหนักที่ออกจำหน่ายระหว่าง</w:t>
      </w:r>
      <w:r>
        <w:rPr>
          <w:rFonts w:asciiTheme="majorBidi" w:hAnsiTheme="majorBidi" w:hint="cs"/>
          <w:sz w:val="30"/>
          <w:szCs w:val="30"/>
          <w:cs/>
        </w:rPr>
        <w:t>งวด</w:t>
      </w:r>
    </w:p>
    <w:p w14:paraId="7053C751" w14:textId="77777777" w:rsidR="00556AD0" w:rsidRPr="00F873D3" w:rsidRDefault="00556AD0" w:rsidP="001018B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809F1D" w14:textId="77777777" w:rsidR="008B72FA" w:rsidRPr="00E418BE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F65008A" w14:textId="77777777" w:rsidR="008B72FA" w:rsidRPr="00F873D3" w:rsidRDefault="008B72FA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F5F1445" w14:textId="7CAFA856" w:rsidR="00111B9E" w:rsidRDefault="008B72FA" w:rsidP="00336D28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(ผู้มีอำนาจตัดสินใจสูงสุดด้าน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9D9EE5D" w14:textId="77777777" w:rsidR="00336D28" w:rsidRPr="00F873D3" w:rsidRDefault="00336D28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795FDB" w14:textId="77777777" w:rsidR="009619AD" w:rsidRPr="00F7469D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185DCFA9" w:rsidR="009619AD" w:rsidRPr="00F873D3" w:rsidRDefault="009619AD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644422" w14:textId="0175F1D0" w:rsidR="006A7047" w:rsidRPr="007258E8" w:rsidRDefault="003D50F0" w:rsidP="0072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50F0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ณ</w:t>
      </w:r>
      <w:r w:rsidR="006A7047" w:rsidRPr="006A7047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6A7047">
        <w:rPr>
          <w:rFonts w:asciiTheme="majorBidi" w:hAnsiTheme="majorBidi" w:hint="cs"/>
          <w:sz w:val="30"/>
          <w:szCs w:val="30"/>
          <w:cs/>
        </w:rPr>
        <w:t>วันที่มีการวัดมูลค่ายุติธรรม</w:t>
      </w:r>
    </w:p>
    <w:p w14:paraId="542A6F32" w14:textId="640E2433" w:rsidR="006A7047" w:rsidRPr="00F873D3" w:rsidRDefault="006A7047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D8FAACC" w14:textId="00333E5F" w:rsidR="00972BB3" w:rsidRDefault="00972BB3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BB3">
        <w:rPr>
          <w:rFonts w:ascii="Angsana New" w:hAnsi="Angsana New"/>
          <w:sz w:val="30"/>
          <w:szCs w:val="30"/>
          <w:cs/>
        </w:rPr>
        <w:t>ผลต่างของอ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ตราแลกเปล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972BB3">
        <w:rPr>
          <w:rFonts w:ascii="Angsana New" w:hAnsi="Angsana New"/>
          <w:sz w:val="30"/>
          <w:szCs w:val="30"/>
          <w:cs/>
        </w:rPr>
        <w:t>ยนที่เกิดข</w:t>
      </w:r>
      <w:r w:rsidR="003A4829">
        <w:rPr>
          <w:rFonts w:ascii="Angsana New" w:hAnsi="Angsana New" w:hint="cs"/>
          <w:sz w:val="30"/>
          <w:szCs w:val="30"/>
          <w:cs/>
        </w:rPr>
        <w:t>ึ้</w:t>
      </w:r>
      <w:r w:rsidRPr="00972BB3">
        <w:rPr>
          <w:rFonts w:ascii="Angsana New" w:hAnsi="Angsana New"/>
          <w:sz w:val="30"/>
          <w:szCs w:val="30"/>
          <w:cs/>
        </w:rPr>
        <w:t>นจากการแปลงค่าให</w:t>
      </w:r>
      <w:r w:rsidR="003A4829">
        <w:rPr>
          <w:rFonts w:ascii="Angsana New" w:hAnsi="Angsana New" w:hint="cs"/>
          <w:sz w:val="30"/>
          <w:szCs w:val="30"/>
          <w:cs/>
        </w:rPr>
        <w:t>้</w:t>
      </w:r>
      <w:r w:rsidRPr="00972BB3">
        <w:rPr>
          <w:rFonts w:ascii="Angsana New" w:hAnsi="Angsana New"/>
          <w:sz w:val="30"/>
          <w:szCs w:val="30"/>
          <w:cs/>
        </w:rPr>
        <w:t>ร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บรู้เป็นก</w:t>
      </w:r>
      <w:r w:rsidR="003A4829">
        <w:rPr>
          <w:rFonts w:ascii="Angsana New" w:hAnsi="Angsana New" w:hint="cs"/>
          <w:sz w:val="30"/>
          <w:szCs w:val="30"/>
          <w:cs/>
        </w:rPr>
        <w:t>ำ</w:t>
      </w:r>
      <w:r w:rsidRPr="00972BB3">
        <w:rPr>
          <w:rFonts w:ascii="Angsana New" w:hAnsi="Angsana New"/>
          <w:sz w:val="30"/>
          <w:szCs w:val="30"/>
          <w:cs/>
        </w:rPr>
        <w:t>ไรหร</w:t>
      </w:r>
      <w:r w:rsidR="003A4829">
        <w:rPr>
          <w:rFonts w:ascii="Angsana New" w:hAnsi="Angsana New" w:hint="cs"/>
          <w:sz w:val="30"/>
          <w:szCs w:val="30"/>
          <w:cs/>
        </w:rPr>
        <w:t>ื</w:t>
      </w:r>
      <w:r w:rsidRPr="00972BB3">
        <w:rPr>
          <w:rFonts w:ascii="Angsana New" w:hAnsi="Angsana New"/>
          <w:sz w:val="30"/>
          <w:szCs w:val="30"/>
          <w:cs/>
        </w:rPr>
        <w:t>อขาดทุนใน</w:t>
      </w:r>
      <w:r w:rsidR="00D77313">
        <w:rPr>
          <w:rFonts w:ascii="Angsana New" w:hAnsi="Angsana New" w:hint="cs"/>
          <w:sz w:val="30"/>
          <w:szCs w:val="30"/>
          <w:cs/>
        </w:rPr>
        <w:t>งวด</w:t>
      </w:r>
      <w:r w:rsidRPr="00972BB3">
        <w:rPr>
          <w:rFonts w:ascii="Angsana New" w:hAnsi="Angsana New"/>
          <w:sz w:val="30"/>
          <w:szCs w:val="30"/>
          <w:cs/>
        </w:rPr>
        <w:t>บ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ญช</w:t>
      </w:r>
      <w:r w:rsidR="003A4829">
        <w:rPr>
          <w:rFonts w:ascii="Angsana New" w:hAnsi="Angsana New" w:hint="cs"/>
          <w:sz w:val="30"/>
          <w:szCs w:val="30"/>
          <w:cs/>
        </w:rPr>
        <w:t>ี</w:t>
      </w:r>
      <w:r w:rsidRPr="00972BB3">
        <w:rPr>
          <w:rFonts w:ascii="Angsana New" w:hAnsi="Angsana New"/>
          <w:sz w:val="30"/>
          <w:szCs w:val="30"/>
          <w:cs/>
        </w:rPr>
        <w:t>น</w:t>
      </w:r>
      <w:r w:rsidR="003A4829">
        <w:rPr>
          <w:rFonts w:ascii="Angsana New" w:hAnsi="Angsana New" w:hint="cs"/>
          <w:sz w:val="30"/>
          <w:szCs w:val="30"/>
          <w:cs/>
        </w:rPr>
        <w:t>ั้</w:t>
      </w:r>
      <w:r w:rsidRPr="00972BB3">
        <w:rPr>
          <w:rFonts w:ascii="Angsana New" w:hAnsi="Angsana New"/>
          <w:sz w:val="30"/>
          <w:szCs w:val="30"/>
          <w:cs/>
        </w:rPr>
        <w:t>น</w:t>
      </w:r>
    </w:p>
    <w:p w14:paraId="6BEC556D" w14:textId="649637C6" w:rsidR="00DC1024" w:rsidRPr="00F873D3" w:rsidRDefault="00DC1024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14C661" w14:textId="1A50F8EE" w:rsidR="002D4841" w:rsidRPr="008562EF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2EF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</w:p>
    <w:p w14:paraId="310B6217" w14:textId="1C4AFC91" w:rsidR="002D4841" w:rsidRPr="00F873D3" w:rsidRDefault="002D4841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8CBC5E" w14:textId="4F7DE8DE" w:rsidR="00C145E9" w:rsidRDefault="002E215D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60DC9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C60DC9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="00DB2971" w:rsidRPr="00C60DC9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C60DC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C60DC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C60DC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  <w:r w:rsidR="00FB14C3" w:rsidRPr="00C60DC9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7CF6D5E" w14:textId="3BA352D1" w:rsidR="00C145E9" w:rsidRPr="00F873D3" w:rsidRDefault="00C145E9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898CE4" w14:textId="2F47E006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B7C5B">
        <w:rPr>
          <w:rFonts w:asciiTheme="majorBidi" w:hAnsiTheme="majorBidi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โดยบริษัทได้มีการกำหนดระดับเพดานความเสี่ยงเพื่อการควบคุมและติดตามระดับเงินกองทุนสภาพคล่องสุทธิของบริษัทอย่างสม่ำเสมอโดยฝ่ายบริหารความเสี่ยง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ณ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วันที่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="00B75AF8" w:rsidRPr="00BB7C5B">
        <w:rPr>
          <w:rFonts w:asciiTheme="majorBidi" w:hAnsiTheme="majorBidi"/>
          <w:sz w:val="30"/>
          <w:szCs w:val="30"/>
        </w:rPr>
        <w:t>3</w:t>
      </w:r>
      <w:r w:rsidR="002E4FF8" w:rsidRPr="00BB7C5B">
        <w:rPr>
          <w:rFonts w:asciiTheme="majorBidi" w:hAnsiTheme="majorBidi"/>
          <w:sz w:val="30"/>
          <w:szCs w:val="30"/>
          <w:lang w:val="en-GB"/>
        </w:rPr>
        <w:t>0</w:t>
      </w:r>
      <w:r w:rsidR="00B75AF8" w:rsidRPr="00BB7C5B">
        <w:rPr>
          <w:rFonts w:asciiTheme="majorBidi" w:hAnsiTheme="majorBidi"/>
          <w:sz w:val="30"/>
          <w:szCs w:val="30"/>
        </w:rPr>
        <w:t xml:space="preserve"> </w:t>
      </w:r>
      <w:r w:rsidR="002E4FF8" w:rsidRPr="00BB7C5B">
        <w:rPr>
          <w:rFonts w:asciiTheme="majorBidi" w:hAnsiTheme="majorBidi" w:hint="cs"/>
          <w:sz w:val="30"/>
          <w:szCs w:val="30"/>
          <w:cs/>
        </w:rPr>
        <w:t>มิถุนายน</w:t>
      </w:r>
      <w:r w:rsidR="00B75AF8" w:rsidRPr="00BB7C5B">
        <w:rPr>
          <w:rFonts w:asciiTheme="majorBidi" w:hAnsiTheme="majorBidi"/>
          <w:sz w:val="30"/>
          <w:szCs w:val="30"/>
          <w:cs/>
        </w:rPr>
        <w:t xml:space="preserve"> </w:t>
      </w:r>
      <w:r w:rsidR="00B75AF8" w:rsidRPr="00BB7C5B">
        <w:rPr>
          <w:rFonts w:asciiTheme="majorBidi" w:hAnsiTheme="majorBidi"/>
          <w:sz w:val="30"/>
          <w:szCs w:val="30"/>
        </w:rPr>
        <w:t>256</w:t>
      </w:r>
      <w:r w:rsidR="002E4FF8" w:rsidRPr="00BB7C5B">
        <w:rPr>
          <w:rFonts w:asciiTheme="majorBidi" w:hAnsiTheme="majorBidi"/>
          <w:sz w:val="30"/>
          <w:szCs w:val="30"/>
        </w:rPr>
        <w:t>5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อัตราส่วนเงินกองทุนสภาพคล่องสุทธิ</w:t>
      </w:r>
      <w:r w:rsidRPr="00BB7C5B">
        <w:rPr>
          <w:rFonts w:asciiTheme="majorBidi" w:hAnsiTheme="majorBidi"/>
          <w:sz w:val="30"/>
          <w:szCs w:val="30"/>
          <w:cs/>
        </w:rPr>
        <w:t xml:space="preserve"> (</w:t>
      </w:r>
      <w:r w:rsidRPr="00BB7C5B">
        <w:rPr>
          <w:rFonts w:asciiTheme="majorBidi" w:hAnsiTheme="majorBidi"/>
          <w:sz w:val="30"/>
          <w:szCs w:val="30"/>
        </w:rPr>
        <w:t xml:space="preserve">NCR) </w:t>
      </w:r>
      <w:r w:rsidRPr="00BB7C5B">
        <w:rPr>
          <w:rFonts w:asciiTheme="majorBidi" w:hAnsiTheme="majorBidi"/>
          <w:sz w:val="30"/>
          <w:szCs w:val="30"/>
          <w:cs/>
        </w:rPr>
        <w:t>เท่ากับร้อยละ</w:t>
      </w:r>
      <w:r w:rsidR="00C60DC9" w:rsidRPr="00BB7C5B">
        <w:rPr>
          <w:rFonts w:asciiTheme="majorBidi" w:hAnsiTheme="majorBidi" w:hint="cs"/>
          <w:sz w:val="30"/>
          <w:szCs w:val="30"/>
          <w:cs/>
        </w:rPr>
        <w:t xml:space="preserve"> </w:t>
      </w:r>
      <w:r w:rsidR="004422FA" w:rsidRPr="00BB7C5B">
        <w:rPr>
          <w:rFonts w:asciiTheme="majorBidi" w:hAnsiTheme="majorBidi" w:hint="cs"/>
          <w:sz w:val="30"/>
          <w:szCs w:val="30"/>
        </w:rPr>
        <w:t>34</w:t>
      </w:r>
      <w:r w:rsidR="00C60DC9" w:rsidRPr="00BB7C5B">
        <w:rPr>
          <w:rFonts w:asciiTheme="majorBidi" w:hAnsiTheme="majorBidi" w:hint="cs"/>
          <w:sz w:val="30"/>
          <w:szCs w:val="30"/>
          <w:cs/>
        </w:rPr>
        <w:t>.</w:t>
      </w:r>
      <w:r w:rsidR="004422FA" w:rsidRPr="00BB7C5B">
        <w:rPr>
          <w:rFonts w:asciiTheme="majorBidi" w:hAnsiTheme="majorBidi" w:hint="cs"/>
          <w:sz w:val="30"/>
          <w:szCs w:val="30"/>
        </w:rPr>
        <w:t>7</w:t>
      </w:r>
      <w:r w:rsidR="00524DC1" w:rsidRPr="00BB7C5B">
        <w:rPr>
          <w:rFonts w:asciiTheme="majorBidi" w:hAnsiTheme="majorBidi"/>
          <w:sz w:val="30"/>
          <w:szCs w:val="30"/>
        </w:rPr>
        <w:t xml:space="preserve"> </w:t>
      </w:r>
      <w:r w:rsidR="003A4829" w:rsidRPr="00BB7C5B">
        <w:rPr>
          <w:rFonts w:asciiTheme="majorBidi" w:hAnsiTheme="majorBidi"/>
          <w:sz w:val="30"/>
          <w:szCs w:val="30"/>
          <w:cs/>
        </w:rPr>
        <w:br/>
      </w:r>
      <w:r w:rsidR="00524DC1" w:rsidRPr="00BB7C5B">
        <w:rPr>
          <w:rFonts w:asciiTheme="majorBidi" w:hAnsiTheme="majorBidi"/>
          <w:i/>
          <w:iCs/>
          <w:sz w:val="30"/>
          <w:szCs w:val="30"/>
        </w:rPr>
        <w:t>(</w:t>
      </w:r>
      <w:r w:rsidR="00E1353E" w:rsidRPr="00BB7C5B">
        <w:rPr>
          <w:rFonts w:asciiTheme="majorBidi" w:hAnsiTheme="majorBidi"/>
          <w:i/>
          <w:iCs/>
          <w:sz w:val="30"/>
          <w:szCs w:val="30"/>
          <w:lang w:val="en-GB"/>
        </w:rPr>
        <w:t xml:space="preserve">31 </w:t>
      </w:r>
      <w:r w:rsidR="00E1353E" w:rsidRPr="00BB7C5B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524DC1" w:rsidRPr="00BB7C5B">
        <w:rPr>
          <w:rFonts w:asciiTheme="majorBidi" w:hAnsiTheme="majorBidi"/>
          <w:i/>
          <w:iCs/>
          <w:sz w:val="30"/>
          <w:szCs w:val="30"/>
        </w:rPr>
        <w:t>256</w:t>
      </w:r>
      <w:r w:rsidR="002E4FF8" w:rsidRPr="00BB7C5B">
        <w:rPr>
          <w:rFonts w:asciiTheme="majorBidi" w:hAnsiTheme="majorBidi"/>
          <w:i/>
          <w:iCs/>
          <w:sz w:val="30"/>
          <w:szCs w:val="30"/>
          <w:lang w:val="en-GB"/>
        </w:rPr>
        <w:t>4</w:t>
      </w:r>
      <w:r w:rsidR="00524DC1" w:rsidRPr="00BB7C5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24DC1" w:rsidRPr="00BB7C5B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2E4FF8" w:rsidRPr="00BB7C5B">
        <w:rPr>
          <w:rFonts w:asciiTheme="majorBidi" w:hAnsiTheme="majorBidi"/>
          <w:i/>
          <w:iCs/>
          <w:sz w:val="30"/>
          <w:szCs w:val="30"/>
        </w:rPr>
        <w:t>22.8</w:t>
      </w:r>
      <w:r w:rsidR="00524DC1" w:rsidRPr="00BB7C5B">
        <w:rPr>
          <w:rFonts w:asciiTheme="majorBidi" w:hAnsiTheme="majorBidi"/>
          <w:i/>
          <w:iCs/>
          <w:sz w:val="30"/>
          <w:szCs w:val="30"/>
        </w:rPr>
        <w:t>)</w:t>
      </w:r>
      <w:r w:rsidRPr="00BB7C5B">
        <w:rPr>
          <w:rFonts w:asciiTheme="majorBidi" w:hAnsiTheme="majorBidi"/>
          <w:sz w:val="30"/>
          <w:szCs w:val="30"/>
          <w:cs/>
        </w:rPr>
        <w:t xml:space="preserve"> ทั้งนี้หากเกิดเหตุการณ์ที่ไม่คาดคิดที่อาจส่งผลกระทบต่อระดับความเพียงพอของ</w:t>
      </w:r>
      <w:r w:rsidRPr="00BB7C5B">
        <w:rPr>
          <w:rFonts w:asciiTheme="majorBidi" w:hAnsiTheme="majorBidi" w:hint="cs"/>
          <w:sz w:val="30"/>
          <w:szCs w:val="30"/>
          <w:cs/>
        </w:rPr>
        <w:t>เงินทุน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บริษัทมีการจัดทำแผนการจัดหาเงินทุนฉุกเฉิน</w:t>
      </w:r>
      <w:r w:rsidRPr="00BB7C5B">
        <w:rPr>
          <w:rFonts w:asciiTheme="majorBidi" w:hAnsiTheme="majorBidi"/>
          <w:sz w:val="30"/>
          <w:szCs w:val="30"/>
          <w:cs/>
        </w:rPr>
        <w:t xml:space="preserve"> (</w:t>
      </w:r>
      <w:r w:rsidRPr="00BB7C5B">
        <w:rPr>
          <w:rFonts w:asciiTheme="majorBidi" w:hAnsiTheme="majorBidi"/>
          <w:sz w:val="30"/>
          <w:szCs w:val="30"/>
        </w:rPr>
        <w:t xml:space="preserve">Contingency Funding Plan) </w:t>
      </w:r>
      <w:r w:rsidRPr="00BB7C5B">
        <w:rPr>
          <w:rFonts w:asciiTheme="majorBidi" w:hAnsiTheme="majorBidi" w:hint="cs"/>
          <w:sz w:val="30"/>
          <w:szCs w:val="30"/>
          <w:cs/>
        </w:rPr>
        <w:t>เพื่อรองรับกรณีที่บริษัทมี</w:t>
      </w:r>
      <w:r w:rsidR="00524DC1" w:rsidRPr="00BB7C5B">
        <w:rPr>
          <w:rFonts w:asciiTheme="majorBidi" w:hAnsiTheme="majorBidi"/>
          <w:sz w:val="30"/>
          <w:szCs w:val="30"/>
        </w:rPr>
        <w:br/>
      </w:r>
      <w:r w:rsidRPr="00BB7C5B">
        <w:rPr>
          <w:rFonts w:asciiTheme="majorBidi" w:hAnsiTheme="majorBidi" w:hint="cs"/>
          <w:sz w:val="30"/>
          <w:szCs w:val="30"/>
          <w:cs/>
        </w:rPr>
        <w:t>ความต้องการใช้เงินทุนฉุกเฉิน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วงเงิน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และวิธีปฏิบัติในการขอใช้วงเงิน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ซึ่งมีช่องทางต่าง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ๆ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ที่ได้กำหนดไว้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ได้แก่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วงเงินกู้ยืมระยะสั้นจากธนาคารไทยพาณิชย์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และธนาคารพาณิชย์ในประเทศรายอื่นที่เป็นคู่ค้ากับทางบริษัท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รวมถึงการระดมทุนผ่านการออกตราสารหนี้ประเภทหุ้นกู้ด้อยสิทธิ</w:t>
      </w:r>
      <w:r w:rsidRPr="00BB7C5B">
        <w:rPr>
          <w:rFonts w:asciiTheme="majorBidi" w:hAnsiTheme="majorBidi"/>
          <w:sz w:val="30"/>
          <w:szCs w:val="30"/>
          <w:cs/>
        </w:rPr>
        <w:t xml:space="preserve"> </w:t>
      </w:r>
      <w:r w:rsidRPr="00BB7C5B">
        <w:rPr>
          <w:rFonts w:asciiTheme="majorBidi" w:hAnsiTheme="majorBidi" w:hint="cs"/>
          <w:sz w:val="30"/>
          <w:szCs w:val="30"/>
          <w:cs/>
        </w:rPr>
        <w:t>เป็นต้น</w:t>
      </w:r>
    </w:p>
    <w:p w14:paraId="4347B7CF" w14:textId="49C58BF3" w:rsidR="005210E8" w:rsidRPr="004F3064" w:rsidRDefault="005210E8" w:rsidP="00521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7" w:name="_Hlk94439691"/>
      <w:r w:rsidRPr="00C60DC9">
        <w:rPr>
          <w:rFonts w:asciiTheme="majorBidi" w:hAnsiTheme="majorBidi"/>
          <w:b/>
          <w:bCs/>
          <w:i/>
          <w:iCs/>
          <w:sz w:val="30"/>
          <w:szCs w:val="30"/>
        </w:rPr>
        <w:t>4.2</w:t>
      </w:r>
      <w:r w:rsidRPr="00C60DC9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C60DC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ความเสี่ยงที่สำคัญของเครื่องมือทางการเงิน</w:t>
      </w:r>
      <w:r w:rsidR="00DA3251" w:rsidRPr="00C60DC9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C20A6EC" w14:textId="50CAF119" w:rsidR="00052D91" w:rsidRPr="00122EFA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A28A9F0" w14:textId="58955BD0" w:rsidR="00F0290B" w:rsidRPr="00F873D3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873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F873D3" w:rsidRDefault="0085768F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5AADA" w14:textId="03A58669" w:rsidR="00B52500" w:rsidRPr="00F873D3" w:rsidRDefault="00B52500" w:rsidP="00B5250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คณะกรรมการบริษัทมีความรับผิดชอบโดยรวมในการจัดให้มีและอนุมัติกรอบการบริหารความเสี่ยงในภาพรวมทุกประเภทความเสี่ยงที่ระบุว่ามีนัยสำคัญของบริษัท คณะกรรมการบริษัทจัดตั้งคณะกรรมการบริหารความเสี่ยงขึ้นมา โดยมอบหมายให้รับผิดชอบในการพัฒนาและติดตามนโยบายการบริหารความเสี่ยงของบริษัท ทั้งนี้คณะกรรมการบริหารความเสี่ยงจะรายงานการดำเนินการดังกล่าวต่อคณะกรรมการบริษัทอย่างสม่ำเสมอ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6342BCC" w14:textId="77777777" w:rsidR="00B52500" w:rsidRPr="00F873D3" w:rsidRDefault="00B52500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5FED" w14:textId="4BF51CF9" w:rsidR="00F0290B" w:rsidRPr="00F873D3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873D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DD72BC" w:rsidRPr="00F873D3">
        <w:rPr>
          <w:rFonts w:asciiTheme="majorBidi" w:hAnsiTheme="majorBidi" w:cstheme="majorBidi"/>
          <w:sz w:val="30"/>
          <w:szCs w:val="30"/>
        </w:rPr>
        <w:br/>
      </w:r>
      <w:r w:rsidRPr="00F873D3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16657" w:rsidRPr="00F873D3">
        <w:rPr>
          <w:rFonts w:asciiTheme="majorBidi" w:hAnsiTheme="majorBidi" w:cstheme="majorBidi"/>
          <w:sz w:val="30"/>
          <w:szCs w:val="30"/>
        </w:rPr>
        <w:br/>
      </w:r>
      <w:r w:rsidRPr="00F873D3">
        <w:rPr>
          <w:rFonts w:asciiTheme="majorBidi" w:hAnsiTheme="majorBidi" w:cstheme="majorBidi"/>
          <w:sz w:val="30"/>
          <w:szCs w:val="30"/>
          <w:cs/>
        </w:rPr>
        <w:t>การดำเนินงานของ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t>บริษัท 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BAC1678" w14:textId="77777777" w:rsidR="003A4829" w:rsidRPr="00F873D3" w:rsidRDefault="003A4829" w:rsidP="003A482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B120B" w14:textId="37C227FD" w:rsidR="00F0290B" w:rsidRPr="00F873D3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873D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A16657" w:rsidRPr="00F873D3">
        <w:rPr>
          <w:rFonts w:asciiTheme="majorBidi" w:hAnsiTheme="majorBidi" w:cstheme="majorBidi"/>
          <w:sz w:val="30"/>
          <w:szCs w:val="30"/>
        </w:rPr>
        <w:br/>
      </w:r>
      <w:r w:rsidRPr="00F873D3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br/>
        <w:t>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652755" w:rsidRPr="00F873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73D3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</w:t>
      </w:r>
      <w:r w:rsidR="003A4829" w:rsidRPr="00F873D3">
        <w:rPr>
          <w:rFonts w:asciiTheme="majorBidi" w:hAnsiTheme="majorBidi" w:cstheme="majorBidi"/>
          <w:sz w:val="30"/>
          <w:szCs w:val="30"/>
          <w:cs/>
        </w:rPr>
        <w:br/>
      </w:r>
      <w:r w:rsidRPr="00F873D3">
        <w:rPr>
          <w:rFonts w:asciiTheme="majorBidi" w:hAnsiTheme="majorBidi" w:cstheme="majorBidi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314AA2" w14:textId="77777777" w:rsidR="00363F46" w:rsidRPr="00F873D3" w:rsidRDefault="00363F46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33873" w14:textId="1B869D84" w:rsidR="00052D91" w:rsidRPr="00F873D3" w:rsidRDefault="00D97D9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F873D3">
        <w:rPr>
          <w:rFonts w:asciiTheme="majorBidi" w:hAnsiTheme="majorBidi"/>
          <w:b/>
          <w:bCs/>
          <w:i/>
          <w:iCs/>
          <w:sz w:val="30"/>
          <w:szCs w:val="30"/>
        </w:rPr>
        <w:t>.2.1</w:t>
      </w:r>
      <w:r w:rsidR="005F2E26"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="003C117B" w:rsidRPr="00F873D3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367DD498" w14:textId="04859CDC" w:rsidR="00052D91" w:rsidRPr="00F873D3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3CFA" w14:textId="768675EB" w:rsidR="00DD77D5" w:rsidRPr="00BC524F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 xml:space="preserve">ความเสี่ยงด้านเครดิตประกอบด้วยความเสี่ยงจากการประกอบธุรกิจเงินให้กู้ยืมเพื่อซื้อหลักทรัพย์ </w:t>
      </w:r>
      <w:r w:rsidR="00051228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 ความเสี่ยงจากการประกอบธุรกิจ</w:t>
      </w:r>
      <w:r w:rsidR="00F0290B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การเป็นตัวแทนซื้อขายสัญญาซื้อขายล่วงหน้า และความเสี่ยงด้านเครดิตจากเงินลงทุน</w:t>
      </w:r>
    </w:p>
    <w:p w14:paraId="1F66A23F" w14:textId="3A18F471" w:rsidR="007E28AF" w:rsidRPr="00F873D3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</w:rPr>
        <w:br w:type="page"/>
      </w:r>
    </w:p>
    <w:p w14:paraId="02B047E6" w14:textId="70CEEBFD" w:rsidR="00DD77D5" w:rsidRPr="00F873D3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ความเสี่ยงจากการประกอบธุรกิจเงินให้กู้ยืมเพื่อซื้อหลักทรัพย์</w:t>
      </w:r>
      <w:r w:rsidR="003C117B" w:rsidRPr="00F873D3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472BD9E6" w14:textId="77777777" w:rsidR="00DD77D5" w:rsidRPr="00F873D3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30F7D7B" w14:textId="41633135" w:rsidR="00DD77D5" w:rsidRPr="00F873D3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บริษัทได้กำหนดแนวทางปฏิบัติในการควบคุมความเสี่ยงจากการให้กู้ยืมเงินเพื่อซื้อหลักทรัพย์ โดยจะพิจารณาวงเงินให้มีความเหมาะสมกับฐานะการเงิน 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 บริษัทยังมีกระบวนการในการกำหนดรายชื่อหลักทรัพย์ที่อนุญาตให้ซื้อขายในบัญชี</w:t>
      </w:r>
      <w:r w:rsidR="00645201" w:rsidRPr="00F873D3">
        <w:rPr>
          <w:rFonts w:asciiTheme="majorBidi" w:hAnsiTheme="majorBidi"/>
          <w:sz w:val="30"/>
          <w:szCs w:val="30"/>
          <w:cs/>
        </w:rPr>
        <w:t>เงินให้กู้ยืมเพื่อซื้อหลักทรัพย์</w:t>
      </w:r>
      <w:r w:rsidRPr="00F873D3">
        <w:rPr>
          <w:rFonts w:asciiTheme="majorBidi" w:hAnsiTheme="majorBidi"/>
          <w:sz w:val="30"/>
          <w:szCs w:val="30"/>
          <w:cs/>
        </w:rPr>
        <w:t>ได้ และกำหนดอัตรา</w:t>
      </w:r>
      <w:r w:rsidR="00645201" w:rsidRPr="00F873D3">
        <w:rPr>
          <w:rFonts w:asciiTheme="majorBidi" w:hAnsiTheme="majorBidi"/>
          <w:sz w:val="30"/>
          <w:szCs w:val="30"/>
          <w:cs/>
        </w:rPr>
        <w:t>ส่วนของหลักประกันต่อเงินให้กู้ยืม</w:t>
      </w:r>
      <w:r w:rsidRPr="00F873D3">
        <w:rPr>
          <w:rFonts w:asciiTheme="majorBidi" w:hAnsiTheme="majorBidi"/>
          <w:sz w:val="30"/>
          <w:szCs w:val="30"/>
          <w:cs/>
        </w:rPr>
        <w:t>ที่เหมาะสมสำหรับหลักทรัพย์แต่ละหลักทรัพย์ เพื่อคัดเลือกเฉพาะหลักทรัพย์ที่มีคุณภาพเหมาะสม โดยบริษัทได้จัดตั้งคณะอนุกรรมการพิจารณากลั่นกรองสินเชื่อทำหน้าที่พิจารณานโยบายด้านเครดิต ประเด็นที่เกี่ยวข้อง</w:t>
      </w:r>
      <w:r w:rsidR="00A16657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ด้านเครดิต รวมถึงกำหนดรายชื่อหลักทรัพย์ ปริมาณการกระจุกตัวที่เหมาะสม โดย</w:t>
      </w:r>
      <w:r w:rsidR="007C5EE4" w:rsidRPr="00F873D3">
        <w:rPr>
          <w:rFonts w:asciiTheme="majorBidi" w:hAnsiTheme="majorBidi"/>
          <w:sz w:val="30"/>
          <w:szCs w:val="30"/>
          <w:cs/>
        </w:rPr>
        <w:t>บ</w:t>
      </w:r>
      <w:r w:rsidRPr="00F873D3">
        <w:rPr>
          <w:rFonts w:asciiTheme="majorBidi" w:hAnsiTheme="majorBidi"/>
          <w:sz w:val="30"/>
          <w:szCs w:val="30"/>
          <w:cs/>
        </w:rPr>
        <w:t>ริษัทมีแนวทาง</w:t>
      </w:r>
      <w:r w:rsidR="00D14BF0" w:rsidRPr="00F873D3">
        <w:rPr>
          <w:rFonts w:asciiTheme="majorBidi" w:hAnsiTheme="majorBidi"/>
          <w:sz w:val="30"/>
          <w:szCs w:val="30"/>
          <w:cs/>
        </w:rPr>
        <w:t>ภายในที่ใช้สำหรับ</w:t>
      </w:r>
      <w:r w:rsidRPr="00F873D3">
        <w:rPr>
          <w:rFonts w:asciiTheme="majorBidi" w:hAnsiTheme="majorBidi"/>
          <w:sz w:val="30"/>
          <w:szCs w:val="30"/>
          <w:cs/>
        </w:rPr>
        <w:t>คัดเลือกหลักทรัพย์ที่มีคุณภาพโดยพิจารณาจากปัจจัยเชิงปริมาณ และปัจจัยเชิงคุณภาพ ประกอบด้วย ปัจจัยพื้นฐาน ค่าความผันผวน ค่าความเสี่ยงด้านเครดิตที่</w:t>
      </w:r>
      <w:r w:rsidR="00F0290B" w:rsidRPr="00F873D3">
        <w:rPr>
          <w:rFonts w:asciiTheme="majorBidi" w:hAnsiTheme="majorBidi"/>
          <w:sz w:val="30"/>
          <w:szCs w:val="30"/>
          <w:cs/>
        </w:rPr>
        <w:t>มีการคาดการณ์ในอนาคต</w:t>
      </w:r>
      <w:r w:rsidRPr="00F873D3">
        <w:rPr>
          <w:rFonts w:asciiTheme="majorBidi" w:hAnsiTheme="majorBidi"/>
          <w:sz w:val="30"/>
          <w:szCs w:val="30"/>
          <w:cs/>
        </w:rPr>
        <w:t xml:space="preserve"> </w:t>
      </w:r>
      <w:r w:rsidR="00D14BF0" w:rsidRPr="00F873D3">
        <w:rPr>
          <w:rFonts w:asciiTheme="majorBidi" w:hAnsiTheme="majorBidi"/>
          <w:sz w:val="30"/>
          <w:szCs w:val="30"/>
          <w:cs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ค่าสหสัมพันธ์ของกลุ่มหลักทรัพย์ และปัจจัยด้านสภาพคล่องของหลักทรัพย์เพื่อการปล่อยกู้หลักทรัพย์ที่ดี และสามารถควบคุมความเสี่ยงด้าน</w:t>
      </w:r>
      <w:r w:rsidR="00645201" w:rsidRPr="00F873D3">
        <w:rPr>
          <w:rFonts w:asciiTheme="majorBidi" w:hAnsiTheme="majorBidi"/>
          <w:sz w:val="30"/>
          <w:szCs w:val="30"/>
          <w:cs/>
        </w:rPr>
        <w:t>เครดิต</w:t>
      </w:r>
      <w:r w:rsidRPr="00F873D3">
        <w:rPr>
          <w:rFonts w:asciiTheme="majorBidi" w:hAnsiTheme="majorBidi"/>
          <w:sz w:val="30"/>
          <w:szCs w:val="30"/>
          <w:cs/>
        </w:rPr>
        <w:t xml:space="preserve">ของบริษัทให้อยู่ในระดับที่ยอมรับได้ </w:t>
      </w:r>
    </w:p>
    <w:p w14:paraId="25FD0516" w14:textId="121479F2" w:rsidR="008803FC" w:rsidRPr="00F873D3" w:rsidRDefault="008803FC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44DAEE6" w14:textId="4A266F27" w:rsidR="00DD77D5" w:rsidRPr="00F873D3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="003C117B" w:rsidRPr="00F873D3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2E3BB993" w14:textId="77777777" w:rsidR="00DD77D5" w:rsidRPr="00F873D3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12C3077" w14:textId="3E0486B4" w:rsidR="00363F46" w:rsidRPr="00F873D3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บริษัทมีความเสี่ยงในบัญชีเงินสด (</w:t>
      </w:r>
      <w:r w:rsidRPr="00F873D3">
        <w:rPr>
          <w:rFonts w:asciiTheme="majorBidi" w:hAnsiTheme="majorBidi"/>
          <w:sz w:val="30"/>
          <w:szCs w:val="30"/>
        </w:rPr>
        <w:t xml:space="preserve">Cash Account) </w:t>
      </w:r>
      <w:r w:rsidRPr="00F873D3">
        <w:rPr>
          <w:rFonts w:asciiTheme="majorBidi" w:hAnsiTheme="majorBidi"/>
          <w:sz w:val="30"/>
          <w:szCs w:val="30"/>
          <w:cs/>
        </w:rPr>
        <w:t xml:space="preserve">จากการที่ลูกค้าอาจไม่สามารถชำระราคาค่าซื้อหลักทรัพย์ได้เมื่อครบกำหนดชำระราคาภายใน </w:t>
      </w:r>
      <w:r w:rsidRPr="00F873D3">
        <w:rPr>
          <w:rFonts w:asciiTheme="majorBidi" w:hAnsiTheme="majorBidi"/>
          <w:sz w:val="30"/>
          <w:szCs w:val="30"/>
        </w:rPr>
        <w:t>2</w:t>
      </w:r>
      <w:r w:rsidRPr="00F873D3">
        <w:rPr>
          <w:rFonts w:asciiTheme="majorBidi" w:hAnsiTheme="majorBidi"/>
          <w:sz w:val="30"/>
          <w:szCs w:val="30"/>
          <w:cs/>
        </w:rPr>
        <w:t xml:space="preserve"> วันทำการถัดจากวันที่ซื้อหลักทรัพย์ (</w:t>
      </w:r>
      <w:r w:rsidRPr="00F873D3">
        <w:rPr>
          <w:rFonts w:asciiTheme="majorBidi" w:hAnsiTheme="majorBidi"/>
          <w:sz w:val="30"/>
          <w:szCs w:val="30"/>
        </w:rPr>
        <w:t xml:space="preserve">T+2) </w:t>
      </w:r>
      <w:r w:rsidRPr="00F873D3">
        <w:rPr>
          <w:rFonts w:asciiTheme="majorBidi" w:hAnsiTheme="majorBidi"/>
          <w:sz w:val="30"/>
          <w:szCs w:val="30"/>
          <w:cs/>
        </w:rPr>
        <w:t xml:space="preserve">อย่างไรก็ตาม ความเสี่ยงดังกล่าวค่อนข้างจำกัด เนื่องจากกฎเกณฑ์ที่เข้มงวดของทางการที่กำหนดให้ลูกค้าต้องวางหลักประกันไม่ต่ำกว่าร้อยละ </w:t>
      </w:r>
      <w:r w:rsidRPr="00F873D3">
        <w:rPr>
          <w:rFonts w:asciiTheme="majorBidi" w:hAnsiTheme="majorBidi"/>
          <w:sz w:val="30"/>
          <w:szCs w:val="30"/>
        </w:rPr>
        <w:t>20</w:t>
      </w:r>
      <w:r w:rsidRPr="00F873D3">
        <w:rPr>
          <w:rFonts w:asciiTheme="majorBidi" w:hAnsiTheme="majorBidi"/>
          <w:sz w:val="30"/>
          <w:szCs w:val="30"/>
          <w:cs/>
        </w:rPr>
        <w:t xml:space="preserve"> ของวงเงินซื้อขายหลักทรัพย์ที่ได้รับในบัญชีดังกล่าว อีกทั้งกระบวน</w:t>
      </w:r>
      <w:r w:rsidR="00DD72BC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การบังคับปิดสถานะการลงทุน (</w:t>
      </w:r>
      <w:r w:rsidRPr="00F873D3">
        <w:rPr>
          <w:rFonts w:asciiTheme="majorBidi" w:hAnsiTheme="majorBidi"/>
          <w:sz w:val="30"/>
          <w:szCs w:val="30"/>
        </w:rPr>
        <w:t xml:space="preserve">Force Sell) </w:t>
      </w:r>
      <w:r w:rsidRPr="00F873D3">
        <w:rPr>
          <w:rFonts w:asciiTheme="majorBidi" w:hAnsiTheme="majorBidi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BDB45A7" w14:textId="77777777" w:rsidR="00DD77D5" w:rsidRPr="00F873D3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03E62FE" w14:textId="2826919B" w:rsidR="00DD77D5" w:rsidRPr="00BC524F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 และพิจารณาวงเงินให้เหมาะสมกับฐานะ ความสามารถในการชำระหนี้ของลูกค้า รวมถึงจัดให้มีการประเมินความเสี่ยงอย่างสม่ำเสมอผ่านกระบวนการทบทวนวงเงิน และติดตามพฤติกรรมการซื้อขายหลักทรัพย์ของลูกค้า</w:t>
      </w:r>
      <w:r w:rsidR="007C5EE4" w:rsidRPr="00F873D3">
        <w:rPr>
          <w:rFonts w:asciiTheme="majorBidi" w:hAnsiTheme="majorBidi"/>
          <w:sz w:val="30"/>
          <w:szCs w:val="30"/>
          <w:cs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อย่างใกล้ชิด</w:t>
      </w:r>
    </w:p>
    <w:p w14:paraId="6AACA4F9" w14:textId="17EA76D9" w:rsidR="007E28AF" w:rsidRPr="00F873D3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</w:rPr>
        <w:br w:type="page"/>
      </w:r>
    </w:p>
    <w:p w14:paraId="74684BFD" w14:textId="08D4719D" w:rsidR="00DD77D5" w:rsidRPr="00F873D3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  <w:r w:rsidR="003C117B" w:rsidRPr="00F873D3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44346067" w14:textId="77777777" w:rsidR="00DD77D5" w:rsidRPr="00F873D3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0381F12" w14:textId="0AB52E46" w:rsidR="00DD77D5" w:rsidRPr="00BC524F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="00D14132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เงินหลักประกันของลูกค้าที่วางไว้กับบริษัท ซึ่งทำให้ไม่เพียงพอที่จะชำระหนี้กับสำนักหักบัญชีได้ ดังนั้นเพื่อเป็นการลดความเสี่ยงที่จะเกิดขึ้น บริษัทจึงมีมาตรการควบคุมความเสี่ยงโดยจะคัดเลือกลูกค้าที่มีความรู้ ความเข้าใจ หรือมีประสบการณ์การลงทุนในสัญญาซื้อขายล่วงหน้าตามเกณฑ์ภายในที่บริษัทกำหนดไว้ ดำเนินการพิจารณาวงเงินให้เหมาะสมกับฐานะความสามารถในการชำระหนี้ของลูกค้า รวมถึงจัดให้มี</w:t>
      </w:r>
      <w:r w:rsidR="00A16657" w:rsidRPr="00F873D3">
        <w:rPr>
          <w:rFonts w:asciiTheme="majorBidi" w:hAnsiTheme="majorBidi"/>
          <w:sz w:val="30"/>
          <w:szCs w:val="30"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 และติดตามพฤติกรรมการซื้อขายสัญญาซื้อขายล่วงหน้าของลูกค้าอย่างใกล้ชิด รวมถึงการควบคุมความเพียงพอของหลักประกันให้เป็นไปตามเกณฑ์ที่กำหนดโดยเคร่งครัด เพื่อป้องกันความเสี่ยงจากการขาดทุนจำนวนมากในบัญชีลูกค้า 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</w:p>
    <w:p w14:paraId="554209EC" w14:textId="03FFBAD3" w:rsidR="008803FC" w:rsidRPr="00F873D3" w:rsidRDefault="008803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40CEEFF" w14:textId="449AD5D9" w:rsidR="00DD77D5" w:rsidRPr="00BC524F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C524F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ความเสี่ยงด้านเครดิตจากเงินลงทุน</w:t>
      </w:r>
    </w:p>
    <w:p w14:paraId="0CDE9E9D" w14:textId="77777777" w:rsidR="00DD77D5" w:rsidRPr="00BC524F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98B6A02" w14:textId="019D2FF8" w:rsidR="00052D91" w:rsidRPr="00367F6B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C524F">
        <w:rPr>
          <w:rFonts w:asciiTheme="majorBidi" w:hAnsiTheme="majorBidi"/>
          <w:sz w:val="30"/>
          <w:szCs w:val="30"/>
          <w:cs/>
        </w:rPr>
        <w:t>บริษัทมีความเสี่ยง</w:t>
      </w:r>
      <w:r w:rsidR="00C94FC5" w:rsidRPr="00BC524F">
        <w:rPr>
          <w:rFonts w:asciiTheme="majorBidi" w:hAnsiTheme="majorBidi"/>
          <w:sz w:val="30"/>
          <w:szCs w:val="30"/>
          <w:cs/>
        </w:rPr>
        <w:t>ด้านเครดิต</w:t>
      </w:r>
      <w:r w:rsidRPr="00BC524F">
        <w:rPr>
          <w:rFonts w:asciiTheme="majorBidi" w:hAnsiTheme="majorBidi"/>
          <w:sz w:val="30"/>
          <w:szCs w:val="30"/>
          <w:cs/>
        </w:rPr>
        <w:t>จากเงินลงทุนในตราสารหนี้ (</w:t>
      </w:r>
      <w:r w:rsidRPr="00BC524F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BC524F">
        <w:rPr>
          <w:rFonts w:asciiTheme="majorBidi" w:hAnsiTheme="majorBidi"/>
          <w:sz w:val="30"/>
          <w:szCs w:val="30"/>
          <w:cs/>
        </w:rPr>
        <w:t xml:space="preserve"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 </w:t>
      </w:r>
      <w:r w:rsidRPr="00BC524F">
        <w:rPr>
          <w:rFonts w:asciiTheme="majorBidi" w:hAnsiTheme="majorBidi"/>
          <w:sz w:val="30"/>
          <w:szCs w:val="30"/>
        </w:rPr>
        <w:t xml:space="preserve">Thai Sovereign Risk </w:t>
      </w:r>
      <w:r w:rsidRPr="00BC524F">
        <w:rPr>
          <w:rFonts w:asciiTheme="majorBidi" w:hAnsiTheme="majorBidi"/>
          <w:sz w:val="30"/>
          <w:szCs w:val="30"/>
          <w:cs/>
        </w:rPr>
        <w:t>เช่น ตราสารหนี้ภาครัฐ ตราสารหนี้ที่ออกและ/หรือค้ำประกันเงินต้นและดอกเบี้ยโดยกระทรวงการคลัง เพื่อให้เป็นไปตามนโยบายและแนวทางปฏิบัติสำหรับการลงทุนเพื่อการบริหาร</w:t>
      </w:r>
      <w:r w:rsidR="00DD72BC" w:rsidRPr="00BC524F">
        <w:rPr>
          <w:rFonts w:asciiTheme="majorBidi" w:hAnsiTheme="majorBidi"/>
          <w:sz w:val="30"/>
          <w:szCs w:val="30"/>
        </w:rPr>
        <w:br/>
      </w:r>
      <w:r w:rsidRPr="00BC524F">
        <w:rPr>
          <w:rFonts w:asciiTheme="majorBidi" w:hAnsiTheme="majorBidi"/>
          <w:sz w:val="30"/>
          <w:szCs w:val="30"/>
          <w:cs/>
        </w:rPr>
        <w:t xml:space="preserve">สภาพคล่องของบริษัท ณ วันที่ </w:t>
      </w:r>
      <w:r w:rsidR="00B75AF8" w:rsidRPr="00BC524F">
        <w:rPr>
          <w:rFonts w:asciiTheme="majorBidi" w:hAnsiTheme="majorBidi"/>
          <w:sz w:val="30"/>
          <w:szCs w:val="30"/>
        </w:rPr>
        <w:t>3</w:t>
      </w:r>
      <w:r w:rsidR="00D6427E" w:rsidRPr="00BC524F">
        <w:rPr>
          <w:rFonts w:asciiTheme="majorBidi" w:hAnsiTheme="majorBidi"/>
          <w:sz w:val="30"/>
          <w:szCs w:val="30"/>
        </w:rPr>
        <w:t>0</w:t>
      </w:r>
      <w:r w:rsidR="00B75AF8" w:rsidRPr="00BC524F">
        <w:rPr>
          <w:rFonts w:asciiTheme="majorBidi" w:hAnsiTheme="majorBidi"/>
          <w:sz w:val="30"/>
          <w:szCs w:val="30"/>
        </w:rPr>
        <w:t xml:space="preserve"> </w:t>
      </w:r>
      <w:r w:rsidR="002E4FF8" w:rsidRPr="00BC524F">
        <w:rPr>
          <w:rFonts w:asciiTheme="majorBidi" w:hAnsiTheme="majorBidi"/>
          <w:sz w:val="30"/>
          <w:szCs w:val="30"/>
          <w:cs/>
        </w:rPr>
        <w:t>มิถุนายน</w:t>
      </w:r>
      <w:r w:rsidR="00B75AF8" w:rsidRPr="00BC524F">
        <w:rPr>
          <w:rFonts w:asciiTheme="majorBidi" w:hAnsiTheme="majorBidi"/>
          <w:sz w:val="30"/>
          <w:szCs w:val="30"/>
          <w:cs/>
        </w:rPr>
        <w:t xml:space="preserve"> </w:t>
      </w:r>
      <w:r w:rsidR="00B75AF8" w:rsidRPr="00BC524F">
        <w:rPr>
          <w:rFonts w:asciiTheme="majorBidi" w:hAnsiTheme="majorBidi"/>
          <w:sz w:val="30"/>
          <w:szCs w:val="30"/>
        </w:rPr>
        <w:t>256</w:t>
      </w:r>
      <w:r w:rsidR="004422FA" w:rsidRPr="00BC524F">
        <w:rPr>
          <w:rFonts w:asciiTheme="majorBidi" w:hAnsiTheme="majorBidi"/>
          <w:sz w:val="30"/>
          <w:szCs w:val="30"/>
        </w:rPr>
        <w:t>5</w:t>
      </w:r>
      <w:r w:rsidRPr="00BC524F">
        <w:rPr>
          <w:rFonts w:asciiTheme="majorBidi" w:hAnsiTheme="majorBidi"/>
          <w:sz w:val="30"/>
          <w:szCs w:val="30"/>
        </w:rPr>
        <w:t xml:space="preserve"> </w:t>
      </w:r>
      <w:r w:rsidRPr="00BC524F">
        <w:rPr>
          <w:rFonts w:asciiTheme="majorBidi" w:hAnsiTheme="majorBidi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367F6B" w:rsidRPr="00BC524F">
        <w:rPr>
          <w:rFonts w:asciiTheme="majorBidi" w:hAnsiTheme="majorBidi"/>
          <w:sz w:val="30"/>
          <w:szCs w:val="30"/>
          <w:cs/>
        </w:rPr>
        <w:t xml:space="preserve"> </w:t>
      </w:r>
      <w:r w:rsidR="004422FA" w:rsidRPr="00BC524F">
        <w:rPr>
          <w:rFonts w:asciiTheme="majorBidi" w:hAnsiTheme="majorBidi"/>
          <w:sz w:val="30"/>
          <w:szCs w:val="30"/>
        </w:rPr>
        <w:t>1</w:t>
      </w:r>
      <w:r w:rsidR="00367F6B" w:rsidRPr="00BC524F">
        <w:rPr>
          <w:rFonts w:asciiTheme="majorBidi" w:hAnsiTheme="majorBidi"/>
          <w:sz w:val="30"/>
          <w:szCs w:val="30"/>
        </w:rPr>
        <w:t>,</w:t>
      </w:r>
      <w:r w:rsidR="004422FA" w:rsidRPr="00BC524F">
        <w:rPr>
          <w:rFonts w:asciiTheme="majorBidi" w:hAnsiTheme="majorBidi"/>
          <w:sz w:val="30"/>
          <w:szCs w:val="30"/>
        </w:rPr>
        <w:t>656</w:t>
      </w:r>
      <w:r w:rsidR="00367F6B" w:rsidRPr="00BC524F">
        <w:rPr>
          <w:rFonts w:asciiTheme="majorBidi" w:hAnsiTheme="majorBidi"/>
          <w:sz w:val="30"/>
          <w:szCs w:val="30"/>
          <w:cs/>
        </w:rPr>
        <w:t>.</w:t>
      </w:r>
      <w:r w:rsidR="004422FA" w:rsidRPr="00BC524F">
        <w:rPr>
          <w:rFonts w:asciiTheme="majorBidi" w:hAnsiTheme="majorBidi"/>
          <w:sz w:val="30"/>
          <w:szCs w:val="30"/>
        </w:rPr>
        <w:t>2</w:t>
      </w:r>
      <w:r w:rsidR="00367F6B" w:rsidRPr="00BC524F">
        <w:rPr>
          <w:rFonts w:asciiTheme="majorBidi" w:hAnsiTheme="majorBidi"/>
          <w:sz w:val="30"/>
          <w:szCs w:val="30"/>
          <w:cs/>
        </w:rPr>
        <w:t xml:space="preserve"> </w:t>
      </w:r>
      <w:r w:rsidR="00C02C2F" w:rsidRPr="00BC524F">
        <w:rPr>
          <w:rFonts w:asciiTheme="majorBidi" w:hAnsiTheme="majorBidi"/>
          <w:sz w:val="30"/>
          <w:szCs w:val="30"/>
        </w:rPr>
        <w:t xml:space="preserve"> </w:t>
      </w:r>
      <w:r w:rsidRPr="00BC524F">
        <w:rPr>
          <w:rFonts w:asciiTheme="majorBidi" w:hAnsiTheme="majorBidi"/>
          <w:sz w:val="30"/>
          <w:szCs w:val="30"/>
          <w:cs/>
        </w:rPr>
        <w:t>ล</w:t>
      </w:r>
      <w:r w:rsidR="00B35C8C" w:rsidRPr="00BC524F">
        <w:rPr>
          <w:rFonts w:asciiTheme="majorBidi" w:hAnsiTheme="majorBidi"/>
          <w:sz w:val="30"/>
          <w:szCs w:val="30"/>
          <w:cs/>
        </w:rPr>
        <w:t>้านบาท</w:t>
      </w:r>
      <w:r w:rsidR="00C02C2F" w:rsidRPr="00BC524F">
        <w:rPr>
          <w:rFonts w:asciiTheme="majorBidi" w:hAnsiTheme="majorBidi"/>
          <w:sz w:val="30"/>
          <w:szCs w:val="30"/>
        </w:rPr>
        <w:t xml:space="preserve"> 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>(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>31</w:t>
      </w:r>
      <w:r w:rsidR="00D6427E" w:rsidRPr="00BC524F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>256</w:t>
      </w:r>
      <w:r w:rsidR="004422FA" w:rsidRPr="00BC524F">
        <w:rPr>
          <w:rFonts w:asciiTheme="majorBidi" w:hAnsiTheme="majorBidi"/>
          <w:i/>
          <w:iCs/>
          <w:sz w:val="30"/>
          <w:szCs w:val="30"/>
        </w:rPr>
        <w:t>4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>57.2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BC524F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>)</w:t>
      </w:r>
      <w:r w:rsidR="0042048B" w:rsidRPr="00BC524F">
        <w:rPr>
          <w:rFonts w:asciiTheme="majorBidi" w:hAnsiTheme="majorBidi"/>
          <w:sz w:val="30"/>
          <w:szCs w:val="30"/>
          <w:cs/>
        </w:rPr>
        <w:t xml:space="preserve"> </w:t>
      </w:r>
      <w:r w:rsidRPr="00BC524F">
        <w:rPr>
          <w:rFonts w:asciiTheme="majorBidi" w:hAnsiTheme="majorBidi"/>
          <w:sz w:val="30"/>
          <w:szCs w:val="30"/>
          <w:cs/>
        </w:rPr>
        <w:t xml:space="preserve">โดยเป็นพันธบัตรรัฐบาลจำนวน </w:t>
      </w:r>
      <w:r w:rsidR="00367F6B" w:rsidRPr="00BC524F">
        <w:rPr>
          <w:rFonts w:asciiTheme="majorBidi" w:hAnsiTheme="majorBidi"/>
          <w:sz w:val="30"/>
          <w:szCs w:val="30"/>
        </w:rPr>
        <w:t>1,613.2</w:t>
      </w:r>
      <w:r w:rsidRPr="00BC524F">
        <w:rPr>
          <w:rFonts w:asciiTheme="majorBidi" w:hAnsiTheme="majorBidi"/>
          <w:sz w:val="30"/>
          <w:szCs w:val="30"/>
          <w:cs/>
        </w:rPr>
        <w:t xml:space="preserve">ล้านบาท ตราสารหนี้ภาคเอกชนจำนวน </w:t>
      </w:r>
      <w:r w:rsidR="00367F6B" w:rsidRPr="00BC524F">
        <w:rPr>
          <w:rFonts w:asciiTheme="majorBidi" w:hAnsiTheme="majorBidi"/>
          <w:sz w:val="30"/>
          <w:szCs w:val="30"/>
        </w:rPr>
        <w:t xml:space="preserve">15.8 </w:t>
      </w:r>
      <w:r w:rsidRPr="00BC524F">
        <w:rPr>
          <w:rFonts w:asciiTheme="majorBidi" w:hAnsiTheme="majorBidi"/>
          <w:sz w:val="30"/>
          <w:szCs w:val="30"/>
          <w:cs/>
        </w:rPr>
        <w:t>ล้านบาท</w:t>
      </w:r>
      <w:r w:rsidR="00986DFE" w:rsidRPr="00BC524F">
        <w:rPr>
          <w:rFonts w:asciiTheme="majorBidi" w:hAnsiTheme="majorBidi"/>
          <w:sz w:val="30"/>
          <w:szCs w:val="30"/>
          <w:cs/>
        </w:rPr>
        <w:t xml:space="preserve"> และเป็นตราสารหนี้ต่างประเทศ</w:t>
      </w:r>
      <w:r w:rsidR="00BC524F">
        <w:rPr>
          <w:rFonts w:asciiTheme="majorBidi" w:hAnsiTheme="majorBidi" w:hint="cs"/>
          <w:sz w:val="30"/>
          <w:szCs w:val="30"/>
          <w:cs/>
        </w:rPr>
        <w:t>จำนวน</w:t>
      </w:r>
      <w:r w:rsidR="00986DFE" w:rsidRPr="00BC524F">
        <w:rPr>
          <w:rFonts w:asciiTheme="majorBidi" w:hAnsiTheme="majorBidi"/>
          <w:sz w:val="30"/>
          <w:szCs w:val="30"/>
          <w:cs/>
        </w:rPr>
        <w:t xml:space="preserve"> </w:t>
      </w:r>
      <w:r w:rsidR="00367F6B" w:rsidRPr="00BC524F">
        <w:rPr>
          <w:rFonts w:asciiTheme="majorBidi" w:hAnsiTheme="majorBidi"/>
          <w:sz w:val="30"/>
          <w:szCs w:val="30"/>
        </w:rPr>
        <w:t xml:space="preserve">27.2 </w:t>
      </w:r>
      <w:r w:rsidR="00BC524F">
        <w:rPr>
          <w:rFonts w:asciiTheme="majorBidi" w:hAnsiTheme="majorBidi"/>
          <w:sz w:val="30"/>
          <w:szCs w:val="30"/>
          <w:cs/>
        </w:rPr>
        <w:br/>
      </w:r>
      <w:r w:rsidR="00986DFE" w:rsidRPr="00BC524F">
        <w:rPr>
          <w:rFonts w:asciiTheme="majorBidi" w:hAnsiTheme="majorBidi"/>
          <w:sz w:val="30"/>
          <w:szCs w:val="30"/>
          <w:cs/>
        </w:rPr>
        <w:t>ล้านบาท</w:t>
      </w:r>
      <w:r w:rsidR="00C02C2F" w:rsidRPr="00BC524F">
        <w:rPr>
          <w:rFonts w:asciiTheme="majorBidi" w:hAnsiTheme="majorBidi"/>
          <w:sz w:val="30"/>
          <w:szCs w:val="30"/>
        </w:rPr>
        <w:t xml:space="preserve"> 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>(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D6427E" w:rsidRPr="00BC524F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>256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>4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986DFE" w:rsidRPr="00BC524F">
        <w:rPr>
          <w:rFonts w:asciiTheme="majorBidi" w:hAnsiTheme="majorBidi"/>
          <w:i/>
          <w:iCs/>
          <w:sz w:val="30"/>
          <w:szCs w:val="30"/>
          <w:cs/>
        </w:rPr>
        <w:t>พันธบัตรรัฐบาลจำนวน</w:t>
      </w:r>
      <w:r w:rsidR="00986DFE" w:rsidRPr="00BC524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>25.2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BC524F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2E4FF8" w:rsidRPr="00BC524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86DFE" w:rsidRPr="00BC524F">
        <w:rPr>
          <w:rFonts w:asciiTheme="majorBidi" w:hAnsiTheme="majorBidi"/>
          <w:i/>
          <w:iCs/>
          <w:sz w:val="30"/>
          <w:szCs w:val="30"/>
          <w:cs/>
        </w:rPr>
        <w:t>ตราสารหนี้ภาคเอกชนจำนวน</w:t>
      </w:r>
      <w:r w:rsidR="00C02C2F" w:rsidRPr="00BC524F" w:rsidDel="00986DF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6427E" w:rsidRPr="00BC524F">
        <w:rPr>
          <w:rFonts w:asciiTheme="majorBidi" w:hAnsiTheme="majorBidi"/>
          <w:i/>
          <w:iCs/>
          <w:sz w:val="30"/>
          <w:szCs w:val="30"/>
        </w:rPr>
        <w:t>14.5</w:t>
      </w:r>
      <w:r w:rsidR="00C02C2F" w:rsidRPr="00BC524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BC524F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D706A2" w:rsidRPr="00BC524F">
        <w:rPr>
          <w:rFonts w:asciiTheme="majorBidi" w:hAnsiTheme="majorBidi"/>
          <w:i/>
          <w:iCs/>
          <w:sz w:val="30"/>
          <w:szCs w:val="30"/>
          <w:cs/>
        </w:rPr>
        <w:t>และตราสารหนี้</w:t>
      </w:r>
      <w:r w:rsidR="00553381" w:rsidRPr="00BC524F">
        <w:rPr>
          <w:rFonts w:asciiTheme="majorBidi" w:hAnsiTheme="majorBidi"/>
          <w:i/>
          <w:iCs/>
          <w:sz w:val="30"/>
          <w:szCs w:val="30"/>
          <w:cs/>
        </w:rPr>
        <w:t>ต่างประเทศ</w:t>
      </w:r>
      <w:r w:rsidR="00D706A2" w:rsidRPr="00BC524F">
        <w:rPr>
          <w:rFonts w:asciiTheme="majorBidi" w:hAnsiTheme="majorBidi"/>
          <w:i/>
          <w:iCs/>
          <w:sz w:val="30"/>
          <w:szCs w:val="30"/>
          <w:cs/>
        </w:rPr>
        <w:t xml:space="preserve">จำนวน </w:t>
      </w:r>
      <w:r w:rsidR="00D706A2" w:rsidRPr="00BC524F">
        <w:rPr>
          <w:rFonts w:asciiTheme="majorBidi" w:hAnsiTheme="majorBidi"/>
          <w:i/>
          <w:iCs/>
          <w:sz w:val="30"/>
          <w:szCs w:val="30"/>
          <w:lang w:val="en-GB"/>
        </w:rPr>
        <w:t>1</w:t>
      </w:r>
      <w:r w:rsidR="00553381" w:rsidRPr="00BC524F">
        <w:rPr>
          <w:rFonts w:asciiTheme="majorBidi" w:hAnsiTheme="majorBidi"/>
          <w:i/>
          <w:iCs/>
          <w:sz w:val="30"/>
          <w:szCs w:val="30"/>
          <w:lang w:val="en-GB"/>
        </w:rPr>
        <w:t>7.5</w:t>
      </w:r>
      <w:r w:rsidR="00D706A2" w:rsidRPr="00BC524F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="00D706A2" w:rsidRPr="00BC524F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C02C2F" w:rsidRPr="00BC524F">
        <w:rPr>
          <w:rFonts w:asciiTheme="majorBidi" w:hAnsiTheme="majorBidi"/>
          <w:sz w:val="30"/>
          <w:szCs w:val="30"/>
        </w:rPr>
        <w:t>)</w:t>
      </w:r>
    </w:p>
    <w:p w14:paraId="0BA90766" w14:textId="77777777" w:rsidR="00363F46" w:rsidRPr="00367F6B" w:rsidRDefault="00363F46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E65280E" w14:textId="07B4EE6F" w:rsidR="007B1420" w:rsidRPr="00D14BF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367F6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 w:rsidRPr="00367F6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367F6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  <w:r w:rsidR="003C117B" w:rsidRPr="00367F6B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182BCE0D" w14:textId="638C9A78" w:rsidR="007B1420" w:rsidRPr="00D14BF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40ECDF4" w14:textId="0B7AA40E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14BF0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="00217DC6" w:rsidRPr="00D14BF0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D14BF0">
        <w:rPr>
          <w:rFonts w:asciiTheme="majorBidi" w:hAnsiTheme="majorBidi" w:hint="cs"/>
          <w:sz w:val="30"/>
          <w:szCs w:val="30"/>
          <w:cs/>
        </w:rPr>
        <w:t>อนุพันธ์</w:t>
      </w:r>
      <w:r w:rsidR="00C33C9A" w:rsidRPr="00D14BF0">
        <w:rPr>
          <w:rFonts w:asciiTheme="majorBidi" w:hAnsiTheme="majorBidi" w:hint="cs"/>
          <w:sz w:val="30"/>
          <w:szCs w:val="30"/>
          <w:cs/>
        </w:rPr>
        <w:t>มี</w:t>
      </w:r>
      <w:r w:rsidRPr="00D14BF0">
        <w:rPr>
          <w:rFonts w:asciiTheme="majorBidi" w:hAnsiTheme="majorBidi" w:hint="cs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F209FD" w:rsidRPr="00D14BF0">
        <w:rPr>
          <w:rFonts w:asciiTheme="majorBidi" w:hAnsiTheme="majorBidi" w:hint="cs"/>
          <w:sz w:val="30"/>
          <w:szCs w:val="30"/>
          <w:cs/>
        </w:rPr>
        <w:t>ซึ่ง</w:t>
      </w:r>
      <w:r w:rsidRPr="00D14BF0">
        <w:rPr>
          <w:rFonts w:asciiTheme="majorBidi" w:hAnsiTheme="majorBidi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bookmarkEnd w:id="7"/>
    <w:p w14:paraId="7F6B1283" w14:textId="1250F8D8" w:rsidR="007E28AF" w:rsidRDefault="007E28A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07274E5B" w14:textId="4B000E09" w:rsidR="007B4950" w:rsidRPr="00BC524F" w:rsidRDefault="001C69E8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F873D3">
        <w:rPr>
          <w:rFonts w:asciiTheme="majorBidi" w:hAnsiTheme="majorBidi"/>
          <w:b/>
          <w:bCs/>
          <w:i/>
          <w:iCs/>
          <w:sz w:val="30"/>
          <w:szCs w:val="30"/>
        </w:rPr>
        <w:t>.2.</w:t>
      </w:r>
      <w:r w:rsidR="005F2E26" w:rsidRPr="00F873D3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F873D3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BC524F" w:rsidRDefault="002142C1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AF67266" w14:textId="56954B7E" w:rsidR="00DD77D5" w:rsidRPr="00BC524F" w:rsidRDefault="00DD77D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 แต่ต้นทุนการจัดหาเงินสูงเกินกว่าระดับที่ยอมรับได้ รวมถึงความเสี่ยงที่ไม่สามารถยกเลิก (</w:t>
      </w:r>
      <w:r w:rsidRPr="00F873D3">
        <w:rPr>
          <w:rFonts w:asciiTheme="majorBidi" w:hAnsiTheme="majorBidi" w:cstheme="majorBidi"/>
          <w:sz w:val="30"/>
          <w:szCs w:val="30"/>
        </w:rPr>
        <w:t xml:space="preserve">Unwind) </w:t>
      </w:r>
      <w:r w:rsidRPr="00F873D3">
        <w:rPr>
          <w:rFonts w:asciiTheme="majorBidi" w:hAnsiTheme="majorBidi"/>
          <w:sz w:val="30"/>
          <w:szCs w:val="30"/>
          <w:cs/>
        </w:rPr>
        <w:t>หรือหักกลบ (</w:t>
      </w:r>
      <w:r w:rsidRPr="00F873D3">
        <w:rPr>
          <w:rFonts w:asciiTheme="majorBidi" w:hAnsiTheme="majorBidi" w:cstheme="majorBidi"/>
          <w:sz w:val="30"/>
          <w:szCs w:val="30"/>
        </w:rPr>
        <w:t xml:space="preserve">Offset) </w:t>
      </w:r>
      <w:r w:rsidRPr="00F873D3">
        <w:rPr>
          <w:rFonts w:asciiTheme="majorBidi" w:hAnsiTheme="majorBidi"/>
          <w:sz w:val="30"/>
          <w:szCs w:val="30"/>
          <w:cs/>
        </w:rPr>
        <w:t>ความเสี่ยงที่มีอยู่ได้จากสินทรัพย์ ทำให้ต้องขายสินทรัพย์ในราคาต่ำกว่าต้นทุนที่ซื้อมาเนื่องจากสินทรัพย์นั้นมีสภาพคล่องต่ำ หรือเกิดภาวะตลาดขาดสภาพคล่องซึ่งอาจส่งผลกระทบต่อฐานะการเงินของบริษัททั้งในปัจจุบันและอนาคต รวมทั้งการบริหารสภาพคล่องของเงินคงเหลือของลูกค้า</w:t>
      </w:r>
    </w:p>
    <w:p w14:paraId="387E12D1" w14:textId="77777777" w:rsidR="002142C1" w:rsidRPr="00BC524F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9EB7329" w14:textId="7B812E86" w:rsidR="00F7469D" w:rsidRPr="00BC524F" w:rsidRDefault="00356B6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BC524F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6E25E9" w:rsidRPr="00BC524F">
        <w:rPr>
          <w:rFonts w:asciiTheme="majorBidi" w:hAnsiTheme="majorBidi"/>
          <w:sz w:val="30"/>
          <w:szCs w:val="30"/>
          <w:cs/>
        </w:rPr>
        <w:t>แสดง</w:t>
      </w:r>
      <w:r w:rsidRPr="00BC524F">
        <w:rPr>
          <w:rFonts w:asciiTheme="majorBidi" w:hAnsi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C1F4C1F" w14:textId="77777777" w:rsidR="00D6427E" w:rsidRPr="00BC524F" w:rsidRDefault="00D6427E" w:rsidP="00D6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D6427E" w:rsidRPr="00BC524F" w14:paraId="72A4E95D" w14:textId="77777777" w:rsidTr="00D3129B">
        <w:trPr>
          <w:tblHeader/>
        </w:trPr>
        <w:tc>
          <w:tcPr>
            <w:tcW w:w="3330" w:type="dxa"/>
            <w:vAlign w:val="bottom"/>
          </w:tcPr>
          <w:p w14:paraId="77B7FF00" w14:textId="77777777" w:rsidR="00D6427E" w:rsidRPr="00BC524F" w:rsidRDefault="00D6427E" w:rsidP="00D312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8BE969D" w14:textId="43086DFC" w:rsidR="00D6427E" w:rsidRPr="00BC524F" w:rsidRDefault="00D6427E" w:rsidP="00D312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C524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C524F">
              <w:rPr>
                <w:rFonts w:ascii="Angsana New" w:hAnsi="Angsana New"/>
                <w:sz w:val="28"/>
                <w:szCs w:val="28"/>
              </w:rPr>
              <w:t>256</w:t>
            </w:r>
            <w:r w:rsidR="004422FA" w:rsidRPr="00BC524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6427E" w:rsidRPr="00BC524F" w14:paraId="0E7001B1" w14:textId="77777777" w:rsidTr="00D3129B">
        <w:trPr>
          <w:tblHeader/>
        </w:trPr>
        <w:tc>
          <w:tcPr>
            <w:tcW w:w="3330" w:type="dxa"/>
            <w:vAlign w:val="bottom"/>
          </w:tcPr>
          <w:p w14:paraId="3B9976F1" w14:textId="77777777" w:rsidR="00D6427E" w:rsidRPr="00BC524F" w:rsidRDefault="00D6427E" w:rsidP="00D312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74D398" w14:textId="77777777" w:rsidR="00D6427E" w:rsidRPr="00BC524F" w:rsidRDefault="00D6427E" w:rsidP="00D3129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1E6321A" w14:textId="77777777" w:rsidR="00D6427E" w:rsidRPr="00BC524F" w:rsidRDefault="00D6427E" w:rsidP="00D312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71CFF03" w14:textId="77777777" w:rsidR="00D6427E" w:rsidRPr="00BC524F" w:rsidRDefault="00D6427E" w:rsidP="00D3129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6427E" w:rsidRPr="00BC524F" w14:paraId="01445DC2" w14:textId="77777777" w:rsidTr="00D3129B">
        <w:trPr>
          <w:tblHeader/>
        </w:trPr>
        <w:tc>
          <w:tcPr>
            <w:tcW w:w="3330" w:type="dxa"/>
            <w:vAlign w:val="bottom"/>
          </w:tcPr>
          <w:p w14:paraId="79FD907B" w14:textId="77777777" w:rsidR="00D6427E" w:rsidRPr="00BC524F" w:rsidRDefault="00D6427E" w:rsidP="00D312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ACD5" w14:textId="77777777" w:rsidR="00D6427E" w:rsidRPr="00BC524F" w:rsidRDefault="00D6427E" w:rsidP="00D3129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89F1B75" w14:textId="77777777" w:rsidR="00D6427E" w:rsidRPr="00BC524F" w:rsidRDefault="00D6427E" w:rsidP="00D3129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AED1432" w14:textId="77777777" w:rsidR="00D6427E" w:rsidRPr="00BC524F" w:rsidRDefault="00D6427E" w:rsidP="00D312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2CA0F3" w14:textId="77777777" w:rsidR="00D6427E" w:rsidRPr="00BC524F" w:rsidRDefault="00D6427E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BC524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BC524F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275B80" w14:textId="77777777" w:rsidR="00D6427E" w:rsidRPr="00BC524F" w:rsidRDefault="00D6427E" w:rsidP="00D312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E1372" w14:textId="77777777" w:rsidR="00D6427E" w:rsidRPr="00BC524F" w:rsidRDefault="00D6427E" w:rsidP="00D3129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C52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524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BC52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524F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Pr="00BC524F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C52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6CBD00" w14:textId="77777777" w:rsidR="00D6427E" w:rsidRPr="00BC524F" w:rsidRDefault="00D6427E" w:rsidP="00D3129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9B98DF" w14:textId="77777777" w:rsidR="00D6427E" w:rsidRPr="00BC524F" w:rsidRDefault="00D6427E" w:rsidP="00D3129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6427E" w:rsidRPr="00BC524F" w14:paraId="2506032D" w14:textId="77777777" w:rsidTr="00D3129B">
        <w:tc>
          <w:tcPr>
            <w:tcW w:w="3330" w:type="dxa"/>
          </w:tcPr>
          <w:p w14:paraId="36CD9E8A" w14:textId="77777777" w:rsidR="00D6427E" w:rsidRPr="00BC524F" w:rsidRDefault="00D6427E" w:rsidP="00D3129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947DD6B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C524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427E" w:rsidRPr="00BC524F" w14:paraId="612D2DF4" w14:textId="77777777" w:rsidTr="00D3129B">
        <w:tc>
          <w:tcPr>
            <w:tcW w:w="3330" w:type="dxa"/>
            <w:hideMark/>
          </w:tcPr>
          <w:p w14:paraId="72B49CC0" w14:textId="77777777" w:rsidR="00D6427E" w:rsidRPr="00BC524F" w:rsidRDefault="00D6427E" w:rsidP="00D3129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BC5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5EE75ED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2EC875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CD15A8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4B044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AAD932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B51B9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5AD1BE" w14:textId="77777777" w:rsidR="00D6427E" w:rsidRPr="00BC524F" w:rsidRDefault="00D6427E" w:rsidP="00D3129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77FD" w:rsidRPr="00BC524F" w14:paraId="4F922208" w14:textId="77777777" w:rsidTr="00D3129B">
        <w:tc>
          <w:tcPr>
            <w:tcW w:w="3330" w:type="dxa"/>
            <w:hideMark/>
          </w:tcPr>
          <w:p w14:paraId="1D48D1DE" w14:textId="77777777" w:rsidR="003277FD" w:rsidRPr="00BC524F" w:rsidRDefault="003277FD" w:rsidP="003277FD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0DA7FE87" w14:textId="1CBEA566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1,290,951</w:t>
            </w:r>
          </w:p>
        </w:tc>
        <w:tc>
          <w:tcPr>
            <w:tcW w:w="272" w:type="dxa"/>
          </w:tcPr>
          <w:p w14:paraId="00DC4276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EE4BF0" w14:textId="58DBEE21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1,290,951</w:t>
            </w:r>
          </w:p>
        </w:tc>
        <w:tc>
          <w:tcPr>
            <w:tcW w:w="270" w:type="dxa"/>
          </w:tcPr>
          <w:p w14:paraId="7CE3E9F6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37B6A" w14:textId="1E3006EC" w:rsidR="003277FD" w:rsidRPr="00BC524F" w:rsidRDefault="00844B94" w:rsidP="00327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2691A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B6CAE3" w14:textId="084B4B0C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1,290,951</w:t>
            </w:r>
          </w:p>
        </w:tc>
      </w:tr>
      <w:tr w:rsidR="003277FD" w:rsidRPr="00BC524F" w14:paraId="2A49FB1A" w14:textId="77777777" w:rsidTr="00D3129B">
        <w:tc>
          <w:tcPr>
            <w:tcW w:w="3330" w:type="dxa"/>
            <w:hideMark/>
          </w:tcPr>
          <w:p w14:paraId="34307642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4235844A" w14:textId="4B8AC3C8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2,330,889</w:t>
            </w:r>
          </w:p>
        </w:tc>
        <w:tc>
          <w:tcPr>
            <w:tcW w:w="272" w:type="dxa"/>
          </w:tcPr>
          <w:p w14:paraId="1A20DB35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864F4D" w14:textId="2585A0E1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2,330,889</w:t>
            </w:r>
          </w:p>
        </w:tc>
        <w:tc>
          <w:tcPr>
            <w:tcW w:w="270" w:type="dxa"/>
          </w:tcPr>
          <w:p w14:paraId="309D2F04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719D" w14:textId="338643EF" w:rsidR="003277FD" w:rsidRPr="00BC524F" w:rsidRDefault="00844B94" w:rsidP="00327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10609D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5732F1" w14:textId="1279ADAF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2,330,889</w:t>
            </w:r>
          </w:p>
        </w:tc>
      </w:tr>
      <w:tr w:rsidR="003277FD" w:rsidRPr="00BC524F" w14:paraId="7C28AC14" w14:textId="77777777" w:rsidTr="00D3129B">
        <w:trPr>
          <w:trHeight w:val="119"/>
        </w:trPr>
        <w:tc>
          <w:tcPr>
            <w:tcW w:w="3330" w:type="dxa"/>
          </w:tcPr>
          <w:p w14:paraId="7332ED15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03BE3A44" w14:textId="59FEAB58" w:rsidR="003277FD" w:rsidRPr="00BC524F" w:rsidRDefault="00844B94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7,386,499</w:t>
            </w:r>
          </w:p>
        </w:tc>
        <w:tc>
          <w:tcPr>
            <w:tcW w:w="272" w:type="dxa"/>
          </w:tcPr>
          <w:p w14:paraId="33CDEB17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C0A785" w14:textId="160A819A" w:rsidR="003277FD" w:rsidRPr="00BC524F" w:rsidRDefault="00844B94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7,386,499</w:t>
            </w:r>
          </w:p>
        </w:tc>
        <w:tc>
          <w:tcPr>
            <w:tcW w:w="270" w:type="dxa"/>
          </w:tcPr>
          <w:p w14:paraId="62E7952C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9C90" w14:textId="40E8E424" w:rsidR="003277FD" w:rsidRPr="00BC524F" w:rsidRDefault="00844B94" w:rsidP="00327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D2984" w14:textId="77777777" w:rsidR="003277FD" w:rsidRPr="00BC524F" w:rsidRDefault="003277FD" w:rsidP="00327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3E6154" w14:textId="18BD4B65" w:rsidR="003277FD" w:rsidRPr="00BC524F" w:rsidRDefault="00844B94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7,386,499</w:t>
            </w:r>
          </w:p>
        </w:tc>
      </w:tr>
      <w:tr w:rsidR="003277FD" w:rsidRPr="00BC524F" w14:paraId="1F29F252" w14:textId="77777777" w:rsidTr="00D3129B">
        <w:trPr>
          <w:trHeight w:val="119"/>
        </w:trPr>
        <w:tc>
          <w:tcPr>
            <w:tcW w:w="3330" w:type="dxa"/>
          </w:tcPr>
          <w:p w14:paraId="3F5E6FEE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4F8D042" w14:textId="2FF5155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36,762</w:t>
            </w:r>
          </w:p>
        </w:tc>
        <w:tc>
          <w:tcPr>
            <w:tcW w:w="272" w:type="dxa"/>
          </w:tcPr>
          <w:p w14:paraId="785A42CC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C18F9C" w14:textId="49665641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13,790</w:t>
            </w:r>
          </w:p>
        </w:tc>
        <w:tc>
          <w:tcPr>
            <w:tcW w:w="270" w:type="dxa"/>
          </w:tcPr>
          <w:p w14:paraId="51AF251E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FDABF" w14:textId="22E1D65F" w:rsidR="003277FD" w:rsidRPr="00BC524F" w:rsidRDefault="00B7005E" w:rsidP="003277FD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23,775</w:t>
            </w:r>
          </w:p>
        </w:tc>
        <w:tc>
          <w:tcPr>
            <w:tcW w:w="236" w:type="dxa"/>
          </w:tcPr>
          <w:p w14:paraId="11E7ABFA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BD6072" w14:textId="44745546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37,565</w:t>
            </w:r>
          </w:p>
        </w:tc>
      </w:tr>
      <w:tr w:rsidR="003277FD" w:rsidRPr="00BC524F" w14:paraId="3053B393" w14:textId="77777777" w:rsidTr="00D3129B">
        <w:tc>
          <w:tcPr>
            <w:tcW w:w="3330" w:type="dxa"/>
          </w:tcPr>
          <w:p w14:paraId="274205D6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6B89D" w14:textId="684C2DB7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11,045,101</w:t>
            </w:r>
          </w:p>
        </w:tc>
        <w:tc>
          <w:tcPr>
            <w:tcW w:w="272" w:type="dxa"/>
          </w:tcPr>
          <w:p w14:paraId="704518A7" w14:textId="77777777" w:rsidR="003277FD" w:rsidRPr="00F873D3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FB2A9" w14:textId="70EB0C6A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11,022,129</w:t>
            </w:r>
          </w:p>
        </w:tc>
        <w:tc>
          <w:tcPr>
            <w:tcW w:w="270" w:type="dxa"/>
          </w:tcPr>
          <w:p w14:paraId="2C05B7C4" w14:textId="77777777" w:rsidR="003277FD" w:rsidRPr="00F873D3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7A0C8" w14:textId="06CA3412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23,775</w:t>
            </w:r>
          </w:p>
        </w:tc>
        <w:tc>
          <w:tcPr>
            <w:tcW w:w="236" w:type="dxa"/>
          </w:tcPr>
          <w:p w14:paraId="0C901CE8" w14:textId="77777777" w:rsidR="003277FD" w:rsidRPr="00F873D3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1BAB0" w14:textId="165E7D43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11,045,904</w:t>
            </w:r>
          </w:p>
        </w:tc>
      </w:tr>
      <w:tr w:rsidR="00D6427E" w:rsidRPr="00BC524F" w14:paraId="77E74231" w14:textId="77777777" w:rsidTr="00D3129B">
        <w:tc>
          <w:tcPr>
            <w:tcW w:w="3330" w:type="dxa"/>
          </w:tcPr>
          <w:p w14:paraId="161CECBD" w14:textId="77777777" w:rsidR="00D6427E" w:rsidRPr="00BC524F" w:rsidRDefault="00D6427E" w:rsidP="00D3129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2DC6F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BF7CFE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2B010D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43553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0E96AF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76FC5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47BB3F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6427E" w:rsidRPr="00BC524F" w14:paraId="523FF37F" w14:textId="77777777" w:rsidTr="00D3129B">
        <w:tc>
          <w:tcPr>
            <w:tcW w:w="3330" w:type="dxa"/>
            <w:hideMark/>
          </w:tcPr>
          <w:p w14:paraId="7DE337A0" w14:textId="77777777" w:rsidR="00D6427E" w:rsidRPr="00BC524F" w:rsidRDefault="00D6427E" w:rsidP="00D3129B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BC52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D9EFA3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CAF318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DCA001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340BA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6C482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AD9E1F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97DE81" w14:textId="77777777" w:rsidR="00D6427E" w:rsidRPr="00BC524F" w:rsidRDefault="00D6427E" w:rsidP="00D312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77FD" w:rsidRPr="00BC524F" w14:paraId="3860F425" w14:textId="77777777" w:rsidTr="00D3129B">
        <w:tc>
          <w:tcPr>
            <w:tcW w:w="3330" w:type="dxa"/>
            <w:hideMark/>
          </w:tcPr>
          <w:p w14:paraId="7A6D3A0E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B593301" w14:textId="13E4A2D6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646,340</w:t>
            </w:r>
          </w:p>
        </w:tc>
        <w:tc>
          <w:tcPr>
            <w:tcW w:w="272" w:type="dxa"/>
          </w:tcPr>
          <w:p w14:paraId="38069A62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05D8674" w14:textId="4224FDA1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507,553</w:t>
            </w:r>
          </w:p>
        </w:tc>
        <w:tc>
          <w:tcPr>
            <w:tcW w:w="270" w:type="dxa"/>
          </w:tcPr>
          <w:p w14:paraId="4EFBFCB6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1AB39A" w14:textId="65E1EBD6" w:rsidR="003277FD" w:rsidRPr="00BC524F" w:rsidRDefault="00B7005E" w:rsidP="00B7005E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24F">
              <w:rPr>
                <w:rFonts w:ascii="Angsana New" w:hAnsi="Angsana New"/>
                <w:sz w:val="28"/>
                <w:szCs w:val="28"/>
              </w:rPr>
              <w:t>138,787</w:t>
            </w:r>
          </w:p>
        </w:tc>
        <w:tc>
          <w:tcPr>
            <w:tcW w:w="236" w:type="dxa"/>
          </w:tcPr>
          <w:p w14:paraId="7F68DA7B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92A215" w14:textId="12247F20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73D3">
              <w:rPr>
                <w:rFonts w:ascii="Angsana New" w:hAnsi="Angsana New"/>
                <w:sz w:val="28"/>
                <w:szCs w:val="28"/>
              </w:rPr>
              <w:t>646,340</w:t>
            </w:r>
          </w:p>
        </w:tc>
      </w:tr>
      <w:tr w:rsidR="003277FD" w:rsidRPr="00E70FBD" w14:paraId="5A23123B" w14:textId="77777777" w:rsidTr="00D3129B">
        <w:tc>
          <w:tcPr>
            <w:tcW w:w="3330" w:type="dxa"/>
          </w:tcPr>
          <w:p w14:paraId="7A82F44C" w14:textId="77777777" w:rsidR="003277FD" w:rsidRPr="00BC524F" w:rsidRDefault="003277FD" w:rsidP="003277F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3050B" w14:textId="1D2DB19D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73D3">
              <w:rPr>
                <w:rFonts w:ascii="Angsana New" w:hAnsi="Angsana New"/>
                <w:b/>
                <w:bCs/>
                <w:sz w:val="28"/>
                <w:szCs w:val="28"/>
              </w:rPr>
              <w:t>646,340</w:t>
            </w:r>
          </w:p>
        </w:tc>
        <w:tc>
          <w:tcPr>
            <w:tcW w:w="272" w:type="dxa"/>
          </w:tcPr>
          <w:p w14:paraId="7C452D2A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2B0FA" w14:textId="462BD9B1" w:rsidR="003277FD" w:rsidRPr="00BC524F" w:rsidRDefault="00B7005E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507,553</w:t>
            </w:r>
          </w:p>
        </w:tc>
        <w:tc>
          <w:tcPr>
            <w:tcW w:w="270" w:type="dxa"/>
          </w:tcPr>
          <w:p w14:paraId="07AC1F18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19F00" w14:textId="4D82A7C6" w:rsidR="003277FD" w:rsidRPr="00BC524F" w:rsidRDefault="00B7005E" w:rsidP="00B7005E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524F">
              <w:rPr>
                <w:rFonts w:ascii="Angsana New" w:hAnsi="Angsana New"/>
                <w:b/>
                <w:bCs/>
                <w:sz w:val="28"/>
                <w:szCs w:val="28"/>
              </w:rPr>
              <w:t>138,787</w:t>
            </w:r>
          </w:p>
        </w:tc>
        <w:tc>
          <w:tcPr>
            <w:tcW w:w="236" w:type="dxa"/>
          </w:tcPr>
          <w:p w14:paraId="17ADC78D" w14:textId="77777777" w:rsidR="003277FD" w:rsidRPr="00BC524F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D2C24" w14:textId="0CD89016" w:rsidR="003277FD" w:rsidRPr="00E70FBD" w:rsidRDefault="003277FD" w:rsidP="003277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73D3">
              <w:rPr>
                <w:rFonts w:ascii="Angsana New" w:hAnsi="Angsana New"/>
                <w:b/>
                <w:bCs/>
                <w:sz w:val="28"/>
                <w:szCs w:val="28"/>
              </w:rPr>
              <w:t>646,340</w:t>
            </w:r>
          </w:p>
        </w:tc>
      </w:tr>
    </w:tbl>
    <w:p w14:paraId="6077C86D" w14:textId="6E50F63B" w:rsidR="00D6427E" w:rsidRPr="00E70FBD" w:rsidRDefault="00D6427E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3032E98" w14:textId="77777777" w:rsidR="00D6427E" w:rsidRPr="00E70FBD" w:rsidRDefault="00D6427E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F209FD" w:rsidRPr="00E70FBD" w14:paraId="4C56B6F0" w14:textId="77777777" w:rsidTr="006C138A">
        <w:trPr>
          <w:tblHeader/>
        </w:trPr>
        <w:tc>
          <w:tcPr>
            <w:tcW w:w="3330" w:type="dxa"/>
            <w:vAlign w:val="bottom"/>
          </w:tcPr>
          <w:p w14:paraId="6C67315E" w14:textId="77777777" w:rsidR="00F209FD" w:rsidRPr="00E70FBD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59D0517" w14:textId="3F4C1290" w:rsidR="00F209FD" w:rsidRPr="00E70FBD" w:rsidRDefault="00D6427E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31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75AF8" w:rsidRPr="00E70FB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F209FD" w:rsidRPr="00E70FBD" w14:paraId="737BF8BF" w14:textId="77777777" w:rsidTr="006C138A">
        <w:trPr>
          <w:tblHeader/>
        </w:trPr>
        <w:tc>
          <w:tcPr>
            <w:tcW w:w="3330" w:type="dxa"/>
            <w:vAlign w:val="bottom"/>
          </w:tcPr>
          <w:p w14:paraId="357E4A3F" w14:textId="6E7E74F5" w:rsidR="00F209FD" w:rsidRPr="00E70FBD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F31AAB" w14:textId="77777777" w:rsidR="00F209FD" w:rsidRPr="00E70FBD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152EC69" w14:textId="77777777" w:rsidR="00F209FD" w:rsidRPr="00E70FBD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5444D43" w14:textId="766820B0" w:rsidR="00F209FD" w:rsidRPr="00E70FBD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209FD" w:rsidRPr="00E70FBD" w14:paraId="67734D55" w14:textId="77777777" w:rsidTr="006C138A">
        <w:trPr>
          <w:tblHeader/>
        </w:trPr>
        <w:tc>
          <w:tcPr>
            <w:tcW w:w="3330" w:type="dxa"/>
            <w:vAlign w:val="bottom"/>
          </w:tcPr>
          <w:p w14:paraId="44064523" w14:textId="03C1E040" w:rsidR="00F209FD" w:rsidRPr="00E70FBD" w:rsidRDefault="00F209FD" w:rsidP="00DA657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6BA16" w14:textId="77777777" w:rsidR="00F209FD" w:rsidRPr="00E70FBD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F9718FF" w14:textId="014DBBE2" w:rsidR="00F209FD" w:rsidRPr="00E70FBD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2A6BAD7" w14:textId="77777777" w:rsidR="00F209FD" w:rsidRPr="00E70FBD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5A9987" w14:textId="1E2D7112" w:rsidR="00F209FD" w:rsidRPr="00E70FBD" w:rsidRDefault="00F209FD" w:rsidP="00DA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E70FBD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BC0BE90" w14:textId="77777777" w:rsidR="00F209FD" w:rsidRPr="00E70FBD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B7127" w14:textId="4AF9C42E" w:rsidR="00F209FD" w:rsidRPr="00E70FBD" w:rsidRDefault="00F209FD" w:rsidP="00DA65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70FB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70FB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E70FBD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D304" w14:textId="77777777" w:rsidR="00F209FD" w:rsidRPr="00E70FBD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7BFF05" w14:textId="111C66A5" w:rsidR="00F209FD" w:rsidRPr="00E70FBD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209FD" w:rsidRPr="00E70FBD" w14:paraId="71E2F5CE" w14:textId="77777777" w:rsidTr="006C138A">
        <w:tc>
          <w:tcPr>
            <w:tcW w:w="3330" w:type="dxa"/>
          </w:tcPr>
          <w:p w14:paraId="15166BD8" w14:textId="77777777" w:rsidR="00F209FD" w:rsidRPr="00E70FBD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F23F3A0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70FB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09FD" w:rsidRPr="00E70FBD" w14:paraId="0784174A" w14:textId="77777777" w:rsidTr="006C138A">
        <w:tc>
          <w:tcPr>
            <w:tcW w:w="3330" w:type="dxa"/>
            <w:hideMark/>
          </w:tcPr>
          <w:p w14:paraId="0D801BCE" w14:textId="77777777" w:rsidR="00F209FD" w:rsidRPr="00E70FBD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70F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6B76C08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B8193E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AD2B0D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96F29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0A3EC6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2BB1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F3DF25" w14:textId="77777777" w:rsidR="00F209FD" w:rsidRPr="00E70FBD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02EE" w:rsidRPr="00E70FBD" w14:paraId="5E8F41D5" w14:textId="77777777" w:rsidTr="006C138A">
        <w:tc>
          <w:tcPr>
            <w:tcW w:w="3330" w:type="dxa"/>
            <w:hideMark/>
          </w:tcPr>
          <w:p w14:paraId="4049B6D1" w14:textId="1455ACF1" w:rsidR="00DB02EE" w:rsidRPr="00E70FBD" w:rsidRDefault="00DB02EE" w:rsidP="00DB02EE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66F75706" w14:textId="17C3FAD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  <w:tc>
          <w:tcPr>
            <w:tcW w:w="272" w:type="dxa"/>
          </w:tcPr>
          <w:p w14:paraId="39D27EFC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B5E6269" w14:textId="547ACE5D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  <w:tc>
          <w:tcPr>
            <w:tcW w:w="270" w:type="dxa"/>
          </w:tcPr>
          <w:p w14:paraId="4EF24051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A4C07" w14:textId="1BD92EB8" w:rsidR="00DB02EE" w:rsidRPr="00E70FBD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6371E6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1557BA" w14:textId="064BB1D6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182,114</w:t>
            </w:r>
          </w:p>
        </w:tc>
      </w:tr>
      <w:tr w:rsidR="00DB02EE" w:rsidRPr="00E70FBD" w14:paraId="02963E15" w14:textId="77777777" w:rsidTr="006C138A">
        <w:tc>
          <w:tcPr>
            <w:tcW w:w="3330" w:type="dxa"/>
            <w:hideMark/>
          </w:tcPr>
          <w:p w14:paraId="38DD825D" w14:textId="47C43202" w:rsidR="00DB02EE" w:rsidRPr="00E70FBD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24DEF889" w14:textId="20F20F5F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  <w:tc>
          <w:tcPr>
            <w:tcW w:w="272" w:type="dxa"/>
          </w:tcPr>
          <w:p w14:paraId="18F175F1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464DAF" w14:textId="014484EF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  <w:tc>
          <w:tcPr>
            <w:tcW w:w="270" w:type="dxa"/>
          </w:tcPr>
          <w:p w14:paraId="5E1EEFB7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F21B6" w14:textId="75E205AF" w:rsidR="00DB02EE" w:rsidRPr="00E70FBD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1D38FC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1FC44F" w14:textId="3CAC7AFF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2,404,187</w:t>
            </w:r>
          </w:p>
        </w:tc>
      </w:tr>
      <w:tr w:rsidR="00DB02EE" w:rsidRPr="00E70FBD" w14:paraId="0FE343E6" w14:textId="77777777" w:rsidTr="006C138A">
        <w:trPr>
          <w:trHeight w:val="119"/>
        </w:trPr>
        <w:tc>
          <w:tcPr>
            <w:tcW w:w="3330" w:type="dxa"/>
          </w:tcPr>
          <w:p w14:paraId="65B94AE2" w14:textId="235DF8DC" w:rsidR="00DB02EE" w:rsidRPr="00E70FBD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107AB2F8" w14:textId="47CA5669" w:rsidR="00DB02EE" w:rsidRPr="00E70FBD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  <w:tc>
          <w:tcPr>
            <w:tcW w:w="272" w:type="dxa"/>
          </w:tcPr>
          <w:p w14:paraId="4E309907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6B7F94" w14:textId="70A5450E" w:rsidR="00DB02EE" w:rsidRPr="00E70FBD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  <w:tc>
          <w:tcPr>
            <w:tcW w:w="270" w:type="dxa"/>
          </w:tcPr>
          <w:p w14:paraId="6C0A2907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D4F0B2" w14:textId="7B00F74B" w:rsidR="00DB02EE" w:rsidRPr="00E70FBD" w:rsidRDefault="00BA6E86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22BFF1" w14:textId="77777777" w:rsidR="00DB02EE" w:rsidRPr="00E70FBD" w:rsidRDefault="00DB02EE" w:rsidP="00DB0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2A743F" w14:textId="1B1B6BF2" w:rsidR="00DB02EE" w:rsidRPr="00E70FBD" w:rsidRDefault="00BA6E8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5,816,493</w:t>
            </w:r>
          </w:p>
        </w:tc>
      </w:tr>
      <w:tr w:rsidR="00DB02EE" w:rsidRPr="00E70FBD" w14:paraId="2E0CE185" w14:textId="77777777" w:rsidTr="006C138A">
        <w:trPr>
          <w:trHeight w:val="119"/>
        </w:trPr>
        <w:tc>
          <w:tcPr>
            <w:tcW w:w="3330" w:type="dxa"/>
          </w:tcPr>
          <w:p w14:paraId="7E54F2E9" w14:textId="4637159D" w:rsidR="00DB02EE" w:rsidRPr="00E70FBD" w:rsidRDefault="00DB02EE" w:rsidP="00DB02E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F7C304" w14:textId="4C5D131E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6,988</w:t>
            </w:r>
          </w:p>
        </w:tc>
        <w:tc>
          <w:tcPr>
            <w:tcW w:w="272" w:type="dxa"/>
          </w:tcPr>
          <w:p w14:paraId="0B01395D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9024E25" w14:textId="4FA2551C" w:rsidR="00DB02EE" w:rsidRPr="00E70FBD" w:rsidRDefault="00987548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6,413</w:t>
            </w:r>
          </w:p>
        </w:tc>
        <w:tc>
          <w:tcPr>
            <w:tcW w:w="270" w:type="dxa"/>
          </w:tcPr>
          <w:p w14:paraId="787CC578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0793D" w14:textId="711D6BC1" w:rsidR="00DB02EE" w:rsidRPr="00E70FBD" w:rsidRDefault="00987548" w:rsidP="00987548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36" w:type="dxa"/>
          </w:tcPr>
          <w:p w14:paraId="3E2801B0" w14:textId="77777777" w:rsidR="00DB02EE" w:rsidRPr="00E70FBD" w:rsidRDefault="00DB02EE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D57F54" w14:textId="1B3DAA59" w:rsidR="00DB02EE" w:rsidRPr="00E70FBD" w:rsidRDefault="003514E6" w:rsidP="00DB02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</w:tr>
      <w:tr w:rsidR="002254D2" w:rsidRPr="00E70FBD" w14:paraId="7B52FDB2" w14:textId="77777777" w:rsidTr="006C138A">
        <w:tc>
          <w:tcPr>
            <w:tcW w:w="3330" w:type="dxa"/>
          </w:tcPr>
          <w:p w14:paraId="1B40547B" w14:textId="77777777" w:rsidR="002254D2" w:rsidRPr="00E70FBD" w:rsidRDefault="002254D2" w:rsidP="002254D2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C2DC" w14:textId="61C7B1B8" w:rsidR="002254D2" w:rsidRPr="00E70FBD" w:rsidRDefault="00BA6E86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8,409,782</w:t>
            </w:r>
          </w:p>
        </w:tc>
        <w:tc>
          <w:tcPr>
            <w:tcW w:w="272" w:type="dxa"/>
          </w:tcPr>
          <w:p w14:paraId="28413309" w14:textId="77777777" w:rsidR="002254D2" w:rsidRPr="00E70FBD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FB430" w14:textId="47F5F47B" w:rsidR="002254D2" w:rsidRPr="00E70FBD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8,409,207</w:t>
            </w:r>
          </w:p>
        </w:tc>
        <w:tc>
          <w:tcPr>
            <w:tcW w:w="270" w:type="dxa"/>
          </w:tcPr>
          <w:p w14:paraId="54C0800F" w14:textId="77777777" w:rsidR="002254D2" w:rsidRPr="00E70FBD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AB7E" w14:textId="6A48C7C8" w:rsidR="002254D2" w:rsidRPr="00E70FBD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36" w:type="dxa"/>
          </w:tcPr>
          <w:p w14:paraId="59A8FE21" w14:textId="77777777" w:rsidR="002254D2" w:rsidRPr="00E70FBD" w:rsidRDefault="002254D2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A0D7B" w14:textId="148EC273" w:rsidR="002254D2" w:rsidRPr="00E70FBD" w:rsidRDefault="00987548" w:rsidP="002254D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8,40</w:t>
            </w:r>
            <w:r w:rsidR="005A21C8" w:rsidRPr="00E70FB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,841</w:t>
            </w:r>
          </w:p>
        </w:tc>
      </w:tr>
      <w:tr w:rsidR="00F209FD" w:rsidRPr="00E70FBD" w14:paraId="7E9AE0C8" w14:textId="77777777" w:rsidTr="006C138A">
        <w:tc>
          <w:tcPr>
            <w:tcW w:w="3330" w:type="dxa"/>
          </w:tcPr>
          <w:p w14:paraId="39DB7CFE" w14:textId="77777777" w:rsidR="00F209FD" w:rsidRPr="00E70FBD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56E255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435AA5A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FF83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FCA4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ACDF6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C1A8E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3784C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09FD" w:rsidRPr="00E70FBD" w14:paraId="1B9621B0" w14:textId="77777777" w:rsidTr="006C138A">
        <w:tc>
          <w:tcPr>
            <w:tcW w:w="3330" w:type="dxa"/>
            <w:hideMark/>
          </w:tcPr>
          <w:p w14:paraId="16AE5CFC" w14:textId="193C0613" w:rsidR="00F209FD" w:rsidRPr="00E70FBD" w:rsidRDefault="00F209FD" w:rsidP="00DA657E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0F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A31DAA2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9D3D57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46E6D5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24401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D745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A440B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10288" w14:textId="77777777" w:rsidR="00F209FD" w:rsidRPr="00E70FBD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F5F" w:rsidRPr="00E70FBD" w14:paraId="79A98C94" w14:textId="77777777" w:rsidTr="006C138A">
        <w:tc>
          <w:tcPr>
            <w:tcW w:w="3330" w:type="dxa"/>
            <w:hideMark/>
          </w:tcPr>
          <w:p w14:paraId="69971282" w14:textId="0CE99B07" w:rsidR="00B14F5F" w:rsidRPr="00E70FBD" w:rsidRDefault="00B14F5F" w:rsidP="00B14F5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63AE008F" w14:textId="142765EE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288,028</w:t>
            </w:r>
          </w:p>
        </w:tc>
        <w:tc>
          <w:tcPr>
            <w:tcW w:w="272" w:type="dxa"/>
          </w:tcPr>
          <w:p w14:paraId="2558470A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6AA2359" w14:textId="5E1462DB" w:rsidR="00B14F5F" w:rsidRPr="00E70FBD" w:rsidRDefault="00F56429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167,967</w:t>
            </w:r>
          </w:p>
        </w:tc>
        <w:tc>
          <w:tcPr>
            <w:tcW w:w="270" w:type="dxa"/>
          </w:tcPr>
          <w:p w14:paraId="081AE993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5085" w14:textId="026A1A3D" w:rsidR="00B14F5F" w:rsidRPr="00E70FBD" w:rsidRDefault="00F56429" w:rsidP="00F564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120,061</w:t>
            </w:r>
          </w:p>
        </w:tc>
        <w:tc>
          <w:tcPr>
            <w:tcW w:w="236" w:type="dxa"/>
          </w:tcPr>
          <w:p w14:paraId="2E40C6EC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C25F4" w14:textId="794C158F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288,028</w:t>
            </w:r>
          </w:p>
        </w:tc>
      </w:tr>
      <w:tr w:rsidR="00B14F5F" w:rsidRPr="00E70FBD" w14:paraId="0087DE4C" w14:textId="77777777" w:rsidTr="006C138A">
        <w:tc>
          <w:tcPr>
            <w:tcW w:w="3330" w:type="dxa"/>
          </w:tcPr>
          <w:p w14:paraId="20E65835" w14:textId="77777777" w:rsidR="00B14F5F" w:rsidRPr="00E70FBD" w:rsidRDefault="00B14F5F" w:rsidP="00B14F5F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76E4099B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288,028</w:t>
            </w:r>
          </w:p>
        </w:tc>
        <w:tc>
          <w:tcPr>
            <w:tcW w:w="272" w:type="dxa"/>
          </w:tcPr>
          <w:p w14:paraId="10AAC2E4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71930AEB" w:rsidR="00B14F5F" w:rsidRPr="00E70FBD" w:rsidRDefault="00F56429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167,967</w:t>
            </w:r>
          </w:p>
        </w:tc>
        <w:tc>
          <w:tcPr>
            <w:tcW w:w="270" w:type="dxa"/>
          </w:tcPr>
          <w:p w14:paraId="5448A68D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58F098DE" w:rsidR="00B14F5F" w:rsidRPr="00E70FBD" w:rsidRDefault="00F56429" w:rsidP="00F5642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120,061</w:t>
            </w:r>
          </w:p>
        </w:tc>
        <w:tc>
          <w:tcPr>
            <w:tcW w:w="236" w:type="dxa"/>
          </w:tcPr>
          <w:p w14:paraId="2D9A9876" w14:textId="77777777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1FD71A1F" w:rsidR="00B14F5F" w:rsidRPr="00E70FBD" w:rsidRDefault="00B14F5F" w:rsidP="00B14F5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FBD">
              <w:rPr>
                <w:rFonts w:ascii="Angsana New" w:hAnsi="Angsana New"/>
                <w:b/>
                <w:bCs/>
                <w:sz w:val="28"/>
                <w:szCs w:val="28"/>
              </w:rPr>
              <w:t>288,028</w:t>
            </w:r>
          </w:p>
        </w:tc>
      </w:tr>
    </w:tbl>
    <w:p w14:paraId="46FDFDAA" w14:textId="5FB2716B" w:rsidR="0012189D" w:rsidRPr="00E70FBD" w:rsidRDefault="0012189D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580314AB" w14:textId="61D1F13A" w:rsidR="00DB2971" w:rsidRPr="00E70FBD" w:rsidRDefault="00D30E4C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70FBD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B2971" w:rsidRPr="00E70FBD">
        <w:rPr>
          <w:rFonts w:asciiTheme="majorBidi" w:hAnsiTheme="majorBidi"/>
          <w:b/>
          <w:bCs/>
          <w:i/>
          <w:iCs/>
          <w:sz w:val="30"/>
          <w:szCs w:val="30"/>
        </w:rPr>
        <w:t>.2.3</w:t>
      </w:r>
      <w:r w:rsidR="005F2E26" w:rsidRPr="00E70FBD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DB2971" w:rsidRPr="00E70FB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C91BCA" w14:textId="77777777" w:rsidR="00791938" w:rsidRPr="00E70FBD" w:rsidRDefault="00791938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08355" w14:textId="4CAEBCD3" w:rsidR="008B45AE" w:rsidRPr="00E70FBD" w:rsidRDefault="003D16DA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E70FBD">
        <w:rPr>
          <w:rFonts w:asciiTheme="majorBidi" w:hAnsiTheme="majorBidi" w:hint="cs"/>
          <w:sz w:val="30"/>
          <w:szCs w:val="30"/>
          <w:cs/>
        </w:rPr>
        <w:t>บริษัท</w:t>
      </w:r>
      <w:r w:rsidR="008B45AE" w:rsidRPr="00E70FBD">
        <w:rPr>
          <w:rFonts w:asciiTheme="majorBidi" w:hAnsi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8B45AE" w:rsidRPr="00E70FBD">
        <w:rPr>
          <w:rFonts w:asciiTheme="majorBidi" w:hAnsiTheme="majorBidi"/>
          <w:sz w:val="30"/>
          <w:szCs w:val="30"/>
          <w:cs/>
        </w:rPr>
        <w:t xml:space="preserve"> </w:t>
      </w:r>
      <w:r w:rsidR="008B45AE" w:rsidRPr="00E70FBD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46F1A4D3" w14:textId="77777777" w:rsidR="006A7047" w:rsidRPr="00E70FBD" w:rsidRDefault="008B45AE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28"/>
          <w:szCs w:val="28"/>
          <w:cs/>
        </w:rPr>
      </w:pPr>
      <w:r w:rsidRPr="00E70FBD">
        <w:rPr>
          <w:rFonts w:asciiTheme="majorBidi" w:hAnsiTheme="majorBidi"/>
          <w:sz w:val="28"/>
          <w:szCs w:val="28"/>
          <w:cs/>
        </w:rPr>
        <w:t xml:space="preserve"> </w:t>
      </w:r>
    </w:p>
    <w:p w14:paraId="1481BCD5" w14:textId="40517BCA" w:rsidR="002142C1" w:rsidRPr="00E70FBD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09724676"/>
      <w:r w:rsidRPr="00E70F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E70FB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E70F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bookmarkEnd w:id="8"/>
    <w:p w14:paraId="1106D3D8" w14:textId="77777777" w:rsidR="002142C1" w:rsidRPr="00E70FBD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F9289" w14:textId="0645F388" w:rsidR="00DB2971" w:rsidRPr="00E70FBD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E70FBD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r w:rsidR="00BF0E81" w:rsidRPr="00E70FBD">
        <w:rPr>
          <w:rFonts w:asciiTheme="majorBidi" w:hAnsiTheme="majorBidi" w:hint="cs"/>
          <w:sz w:val="30"/>
          <w:szCs w:val="30"/>
          <w:cs/>
        </w:rPr>
        <w:t>เป็น</w:t>
      </w:r>
      <w:r w:rsidRPr="00E70FBD">
        <w:rPr>
          <w:rFonts w:asciiTheme="majorBidi" w:hAnsiTheme="majorBidi" w:hint="cs"/>
          <w:sz w:val="30"/>
          <w:szCs w:val="30"/>
          <w:cs/>
        </w:rPr>
        <w:t>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</w:t>
      </w:r>
      <w:r w:rsidR="00C94FC5" w:rsidRPr="00E70FBD">
        <w:rPr>
          <w:rFonts w:asciiTheme="majorBidi" w:hAnsiTheme="majorBidi" w:hint="cs"/>
          <w:sz w:val="30"/>
          <w:szCs w:val="30"/>
          <w:cs/>
        </w:rPr>
        <w:t>ในอนาคต</w:t>
      </w:r>
      <w:r w:rsidRPr="00E70FBD">
        <w:rPr>
          <w:rFonts w:asciiTheme="majorBidi" w:hAnsiTheme="majorBidi" w:hint="cs"/>
          <w:sz w:val="30"/>
          <w:szCs w:val="30"/>
          <w:cs/>
        </w:rPr>
        <w:t>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="00A16657" w:rsidRPr="00E70FBD">
        <w:rPr>
          <w:rFonts w:asciiTheme="majorBidi" w:hAnsiTheme="majorBidi"/>
          <w:sz w:val="30"/>
          <w:szCs w:val="30"/>
          <w:cs/>
        </w:rPr>
        <w:br/>
      </w:r>
      <w:r w:rsidRPr="00E70FBD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ได้แก่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ๆ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="008304E9" w:rsidRPr="00E70FBD">
        <w:rPr>
          <w:rFonts w:asciiTheme="majorBidi" w:hAnsiTheme="majorBidi" w:hint="cs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ED79C43" w14:textId="3FC4AAF3" w:rsidR="001C69E8" w:rsidRPr="00E70FBD" w:rsidRDefault="001C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E70FBD" w14:paraId="6A04709D" w14:textId="77777777" w:rsidTr="003D16DA">
        <w:trPr>
          <w:tblHeader/>
        </w:trPr>
        <w:tc>
          <w:tcPr>
            <w:tcW w:w="4320" w:type="dxa"/>
          </w:tcPr>
          <w:p w14:paraId="028CF737" w14:textId="77777777" w:rsidR="0076105D" w:rsidRPr="00E70FBD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9" w:name="_Hlk66892624"/>
          </w:p>
        </w:tc>
        <w:tc>
          <w:tcPr>
            <w:tcW w:w="4680" w:type="dxa"/>
            <w:gridSpan w:val="4"/>
          </w:tcPr>
          <w:p w14:paraId="74F4AFAD" w14:textId="3BAA2530" w:rsidR="0076105D" w:rsidRPr="00E70FBD" w:rsidRDefault="00D6427E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30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มิถุนายน </w:t>
            </w:r>
            <w:r w:rsidR="00B75AF8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</w:p>
        </w:tc>
      </w:tr>
      <w:tr w:rsidR="00DE4824" w:rsidRPr="00E70FBD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E70FBD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E70FBD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E70FBD" w14:paraId="751B56E3" w14:textId="77777777" w:rsidTr="003D16DA">
        <w:trPr>
          <w:tblHeader/>
        </w:trPr>
        <w:tc>
          <w:tcPr>
            <w:tcW w:w="4320" w:type="dxa"/>
          </w:tcPr>
          <w:p w14:paraId="41E44AEF" w14:textId="33015436" w:rsidR="00DE4824" w:rsidRPr="00E70FBD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6E1B9102" w14:textId="77777777" w:rsidR="00DE4824" w:rsidRPr="00E70FBD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E70FBD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E70FBD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E70FBD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E70FBD" w14:paraId="24E60CB6" w14:textId="77777777" w:rsidTr="003D16DA">
        <w:tc>
          <w:tcPr>
            <w:tcW w:w="4320" w:type="dxa"/>
            <w:shd w:val="clear" w:color="auto" w:fill="auto"/>
          </w:tcPr>
          <w:p w14:paraId="6E33BB9C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1B14755" w14:textId="77777777" w:rsidR="00DE4824" w:rsidRPr="00E70FBD" w:rsidRDefault="00DE4824" w:rsidP="000A2B6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64DE" w14:textId="77777777" w:rsidR="00DE4824" w:rsidRPr="00E70FBD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5C16" w14:textId="77777777" w:rsidR="00DE4824" w:rsidRPr="00E70FBD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F57DC0" w14:textId="77777777" w:rsidR="00DE4824" w:rsidRPr="00E70FBD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41372D" w:rsidRPr="00E70FBD" w14:paraId="692CD77C" w14:textId="77777777" w:rsidTr="003D16DA">
        <w:tc>
          <w:tcPr>
            <w:tcW w:w="4320" w:type="dxa"/>
            <w:shd w:val="clear" w:color="auto" w:fill="auto"/>
          </w:tcPr>
          <w:p w14:paraId="2882736B" w14:textId="77777777" w:rsidR="0041372D" w:rsidRPr="00E70FBD" w:rsidRDefault="0041372D" w:rsidP="00413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0" w:name="_Hlk110412033"/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  <w:bookmarkEnd w:id="10"/>
          </w:p>
        </w:tc>
        <w:tc>
          <w:tcPr>
            <w:tcW w:w="1170" w:type="dxa"/>
            <w:shd w:val="clear" w:color="auto" w:fill="auto"/>
          </w:tcPr>
          <w:p w14:paraId="2F92866C" w14:textId="48271100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923,</w:t>
            </w:r>
            <w:r w:rsidR="008D1E29" w:rsidRPr="00E70FB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170" w:type="dxa"/>
            <w:shd w:val="clear" w:color="auto" w:fill="auto"/>
          </w:tcPr>
          <w:p w14:paraId="233B99B4" w14:textId="0A6386E4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845845" w14:textId="443978EB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473,</w:t>
            </w:r>
            <w:r w:rsidR="008D1E29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</w:t>
            </w:r>
          </w:p>
        </w:tc>
        <w:tc>
          <w:tcPr>
            <w:tcW w:w="1170" w:type="dxa"/>
            <w:shd w:val="clear" w:color="auto" w:fill="auto"/>
          </w:tcPr>
          <w:p w14:paraId="303B2CA7" w14:textId="1C582AB6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1,396,642</w:t>
            </w:r>
          </w:p>
        </w:tc>
      </w:tr>
      <w:tr w:rsidR="0041372D" w:rsidRPr="00E70FBD" w14:paraId="5C1286FF" w14:textId="77777777" w:rsidTr="00573065">
        <w:tc>
          <w:tcPr>
            <w:tcW w:w="4320" w:type="dxa"/>
            <w:shd w:val="clear" w:color="auto" w:fill="auto"/>
          </w:tcPr>
          <w:p w14:paraId="7853A18F" w14:textId="77777777" w:rsidR="0041372D" w:rsidRPr="00E70FBD" w:rsidRDefault="0041372D" w:rsidP="00413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B69F245" w14:textId="520EB6E7" w:rsidR="0041372D" w:rsidRPr="00E70FBD" w:rsidRDefault="005F2118" w:rsidP="00F87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801CB4" w14:textId="0B9B6438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A04D9" w14:textId="54318382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1,415,197</w:t>
            </w:r>
          </w:p>
        </w:tc>
        <w:tc>
          <w:tcPr>
            <w:tcW w:w="1170" w:type="dxa"/>
            <w:shd w:val="clear" w:color="auto" w:fill="auto"/>
          </w:tcPr>
          <w:p w14:paraId="79F8E267" w14:textId="0A8F0060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1,415,197</w:t>
            </w:r>
          </w:p>
        </w:tc>
      </w:tr>
      <w:tr w:rsidR="0041372D" w:rsidRPr="00E70FBD" w14:paraId="1938635F" w14:textId="77777777" w:rsidTr="003D16DA">
        <w:tc>
          <w:tcPr>
            <w:tcW w:w="4320" w:type="dxa"/>
            <w:shd w:val="clear" w:color="auto" w:fill="auto"/>
          </w:tcPr>
          <w:p w14:paraId="4DD1CEF6" w14:textId="77777777" w:rsidR="0041372D" w:rsidRPr="00E70FBD" w:rsidRDefault="0041372D" w:rsidP="00413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4FD838B" w14:textId="24543BBE" w:rsidR="0041372D" w:rsidRPr="00E70FBD" w:rsidRDefault="005F2118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2,831,542</w:t>
            </w:r>
          </w:p>
        </w:tc>
        <w:tc>
          <w:tcPr>
            <w:tcW w:w="1170" w:type="dxa"/>
            <w:shd w:val="clear" w:color="auto" w:fill="auto"/>
          </w:tcPr>
          <w:p w14:paraId="0CAC2C9D" w14:textId="05E9DF65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83097" w14:textId="226FCDC8" w:rsidR="0041372D" w:rsidRPr="00E70FBD" w:rsidRDefault="005F2118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2,892,027</w:t>
            </w:r>
          </w:p>
        </w:tc>
        <w:tc>
          <w:tcPr>
            <w:tcW w:w="1170" w:type="dxa"/>
            <w:shd w:val="clear" w:color="auto" w:fill="auto"/>
          </w:tcPr>
          <w:p w14:paraId="3AACFB7B" w14:textId="66E1DC93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5,723,569</w:t>
            </w:r>
          </w:p>
        </w:tc>
      </w:tr>
      <w:tr w:rsidR="0041372D" w:rsidRPr="00E70FBD" w14:paraId="0F43AAC9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2348E424" w14:textId="77777777" w:rsidR="0041372D" w:rsidRPr="00E70FBD" w:rsidRDefault="0041372D" w:rsidP="00413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E650E7F" w14:textId="1D168CF8" w:rsidR="0041372D" w:rsidRPr="00E70FBD" w:rsidRDefault="005F2118" w:rsidP="00F87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E9FAAC" w14:textId="457095B5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27ED6" w14:textId="099AD7F8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1,466,794</w:t>
            </w:r>
          </w:p>
        </w:tc>
        <w:tc>
          <w:tcPr>
            <w:tcW w:w="1170" w:type="dxa"/>
            <w:shd w:val="clear" w:color="auto" w:fill="auto"/>
          </w:tcPr>
          <w:p w14:paraId="5E08B63A" w14:textId="145BED55" w:rsidR="0041372D" w:rsidRPr="00E70FBD" w:rsidRDefault="0041372D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1,466,794</w:t>
            </w:r>
          </w:p>
        </w:tc>
      </w:tr>
      <w:tr w:rsidR="00A727F2" w:rsidRPr="00E70FBD" w14:paraId="14BF9ADD" w14:textId="77777777" w:rsidTr="0085608E">
        <w:tc>
          <w:tcPr>
            <w:tcW w:w="4320" w:type="dxa"/>
            <w:shd w:val="clear" w:color="auto" w:fill="auto"/>
          </w:tcPr>
          <w:p w14:paraId="31FBA116" w14:textId="5CB7478C" w:rsidR="00A727F2" w:rsidRPr="00F873D3" w:rsidRDefault="00A727F2" w:rsidP="00A72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D5F8816" w14:textId="25FB3BCA" w:rsidR="00A727F2" w:rsidRPr="00E70FBD" w:rsidRDefault="00A727F2" w:rsidP="00F87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F46538" w14:textId="0C6185AE" w:rsidR="00A727F2" w:rsidRPr="00E70FBD" w:rsidRDefault="00A727F2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43,886</w:t>
            </w:r>
          </w:p>
        </w:tc>
        <w:tc>
          <w:tcPr>
            <w:tcW w:w="1170" w:type="dxa"/>
            <w:shd w:val="clear" w:color="auto" w:fill="auto"/>
          </w:tcPr>
          <w:p w14:paraId="5EDBFC25" w14:textId="2F184D71" w:rsidR="00A727F2" w:rsidRPr="00E70FBD" w:rsidRDefault="00A727F2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6,472,593</w:t>
            </w:r>
          </w:p>
        </w:tc>
        <w:tc>
          <w:tcPr>
            <w:tcW w:w="1170" w:type="dxa"/>
            <w:shd w:val="clear" w:color="auto" w:fill="auto"/>
          </w:tcPr>
          <w:p w14:paraId="3864F960" w14:textId="696ECA8B" w:rsidR="00A727F2" w:rsidRPr="00E70FBD" w:rsidRDefault="00A727F2" w:rsidP="006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6,516,479</w:t>
            </w:r>
          </w:p>
        </w:tc>
      </w:tr>
      <w:tr w:rsidR="00DE4824" w:rsidRPr="00E70FBD" w14:paraId="4D34026E" w14:textId="77777777" w:rsidTr="003D16DA">
        <w:tc>
          <w:tcPr>
            <w:tcW w:w="4320" w:type="dxa"/>
            <w:shd w:val="clear" w:color="auto" w:fill="auto"/>
          </w:tcPr>
          <w:p w14:paraId="75A08512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DFF8C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16903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6790B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EDE9CD9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824" w:rsidRPr="00E70FBD" w14:paraId="370821EC" w14:textId="77777777" w:rsidTr="003D16DA">
        <w:tc>
          <w:tcPr>
            <w:tcW w:w="4320" w:type="dxa"/>
            <w:shd w:val="clear" w:color="auto" w:fill="auto"/>
          </w:tcPr>
          <w:p w14:paraId="5F4E0861" w14:textId="77777777" w:rsidR="00DE4824" w:rsidRPr="00E70FBD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FA469F2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15AA7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7FAE89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57669B" w14:textId="77777777" w:rsidR="00DE4824" w:rsidRPr="00E70FBD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2118" w:rsidRPr="00E70FBD" w14:paraId="2A236763" w14:textId="77777777" w:rsidTr="00573065">
        <w:tc>
          <w:tcPr>
            <w:tcW w:w="4320" w:type="dxa"/>
            <w:shd w:val="clear" w:color="auto" w:fill="auto"/>
          </w:tcPr>
          <w:p w14:paraId="4E0A3DDD" w14:textId="77777777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9F42D09" w14:textId="4C470F60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70A5BC" w14:textId="696E6AEF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2F3B1" w14:textId="754A6D24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1,290,951</w:t>
            </w:r>
          </w:p>
        </w:tc>
        <w:tc>
          <w:tcPr>
            <w:tcW w:w="1170" w:type="dxa"/>
            <w:shd w:val="clear" w:color="auto" w:fill="auto"/>
          </w:tcPr>
          <w:p w14:paraId="4B9B9156" w14:textId="434A0300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1,290,951</w:t>
            </w:r>
          </w:p>
        </w:tc>
      </w:tr>
      <w:tr w:rsidR="005F2118" w:rsidRPr="00E70FBD" w14:paraId="19776EBD" w14:textId="77777777" w:rsidTr="003D16DA">
        <w:tc>
          <w:tcPr>
            <w:tcW w:w="4320" w:type="dxa"/>
            <w:shd w:val="clear" w:color="auto" w:fill="auto"/>
          </w:tcPr>
          <w:p w14:paraId="2B41FDF5" w14:textId="77777777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DB8744D" w14:textId="0F1355F2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26EB6" w14:textId="4C095460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6E1390" w14:textId="16F40391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2,330,889</w:t>
            </w:r>
          </w:p>
        </w:tc>
        <w:tc>
          <w:tcPr>
            <w:tcW w:w="1170" w:type="dxa"/>
            <w:shd w:val="clear" w:color="auto" w:fill="auto"/>
          </w:tcPr>
          <w:p w14:paraId="22F12DD1" w14:textId="2A398022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2,330,889</w:t>
            </w:r>
          </w:p>
        </w:tc>
      </w:tr>
      <w:tr w:rsidR="005F2118" w:rsidRPr="00E70FBD" w14:paraId="145D91FB" w14:textId="77777777" w:rsidTr="003D16DA">
        <w:tc>
          <w:tcPr>
            <w:tcW w:w="4320" w:type="dxa"/>
            <w:shd w:val="clear" w:color="auto" w:fill="auto"/>
          </w:tcPr>
          <w:p w14:paraId="15E00AE6" w14:textId="77777777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4F0EE2E9" w14:textId="73D4DE02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23D7D2" w14:textId="1CF6C2E4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1B383B" w14:textId="4F7F4FED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646,340</w:t>
            </w:r>
          </w:p>
        </w:tc>
        <w:tc>
          <w:tcPr>
            <w:tcW w:w="1170" w:type="dxa"/>
            <w:shd w:val="clear" w:color="auto" w:fill="auto"/>
          </w:tcPr>
          <w:p w14:paraId="1248F7F8" w14:textId="622A168E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646,340</w:t>
            </w:r>
          </w:p>
        </w:tc>
      </w:tr>
      <w:tr w:rsidR="005F2118" w:rsidRPr="00E70FBD" w14:paraId="01A580EA" w14:textId="77777777" w:rsidTr="003D16DA">
        <w:tc>
          <w:tcPr>
            <w:tcW w:w="4320" w:type="dxa"/>
            <w:shd w:val="clear" w:color="auto" w:fill="auto"/>
          </w:tcPr>
          <w:p w14:paraId="64B5F617" w14:textId="77777777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33AEBB21" w14:textId="4855DC4D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4DB49C" w14:textId="190E0F1D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7,386,499</w:t>
            </w:r>
          </w:p>
        </w:tc>
        <w:tc>
          <w:tcPr>
            <w:tcW w:w="1170" w:type="dxa"/>
            <w:shd w:val="clear" w:color="auto" w:fill="auto"/>
          </w:tcPr>
          <w:p w14:paraId="2D16936C" w14:textId="27C55129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6C67" w14:textId="389BCB50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7,386,499</w:t>
            </w:r>
          </w:p>
        </w:tc>
      </w:tr>
      <w:tr w:rsidR="005F2118" w:rsidRPr="00E70FBD" w14:paraId="31E36B6E" w14:textId="77777777" w:rsidTr="003D16DA">
        <w:tc>
          <w:tcPr>
            <w:tcW w:w="4320" w:type="dxa"/>
            <w:shd w:val="clear" w:color="auto" w:fill="auto"/>
          </w:tcPr>
          <w:p w14:paraId="44414974" w14:textId="76150265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7ABCB19" w14:textId="20F14D44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9B3D66" w14:textId="0B75FB45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36,762</w:t>
            </w:r>
          </w:p>
        </w:tc>
        <w:tc>
          <w:tcPr>
            <w:tcW w:w="1170" w:type="dxa"/>
            <w:shd w:val="clear" w:color="auto" w:fill="auto"/>
          </w:tcPr>
          <w:p w14:paraId="428F3830" w14:textId="57C752EE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B63E1" w14:textId="3F713E33" w:rsidR="005F2118" w:rsidRPr="00E70FBD" w:rsidRDefault="005F2118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36,762</w:t>
            </w:r>
          </w:p>
        </w:tc>
      </w:tr>
      <w:bookmarkEnd w:id="9"/>
    </w:tbl>
    <w:p w14:paraId="00885976" w14:textId="77777777" w:rsidR="001D5450" w:rsidRPr="00E70FBD" w:rsidRDefault="001D5450" w:rsidP="001D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2"/>
          <w:szCs w:val="2"/>
        </w:rPr>
      </w:pPr>
    </w:p>
    <w:p w14:paraId="5848424B" w14:textId="49F84BA9" w:rsidR="006164D9" w:rsidRPr="00E70FBD" w:rsidRDefault="006164D9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46"/>
        <w:rPr>
          <w:rFonts w:asciiTheme="majorBidi" w:hAnsiTheme="majorBidi" w:cstheme="majorBidi"/>
          <w:sz w:val="2"/>
          <w:szCs w:val="2"/>
        </w:rPr>
      </w:pPr>
    </w:p>
    <w:p w14:paraId="12183B40" w14:textId="5A191FBC" w:rsidR="007E28AF" w:rsidRPr="00E70FBD" w:rsidRDefault="007E28AF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D6427E" w:rsidRPr="00E70FBD" w14:paraId="4C5672D5" w14:textId="77777777" w:rsidTr="003030F1">
        <w:trPr>
          <w:tblHeader/>
        </w:trPr>
        <w:tc>
          <w:tcPr>
            <w:tcW w:w="4320" w:type="dxa"/>
          </w:tcPr>
          <w:p w14:paraId="7D36F5D4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081BDAD" w14:textId="2F1AE069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="Angsana New" w:hAnsi="Angsana New"/>
                <w:sz w:val="28"/>
                <w:szCs w:val="28"/>
              </w:rPr>
              <w:t>31</w:t>
            </w:r>
            <w:r w:rsidRPr="00E70FB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70FB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6427E" w:rsidRPr="00E70FBD" w14:paraId="2F674AB4" w14:textId="77777777" w:rsidTr="00D3129B">
        <w:trPr>
          <w:tblHeader/>
        </w:trPr>
        <w:tc>
          <w:tcPr>
            <w:tcW w:w="4320" w:type="dxa"/>
          </w:tcPr>
          <w:p w14:paraId="2B803F2E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2048D77" w14:textId="77777777" w:rsidR="00D6427E" w:rsidRPr="00E70FBD" w:rsidRDefault="00D6427E" w:rsidP="00D6427E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3B4128E" w14:textId="77777777" w:rsidR="00D6427E" w:rsidRPr="00E70FBD" w:rsidRDefault="00D6427E" w:rsidP="00D6427E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1E38A309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7DD354C0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6427E" w:rsidRPr="00E70FBD" w14:paraId="2BF94587" w14:textId="77777777" w:rsidTr="00D3129B">
        <w:trPr>
          <w:tblHeader/>
        </w:trPr>
        <w:tc>
          <w:tcPr>
            <w:tcW w:w="4320" w:type="dxa"/>
          </w:tcPr>
          <w:p w14:paraId="28A9A619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0F55C43C" w14:textId="77777777" w:rsidR="00D6427E" w:rsidRPr="00E70FBD" w:rsidRDefault="00D6427E" w:rsidP="00D6427E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6855D948" w14:textId="77777777" w:rsidR="00D6427E" w:rsidRPr="00E70FBD" w:rsidRDefault="00D6427E" w:rsidP="00D6427E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407D94CB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CC2105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6427E" w:rsidRPr="00E70FBD" w14:paraId="1EE5335F" w14:textId="77777777" w:rsidTr="00D3129B">
        <w:trPr>
          <w:tblHeader/>
        </w:trPr>
        <w:tc>
          <w:tcPr>
            <w:tcW w:w="4320" w:type="dxa"/>
          </w:tcPr>
          <w:p w14:paraId="14ED0BCF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64EACDC7" w14:textId="77777777" w:rsidR="00D6427E" w:rsidRPr="00E70FBD" w:rsidRDefault="00D6427E" w:rsidP="00D6427E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427E" w:rsidRPr="00E70FBD" w14:paraId="76FCB9B1" w14:textId="77777777" w:rsidTr="00D3129B">
        <w:tc>
          <w:tcPr>
            <w:tcW w:w="4320" w:type="dxa"/>
            <w:shd w:val="clear" w:color="auto" w:fill="auto"/>
          </w:tcPr>
          <w:p w14:paraId="59F0827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AC965CB" w14:textId="77777777" w:rsidR="00D6427E" w:rsidRPr="00E70FBD" w:rsidRDefault="00D6427E" w:rsidP="00D6427E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530BCB" w14:textId="77777777" w:rsidR="00D6427E" w:rsidRPr="00E70FBD" w:rsidRDefault="00D6427E" w:rsidP="00D6427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F825B7" w14:textId="77777777" w:rsidR="00D6427E" w:rsidRPr="00E70FBD" w:rsidRDefault="00D6427E" w:rsidP="00D6427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CBB572" w14:textId="77777777" w:rsidR="00D6427E" w:rsidRPr="00E70FBD" w:rsidRDefault="00D6427E" w:rsidP="00D6427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D6427E" w:rsidRPr="00E70FBD" w14:paraId="0BB0A20F" w14:textId="77777777" w:rsidTr="00D3129B">
        <w:tc>
          <w:tcPr>
            <w:tcW w:w="4320" w:type="dxa"/>
            <w:shd w:val="clear" w:color="auto" w:fill="auto"/>
          </w:tcPr>
          <w:p w14:paraId="586CAEFD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5C820B22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275,634</w:t>
            </w:r>
          </w:p>
        </w:tc>
        <w:tc>
          <w:tcPr>
            <w:tcW w:w="1170" w:type="dxa"/>
            <w:shd w:val="clear" w:color="auto" w:fill="auto"/>
          </w:tcPr>
          <w:p w14:paraId="03F1EE6C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545B41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464,022</w:t>
            </w:r>
          </w:p>
        </w:tc>
        <w:tc>
          <w:tcPr>
            <w:tcW w:w="1170" w:type="dxa"/>
            <w:shd w:val="clear" w:color="auto" w:fill="auto"/>
          </w:tcPr>
          <w:p w14:paraId="063DCB6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739,656</w:t>
            </w:r>
          </w:p>
        </w:tc>
      </w:tr>
      <w:tr w:rsidR="00D6427E" w:rsidRPr="00E70FBD" w14:paraId="3E8CA429" w14:textId="77777777" w:rsidTr="00D3129B">
        <w:tc>
          <w:tcPr>
            <w:tcW w:w="4320" w:type="dxa"/>
            <w:shd w:val="clear" w:color="auto" w:fill="auto"/>
          </w:tcPr>
          <w:p w14:paraId="1245CE0D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AFE8FD5" w14:textId="4D79ECCB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E0A051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73174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822,789</w:t>
            </w:r>
          </w:p>
        </w:tc>
        <w:tc>
          <w:tcPr>
            <w:tcW w:w="1170" w:type="dxa"/>
            <w:shd w:val="clear" w:color="auto" w:fill="auto"/>
          </w:tcPr>
          <w:p w14:paraId="505095B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822,789</w:t>
            </w:r>
          </w:p>
        </w:tc>
      </w:tr>
      <w:tr w:rsidR="00D6427E" w:rsidRPr="00E70FBD" w14:paraId="46E73CD3" w14:textId="77777777" w:rsidTr="00D3129B">
        <w:tc>
          <w:tcPr>
            <w:tcW w:w="4320" w:type="dxa"/>
            <w:shd w:val="clear" w:color="auto" w:fill="auto"/>
          </w:tcPr>
          <w:p w14:paraId="34829D7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1DF157A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2,222,651</w:t>
            </w:r>
          </w:p>
        </w:tc>
        <w:tc>
          <w:tcPr>
            <w:tcW w:w="1170" w:type="dxa"/>
            <w:shd w:val="clear" w:color="auto" w:fill="auto"/>
          </w:tcPr>
          <w:p w14:paraId="3647B4D9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1C644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2,484,858</w:t>
            </w:r>
          </w:p>
        </w:tc>
        <w:tc>
          <w:tcPr>
            <w:tcW w:w="1170" w:type="dxa"/>
            <w:shd w:val="clear" w:color="auto" w:fill="auto"/>
          </w:tcPr>
          <w:p w14:paraId="11500BF4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4,707,509</w:t>
            </w:r>
          </w:p>
        </w:tc>
      </w:tr>
      <w:tr w:rsidR="00D6427E" w:rsidRPr="00E70FBD" w14:paraId="62B7E933" w14:textId="77777777" w:rsidTr="00D3129B">
        <w:trPr>
          <w:trHeight w:val="68"/>
        </w:trPr>
        <w:tc>
          <w:tcPr>
            <w:tcW w:w="4320" w:type="dxa"/>
            <w:shd w:val="clear" w:color="auto" w:fill="auto"/>
          </w:tcPr>
          <w:p w14:paraId="3015326F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83CA69D" w14:textId="597DF765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D0AA2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1C8132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694,877</w:t>
            </w:r>
          </w:p>
        </w:tc>
        <w:tc>
          <w:tcPr>
            <w:tcW w:w="1170" w:type="dxa"/>
            <w:shd w:val="clear" w:color="auto" w:fill="auto"/>
          </w:tcPr>
          <w:p w14:paraId="51952BA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</w:tr>
      <w:tr w:rsidR="00D6427E" w:rsidRPr="00E70FBD" w14:paraId="1961661A" w14:textId="77777777" w:rsidTr="00D3129B">
        <w:tc>
          <w:tcPr>
            <w:tcW w:w="4320" w:type="dxa"/>
            <w:shd w:val="clear" w:color="auto" w:fill="auto"/>
          </w:tcPr>
          <w:p w14:paraId="447A335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F0FE347" w14:textId="5088BAC0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8ED264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31,979</w:t>
            </w:r>
          </w:p>
        </w:tc>
        <w:tc>
          <w:tcPr>
            <w:tcW w:w="1170" w:type="dxa"/>
            <w:shd w:val="clear" w:color="auto" w:fill="auto"/>
          </w:tcPr>
          <w:p w14:paraId="652A17A0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4,924,023</w:t>
            </w:r>
          </w:p>
        </w:tc>
        <w:tc>
          <w:tcPr>
            <w:tcW w:w="1170" w:type="dxa"/>
            <w:shd w:val="clear" w:color="auto" w:fill="auto"/>
          </w:tcPr>
          <w:p w14:paraId="1AD9320A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4,956,002</w:t>
            </w:r>
          </w:p>
        </w:tc>
      </w:tr>
      <w:tr w:rsidR="00D6427E" w:rsidRPr="00E70FBD" w14:paraId="2344D276" w14:textId="77777777" w:rsidTr="00D3129B">
        <w:tc>
          <w:tcPr>
            <w:tcW w:w="4320" w:type="dxa"/>
            <w:shd w:val="clear" w:color="auto" w:fill="auto"/>
          </w:tcPr>
          <w:p w14:paraId="4896BD5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E9F6BD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B857A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2C8AD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31D714C7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27E" w:rsidRPr="00E70FBD" w14:paraId="163ADE67" w14:textId="77777777" w:rsidTr="00D3129B">
        <w:tc>
          <w:tcPr>
            <w:tcW w:w="4320" w:type="dxa"/>
            <w:shd w:val="clear" w:color="auto" w:fill="auto"/>
          </w:tcPr>
          <w:p w14:paraId="670FE543" w14:textId="77777777" w:rsidR="006D6A5B" w:rsidRPr="00E70FBD" w:rsidRDefault="006D6A5B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  <w:p w14:paraId="5B9D0DD0" w14:textId="5563B601" w:rsidR="006D6A5B" w:rsidRPr="00E70FBD" w:rsidRDefault="006D6A5B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  <w:p w14:paraId="6D4A27DE" w14:textId="77777777" w:rsidR="005F2118" w:rsidRPr="00E70FBD" w:rsidRDefault="005F2118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  <w:p w14:paraId="224ACD3D" w14:textId="67DB1AB9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AB064DE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1A6BF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ACE256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F73BD87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27E" w:rsidRPr="00E70FBD" w14:paraId="41D53942" w14:textId="77777777" w:rsidTr="00D3129B">
        <w:tc>
          <w:tcPr>
            <w:tcW w:w="4320" w:type="dxa"/>
            <w:shd w:val="clear" w:color="auto" w:fill="auto"/>
          </w:tcPr>
          <w:p w14:paraId="6B72E0B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123E1BD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97E2E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E8B08E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182,114</w:t>
            </w:r>
          </w:p>
        </w:tc>
        <w:tc>
          <w:tcPr>
            <w:tcW w:w="1170" w:type="dxa"/>
            <w:shd w:val="clear" w:color="auto" w:fill="auto"/>
          </w:tcPr>
          <w:p w14:paraId="4AC9FBFF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182,114</w:t>
            </w:r>
          </w:p>
        </w:tc>
      </w:tr>
      <w:tr w:rsidR="00D6427E" w:rsidRPr="00E70FBD" w14:paraId="1627783C" w14:textId="77777777" w:rsidTr="00D3129B">
        <w:tc>
          <w:tcPr>
            <w:tcW w:w="4320" w:type="dxa"/>
            <w:shd w:val="clear" w:color="auto" w:fill="auto"/>
          </w:tcPr>
          <w:p w14:paraId="2C0267BA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35220BC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BEC82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1163C0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2,404,187</w:t>
            </w:r>
          </w:p>
        </w:tc>
        <w:tc>
          <w:tcPr>
            <w:tcW w:w="1170" w:type="dxa"/>
            <w:shd w:val="clear" w:color="auto" w:fill="auto"/>
          </w:tcPr>
          <w:p w14:paraId="102C7F97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2,404,187</w:t>
            </w:r>
          </w:p>
        </w:tc>
      </w:tr>
      <w:tr w:rsidR="00D6427E" w:rsidRPr="00E70FBD" w14:paraId="2535BDE9" w14:textId="77777777" w:rsidTr="00D3129B">
        <w:tc>
          <w:tcPr>
            <w:tcW w:w="4320" w:type="dxa"/>
            <w:shd w:val="clear" w:color="auto" w:fill="auto"/>
          </w:tcPr>
          <w:p w14:paraId="033C4801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3AA2F64D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CFBAB3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3A1D8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288,028</w:t>
            </w:r>
          </w:p>
        </w:tc>
        <w:tc>
          <w:tcPr>
            <w:tcW w:w="1170" w:type="dxa"/>
            <w:shd w:val="clear" w:color="auto" w:fill="auto"/>
          </w:tcPr>
          <w:p w14:paraId="748B75DE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</w:tr>
      <w:tr w:rsidR="00D6427E" w:rsidRPr="00E70FBD" w14:paraId="412E76D5" w14:textId="77777777" w:rsidTr="00D3129B">
        <w:tc>
          <w:tcPr>
            <w:tcW w:w="4320" w:type="dxa"/>
            <w:shd w:val="clear" w:color="auto" w:fill="auto"/>
          </w:tcPr>
          <w:p w14:paraId="19C35BA7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769FDE7F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79D41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5,816,493</w:t>
            </w:r>
          </w:p>
        </w:tc>
        <w:tc>
          <w:tcPr>
            <w:tcW w:w="1170" w:type="dxa"/>
            <w:shd w:val="clear" w:color="auto" w:fill="auto"/>
          </w:tcPr>
          <w:p w14:paraId="00C8AED8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E83B0F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5,816,493</w:t>
            </w:r>
          </w:p>
        </w:tc>
      </w:tr>
      <w:tr w:rsidR="00D6427E" w:rsidRPr="00E70FBD" w14:paraId="054B1D50" w14:textId="77777777" w:rsidTr="00D3129B">
        <w:tc>
          <w:tcPr>
            <w:tcW w:w="4320" w:type="dxa"/>
            <w:shd w:val="clear" w:color="auto" w:fill="auto"/>
          </w:tcPr>
          <w:p w14:paraId="2E919A31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2D50CA4" w14:textId="77777777" w:rsidR="00D6427E" w:rsidRPr="00E70FBD" w:rsidRDefault="00D6427E" w:rsidP="005F2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52A3F4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  <w:tc>
          <w:tcPr>
            <w:tcW w:w="1170" w:type="dxa"/>
            <w:shd w:val="clear" w:color="auto" w:fill="auto"/>
          </w:tcPr>
          <w:p w14:paraId="1768A035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D6DF8E" w14:textId="77777777" w:rsidR="00D6427E" w:rsidRPr="00E70FBD" w:rsidRDefault="00D6427E" w:rsidP="00D6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6,988</w:t>
            </w:r>
          </w:p>
        </w:tc>
      </w:tr>
    </w:tbl>
    <w:p w14:paraId="10E35B6C" w14:textId="77777777" w:rsidR="00D6427E" w:rsidRPr="00E70FBD" w:rsidRDefault="00D6427E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44DE6588" w14:textId="677C5215" w:rsidR="00923A72" w:rsidRPr="00E70FBD" w:rsidRDefault="0076105D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24"/>
          <w:szCs w:val="24"/>
        </w:rPr>
      </w:pPr>
      <w:bookmarkStart w:id="11" w:name="_Hlk110412209"/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E70FBD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bookmarkEnd w:id="11"/>
    <w:p w14:paraId="0469975E" w14:textId="2765EB6A" w:rsidR="0076105D" w:rsidRPr="00E70FBD" w:rsidRDefault="0076105D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409A96D" w14:textId="40259BAF" w:rsidR="0076105D" w:rsidRPr="00E70FBD" w:rsidRDefault="0076105D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70F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BC52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ร้อยละ </w:t>
      </w:r>
      <w:r w:rsidR="00BC524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70FB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E70FB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9C0584" w:rsidRPr="00E70FBD">
        <w:rPr>
          <w:rFonts w:asciiTheme="majorBidi" w:hAnsiTheme="majorBidi" w:hint="cs"/>
          <w:sz w:val="30"/>
          <w:szCs w:val="30"/>
          <w:cs/>
          <w:lang w:bidi="th-TH"/>
        </w:rPr>
        <w:t>โดยตั้งอยู่บน</w:t>
      </w:r>
      <w:r w:rsidR="004562E2" w:rsidRPr="00E70FBD">
        <w:rPr>
          <w:rFonts w:asciiTheme="majorBidi" w:hAnsiTheme="majorBidi"/>
          <w:sz w:val="30"/>
          <w:szCs w:val="30"/>
          <w:cs/>
          <w:lang w:bidi="th-TH"/>
        </w:rPr>
        <w:br/>
      </w:r>
      <w:r w:rsidR="009C0584" w:rsidRPr="00E70FBD">
        <w:rPr>
          <w:rFonts w:asciiTheme="majorBidi" w:hAnsiTheme="majorBidi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  <w:r w:rsidR="009C0584" w:rsidRPr="00E70FB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7F2F3FB1" w14:textId="3F6A817E" w:rsidR="002142C1" w:rsidRPr="00E70FBD" w:rsidRDefault="002142C1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260"/>
        <w:gridCol w:w="1260"/>
      </w:tblGrid>
      <w:tr w:rsidR="00911F32" w:rsidRPr="00E70FBD" w14:paraId="75DBDA02" w14:textId="77777777" w:rsidTr="00AE7F2C">
        <w:tc>
          <w:tcPr>
            <w:tcW w:w="3420" w:type="dxa"/>
            <w:vAlign w:val="bottom"/>
          </w:tcPr>
          <w:p w14:paraId="2589D313" w14:textId="77777777" w:rsidR="00911F32" w:rsidRPr="00E70FBD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EC4A47" w14:textId="2D3C61A1" w:rsidR="00911F32" w:rsidRPr="00E70FBD" w:rsidRDefault="00D6427E" w:rsidP="000308B9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มิถุนายน </w:t>
            </w:r>
            <w:r w:rsidR="00B75AF8" w:rsidRPr="00E70FB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2520" w:type="dxa"/>
            <w:gridSpan w:val="2"/>
          </w:tcPr>
          <w:p w14:paraId="3B88456A" w14:textId="0C9D3C98" w:rsidR="00911F32" w:rsidRPr="00F873D3" w:rsidRDefault="008E506D" w:rsidP="000308B9">
            <w:pPr>
              <w:pStyle w:val="Pa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</w:t>
            </w:r>
            <w:r w:rsidR="00D6427E" w:rsidRPr="00E70FBD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="00911F32" w:rsidRPr="00E70FBD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28"/>
                <w:szCs w:val="28"/>
                <w:lang w:eastAsia="ja-JP"/>
              </w:rPr>
              <w:t>4</w:t>
            </w:r>
          </w:p>
        </w:tc>
      </w:tr>
      <w:tr w:rsidR="00911F32" w:rsidRPr="00E70FBD" w14:paraId="386C737C" w14:textId="54AEAB71" w:rsidTr="00AE7F2C">
        <w:tc>
          <w:tcPr>
            <w:tcW w:w="3420" w:type="dxa"/>
            <w:vAlign w:val="bottom"/>
            <w:hideMark/>
          </w:tcPr>
          <w:p w14:paraId="48223266" w14:textId="486AE290" w:rsidR="00911F32" w:rsidRPr="00E70FBD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</w:t>
            </w:r>
            <w:r w:rsidRPr="00E70FB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hideMark/>
          </w:tcPr>
          <w:p w14:paraId="62F45296" w14:textId="0F7BAC3B" w:rsidR="00911F32" w:rsidRPr="00E70FBD" w:rsidRDefault="00911F32" w:rsidP="000308B9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E70FB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E70FBD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792C6D5D" w14:textId="71F48FCD" w:rsidR="00911F32" w:rsidRPr="00E70FBD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E70FB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E70FBD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2E28391" w14:textId="2CFF169B" w:rsidR="00911F32" w:rsidRPr="00E70FBD" w:rsidRDefault="00911F32" w:rsidP="00AE7F2C">
            <w:pPr>
              <w:pStyle w:val="NoSpacing"/>
              <w:tabs>
                <w:tab w:val="clear" w:pos="227"/>
                <w:tab w:val="left" w:pos="100"/>
              </w:tabs>
              <w:ind w:left="-80"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E70FB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E70FBD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BF3EF02" w14:textId="52013980" w:rsidR="00911F32" w:rsidRPr="00E70FBD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E70FB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E70FBD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11F32" w:rsidRPr="00E70FBD" w14:paraId="30B134D4" w14:textId="77777777" w:rsidTr="00AE7F2C">
        <w:tc>
          <w:tcPr>
            <w:tcW w:w="3420" w:type="dxa"/>
          </w:tcPr>
          <w:p w14:paraId="6FF63E26" w14:textId="77777777" w:rsidR="00911F32" w:rsidRPr="00E70FBD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7C160F3" w14:textId="44227C7D" w:rsidR="00911F32" w:rsidRPr="00E70FBD" w:rsidRDefault="00911F32" w:rsidP="00911F32">
            <w:pPr>
              <w:pStyle w:val="NoSpacing"/>
              <w:tabs>
                <w:tab w:val="clear" w:pos="907"/>
                <w:tab w:val="left" w:pos="730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427E" w:rsidRPr="00AE7F2C" w14:paraId="70B7834D" w14:textId="077BA614" w:rsidTr="00AE7F2C">
        <w:tc>
          <w:tcPr>
            <w:tcW w:w="3420" w:type="dxa"/>
            <w:hideMark/>
          </w:tcPr>
          <w:p w14:paraId="43DC7D59" w14:textId="77777777" w:rsidR="00D6427E" w:rsidRPr="00E70FBD" w:rsidRDefault="00D6427E" w:rsidP="00D6427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</w:tcPr>
          <w:p w14:paraId="7CC19113" w14:textId="7467E62C" w:rsidR="00D6427E" w:rsidRPr="00E70FBD" w:rsidRDefault="00BD4445" w:rsidP="00D6427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</w:rPr>
              <w:t>37,550</w:t>
            </w:r>
          </w:p>
        </w:tc>
        <w:tc>
          <w:tcPr>
            <w:tcW w:w="1260" w:type="dxa"/>
          </w:tcPr>
          <w:p w14:paraId="560AA061" w14:textId="69BC073A" w:rsidR="00D6427E" w:rsidRPr="00E70FBD" w:rsidRDefault="00BD4445" w:rsidP="00D6427E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</w:rPr>
              <w:t>(37,550)</w:t>
            </w:r>
          </w:p>
        </w:tc>
        <w:tc>
          <w:tcPr>
            <w:tcW w:w="1260" w:type="dxa"/>
          </w:tcPr>
          <w:p w14:paraId="42D8EF53" w14:textId="2124A5E4" w:rsidR="00D6427E" w:rsidRPr="00E70FBD" w:rsidRDefault="00D6427E" w:rsidP="00D6427E">
            <w:pPr>
              <w:pStyle w:val="NoSpacing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</w:rPr>
              <w:t>24,983</w:t>
            </w:r>
          </w:p>
        </w:tc>
        <w:tc>
          <w:tcPr>
            <w:tcW w:w="1260" w:type="dxa"/>
          </w:tcPr>
          <w:p w14:paraId="2D9F0B02" w14:textId="208C9F49" w:rsidR="00D6427E" w:rsidRPr="00AE7F2C" w:rsidRDefault="00D6427E" w:rsidP="00D6427E">
            <w:pPr>
              <w:pStyle w:val="NoSpacing"/>
              <w:tabs>
                <w:tab w:val="clear" w:pos="907"/>
                <w:tab w:val="left" w:pos="73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0FBD">
              <w:rPr>
                <w:rFonts w:asciiTheme="majorBidi" w:hAnsiTheme="majorBidi" w:cstheme="majorBidi"/>
                <w:sz w:val="28"/>
                <w:szCs w:val="28"/>
              </w:rPr>
              <w:t>(24,983)</w:t>
            </w:r>
          </w:p>
        </w:tc>
      </w:tr>
    </w:tbl>
    <w:p w14:paraId="7E5CE3C7" w14:textId="77777777" w:rsidR="007E28AF" w:rsidRDefault="007E28A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11E1EF4F" w14:textId="289BDC3D" w:rsidR="002142C1" w:rsidRDefault="00DB297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2" w:name="_Hlk109724652"/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bookmarkEnd w:id="12"/>
    <w:p w14:paraId="7C3C765F" w14:textId="77777777" w:rsidR="002142C1" w:rsidRPr="00911F32" w:rsidRDefault="002142C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2D5D5" w14:textId="3E3CABF9" w:rsidR="005E00FC" w:rsidRPr="00B20FD2" w:rsidRDefault="00DB297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33BC6">
        <w:rPr>
          <w:rFonts w:asciiTheme="majorBidi" w:hAnsiTheme="majorBidi" w:hint="cs"/>
          <w:sz w:val="30"/>
          <w:szCs w:val="30"/>
          <w:cs/>
        </w:rPr>
        <w:t>บริษัทมีความเสี่ยง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</w:t>
      </w:r>
      <w:r w:rsidR="00865491">
        <w:rPr>
          <w:rFonts w:asciiTheme="majorBidi" w:hAnsiTheme="majorBidi" w:hint="cs"/>
          <w:sz w:val="30"/>
          <w:szCs w:val="30"/>
          <w:cs/>
        </w:rPr>
        <w:t>ที่เกี่ยว</w:t>
      </w:r>
      <w:r w:rsidR="00A16657">
        <w:rPr>
          <w:rFonts w:asciiTheme="majorBidi" w:hAnsiTheme="majorBidi" w:hint="cs"/>
          <w:sz w:val="30"/>
          <w:szCs w:val="30"/>
          <w:cs/>
        </w:rPr>
        <w:t>ข้อง</w:t>
      </w:r>
      <w:r w:rsidR="00865491">
        <w:rPr>
          <w:rFonts w:asciiTheme="majorBidi" w:hAnsiTheme="majorBidi" w:hint="cs"/>
          <w:sz w:val="30"/>
          <w:szCs w:val="30"/>
          <w:cs/>
        </w:rPr>
        <w:t>กับ</w:t>
      </w:r>
      <w:r w:rsidRPr="00333BC6">
        <w:rPr>
          <w:rFonts w:asciiTheme="majorBidi" w:hAnsiTheme="majorBidi" w:hint="cs"/>
          <w:sz w:val="30"/>
          <w:szCs w:val="30"/>
          <w:cs/>
        </w:rPr>
        <w:t>การมีสินทรัพย์และหนี้สินทางการเงินที่เป็น</w:t>
      </w:r>
      <w:r w:rsidR="00911F32">
        <w:rPr>
          <w:rFonts w:asciiTheme="majorBidi" w:hAnsiTheme="majorBidi"/>
          <w:sz w:val="30"/>
          <w:szCs w:val="30"/>
        </w:rPr>
        <w:br/>
      </w:r>
      <w:r w:rsidR="00DD0B47">
        <w:rPr>
          <w:rFonts w:asciiTheme="majorBidi" w:hAnsiTheme="majorBidi" w:hint="cs"/>
          <w:sz w:val="30"/>
          <w:szCs w:val="30"/>
          <w:cs/>
        </w:rPr>
        <w:t>สกุล</w:t>
      </w:r>
      <w:r w:rsidRPr="00333BC6">
        <w:rPr>
          <w:rFonts w:asciiTheme="majorBidi" w:hAnsiTheme="majorBidi" w:hint="cs"/>
          <w:sz w:val="30"/>
          <w:szCs w:val="30"/>
          <w:cs/>
        </w:rPr>
        <w:t>เงินตราต่างประเทศ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ติดตามและควบคุมรายงาน</w:t>
      </w:r>
      <w:r w:rsidR="00911F32">
        <w:rPr>
          <w:rFonts w:asciiTheme="majorBidi" w:hAnsiTheme="majorBidi"/>
          <w:sz w:val="30"/>
          <w:szCs w:val="30"/>
        </w:rPr>
        <w:br/>
      </w:r>
      <w:r w:rsidRPr="00333BC6">
        <w:rPr>
          <w:rFonts w:asciiTheme="majorBidi" w:hAnsiTheme="majorBidi" w:hint="cs"/>
          <w:sz w:val="30"/>
          <w:szCs w:val="30"/>
          <w:cs/>
        </w:rPr>
        <w:t>ค่าความเสี่ยง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อัตราแลกเปลี่ยนที่มาจากการลงทุนในกองทุนส่วนบุคคลให้กับ</w:t>
      </w:r>
      <w:r w:rsidRPr="00A16657">
        <w:rPr>
          <w:rFonts w:asciiTheme="majorBidi" w:hAnsiTheme="majorBidi" w:hint="cs"/>
          <w:sz w:val="30"/>
          <w:szCs w:val="30"/>
          <w:cs/>
        </w:rPr>
        <w:t>คณะกรรมการการลงทุน</w:t>
      </w:r>
      <w:r w:rsidRPr="00B20FD2">
        <w:rPr>
          <w:rFonts w:asciiTheme="majorBidi" w:hAnsiTheme="majorBidi" w:cstheme="majorBidi" w:hint="cs"/>
          <w:sz w:val="30"/>
          <w:szCs w:val="30"/>
          <w:cs/>
        </w:rPr>
        <w:t>รับทราบอย่างสม่ำเสมอ</w:t>
      </w:r>
    </w:p>
    <w:p w14:paraId="389E500B" w14:textId="62200052" w:rsidR="00B20FD2" w:rsidRDefault="00B20FD2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9407B" w14:textId="4CE1F0AD" w:rsidR="00D706A2" w:rsidRDefault="00D706A2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B000E" w14:textId="77777777" w:rsidR="00BC3A30" w:rsidRPr="00B20FD2" w:rsidRDefault="00BC3A30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333BC6" w14:paraId="3B5FA2AA" w14:textId="77777777" w:rsidTr="00B20FD2">
        <w:trPr>
          <w:cantSplit/>
          <w:trHeight w:val="110"/>
          <w:tblHeader/>
        </w:trPr>
        <w:tc>
          <w:tcPr>
            <w:tcW w:w="2700" w:type="dxa"/>
            <w:shd w:val="clear" w:color="auto" w:fill="auto"/>
          </w:tcPr>
          <w:p w14:paraId="05709A0F" w14:textId="77777777" w:rsidR="0022307C" w:rsidRPr="007034EE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D2D590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257E447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DD785F" w14:textId="69B259D1" w:rsidR="0022307C" w:rsidRPr="00B20FD2" w:rsidRDefault="00DB2E35" w:rsidP="00551E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873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 w:rsidRPr="00F873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  <w:r w:rsidRPr="00F873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75AF8" w:rsidRPr="00F873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422FA" w:rsidRPr="00F873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5181C" w:rsidRPr="00333BC6" w14:paraId="2E9B219D" w14:textId="77777777" w:rsidTr="00911F32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28EF13BA" w14:textId="58F56D7F" w:rsidR="0005181C" w:rsidRPr="0085608E" w:rsidRDefault="0005181C" w:rsidP="0085608E">
            <w:pPr>
              <w:rPr>
                <w:i/>
                <w:iCs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bookmarkStart w:id="13" w:name="OLE_LINK5"/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bookmarkEnd w:id="13"/>
          </w:p>
        </w:tc>
        <w:tc>
          <w:tcPr>
            <w:tcW w:w="1165" w:type="dxa"/>
            <w:shd w:val="clear" w:color="auto" w:fill="auto"/>
            <w:vAlign w:val="bottom"/>
          </w:tcPr>
          <w:p w14:paraId="76D49E9C" w14:textId="77777777" w:rsidR="0005181C" w:rsidRPr="007034EE" w:rsidRDefault="0005181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5B0EB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11718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FA087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E265A" w14:textId="77777777" w:rsidR="0005181C" w:rsidRPr="007034EE" w:rsidRDefault="0005181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05181C" w:rsidRPr="007034EE" w:rsidDel="0080154F" w:rsidRDefault="0005181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3B25D5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0944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333BC6" w14:paraId="04AEA54B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46A1CD51" w14:textId="77777777" w:rsidR="0005181C" w:rsidRPr="007034EE" w:rsidRDefault="0005181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484E736B" w14:textId="77777777" w:rsidR="0005181C" w:rsidRPr="007034EE" w:rsidRDefault="0005181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D10CC" w:rsidRPr="00333BC6" w14:paraId="13CCA5CB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2719A9A4" w14:textId="0E88D8D8" w:rsidR="001D10CC" w:rsidRPr="00CA33F5" w:rsidDel="001D10CC" w:rsidRDefault="001D10CC" w:rsidP="000072A4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</w:tcPr>
          <w:p w14:paraId="1E8DBD5D" w14:textId="292462C2" w:rsidR="001D10CC" w:rsidDel="001D10CC" w:rsidRDefault="001D10CC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A668E2" w14:textId="77777777" w:rsidR="001D10CC" w:rsidRPr="00EE0E89" w:rsidRDefault="001D10CC" w:rsidP="00E36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2869D" w14:textId="79694D0D" w:rsidR="001D10CC" w:rsidRPr="00E36480" w:rsidDel="001D10CC" w:rsidRDefault="001D10CC" w:rsidP="00E36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0EC2E6B7" w14:textId="77777777" w:rsidR="001D10CC" w:rsidRPr="00EE0E89" w:rsidRDefault="001D10CC" w:rsidP="00E36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19BE5D" w14:textId="53EB51D5" w:rsidR="001D10CC" w:rsidDel="001D10CC" w:rsidRDefault="001D10CC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04A8E55B" w14:textId="77777777" w:rsidR="001D10CC" w:rsidRPr="00E36480" w:rsidRDefault="001D10CC" w:rsidP="00E36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3994A" w14:textId="50D2102D" w:rsidR="001D10CC" w:rsidRPr="00E36480" w:rsidDel="001D10CC" w:rsidRDefault="001D10CC" w:rsidP="00E3648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1D10CC" w:rsidRPr="00333BC6" w14:paraId="312C55D5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6D95059" w14:textId="27B97CC8" w:rsidR="001D10CC" w:rsidRPr="00CA33F5" w:rsidRDefault="001D10CC" w:rsidP="001D10C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A33F5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65" w:type="dxa"/>
            <w:shd w:val="clear" w:color="auto" w:fill="auto"/>
          </w:tcPr>
          <w:p w14:paraId="49EC34DB" w14:textId="4EB72B26" w:rsidR="001D10CC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B49D30" w14:textId="77777777" w:rsidR="001D10CC" w:rsidRPr="00EE0E89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FEF5ED" w14:textId="7A04E995" w:rsidR="001D10CC" w:rsidRPr="00E36480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35,461</w:t>
            </w:r>
          </w:p>
        </w:tc>
        <w:tc>
          <w:tcPr>
            <w:tcW w:w="180" w:type="dxa"/>
            <w:shd w:val="clear" w:color="auto" w:fill="auto"/>
          </w:tcPr>
          <w:p w14:paraId="5C2D8DD7" w14:textId="77777777" w:rsidR="001D10CC" w:rsidRPr="00EE0E89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A75DFA" w14:textId="0A0DFE2F" w:rsidR="001D10CC" w:rsidRDefault="001D10CC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1CD16BC" w14:textId="77777777" w:rsidR="001D10CC" w:rsidRPr="00E36480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E1F1D" w14:textId="64117ECE" w:rsidR="001D10CC" w:rsidRPr="00E36480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35,461</w:t>
            </w:r>
          </w:p>
        </w:tc>
      </w:tr>
      <w:tr w:rsidR="001D10CC" w:rsidRPr="00333BC6" w14:paraId="5631FEF0" w14:textId="77777777" w:rsidTr="00FE656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8984032" w14:textId="7F851154" w:rsidR="001D10CC" w:rsidRPr="007034EE" w:rsidRDefault="001D10CC" w:rsidP="001D10CC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53E37383" w14:textId="55DD042D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43,121</w:t>
            </w:r>
          </w:p>
        </w:tc>
        <w:tc>
          <w:tcPr>
            <w:tcW w:w="180" w:type="dxa"/>
            <w:shd w:val="clear" w:color="auto" w:fill="auto"/>
          </w:tcPr>
          <w:p w14:paraId="57D34F04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8B31E8" w14:textId="1AF6078B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1,377,054</w:t>
            </w:r>
          </w:p>
        </w:tc>
        <w:tc>
          <w:tcPr>
            <w:tcW w:w="180" w:type="dxa"/>
            <w:shd w:val="clear" w:color="auto" w:fill="auto"/>
          </w:tcPr>
          <w:p w14:paraId="570668DF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F219D1" w14:textId="6B8C2720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18,623</w:t>
            </w:r>
          </w:p>
        </w:tc>
        <w:tc>
          <w:tcPr>
            <w:tcW w:w="181" w:type="dxa"/>
            <w:shd w:val="clear" w:color="auto" w:fill="auto"/>
          </w:tcPr>
          <w:p w14:paraId="01D5227F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99251F" w14:textId="7AC5E956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1,438,798</w:t>
            </w:r>
          </w:p>
        </w:tc>
      </w:tr>
      <w:tr w:rsidR="001D10CC" w:rsidRPr="00333BC6" w14:paraId="2E88F6D1" w14:textId="77777777" w:rsidTr="00FE6561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71A040B0" w14:textId="1117473D" w:rsidR="001D10CC" w:rsidRPr="007034EE" w:rsidRDefault="001D10CC" w:rsidP="001D10CC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DE8B3D" w14:textId="15958C0B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35,856</w:t>
            </w:r>
            <w:r w:rsidRPr="00E3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905AD6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F975A5" w14:textId="252A48F5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963,945</w:t>
            </w:r>
            <w:r w:rsidRPr="00E3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2313BC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B8D024" w14:textId="623D9301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5,323</w:t>
            </w:r>
            <w:r w:rsidRPr="00E3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D15BB70" w14:textId="77777777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C480AC" w14:textId="6F3D6973" w:rsidR="001D10CC" w:rsidRPr="009D12D7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1,005,124</w:t>
            </w:r>
            <w:r w:rsidRPr="00E364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10CC" w:rsidRPr="00333BC6" w14:paraId="556CE5D3" w14:textId="77777777" w:rsidTr="00911F32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57716978" w14:textId="77777777" w:rsidR="001D10CC" w:rsidRPr="007034EE" w:rsidRDefault="001D10CC" w:rsidP="001D10CC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0D9E" w14:textId="220343AF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</w:t>
            </w:r>
            <w:r w:rsidR="006B57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55F24E3" w14:textId="77777777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0509" w14:textId="5DCE45B3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51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04290BAE" w14:textId="77777777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1CAC8" w14:textId="4D54B95F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951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81" w:type="dxa"/>
            <w:shd w:val="clear" w:color="auto" w:fill="auto"/>
          </w:tcPr>
          <w:p w14:paraId="00BD39D2" w14:textId="77777777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FD4A0" w14:textId="43ABB4BD" w:rsidR="001D10CC" w:rsidRPr="007034EE" w:rsidRDefault="001D10CC" w:rsidP="001D10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E36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1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</w:tbl>
    <w:p w14:paraId="5C165D30" w14:textId="77777777" w:rsidR="00DB2E35" w:rsidRPr="00F873D3" w:rsidRDefault="00DB2E35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1166" w:right="38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DB2E35" w:rsidRPr="00333BC6" w14:paraId="3B894B11" w14:textId="77777777" w:rsidTr="00D3129B">
        <w:trPr>
          <w:cantSplit/>
          <w:trHeight w:val="110"/>
          <w:tblHeader/>
        </w:trPr>
        <w:tc>
          <w:tcPr>
            <w:tcW w:w="2700" w:type="dxa"/>
            <w:shd w:val="clear" w:color="auto" w:fill="auto"/>
          </w:tcPr>
          <w:p w14:paraId="6101E6A2" w14:textId="77777777" w:rsidR="00DB2E35" w:rsidRPr="007034EE" w:rsidRDefault="00DB2E35" w:rsidP="00D3129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0F9B9C8" w14:textId="77777777" w:rsidR="00DB2E35" w:rsidRPr="007034EE" w:rsidRDefault="00DB2E35" w:rsidP="00D312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758FAD6" w14:textId="77777777" w:rsidR="00DB2E35" w:rsidRPr="007034EE" w:rsidRDefault="00DB2E35" w:rsidP="00D312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1B9B9AAB" w14:textId="315FEF0B" w:rsidR="00DB2E35" w:rsidRPr="00B20FD2" w:rsidRDefault="00DB2E35" w:rsidP="00D312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49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9E49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E4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422FA" w:rsidRPr="00EE630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DB2E35" w:rsidRPr="00333BC6" w14:paraId="747D7309" w14:textId="77777777" w:rsidTr="00D3129B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1D11A6D1" w14:textId="77777777" w:rsidR="00DB2E35" w:rsidRPr="0085608E" w:rsidRDefault="00DB2E35" w:rsidP="00D3129B">
            <w:pPr>
              <w:rPr>
                <w:i/>
                <w:iCs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7679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395905" w14:textId="77777777" w:rsidR="00DB2E35" w:rsidRPr="007034EE" w:rsidRDefault="00DB2E35" w:rsidP="00D3129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8FE64" w14:textId="77777777" w:rsidR="00DB2E35" w:rsidRPr="007034EE" w:rsidRDefault="00DB2E35" w:rsidP="00D3129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4198C" w14:textId="77777777" w:rsidR="00DB2E35" w:rsidRPr="007034EE" w:rsidRDefault="00DB2E35" w:rsidP="00D3129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4D3D2" w14:textId="77777777" w:rsidR="00DB2E35" w:rsidRPr="007034EE" w:rsidRDefault="00DB2E35" w:rsidP="00D3129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EEF77" w14:textId="77777777" w:rsidR="00DB2E35" w:rsidRPr="007034EE" w:rsidRDefault="00DB2E35" w:rsidP="00D312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4DA56958" w14:textId="77777777" w:rsidR="00DB2E35" w:rsidRPr="007034EE" w:rsidDel="0080154F" w:rsidRDefault="00DB2E35" w:rsidP="00D3129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C728E3" w14:textId="77777777" w:rsidR="00DB2E35" w:rsidRPr="007034EE" w:rsidRDefault="00DB2E35" w:rsidP="00D3129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87717" w14:textId="77777777" w:rsidR="00DB2E35" w:rsidRPr="007034EE" w:rsidRDefault="00DB2E35" w:rsidP="00D3129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B2E35" w:rsidRPr="00333BC6" w14:paraId="7D4888E6" w14:textId="77777777" w:rsidTr="00D3129B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BB31DA1" w14:textId="77777777" w:rsidR="00DB2E35" w:rsidRPr="007034EE" w:rsidRDefault="00DB2E35" w:rsidP="00D3129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7184589E" w14:textId="77777777" w:rsidR="00DB2E35" w:rsidRPr="007034EE" w:rsidRDefault="00DB2E35" w:rsidP="00D3129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70806" w:rsidRPr="00333BC6" w14:paraId="7E398C7E" w14:textId="77777777" w:rsidTr="00D3129B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5360ABB6" w14:textId="75CA9516" w:rsidR="00670806" w:rsidRPr="00CA33F5" w:rsidRDefault="00670806" w:rsidP="00D3129B">
            <w:pPr>
              <w:rPr>
                <w:rFonts w:asciiTheme="majorBidi" w:hAnsiTheme="majorBidi"/>
                <w:sz w:val="30"/>
                <w:szCs w:val="30"/>
                <w:cs/>
              </w:rPr>
            </w:pPr>
            <w:bookmarkStart w:id="14" w:name="OLE_LINK10"/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shd w:val="clear" w:color="auto" w:fill="auto"/>
          </w:tcPr>
          <w:p w14:paraId="3EA83B36" w14:textId="366E503D" w:rsidR="00670806" w:rsidRDefault="00E778EB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6F45524" w14:textId="77777777" w:rsidR="00670806" w:rsidRPr="00EE0E89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732DB3" w14:textId="318DBF7E" w:rsidR="00670806" w:rsidRDefault="00E778EB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80" w:type="dxa"/>
            <w:shd w:val="clear" w:color="auto" w:fill="auto"/>
          </w:tcPr>
          <w:p w14:paraId="3BAD343F" w14:textId="77777777" w:rsidR="00670806" w:rsidRPr="00EE0E89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BA376A" w14:textId="25F801EB" w:rsidR="00670806" w:rsidRDefault="00E778EB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48ECD83D" w14:textId="77777777" w:rsidR="00670806" w:rsidRPr="0085608E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1308A61" w14:textId="63B4418C" w:rsidR="00670806" w:rsidRDefault="00E778EB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670806" w:rsidRPr="00333BC6" w14:paraId="7641A0A1" w14:textId="77777777" w:rsidTr="00D3129B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5487CD59" w14:textId="1F55819B" w:rsidR="00670806" w:rsidRPr="00CA33F5" w:rsidRDefault="00670806" w:rsidP="00D3129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A33F5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65" w:type="dxa"/>
            <w:shd w:val="clear" w:color="auto" w:fill="auto"/>
          </w:tcPr>
          <w:p w14:paraId="78DDABDE" w14:textId="7C240BAF" w:rsidR="00670806" w:rsidRDefault="00E778EB" w:rsidP="00E778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74A00" w14:textId="77777777" w:rsidR="00670806" w:rsidRPr="00EE0E89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7EC0A2" w14:textId="4CDC68FE" w:rsidR="00670806" w:rsidRDefault="00E778EB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17,45</w:t>
            </w:r>
            <w:r w:rsidR="00D812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4B0F093" w14:textId="77777777" w:rsidR="00670806" w:rsidRPr="00EE0E89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0A1CA2" w14:textId="07531662" w:rsidR="00670806" w:rsidRDefault="00E778EB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F93589" w14:textId="77777777" w:rsidR="00670806" w:rsidRPr="0085608E" w:rsidRDefault="00670806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487BBEF" w14:textId="01A5BF6D" w:rsidR="00670806" w:rsidRDefault="00E778EB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17,45</w:t>
            </w:r>
            <w:r w:rsidR="00D812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2E35" w:rsidRPr="00333BC6" w14:paraId="57C964AD" w14:textId="77777777" w:rsidTr="00D3129B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109E0152" w14:textId="77777777" w:rsidR="00DB2E35" w:rsidRPr="007034EE" w:rsidRDefault="00DB2E35" w:rsidP="00D3129B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18A55E77" w14:textId="56C0ED8C" w:rsidR="00DB2E35" w:rsidRPr="009D12D7" w:rsidRDefault="00FB091D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75,38</w:t>
            </w:r>
            <w:r w:rsidR="00D812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B25AD23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6FCA25" w14:textId="42660886" w:rsidR="00DB2E35" w:rsidRPr="009D12D7" w:rsidRDefault="00FB091D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305,628</w:t>
            </w:r>
          </w:p>
        </w:tc>
        <w:tc>
          <w:tcPr>
            <w:tcW w:w="180" w:type="dxa"/>
            <w:shd w:val="clear" w:color="auto" w:fill="auto"/>
          </w:tcPr>
          <w:p w14:paraId="4EAAAA48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5378E2" w14:textId="5F61CF66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14,7</w:t>
            </w:r>
            <w:r w:rsidR="00FB091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1" w:type="dxa"/>
            <w:shd w:val="clear" w:color="auto" w:fill="auto"/>
          </w:tcPr>
          <w:p w14:paraId="115118B9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2E2189" w14:textId="2F1FE0B0" w:rsidR="00DB2E35" w:rsidRPr="009D12D7" w:rsidRDefault="00FB091D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B2E35" w:rsidRPr="009D1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D812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B2E35" w:rsidRPr="00333BC6" w14:paraId="7E441C42" w14:textId="77777777" w:rsidTr="00D3129B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4282DDE" w14:textId="77777777" w:rsidR="00DB2E35" w:rsidRPr="007034EE" w:rsidRDefault="00DB2E35" w:rsidP="00D3129B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4748280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(68,319)</w:t>
            </w:r>
          </w:p>
        </w:tc>
        <w:tc>
          <w:tcPr>
            <w:tcW w:w="180" w:type="dxa"/>
            <w:shd w:val="clear" w:color="auto" w:fill="auto"/>
          </w:tcPr>
          <w:p w14:paraId="34BF5512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2F7506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80" w:type="dxa"/>
            <w:shd w:val="clear" w:color="auto" w:fill="auto"/>
          </w:tcPr>
          <w:p w14:paraId="56A926B8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3F3BE2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(2,931)</w:t>
            </w:r>
          </w:p>
        </w:tc>
        <w:tc>
          <w:tcPr>
            <w:tcW w:w="181" w:type="dxa"/>
            <w:shd w:val="clear" w:color="auto" w:fill="auto"/>
          </w:tcPr>
          <w:p w14:paraId="3EE91B2D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C47188" w14:textId="77777777" w:rsidR="00DB2E35" w:rsidRPr="009D12D7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(71,441)</w:t>
            </w:r>
          </w:p>
        </w:tc>
      </w:tr>
      <w:tr w:rsidR="00DB2E35" w:rsidRPr="00333BC6" w14:paraId="46D3F19E" w14:textId="77777777" w:rsidTr="00D3129B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15FD167A" w14:textId="77777777" w:rsidR="00DB2E35" w:rsidRPr="007034EE" w:rsidRDefault="00DB2E35" w:rsidP="00D3129B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3FB99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7,071 </w:t>
            </w:r>
          </w:p>
        </w:tc>
        <w:tc>
          <w:tcPr>
            <w:tcW w:w="180" w:type="dxa"/>
            <w:shd w:val="clear" w:color="auto" w:fill="auto"/>
          </w:tcPr>
          <w:p w14:paraId="15E7D5AE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D376B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323,731</w:t>
            </w:r>
          </w:p>
        </w:tc>
        <w:tc>
          <w:tcPr>
            <w:tcW w:w="180" w:type="dxa"/>
            <w:shd w:val="clear" w:color="auto" w:fill="auto"/>
          </w:tcPr>
          <w:p w14:paraId="02440174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831B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11,819</w:t>
            </w:r>
          </w:p>
        </w:tc>
        <w:tc>
          <w:tcPr>
            <w:tcW w:w="181" w:type="dxa"/>
            <w:shd w:val="clear" w:color="auto" w:fill="auto"/>
          </w:tcPr>
          <w:p w14:paraId="29CA4C9F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A47DE" w14:textId="77777777" w:rsidR="00DB2E35" w:rsidRPr="007034EE" w:rsidRDefault="00DB2E3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342,621</w:t>
            </w:r>
          </w:p>
        </w:tc>
      </w:tr>
      <w:bookmarkEnd w:id="14"/>
    </w:tbl>
    <w:p w14:paraId="4062069E" w14:textId="4A01F186" w:rsidR="006A7047" w:rsidRPr="00F873D3" w:rsidRDefault="006A7047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1166" w:right="389"/>
        <w:jc w:val="thaiDistribute"/>
        <w:rPr>
          <w:rFonts w:asciiTheme="majorBidi" w:hAnsiTheme="majorBidi" w:cstheme="majorBidi"/>
          <w:sz w:val="24"/>
          <w:szCs w:val="24"/>
        </w:rPr>
      </w:pPr>
    </w:p>
    <w:p w14:paraId="479B8CAE" w14:textId="6B51AB97" w:rsidR="00420130" w:rsidRPr="0085608E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73D3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1093E7A" w14:textId="5E844991" w:rsidR="00420130" w:rsidRPr="00F873D3" w:rsidRDefault="00420130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1166" w:right="389"/>
        <w:jc w:val="thaiDistribute"/>
        <w:rPr>
          <w:rFonts w:asciiTheme="majorBidi" w:hAnsiTheme="majorBidi" w:cstheme="majorBidi"/>
          <w:sz w:val="24"/>
          <w:szCs w:val="24"/>
        </w:rPr>
      </w:pPr>
    </w:p>
    <w:p w14:paraId="14071DA4" w14:textId="556698F4" w:rsidR="00772D27" w:rsidRDefault="00772D2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  <w:r w:rsidRPr="0085608E">
        <w:rPr>
          <w:rFonts w:asciiTheme="majorBidi" w:hAnsi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="008B67E1">
        <w:rPr>
          <w:rFonts w:asciiTheme="majorBidi" w:hAnsiTheme="majorBidi" w:hint="cs"/>
          <w:sz w:val="30"/>
          <w:szCs w:val="30"/>
          <w:cs/>
        </w:rPr>
        <w:t xml:space="preserve">รายงาน </w:t>
      </w:r>
      <w:r w:rsidRPr="0085608E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8B67E1">
        <w:rPr>
          <w:rFonts w:asciiTheme="majorBidi" w:hAnsiTheme="majorBidi"/>
          <w:sz w:val="30"/>
          <w:szCs w:val="30"/>
          <w:cs/>
        </w:rPr>
        <w:br/>
      </w:r>
      <w:r w:rsidRPr="0085608E">
        <w:rPr>
          <w:rFonts w:asciiTheme="majorBidi" w:hAnsiTheme="majorBidi"/>
          <w:sz w:val="30"/>
          <w:szCs w:val="30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5C06AF4A" w14:textId="77777777" w:rsidR="007732FC" w:rsidRPr="0085608E" w:rsidRDefault="007732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80"/>
        <w:gridCol w:w="900"/>
        <w:gridCol w:w="990"/>
        <w:gridCol w:w="900"/>
        <w:gridCol w:w="180"/>
        <w:gridCol w:w="900"/>
      </w:tblGrid>
      <w:tr w:rsidR="00395D63" w:rsidRPr="00395D63" w14:paraId="4A01449F" w14:textId="06899680" w:rsidTr="00236FC0">
        <w:trPr>
          <w:tblHeader/>
        </w:trPr>
        <w:tc>
          <w:tcPr>
            <w:tcW w:w="2610" w:type="dxa"/>
          </w:tcPr>
          <w:p w14:paraId="39F5A918" w14:textId="77777777" w:rsidR="00395D63" w:rsidRPr="00395D63" w:rsidRDefault="00395D63" w:rsidP="006B46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4"/>
          </w:tcPr>
          <w:p w14:paraId="2381EA2B" w14:textId="1CDB2839" w:rsidR="00395D63" w:rsidRPr="00395D63" w:rsidRDefault="00DB2E35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30 </w:t>
            </w:r>
            <w:r w:rsidRPr="00DB2E3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395D63" w:rsidRPr="00395D6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4422FA" w:rsidRPr="0047419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970" w:type="dxa"/>
            <w:gridSpan w:val="4"/>
          </w:tcPr>
          <w:p w14:paraId="675F631F" w14:textId="7A79024E" w:rsidR="00395D63" w:rsidRPr="00DB2E35" w:rsidRDefault="00DB2E35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B2E3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31 </w:t>
            </w:r>
            <w:r w:rsidRPr="00DB2E3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DB2E3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4422FA" w:rsidRPr="00474199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395D63" w:rsidRPr="00395D63" w14:paraId="36507F60" w14:textId="516A860F" w:rsidTr="00236FC0">
        <w:trPr>
          <w:tblHeader/>
        </w:trPr>
        <w:tc>
          <w:tcPr>
            <w:tcW w:w="2610" w:type="dxa"/>
            <w:vAlign w:val="bottom"/>
          </w:tcPr>
          <w:p w14:paraId="3A81538B" w14:textId="63BD8F1B" w:rsidR="00395D63" w:rsidRPr="00395D63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5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0E6EBE30" w14:textId="4AB81E12" w:rsidR="00395D63" w:rsidRPr="00395D63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048A21D1" w14:textId="77777777" w:rsidR="00395D63" w:rsidRPr="00395D63" w:rsidRDefault="00395D63" w:rsidP="00045014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42400A32" w14:textId="77777777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DD3EDA4" w14:textId="340EB430" w:rsidR="00395D63" w:rsidRPr="00395D63" w:rsidRDefault="00395D63" w:rsidP="00045014">
            <w:pPr>
              <w:pStyle w:val="acctmergecolhdg"/>
              <w:spacing w:line="240" w:lineRule="auto"/>
              <w:ind w:right="-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990" w:type="dxa"/>
          </w:tcPr>
          <w:p w14:paraId="0CCC75BC" w14:textId="4CE28898" w:rsidR="00395D63" w:rsidRPr="00395D63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</w:tcPr>
          <w:p w14:paraId="2724D93D" w14:textId="748C5AE2" w:rsidR="00395D63" w:rsidRPr="00395D63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6D02E92" w14:textId="77777777" w:rsidR="00395D63" w:rsidRPr="00395D63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5D991" w14:textId="33235D72" w:rsidR="00395D63" w:rsidRPr="00395D63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95D63" w:rsidRPr="00395D63" w14:paraId="6956B82A" w14:textId="3B989400" w:rsidTr="00236FC0">
        <w:trPr>
          <w:tblHeader/>
        </w:trPr>
        <w:tc>
          <w:tcPr>
            <w:tcW w:w="2610" w:type="dxa"/>
          </w:tcPr>
          <w:p w14:paraId="4F6E0645" w14:textId="77777777" w:rsidR="00395D63" w:rsidRPr="00395D63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AF3596F" w14:textId="77981D40" w:rsidR="00395D63" w:rsidRPr="00395D63" w:rsidRDefault="00395D63" w:rsidP="00395D6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17887755" w14:textId="68E4BF84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547398B0" w14:textId="12211C10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67729572" w14:textId="6ECC07F5" w:rsidR="00395D63" w:rsidRPr="00395D63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395D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2E35" w:rsidRPr="00395D63" w14:paraId="1E602F5E" w14:textId="31DC2143" w:rsidTr="00236FC0">
        <w:tc>
          <w:tcPr>
            <w:tcW w:w="2610" w:type="dxa"/>
            <w:hideMark/>
          </w:tcPr>
          <w:p w14:paraId="29041E70" w14:textId="77777777" w:rsidR="00DB2E35" w:rsidRPr="00395D63" w:rsidRDefault="00DB2E35" w:rsidP="00DB2E3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95D6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395D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E1087B4" w14:textId="33C81CC7" w:rsidR="00DB2E35" w:rsidRPr="00236FC0" w:rsidRDefault="003C5265" w:rsidP="00DB2E3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29D771CC" w14:textId="134083BF" w:rsidR="00DB2E35" w:rsidRPr="009D12D7" w:rsidRDefault="003C5265" w:rsidP="00DB2E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80" w:type="dxa"/>
          </w:tcPr>
          <w:p w14:paraId="49356C23" w14:textId="77777777" w:rsidR="00DB2E35" w:rsidRPr="009D12D7" w:rsidRDefault="00DB2E35" w:rsidP="00DB2E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824A11" w14:textId="25877960" w:rsidR="00DB2E35" w:rsidRPr="009D12D7" w:rsidRDefault="003C5265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(357)</w:t>
            </w:r>
          </w:p>
        </w:tc>
        <w:tc>
          <w:tcPr>
            <w:tcW w:w="990" w:type="dxa"/>
          </w:tcPr>
          <w:p w14:paraId="5850B72C" w14:textId="0423BC0F" w:rsidR="00DB2E35" w:rsidRPr="009D12D7" w:rsidRDefault="00DB2E35" w:rsidP="00DB2E3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35038237" w14:textId="0DCC571E" w:rsidR="00DB2E35" w:rsidRPr="00395D63" w:rsidRDefault="00DB2E35" w:rsidP="00DB2E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0"/>
              </w:tabs>
              <w:spacing w:line="240" w:lineRule="auto"/>
              <w:ind w:left="-115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</w:tcPr>
          <w:p w14:paraId="5D435E18" w14:textId="77777777" w:rsidR="00DB2E35" w:rsidRPr="00395D63" w:rsidRDefault="00DB2E35" w:rsidP="00DB2E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4E1ED" w14:textId="1923E588" w:rsidR="00DB2E35" w:rsidRPr="00395D63" w:rsidRDefault="00DB2E35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D7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</w:tr>
    </w:tbl>
    <w:p w14:paraId="7767FEF5" w14:textId="77777777" w:rsidR="0054258C" w:rsidRDefault="0054258C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DF194A7" w14:textId="2EB52C0F" w:rsidR="00A84E2E" w:rsidRPr="00F873D3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73D3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ความเสี่ยงด้านราคาตราสารทุนและสัญญาซื้อขายล่วงหน้า </w:t>
      </w:r>
    </w:p>
    <w:p w14:paraId="47E0BAE9" w14:textId="77777777" w:rsidR="00A84E2E" w:rsidRPr="00F873D3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2CB73" w14:textId="3E8A4C49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F873D3">
        <w:rPr>
          <w:rFonts w:asciiTheme="majorBidi" w:hAnsiTheme="majorBidi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ที่บริษัทและธุรกิจการจัดการกองทุนส่วนบุคคลอาจได้รับผลกระทบในทางลบต่อฐานะการเงิน อันเกิดจากการเปลี่ยนแปลงของราคา</w:t>
      </w:r>
      <w:r w:rsidR="006459B3" w:rsidRPr="00F873D3">
        <w:rPr>
          <w:rFonts w:asciiTheme="majorBidi" w:hAnsiTheme="majorBidi"/>
          <w:sz w:val="30"/>
          <w:szCs w:val="30"/>
          <w:cs/>
        </w:rPr>
        <w:br/>
      </w:r>
      <w:r w:rsidRPr="00F873D3">
        <w:rPr>
          <w:rFonts w:asciiTheme="majorBidi" w:hAnsiTheme="majorBidi"/>
          <w:sz w:val="30"/>
          <w:szCs w:val="30"/>
          <w:cs/>
        </w:rPr>
        <w:t>ตราสารทุน ตราสารหนี้ รวมถึงการเปลี่ยนแปลงของราคาสินทรัพย์อ้างอิงซึ่งส่งผลกระทบต่อมูลค่าอนุพันธ์ เป็นต้น ซึ่งส่งผลกระทบต่อฐานะความเสี่ยงจากราคาที่สำคัญ ได้แก่ เงินลงทุน พอร์ตการลงทุนของบริษัทในอนุพันธ์ ตราสารทุนที่ถือไว้เนื่องจากมีหลักทรัพย์ที่เหลือจากการรับประกันการจัดจำหน่าย รวมถึงพอร์ตการลงทุนของลูกค้าภายใต้การบริหารจัดการกองทุน</w:t>
      </w:r>
    </w:p>
    <w:p w14:paraId="5A9D6B74" w14:textId="77777777" w:rsidR="00532753" w:rsidRPr="00F873D3" w:rsidRDefault="00532753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A680E" w14:textId="7F18B99F" w:rsidR="00A84E2E" w:rsidRPr="00324D17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5" w:name="_Hlk109723768"/>
      <w:r w:rsidRPr="00324D1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bookmarkEnd w:id="15"/>
    <w:p w14:paraId="1BC438C6" w14:textId="77777777" w:rsidR="00A84E2E" w:rsidRPr="00F873D3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DB2E35" w:rsidRPr="00865491" w14:paraId="62230467" w14:textId="77777777" w:rsidTr="00127066">
        <w:tc>
          <w:tcPr>
            <w:tcW w:w="4950" w:type="dxa"/>
            <w:vAlign w:val="bottom"/>
          </w:tcPr>
          <w:p w14:paraId="6AD0D943" w14:textId="77777777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92BE263" w14:textId="77777777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398E454" w14:textId="76A9BB1D" w:rsidR="00DB2E35" w:rsidRDefault="00DB2E35" w:rsidP="00F873D3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B7C47BA" w14:textId="77777777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9D882E9" w14:textId="687C5080" w:rsidR="00DB2E35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2E35" w:rsidRPr="00865491" w14:paraId="5C07BE6F" w14:textId="77777777" w:rsidTr="00127066">
        <w:tc>
          <w:tcPr>
            <w:tcW w:w="4950" w:type="dxa"/>
            <w:vAlign w:val="bottom"/>
          </w:tcPr>
          <w:p w14:paraId="207648EE" w14:textId="77777777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4D88EDA" w14:textId="01E2D6B4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2ED2A78" w14:textId="686E2A27" w:rsidR="00DB2E35" w:rsidRPr="00865491" w:rsidRDefault="00DB2E35" w:rsidP="00F873D3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F831F60" w14:textId="77777777" w:rsidR="00DB2E35" w:rsidRPr="00865491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4578149" w14:textId="1A45E6DA" w:rsidR="00DB2E35" w:rsidRPr="00865491" w:rsidRDefault="00DB2E35" w:rsidP="00F873D3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DB2E35" w:rsidRPr="00865491" w14:paraId="0FCC54BA" w14:textId="77777777" w:rsidTr="00127066">
        <w:tc>
          <w:tcPr>
            <w:tcW w:w="4950" w:type="dxa"/>
          </w:tcPr>
          <w:p w14:paraId="0665B454" w14:textId="77777777" w:rsidR="00DB2E35" w:rsidRPr="00865491" w:rsidDel="0005181C" w:rsidRDefault="00DB2E35" w:rsidP="00DB2E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3B87C" w14:textId="77777777" w:rsidR="00DB2E35" w:rsidRPr="00EB14F5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603EDF2" w14:textId="24A36B63" w:rsidR="00DB2E35" w:rsidRPr="00865491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328F" w:rsidRPr="009D12D7" w14:paraId="4263BC89" w14:textId="77777777" w:rsidTr="00127066">
        <w:tc>
          <w:tcPr>
            <w:tcW w:w="4950" w:type="dxa"/>
          </w:tcPr>
          <w:p w14:paraId="725AB581" w14:textId="6BBF48F2" w:rsidR="00D5328F" w:rsidRPr="009D12D7" w:rsidRDefault="00D5328F" w:rsidP="00D5328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260" w:type="dxa"/>
          </w:tcPr>
          <w:p w14:paraId="1CF1FE04" w14:textId="77777777" w:rsidR="00D5328F" w:rsidRPr="009D12D7" w:rsidRDefault="00D5328F" w:rsidP="00D5328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AAA584" w14:textId="1023C161" w:rsidR="00D5328F" w:rsidRPr="009D12D7" w:rsidRDefault="00D5328F" w:rsidP="00163C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C660F" w14:textId="77777777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0434A0" w14:textId="268DEA26" w:rsidR="00D5328F" w:rsidRPr="009D12D7" w:rsidRDefault="00D5328F" w:rsidP="00C42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2   </w:t>
            </w:r>
          </w:p>
        </w:tc>
      </w:tr>
      <w:tr w:rsidR="00D5328F" w:rsidRPr="009D12D7" w14:paraId="026C022F" w14:textId="77777777" w:rsidTr="00127066">
        <w:tc>
          <w:tcPr>
            <w:tcW w:w="4950" w:type="dxa"/>
          </w:tcPr>
          <w:p w14:paraId="70019423" w14:textId="62574D27" w:rsidR="00D5328F" w:rsidRPr="009D12D7" w:rsidRDefault="00D5328F" w:rsidP="00D5328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260" w:type="dxa"/>
          </w:tcPr>
          <w:p w14:paraId="079CE7CC" w14:textId="77777777" w:rsidR="00D5328F" w:rsidRPr="009D12D7" w:rsidRDefault="00D5328F" w:rsidP="00D5328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531EF" w14:textId="0C0DE94D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2,096,123</w:t>
            </w:r>
          </w:p>
        </w:tc>
        <w:tc>
          <w:tcPr>
            <w:tcW w:w="270" w:type="dxa"/>
          </w:tcPr>
          <w:p w14:paraId="100979D7" w14:textId="77777777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93E2AE" w14:textId="4E4357B2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1,771,404</w:t>
            </w:r>
          </w:p>
        </w:tc>
      </w:tr>
      <w:tr w:rsidR="00D5328F" w:rsidRPr="009D12D7" w14:paraId="1E7774AD" w14:textId="77777777" w:rsidTr="00127066">
        <w:tc>
          <w:tcPr>
            <w:tcW w:w="4950" w:type="dxa"/>
          </w:tcPr>
          <w:p w14:paraId="00C3CBBA" w14:textId="3D1D1643" w:rsidR="00D5328F" w:rsidRPr="009D12D7" w:rsidRDefault="00D5328F" w:rsidP="00D5328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D12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260" w:type="dxa"/>
          </w:tcPr>
          <w:p w14:paraId="726B5B2F" w14:textId="77777777" w:rsidR="00D5328F" w:rsidRPr="009D12D7" w:rsidRDefault="00D5328F" w:rsidP="00D5328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61842" w14:textId="5AD76349" w:rsidR="00D5328F" w:rsidRPr="009D12D7" w:rsidRDefault="00436A13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328F" w:rsidRPr="00F873D3">
              <w:rPr>
                <w:rFonts w:asciiTheme="majorBidi" w:hAnsiTheme="majorBidi" w:cstheme="majorBidi"/>
                <w:sz w:val="30"/>
                <w:szCs w:val="30"/>
              </w:rPr>
              <w:t>699,481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2D567E" w14:textId="77777777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5C1AA8" w14:textId="6BE427BA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(1,031,750)</w:t>
            </w:r>
          </w:p>
        </w:tc>
      </w:tr>
      <w:tr w:rsidR="00D5328F" w:rsidRPr="009D12D7" w14:paraId="731C1501" w14:textId="77777777" w:rsidTr="00127066">
        <w:tc>
          <w:tcPr>
            <w:tcW w:w="4950" w:type="dxa"/>
          </w:tcPr>
          <w:p w14:paraId="5FD8ED16" w14:textId="7E227DFB" w:rsidR="00D5328F" w:rsidRPr="009D12D7" w:rsidRDefault="00D5328F" w:rsidP="00D5328F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00C449A" w14:textId="77777777" w:rsidR="00D5328F" w:rsidRPr="009D12D7" w:rsidRDefault="00D5328F" w:rsidP="00D5328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20105A43" w:rsidR="00D5328F" w:rsidRPr="00D5328F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1,396,642</w:t>
            </w:r>
          </w:p>
        </w:tc>
        <w:tc>
          <w:tcPr>
            <w:tcW w:w="270" w:type="dxa"/>
          </w:tcPr>
          <w:p w14:paraId="3EEDFCB2" w14:textId="77777777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496D06B7" w:rsidR="00D5328F" w:rsidRPr="009D12D7" w:rsidRDefault="00D5328F" w:rsidP="00D532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739,656</w:t>
            </w:r>
          </w:p>
        </w:tc>
      </w:tr>
    </w:tbl>
    <w:p w14:paraId="33FB826C" w14:textId="77777777" w:rsidR="004C6EC7" w:rsidRPr="00F873D3" w:rsidRDefault="004C6EC7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sz w:val="30"/>
          <w:szCs w:val="30"/>
        </w:rPr>
      </w:pPr>
    </w:p>
    <w:p w14:paraId="0D58E2B4" w14:textId="43F1EB77" w:rsidR="002D4841" w:rsidRPr="003627A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6" w:name="OLE_LINK1"/>
      <w:r w:rsidRPr="003627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bookmarkEnd w:id="16"/>
    <w:p w14:paraId="25FDBCE7" w14:textId="49F4322F" w:rsidR="002D4841" w:rsidRPr="00F873D3" w:rsidRDefault="002D4841" w:rsidP="00F873D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DB2E35" w:rsidRPr="009D12D7" w14:paraId="644C454C" w14:textId="77777777" w:rsidTr="00127066">
        <w:tc>
          <w:tcPr>
            <w:tcW w:w="6210" w:type="dxa"/>
          </w:tcPr>
          <w:p w14:paraId="511116FA" w14:textId="77777777" w:rsidR="00DB2E35" w:rsidRPr="009D12D7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AB5316" w14:textId="227CDAAC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29F2A71" w14:textId="77777777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F2BF469" w14:textId="2ADDC523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2E35" w:rsidRPr="009D12D7" w14:paraId="0BC1FFEE" w14:textId="77777777" w:rsidTr="00127066">
        <w:tc>
          <w:tcPr>
            <w:tcW w:w="6210" w:type="dxa"/>
          </w:tcPr>
          <w:p w14:paraId="65645F7A" w14:textId="77777777" w:rsidR="00DB2E35" w:rsidRPr="009D12D7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AFC3A7" w14:textId="660BC59D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FF1D2EF" w14:textId="77777777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B35D890" w14:textId="0D4AE864" w:rsidR="00DB2E35" w:rsidRPr="009D12D7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DB2E35" w:rsidRPr="00E70FBD" w14:paraId="6FBC6200" w14:textId="77777777" w:rsidTr="00127066">
        <w:tc>
          <w:tcPr>
            <w:tcW w:w="6210" w:type="dxa"/>
          </w:tcPr>
          <w:p w14:paraId="2C840B6E" w14:textId="77777777" w:rsidR="00DB2E35" w:rsidRPr="009D12D7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DB2E35" w:rsidRPr="00E70FBD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55A" w:rsidRPr="00E70FBD" w14:paraId="31A0E254" w14:textId="77777777" w:rsidTr="00127066">
        <w:tc>
          <w:tcPr>
            <w:tcW w:w="6210" w:type="dxa"/>
          </w:tcPr>
          <w:p w14:paraId="29089CAD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4A6F6A4B" w14:textId="7FFA9C42" w:rsidR="00E3255A" w:rsidRPr="00E70FBD" w:rsidRDefault="003627A3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1,153,53</w:t>
            </w:r>
            <w:r w:rsidR="008B559D" w:rsidRPr="00E70FB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4DAA18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3354E" w14:textId="61F59518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1,375,033</w:t>
            </w:r>
          </w:p>
        </w:tc>
      </w:tr>
      <w:tr w:rsidR="00E3255A" w:rsidRPr="00E70FBD" w14:paraId="4D71DBC1" w14:textId="77777777" w:rsidTr="00127066">
        <w:tc>
          <w:tcPr>
            <w:tcW w:w="6210" w:type="dxa"/>
          </w:tcPr>
          <w:p w14:paraId="04178710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15A51C6C" w14:textId="22672AA8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5,466,294</w:t>
            </w:r>
          </w:p>
        </w:tc>
        <w:tc>
          <w:tcPr>
            <w:tcW w:w="270" w:type="dxa"/>
          </w:tcPr>
          <w:p w14:paraId="7A402A21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D3E76" w14:textId="4656158D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4,235,699</w:t>
            </w:r>
          </w:p>
        </w:tc>
      </w:tr>
      <w:tr w:rsidR="00E3255A" w:rsidRPr="00E70FBD" w14:paraId="7724C630" w14:textId="77777777" w:rsidTr="00127066">
        <w:tc>
          <w:tcPr>
            <w:tcW w:w="6210" w:type="dxa"/>
          </w:tcPr>
          <w:p w14:paraId="24085F5F" w14:textId="77777777" w:rsidR="00E3255A" w:rsidRPr="00E70FBD" w:rsidRDefault="00E3255A" w:rsidP="00E3255A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703F7455" w14:textId="0211C9FA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627A3" w:rsidRPr="00E70FBD">
              <w:rPr>
                <w:rFonts w:asciiTheme="majorBidi" w:hAnsiTheme="majorBidi" w:cstheme="majorBidi"/>
                <w:sz w:val="30"/>
                <w:szCs w:val="30"/>
              </w:rPr>
              <w:t>690,757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5EE341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1108D" w14:textId="72A73028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(917,642)</w:t>
            </w:r>
          </w:p>
        </w:tc>
      </w:tr>
      <w:tr w:rsidR="00E3255A" w:rsidRPr="00E70FBD" w14:paraId="65C10619" w14:textId="77777777" w:rsidTr="00127066">
        <w:tc>
          <w:tcPr>
            <w:tcW w:w="6210" w:type="dxa"/>
          </w:tcPr>
          <w:p w14:paraId="58D41EE4" w14:textId="77777777" w:rsidR="00E3255A" w:rsidRPr="00E70FBD" w:rsidRDefault="00E3255A" w:rsidP="00E3255A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E70FB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</w:tcPr>
          <w:p w14:paraId="5CB1E99E" w14:textId="1CD3A7FE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(4,513,875)</w:t>
            </w:r>
          </w:p>
        </w:tc>
        <w:tc>
          <w:tcPr>
            <w:tcW w:w="270" w:type="dxa"/>
          </w:tcPr>
          <w:p w14:paraId="305C359B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8141AA" w14:textId="03AF141F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(3,870,301)</w:t>
            </w:r>
          </w:p>
        </w:tc>
      </w:tr>
      <w:tr w:rsidR="00E3255A" w:rsidRPr="00E70FBD" w14:paraId="4D4E10CC" w14:textId="77777777" w:rsidTr="00127066">
        <w:tc>
          <w:tcPr>
            <w:tcW w:w="6210" w:type="dxa"/>
          </w:tcPr>
          <w:p w14:paraId="3913EA23" w14:textId="77777777" w:rsidR="00E3255A" w:rsidRPr="00E70FBD" w:rsidRDefault="00E3255A" w:rsidP="00E3255A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0A209F" w14:textId="7EE07AE2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1,415,197</w:t>
            </w:r>
          </w:p>
        </w:tc>
        <w:tc>
          <w:tcPr>
            <w:tcW w:w="270" w:type="dxa"/>
            <w:vAlign w:val="bottom"/>
          </w:tcPr>
          <w:p w14:paraId="3B9260C8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97BD82" w14:textId="1715B962" w:rsidR="00E3255A" w:rsidRPr="00E70FBD" w:rsidRDefault="004422F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>822</w:t>
            </w:r>
            <w:r w:rsidR="00E3255A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>789</w:t>
            </w:r>
          </w:p>
        </w:tc>
      </w:tr>
    </w:tbl>
    <w:p w14:paraId="766EF4ED" w14:textId="1FF701BA" w:rsidR="007E28AF" w:rsidRPr="00E70FBD" w:rsidRDefault="007E28AF" w:rsidP="007E28AF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C45B82" w14:textId="05570532" w:rsidR="002D4841" w:rsidRPr="00E70F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ลูกหนี้ธุรกิจหลักทรัพย์</w:t>
      </w:r>
    </w:p>
    <w:p w14:paraId="36F7955F" w14:textId="41704542" w:rsidR="002D4841" w:rsidRPr="00E70FBD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DB2E35" w:rsidRPr="00E70FBD" w14:paraId="6DBF87AC" w14:textId="77777777" w:rsidTr="00154827">
        <w:tc>
          <w:tcPr>
            <w:tcW w:w="6210" w:type="dxa"/>
          </w:tcPr>
          <w:p w14:paraId="74A6278E" w14:textId="77777777" w:rsidR="00DB2E35" w:rsidRPr="00E70FBD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486E72" w14:textId="14361EA4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6C1C8A1" w14:textId="77777777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3AB1B0" w14:textId="7B423571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2E35" w:rsidRPr="00E70FBD" w14:paraId="77430A55" w14:textId="77777777" w:rsidTr="00154827">
        <w:tc>
          <w:tcPr>
            <w:tcW w:w="6210" w:type="dxa"/>
          </w:tcPr>
          <w:p w14:paraId="74FBF70C" w14:textId="77777777" w:rsidR="00DB2E35" w:rsidRPr="00E70FBD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417968" w14:textId="2B33CEF1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7DB2994" w14:textId="77777777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D6DF58" w14:textId="6685BD69" w:rsidR="00DB2E35" w:rsidRPr="00E70FBD" w:rsidRDefault="00DB2E35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DB2E35" w:rsidRPr="00E70FBD" w14:paraId="6247BCD2" w14:textId="77777777" w:rsidTr="00154827">
        <w:tc>
          <w:tcPr>
            <w:tcW w:w="6210" w:type="dxa"/>
          </w:tcPr>
          <w:p w14:paraId="61F05723" w14:textId="77777777" w:rsidR="00DB2E35" w:rsidRPr="00E70FBD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DB2E35" w:rsidRPr="00E70FBD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55A" w:rsidRPr="00E70FBD" w14:paraId="3AA64F16" w14:textId="77777777" w:rsidTr="00154827">
        <w:tc>
          <w:tcPr>
            <w:tcW w:w="6210" w:type="dxa"/>
          </w:tcPr>
          <w:p w14:paraId="7523B368" w14:textId="77777777" w:rsidR="00E3255A" w:rsidRPr="00E70FBD" w:rsidRDefault="00E3255A" w:rsidP="00E3255A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17" w:name="_Hlk110412399"/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  <w:bookmarkEnd w:id="17"/>
          </w:p>
        </w:tc>
        <w:tc>
          <w:tcPr>
            <w:tcW w:w="1350" w:type="dxa"/>
          </w:tcPr>
          <w:p w14:paraId="75A684EE" w14:textId="2B17E3B9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2,874,</w:t>
            </w:r>
            <w:r w:rsidR="00163C19" w:rsidRPr="00E70FBD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10468AE3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D3A5" w14:textId="6BEAB4F1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2,478,012</w:t>
            </w:r>
          </w:p>
        </w:tc>
      </w:tr>
      <w:tr w:rsidR="00E3255A" w:rsidRPr="00E70FBD" w14:paraId="29DDC28C" w14:textId="77777777" w:rsidTr="00154827">
        <w:tc>
          <w:tcPr>
            <w:tcW w:w="6210" w:type="dxa"/>
          </w:tcPr>
          <w:p w14:paraId="1934D96F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1B863405" w14:textId="155C0DE1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2,831,542</w:t>
            </w:r>
          </w:p>
        </w:tc>
        <w:tc>
          <w:tcPr>
            <w:tcW w:w="270" w:type="dxa"/>
          </w:tcPr>
          <w:p w14:paraId="06865C3E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D6161" w14:textId="14245EBE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2,222,651</w:t>
            </w:r>
          </w:p>
        </w:tc>
      </w:tr>
      <w:tr w:rsidR="00E3255A" w:rsidRPr="00E70FBD" w14:paraId="6110E7DA" w14:textId="77777777" w:rsidTr="00154827">
        <w:tc>
          <w:tcPr>
            <w:tcW w:w="6210" w:type="dxa"/>
          </w:tcPr>
          <w:p w14:paraId="3B7D3586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D7B2627" w14:textId="078D3E38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17,435</w:t>
            </w:r>
          </w:p>
        </w:tc>
        <w:tc>
          <w:tcPr>
            <w:tcW w:w="270" w:type="dxa"/>
          </w:tcPr>
          <w:p w14:paraId="08738328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B58F7" w14:textId="63D2902D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6,756</w:t>
            </w:r>
          </w:p>
        </w:tc>
      </w:tr>
      <w:tr w:rsidR="00E3255A" w:rsidRPr="00E70FBD" w14:paraId="537CAA57" w14:textId="77777777" w:rsidTr="00154827">
        <w:tc>
          <w:tcPr>
            <w:tcW w:w="6210" w:type="dxa"/>
          </w:tcPr>
          <w:p w14:paraId="609B7427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3F3D4" w14:textId="6A18390C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295065" w:rsidRPr="00E70FB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4AC6" w:rsidRPr="00E70FB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95065" w:rsidRPr="00E70FB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66DE8ED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DAEEE" w14:textId="20ACD0DC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58,593</w:t>
            </w:r>
          </w:p>
        </w:tc>
      </w:tr>
      <w:tr w:rsidR="00E3255A" w:rsidRPr="00E70FBD" w14:paraId="30E54F38" w14:textId="77777777" w:rsidTr="00154827">
        <w:tc>
          <w:tcPr>
            <w:tcW w:w="6210" w:type="dxa"/>
          </w:tcPr>
          <w:p w14:paraId="709FA930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08FC6509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8" w:name="_Hlk110412552"/>
            <w:r w:rsidRPr="00E70FBD">
              <w:rPr>
                <w:rFonts w:asciiTheme="majorBidi" w:hAnsiTheme="majorBidi" w:cstheme="majorBidi"/>
                <w:sz w:val="30"/>
                <w:szCs w:val="30"/>
              </w:rPr>
              <w:t>5,782,0</w:t>
            </w:r>
            <w:r w:rsidR="00295065" w:rsidRPr="00E70FB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bookmarkEnd w:id="18"/>
          </w:p>
        </w:tc>
        <w:tc>
          <w:tcPr>
            <w:tcW w:w="270" w:type="dxa"/>
          </w:tcPr>
          <w:p w14:paraId="54214BEA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A30F8" w14:textId="305FDDB3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4,766,012</w:t>
            </w:r>
          </w:p>
        </w:tc>
      </w:tr>
      <w:tr w:rsidR="00E3255A" w:rsidRPr="00E70FBD" w14:paraId="0AA1BD30" w14:textId="77777777" w:rsidTr="00154827">
        <w:tc>
          <w:tcPr>
            <w:tcW w:w="6210" w:type="dxa"/>
          </w:tcPr>
          <w:p w14:paraId="681CE8DD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25FF9F09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bookmarkStart w:id="19" w:name="_Hlk110412558"/>
            <w:r w:rsidRPr="00E70FBD">
              <w:rPr>
                <w:rFonts w:asciiTheme="majorBidi" w:hAnsiTheme="majorBidi" w:cstheme="majorBidi"/>
                <w:sz w:val="30"/>
                <w:szCs w:val="30"/>
              </w:rPr>
              <w:t>7,478</w:t>
            </w:r>
            <w:bookmarkEnd w:id="19"/>
          </w:p>
        </w:tc>
        <w:tc>
          <w:tcPr>
            <w:tcW w:w="270" w:type="dxa"/>
          </w:tcPr>
          <w:p w14:paraId="7F26B3E9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0E304" w14:textId="39F3769D" w:rsidR="00E3255A" w:rsidRPr="00E70FBD" w:rsidRDefault="004422F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3255A" w:rsidRPr="00E70F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E3255A" w:rsidRPr="00E70FBD" w14:paraId="151804A8" w14:textId="77777777" w:rsidTr="00154827">
        <w:tc>
          <w:tcPr>
            <w:tcW w:w="6210" w:type="dxa"/>
          </w:tcPr>
          <w:p w14:paraId="79E39EC5" w14:textId="77777777" w:rsidR="00E3255A" w:rsidRPr="00E70FBD" w:rsidRDefault="00E3255A" w:rsidP="00E3255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E70F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5A84EDA4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(65,999)</w:t>
            </w:r>
          </w:p>
        </w:tc>
        <w:tc>
          <w:tcPr>
            <w:tcW w:w="270" w:type="dxa"/>
          </w:tcPr>
          <w:p w14:paraId="68BDCD13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12EAA" w14:textId="6CDD28BB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(65,987)</w:t>
            </w:r>
          </w:p>
        </w:tc>
      </w:tr>
      <w:tr w:rsidR="00E3255A" w:rsidRPr="00E70FBD" w14:paraId="27C636D7" w14:textId="77777777" w:rsidTr="00154827">
        <w:tc>
          <w:tcPr>
            <w:tcW w:w="6210" w:type="dxa"/>
          </w:tcPr>
          <w:p w14:paraId="701BBDFD" w14:textId="77777777" w:rsidR="00E3255A" w:rsidRPr="00E70FBD" w:rsidRDefault="00E3255A" w:rsidP="00E32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389D9075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5,723,569</w:t>
            </w:r>
          </w:p>
        </w:tc>
        <w:tc>
          <w:tcPr>
            <w:tcW w:w="270" w:type="dxa"/>
          </w:tcPr>
          <w:p w14:paraId="0F7FA725" w14:textId="77777777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282C24E9" w:rsidR="00E3255A" w:rsidRPr="00E70FBD" w:rsidRDefault="00E3255A" w:rsidP="00E325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4,707,509</w:t>
            </w:r>
          </w:p>
        </w:tc>
      </w:tr>
    </w:tbl>
    <w:p w14:paraId="1C1A2137" w14:textId="77777777" w:rsidR="004B56A2" w:rsidRPr="00E70FBD" w:rsidRDefault="004B56A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F97" w14:textId="2D9FAB03" w:rsidR="005A58F4" w:rsidRPr="00E70FBD" w:rsidRDefault="005A58F4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="00DB2E35" w:rsidRPr="00E70FBD">
        <w:rPr>
          <w:rFonts w:asciiTheme="majorBidi" w:hAnsiTheme="majorBidi" w:cstheme="majorBidi"/>
          <w:sz w:val="30"/>
          <w:szCs w:val="30"/>
        </w:rPr>
        <w:t>30</w:t>
      </w:r>
      <w:r w:rsidR="00B75AF8"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="00DB2E35" w:rsidRPr="00E70FB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75AF8"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AF8" w:rsidRPr="00E70FBD">
        <w:rPr>
          <w:rFonts w:asciiTheme="majorBidi" w:hAnsiTheme="majorBidi" w:cstheme="majorBidi"/>
          <w:sz w:val="30"/>
          <w:szCs w:val="30"/>
        </w:rPr>
        <w:t>256</w:t>
      </w:r>
      <w:r w:rsidR="00DB2E35" w:rsidRPr="00E70FBD">
        <w:rPr>
          <w:rFonts w:asciiTheme="majorBidi" w:hAnsiTheme="majorBidi" w:cstheme="majorBidi"/>
          <w:sz w:val="30"/>
          <w:szCs w:val="30"/>
        </w:rPr>
        <w:t>5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ระยะเวลาปกติของการให้สินเชื่อแก่ลูก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E70FBD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ซื้อหลักทรัพย์ด้วยเงินสดของบริษัทคือ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55A" w:rsidRPr="00E70FBD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="004422FA" w:rsidRPr="00E70FBD">
        <w:rPr>
          <w:rFonts w:asciiTheme="majorBidi" w:hAnsiTheme="majorBidi" w:cstheme="majorBidi" w:hint="cs"/>
          <w:sz w:val="30"/>
          <w:szCs w:val="30"/>
        </w:rPr>
        <w:t>2</w:t>
      </w:r>
      <w:r w:rsidR="00E3255A" w:rsidRPr="00E70F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วันทำการนับจากวันที่ลูกค้าสั่งซื้อ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2E35"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B2E35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95687" w:rsidRPr="00E70FBD">
        <w:rPr>
          <w:rFonts w:asciiTheme="majorBidi" w:hAnsiTheme="majorBidi"/>
          <w:i/>
          <w:iCs/>
          <w:sz w:val="30"/>
          <w:szCs w:val="30"/>
        </w:rPr>
        <w:t>256</w:t>
      </w:r>
      <w:r w:rsidR="00DB2E35" w:rsidRPr="00E70FBD">
        <w:rPr>
          <w:rFonts w:asciiTheme="majorBidi" w:hAnsiTheme="majorBidi"/>
          <w:i/>
          <w:iCs/>
          <w:sz w:val="30"/>
          <w:szCs w:val="30"/>
        </w:rPr>
        <w:t>4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B2E35" w:rsidRPr="00E70FB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05D7B3C7" w14:textId="49FAA3C8" w:rsidR="00E67728" w:rsidRPr="00E70FBD" w:rsidRDefault="00E67728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195687" w:rsidRPr="00E70FBD" w14:paraId="58EDA80A" w14:textId="77777777" w:rsidTr="00D248D8">
        <w:tc>
          <w:tcPr>
            <w:tcW w:w="4320" w:type="dxa"/>
          </w:tcPr>
          <w:p w14:paraId="7B3AD111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A736B72" w14:textId="5471A724" w:rsidR="00195687" w:rsidRPr="00E70FBD" w:rsidRDefault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0FB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B75AF8" w:rsidRPr="00E70FBD">
              <w:rPr>
                <w:rFonts w:ascii="Angsana New" w:hAnsi="Angsana New"/>
                <w:sz w:val="30"/>
                <w:szCs w:val="30"/>
              </w:rPr>
              <w:t>256</w:t>
            </w:r>
            <w:r w:rsidRPr="00E70F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95687" w:rsidRPr="00E70FBD" w14:paraId="085DA8F5" w14:textId="77777777" w:rsidTr="00D248D8">
        <w:tc>
          <w:tcPr>
            <w:tcW w:w="4320" w:type="dxa"/>
            <w:vAlign w:val="bottom"/>
          </w:tcPr>
          <w:p w14:paraId="3054673E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86AC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04375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8CA94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ยอดที่ใช้ในการตั้งค่าเผื่อ</w:t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E70FBD">
              <w:rPr>
                <w:rFonts w:ascii="Angsana New" w:hAnsi="Angsana New"/>
                <w:sz w:val="30"/>
                <w:szCs w:val="30"/>
              </w:rPr>
              <w:br/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58E5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F2DD2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E70FBD">
              <w:rPr>
                <w:rFonts w:ascii="Angsana New" w:hAnsi="Angsana New"/>
                <w:sz w:val="30"/>
                <w:szCs w:val="30"/>
              </w:rPr>
              <w:br/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195687" w:rsidRPr="00E70FBD" w14:paraId="6641455D" w14:textId="77777777" w:rsidTr="00D248D8">
        <w:tc>
          <w:tcPr>
            <w:tcW w:w="4320" w:type="dxa"/>
          </w:tcPr>
          <w:p w14:paraId="0C27866A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635C47F4" w14:textId="77777777" w:rsidR="00195687" w:rsidRPr="00E70FBD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451" w:rsidRPr="00E70FBD" w14:paraId="22C35D83" w14:textId="77777777" w:rsidTr="004E766D">
        <w:tc>
          <w:tcPr>
            <w:tcW w:w="4320" w:type="dxa"/>
          </w:tcPr>
          <w:p w14:paraId="710EE5F0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20" w:name="_Hlk110412434"/>
            <w:r w:rsidRPr="00E70FBD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E70FBD">
              <w:rPr>
                <w:rFonts w:ascii="Angsana New" w:hAnsi="Angsana New"/>
                <w:sz w:val="30"/>
                <w:szCs w:val="30"/>
              </w:rPr>
              <w:br/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  <w:bookmarkEnd w:id="20"/>
          </w:p>
        </w:tc>
        <w:tc>
          <w:tcPr>
            <w:tcW w:w="1440" w:type="dxa"/>
            <w:shd w:val="clear" w:color="auto" w:fill="auto"/>
            <w:vAlign w:val="bottom"/>
          </w:tcPr>
          <w:p w14:paraId="5ACECA10" w14:textId="568C4481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bookmarkStart w:id="21" w:name="_Hlk110412571"/>
            <w:r w:rsidRPr="00E70FBD">
              <w:rPr>
                <w:rFonts w:asciiTheme="majorBidi" w:hAnsiTheme="majorBidi" w:cstheme="majorBidi"/>
                <w:sz w:val="30"/>
                <w:szCs w:val="30"/>
              </w:rPr>
              <w:t>5,723,</w:t>
            </w:r>
            <w:r w:rsidR="00306FBE" w:rsidRPr="00E70FBD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bookmarkEnd w:id="21"/>
          </w:p>
        </w:tc>
        <w:tc>
          <w:tcPr>
            <w:tcW w:w="270" w:type="dxa"/>
            <w:shd w:val="clear" w:color="auto" w:fill="auto"/>
          </w:tcPr>
          <w:p w14:paraId="4A2AAF37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7A234" w14:textId="7AA02975" w:rsidR="00C23451" w:rsidRPr="00E70FBD" w:rsidRDefault="00306FBE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5,723,652</w:t>
            </w:r>
          </w:p>
        </w:tc>
        <w:tc>
          <w:tcPr>
            <w:tcW w:w="270" w:type="dxa"/>
            <w:shd w:val="clear" w:color="auto" w:fill="auto"/>
          </w:tcPr>
          <w:p w14:paraId="7CE6908F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8CB2CC" w14:textId="77777777" w:rsidR="00C23451" w:rsidRPr="00BC524F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C52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C598EAD" w14:textId="71F40839" w:rsidR="00C23451" w:rsidRPr="00BC524F" w:rsidRDefault="004A3610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C524F">
              <w:rPr>
                <w:rFonts w:ascii="Angsana New" w:hAnsi="Angsana New"/>
                <w:sz w:val="30"/>
                <w:szCs w:val="30"/>
              </w:rPr>
              <w:t xml:space="preserve">83 </w:t>
            </w:r>
          </w:p>
        </w:tc>
      </w:tr>
      <w:tr w:rsidR="00C23451" w:rsidRPr="00E70FBD" w14:paraId="1BCA59C8" w14:textId="77777777" w:rsidTr="004E766D">
        <w:tc>
          <w:tcPr>
            <w:tcW w:w="4320" w:type="dxa"/>
          </w:tcPr>
          <w:p w14:paraId="3BE73C30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CCFDC" w14:textId="2708FBFD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6DBEFD44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70B72" w14:textId="18B31A16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504EE410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9016DF" w14:textId="109550AF" w:rsidR="00C23451" w:rsidRPr="00BC524F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C524F">
              <w:rPr>
                <w:rFonts w:ascii="Angsana New" w:hAnsi="Angsana New"/>
                <w:sz w:val="30"/>
                <w:szCs w:val="30"/>
              </w:rPr>
              <w:t xml:space="preserve"> 65,916 </w:t>
            </w:r>
          </w:p>
        </w:tc>
      </w:tr>
      <w:tr w:rsidR="00C23451" w:rsidRPr="00291CEC" w14:paraId="1A46B231" w14:textId="77777777" w:rsidTr="004E766D">
        <w:tc>
          <w:tcPr>
            <w:tcW w:w="4320" w:type="dxa"/>
          </w:tcPr>
          <w:p w14:paraId="3CE30F5E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16E73" w14:textId="1863A24D" w:rsidR="00C23451" w:rsidRPr="00E70FBD" w:rsidRDefault="00306FBE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2" w:name="_Hlk110412544"/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5,789,568</w:t>
            </w:r>
            <w:bookmarkEnd w:id="22"/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8721CC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857DD" w14:textId="3FBB565B" w:rsidR="00C23451" w:rsidRPr="00E70FBD" w:rsidRDefault="00306FBE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5,789,56</w:t>
            </w:r>
            <w:r w:rsidR="002E79D8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BFA16F" w14:textId="77777777" w:rsidR="00C23451" w:rsidRPr="00E70FBD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10B9A" w14:textId="39EC6606" w:rsidR="00C23451" w:rsidRPr="00BC524F" w:rsidRDefault="00C23451" w:rsidP="00C2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524F">
              <w:rPr>
                <w:rFonts w:ascii="Angsana New" w:hAnsi="Angsana New"/>
                <w:b/>
                <w:bCs/>
                <w:sz w:val="30"/>
                <w:szCs w:val="30"/>
              </w:rPr>
              <w:t>65,</w:t>
            </w:r>
            <w:r w:rsidR="004A3610" w:rsidRPr="00BC52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999 </w:t>
            </w:r>
          </w:p>
        </w:tc>
      </w:tr>
    </w:tbl>
    <w:p w14:paraId="2F6A0706" w14:textId="037B226D" w:rsidR="00195687" w:rsidRPr="0085608E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E46D44" w14:textId="0F293DC3" w:rsidR="00195687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C332D71" w14:textId="67EFB44F" w:rsidR="000A70E3" w:rsidRDefault="000A70E3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E516DC" w14:textId="6A7916B7" w:rsidR="008B67E1" w:rsidRDefault="008B67E1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757502" w:rsidRPr="00043AC4" w14:paraId="5C59842D" w14:textId="77777777" w:rsidTr="001C69E8">
        <w:tc>
          <w:tcPr>
            <w:tcW w:w="4320" w:type="dxa"/>
          </w:tcPr>
          <w:p w14:paraId="36C47F4C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B544EA3" w14:textId="60184CBE" w:rsidR="00757502" w:rsidRPr="004B56A2" w:rsidRDefault="00DB2E35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57502" w:rsidRPr="004B56A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57502" w:rsidRPr="00043AC4" w14:paraId="79A3906B" w14:textId="77777777" w:rsidTr="001C69E8">
        <w:tc>
          <w:tcPr>
            <w:tcW w:w="4320" w:type="dxa"/>
            <w:vAlign w:val="bottom"/>
          </w:tcPr>
          <w:p w14:paraId="71309EB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DF2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239A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9BA9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ยอดที่ใช้ในการตั้งค่าเผื่อ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727D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1256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757502" w:rsidRPr="00043AC4" w14:paraId="0CD3D512" w14:textId="77777777" w:rsidTr="001C69E8">
        <w:tc>
          <w:tcPr>
            <w:tcW w:w="4320" w:type="dxa"/>
          </w:tcPr>
          <w:p w14:paraId="12E840B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7307C9C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E35" w:rsidRPr="00043AC4" w14:paraId="09D2ADB3" w14:textId="77777777" w:rsidTr="008A3733">
        <w:tc>
          <w:tcPr>
            <w:tcW w:w="4320" w:type="dxa"/>
          </w:tcPr>
          <w:p w14:paraId="35A1D301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ความเสี่ยงด้านเครดิต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5F185" w14:textId="345077E2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4,707,580</w:t>
            </w:r>
          </w:p>
        </w:tc>
        <w:tc>
          <w:tcPr>
            <w:tcW w:w="270" w:type="dxa"/>
            <w:shd w:val="clear" w:color="auto" w:fill="auto"/>
          </w:tcPr>
          <w:p w14:paraId="0DCF5F20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E9F4BD" w14:textId="2A036B46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4,707,580</w:t>
            </w:r>
          </w:p>
        </w:tc>
        <w:tc>
          <w:tcPr>
            <w:tcW w:w="270" w:type="dxa"/>
            <w:shd w:val="clear" w:color="auto" w:fill="auto"/>
          </w:tcPr>
          <w:p w14:paraId="5C5ED059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A303D6" w14:textId="77777777" w:rsidR="00DB2E35" w:rsidRPr="009D12D7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F27ED99" w14:textId="0ED708A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71 </w:t>
            </w:r>
          </w:p>
        </w:tc>
      </w:tr>
      <w:tr w:rsidR="00DB2E35" w:rsidRPr="00043AC4" w14:paraId="3D099D53" w14:textId="77777777" w:rsidTr="008A3733">
        <w:tc>
          <w:tcPr>
            <w:tcW w:w="4320" w:type="dxa"/>
          </w:tcPr>
          <w:p w14:paraId="725E5875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475B2" w14:textId="74001601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16D3E471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F6E0F" w14:textId="6DEB824E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auto"/>
          </w:tcPr>
          <w:p w14:paraId="515E1954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FE8A3A" w14:textId="442B8F33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65,916 </w:t>
            </w:r>
          </w:p>
        </w:tc>
      </w:tr>
      <w:tr w:rsidR="00DB2E35" w:rsidRPr="00043AC4" w14:paraId="20DAC384" w14:textId="77777777" w:rsidTr="008A3733">
        <w:tc>
          <w:tcPr>
            <w:tcW w:w="4320" w:type="dxa"/>
          </w:tcPr>
          <w:p w14:paraId="34E55338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64B8E" w14:textId="5A4688FE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4,773,496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79F9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D3B2B" w14:textId="7B5F02CD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4,773,496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3C82C" w14:textId="77777777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31ADE" w14:textId="77262BB2" w:rsidR="00DB2E35" w:rsidRPr="004B56A2" w:rsidRDefault="00DB2E35" w:rsidP="00DB2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2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12D7">
              <w:rPr>
                <w:rFonts w:ascii="Angsana New" w:hAnsi="Angsana New"/>
                <w:b/>
                <w:bCs/>
                <w:sz w:val="30"/>
                <w:szCs w:val="30"/>
              </w:rPr>
              <w:t>65,987</w:t>
            </w:r>
            <w:r w:rsidRPr="000A6D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9E1CEBB" w14:textId="77777777" w:rsidR="00757502" w:rsidRDefault="0075750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D4E6DB" w14:textId="532E0CD9" w:rsidR="00ED35F8" w:rsidRPr="00043AC4" w:rsidRDefault="0085475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bookmarkStart w:id="23" w:name="_Hlk110412617"/>
      <w:r w:rsidRPr="00CF49E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bookmarkEnd w:id="23"/>
    <w:p w14:paraId="06697983" w14:textId="176739A9" w:rsidR="00D01362" w:rsidRPr="00865491" w:rsidRDefault="00D0136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440"/>
        <w:gridCol w:w="270"/>
        <w:gridCol w:w="1440"/>
        <w:gridCol w:w="270"/>
        <w:gridCol w:w="1440"/>
      </w:tblGrid>
      <w:tr w:rsidR="000176BC" w:rsidRPr="00043AC4" w14:paraId="26D73675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F00DF71" w14:textId="77777777" w:rsidR="000176BC" w:rsidRPr="00865491" w:rsidRDefault="000176BC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F88CA8A" w14:textId="5AD3A2B3" w:rsidR="000176BC" w:rsidRPr="00865491" w:rsidRDefault="000176B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FDD4" w14:textId="5F0021C9" w:rsidR="000176BC" w:rsidRPr="00865491" w:rsidRDefault="000176BC" w:rsidP="00265B61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สินทรัพย์ทาง</w:t>
            </w:r>
            <w:r w:rsidR="00E3247D"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18EC84D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372C4" w14:textId="5B6129E2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BD6AEB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A1A7E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84E2E" w:rsidRPr="008755BA" w14:paraId="270AF674" w14:textId="77777777" w:rsidTr="000A2B6D">
        <w:trPr>
          <w:tblHeader/>
        </w:trPr>
        <w:tc>
          <w:tcPr>
            <w:tcW w:w="3420" w:type="dxa"/>
            <w:shd w:val="clear" w:color="auto" w:fill="auto"/>
          </w:tcPr>
          <w:p w14:paraId="753371CF" w14:textId="77777777" w:rsidR="00A84E2E" w:rsidRPr="00865491" w:rsidRDefault="00A84E2E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A2177F" w14:textId="77777777" w:rsidR="00A84E2E" w:rsidRPr="00865491" w:rsidRDefault="00A84E2E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2DA827C8" w14:textId="37C75C0C" w:rsidR="00A84E2E" w:rsidRPr="00865491" w:rsidRDefault="006135C3" w:rsidP="00265B61">
            <w:pPr>
              <w:pStyle w:val="ListParagraph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245" w:rsidRPr="008755BA" w14:paraId="133E6C75" w14:textId="77777777" w:rsidTr="00706F77">
        <w:trPr>
          <w:tblHeader/>
        </w:trPr>
        <w:tc>
          <w:tcPr>
            <w:tcW w:w="3420" w:type="dxa"/>
            <w:shd w:val="clear" w:color="auto" w:fill="auto"/>
          </w:tcPr>
          <w:p w14:paraId="6F63178D" w14:textId="30FEB3EC" w:rsidR="00BE5245" w:rsidRPr="00BE5245" w:rsidRDefault="00BE5245" w:rsidP="00BE5245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E524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52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24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5245">
              <w:rPr>
                <w:rFonts w:ascii="Angsana New" w:hAnsi="Angsana New"/>
                <w:sz w:val="30"/>
                <w:szCs w:val="30"/>
              </w:rPr>
              <w:t>256</w:t>
            </w:r>
            <w:r w:rsidR="004422FA" w:rsidRPr="004422FA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478B70A9" w14:textId="77777777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6DE7B9" w14:textId="33B32774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525F865D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275AD" w14:textId="67673137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vAlign w:val="bottom"/>
          </w:tcPr>
          <w:p w14:paraId="1A594A29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ED857" w14:textId="034988C1" w:rsidR="00BE5245" w:rsidRPr="00F873D3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D3">
              <w:rPr>
                <w:rFonts w:ascii="Angsana New" w:hAnsi="Angsana New"/>
                <w:sz w:val="30"/>
                <w:szCs w:val="30"/>
              </w:rPr>
              <w:t>66,030</w:t>
            </w:r>
          </w:p>
        </w:tc>
      </w:tr>
      <w:tr w:rsidR="00BE5245" w:rsidRPr="008755BA" w14:paraId="19F897D4" w14:textId="77777777" w:rsidTr="00BC3A30">
        <w:trPr>
          <w:tblHeader/>
        </w:trPr>
        <w:tc>
          <w:tcPr>
            <w:tcW w:w="3420" w:type="dxa"/>
            <w:shd w:val="clear" w:color="auto" w:fill="auto"/>
          </w:tcPr>
          <w:p w14:paraId="23E57221" w14:textId="3D266F4B" w:rsidR="00BE5245" w:rsidRPr="00BE5245" w:rsidRDefault="00BE5245" w:rsidP="00BE5245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E524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Pr="00BE5245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BE524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5245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</w:t>
            </w:r>
            <w:r w:rsidRPr="00BE5245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900" w:type="dxa"/>
          </w:tcPr>
          <w:p w14:paraId="34581D7A" w14:textId="77777777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6FA1B8" w14:textId="371015FA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C9BE5DC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E16D7" w14:textId="7F27E4B2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4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F21D9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D289AE" w14:textId="387D7F72" w:rsidR="00BE5245" w:rsidRPr="00F873D3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D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BE5245" w:rsidRPr="008755BA" w14:paraId="1369E365" w14:textId="77777777" w:rsidTr="00BC3A30">
        <w:trPr>
          <w:tblHeader/>
        </w:trPr>
        <w:tc>
          <w:tcPr>
            <w:tcW w:w="3420" w:type="dxa"/>
            <w:shd w:val="clear" w:color="auto" w:fill="auto"/>
          </w:tcPr>
          <w:p w14:paraId="3EB3C184" w14:textId="3983095D" w:rsidR="00BE5245" w:rsidRPr="00BE5245" w:rsidRDefault="00BE5245" w:rsidP="00BE5245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BE5245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900" w:type="dxa"/>
          </w:tcPr>
          <w:p w14:paraId="1113B3DB" w14:textId="77777777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964D" w14:textId="24EAC542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3E7DD539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CFF5" w14:textId="1A73D9EF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245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025BEB8F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82AD" w14:textId="6194BAFD" w:rsidR="00BE5245" w:rsidRPr="00BE5245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2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73D3">
              <w:rPr>
                <w:rFonts w:ascii="Angsana New" w:hAnsi="Angsana New"/>
                <w:sz w:val="30"/>
                <w:szCs w:val="30"/>
              </w:rPr>
              <w:t>86</w:t>
            </w:r>
            <w:r w:rsidRPr="00BE52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5245" w:rsidRPr="008755BA" w14:paraId="5F15084D" w14:textId="77777777" w:rsidTr="00706F77">
        <w:trPr>
          <w:tblHeader/>
        </w:trPr>
        <w:tc>
          <w:tcPr>
            <w:tcW w:w="3420" w:type="dxa"/>
            <w:shd w:val="clear" w:color="auto" w:fill="auto"/>
          </w:tcPr>
          <w:p w14:paraId="28C9CF2B" w14:textId="1A66E8A1" w:rsidR="00BE5245" w:rsidRPr="00BE5245" w:rsidRDefault="00BE5245" w:rsidP="00BE5245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611D7248" w14:textId="608EF67D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292EF4" w14:textId="77777777" w:rsid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B62B8E" w14:textId="66E1EC0A" w:rsidR="00BE5245" w:rsidRPr="00BC524F" w:rsidRDefault="00BE5245" w:rsidP="00F873D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4F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04B1BE42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BC60B4" w14:textId="77777777" w:rsid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2D0FDA" w14:textId="3AFAE8A9" w:rsidR="00BE5245" w:rsidRPr="00BE5245" w:rsidRDefault="00BE5245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>65,916</w:t>
            </w:r>
          </w:p>
        </w:tc>
        <w:tc>
          <w:tcPr>
            <w:tcW w:w="270" w:type="dxa"/>
          </w:tcPr>
          <w:p w14:paraId="35C5DD10" w14:textId="77777777" w:rsidR="00BE5245" w:rsidRPr="00BE5245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C08EF2" w14:textId="77777777" w:rsidR="00BE5245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BE7181" w14:textId="43D6B3E7" w:rsidR="00BE5245" w:rsidRPr="00BE5245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65,987</w:t>
            </w:r>
          </w:p>
        </w:tc>
      </w:tr>
      <w:tr w:rsidR="00BE5245" w:rsidRPr="00755773" w14:paraId="38CF4A71" w14:textId="77777777" w:rsidTr="00755773">
        <w:trPr>
          <w:tblHeader/>
        </w:trPr>
        <w:tc>
          <w:tcPr>
            <w:tcW w:w="3420" w:type="dxa"/>
            <w:shd w:val="clear" w:color="auto" w:fill="auto"/>
          </w:tcPr>
          <w:p w14:paraId="27A8A194" w14:textId="7591D83C" w:rsidR="00BE5245" w:rsidRPr="00755773" w:rsidRDefault="00BE5245" w:rsidP="00BE5245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24" w:name="_Hlk110412638"/>
            <w:r w:rsidRPr="0075577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Pr="00755773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75577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55773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</w:t>
            </w:r>
            <w:r w:rsidRPr="00755773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  <w:bookmarkEnd w:id="24"/>
          </w:p>
        </w:tc>
        <w:tc>
          <w:tcPr>
            <w:tcW w:w="900" w:type="dxa"/>
            <w:shd w:val="clear" w:color="auto" w:fill="auto"/>
          </w:tcPr>
          <w:p w14:paraId="0B4B7FF6" w14:textId="77777777" w:rsidR="00BE5245" w:rsidRPr="00755773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8C7FF" w14:textId="3D12BCA3" w:rsidR="00BE5245" w:rsidRPr="007732FC" w:rsidRDefault="004A3610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2F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69D745A" w14:textId="77777777" w:rsidR="00BE5245" w:rsidRPr="007732FC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D584D" w14:textId="25B1772C" w:rsidR="00BE5245" w:rsidRPr="007732FC" w:rsidRDefault="00306FBE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32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161CE" w14:textId="77777777" w:rsidR="00BE5245" w:rsidRPr="007732FC" w:rsidRDefault="00BE5245" w:rsidP="00BE5245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201E4" w14:textId="12DB857F" w:rsidR="00BE5245" w:rsidRPr="007732FC" w:rsidRDefault="004A3610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32F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E5245" w:rsidRPr="00043AC4" w14:paraId="42267046" w14:textId="77777777" w:rsidTr="0085608E">
        <w:tc>
          <w:tcPr>
            <w:tcW w:w="3420" w:type="dxa"/>
            <w:shd w:val="clear" w:color="auto" w:fill="auto"/>
          </w:tcPr>
          <w:p w14:paraId="3D01B167" w14:textId="3A85A993" w:rsidR="00BE5245" w:rsidRPr="00BE5245" w:rsidRDefault="00BE5245" w:rsidP="00BE524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2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24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04FF839B" w14:textId="77777777" w:rsidR="00BE5245" w:rsidRPr="00BE5245" w:rsidRDefault="00BE5245" w:rsidP="00BE52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873D9" w14:textId="0A9D092B" w:rsidR="00BE5245" w:rsidRPr="007732FC" w:rsidRDefault="004A3610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2FC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FFFFFF" w:themeFill="background1"/>
          </w:tcPr>
          <w:p w14:paraId="173141EC" w14:textId="77777777" w:rsidR="00BE5245" w:rsidRPr="007732FC" w:rsidRDefault="00BE5245" w:rsidP="00BE52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B77467" w14:textId="20ED67F4" w:rsidR="00BE5245" w:rsidRPr="007732FC" w:rsidRDefault="00755773" w:rsidP="00BE5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2FC">
              <w:rPr>
                <w:rFonts w:ascii="Angsana New" w:hAnsi="Angsana New"/>
                <w:b/>
                <w:bCs/>
                <w:sz w:val="30"/>
                <w:szCs w:val="30"/>
              </w:rPr>
              <w:t>65,916</w:t>
            </w:r>
          </w:p>
        </w:tc>
        <w:tc>
          <w:tcPr>
            <w:tcW w:w="270" w:type="dxa"/>
            <w:shd w:val="clear" w:color="auto" w:fill="FFFFFF" w:themeFill="background1"/>
          </w:tcPr>
          <w:p w14:paraId="43F96E3B" w14:textId="77777777" w:rsidR="00BE5245" w:rsidRPr="007732FC" w:rsidRDefault="00BE5245" w:rsidP="00BE524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06ACF7" w14:textId="45757AA8" w:rsidR="00BE5245" w:rsidRPr="007732FC" w:rsidRDefault="00755773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</w:t>
            </w:r>
            <w:r w:rsidR="004A3610" w:rsidRPr="00773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</w:tr>
    </w:tbl>
    <w:p w14:paraId="67E5BA73" w14:textId="77777777" w:rsidR="00B745F8" w:rsidRPr="00923F9F" w:rsidRDefault="00B745F8" w:rsidP="00B745F8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Cs w:val="22"/>
          <w:lang w:val="en-US"/>
        </w:rPr>
      </w:pPr>
      <w:bookmarkStart w:id="25" w:name="_Hlk519778231"/>
    </w:p>
    <w:p w14:paraId="55D16CD7" w14:textId="2FC306B9" w:rsidR="00791933" w:rsidRPr="009D12D7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สินทรัพย์และหนี้สินอนุพันธ์</w:t>
      </w:r>
    </w:p>
    <w:p w14:paraId="465FFF57" w14:textId="77777777" w:rsidR="003E58FC" w:rsidRPr="0085608E" w:rsidRDefault="003E58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1974C" w14:textId="5D3692A8" w:rsidR="002D4841" w:rsidRPr="003F120B" w:rsidRDefault="002D5A72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6" w:name="_Hlk95239560"/>
      <w:r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791933"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791933" w:rsidRPr="003F120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3F120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3C752109" w14:textId="6EAEB277" w:rsidR="00791933" w:rsidRPr="00425E30" w:rsidRDefault="00791933" w:rsidP="00791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bookmarkEnd w:id="25"/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AC0F9B" w:rsidRPr="00425E30" w14:paraId="371EB44D" w14:textId="77777777" w:rsidTr="0085608E">
        <w:tc>
          <w:tcPr>
            <w:tcW w:w="2880" w:type="dxa"/>
          </w:tcPr>
          <w:p w14:paraId="5284EDB7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2" w:type="dxa"/>
            <w:gridSpan w:val="7"/>
          </w:tcPr>
          <w:p w14:paraId="50A077BF" w14:textId="5D87F70E" w:rsidR="00AC0F9B" w:rsidRPr="003F120B" w:rsidRDefault="00DB2E35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B75AF8" w:rsidRPr="003F12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AC0F9B" w:rsidRPr="00425E30" w14:paraId="72F5A99B" w14:textId="77777777" w:rsidTr="0085608E">
        <w:tc>
          <w:tcPr>
            <w:tcW w:w="2880" w:type="dxa"/>
          </w:tcPr>
          <w:p w14:paraId="2FF7C69D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14:paraId="4F8B4A4E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AE60F0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002" w:type="dxa"/>
            <w:gridSpan w:val="3"/>
          </w:tcPr>
          <w:p w14:paraId="15C99F6C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AC0F9B" w:rsidRPr="00425E30" w14:paraId="1D23E67C" w14:textId="77777777" w:rsidTr="0085608E">
        <w:tc>
          <w:tcPr>
            <w:tcW w:w="2880" w:type="dxa"/>
          </w:tcPr>
          <w:p w14:paraId="55788210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2893D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7B27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5654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38A3E0A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97ACDCA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67359526" w14:textId="77777777" w:rsidR="00AC0F9B" w:rsidRPr="00425E3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DA7B9AF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B311C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4E7E466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F32062D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3F120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AC0F9B" w:rsidRPr="00425E30" w14:paraId="01C0A1EF" w14:textId="77777777" w:rsidTr="0085608E">
        <w:tc>
          <w:tcPr>
            <w:tcW w:w="2880" w:type="dxa"/>
          </w:tcPr>
          <w:p w14:paraId="054DD960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698DF71" w14:textId="77777777" w:rsidR="00AC0F9B" w:rsidRPr="003F120B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12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27D8F" w:rsidRPr="00425E30" w14:paraId="7044CD00" w14:textId="77777777" w:rsidTr="0085608E">
        <w:tc>
          <w:tcPr>
            <w:tcW w:w="2880" w:type="dxa"/>
          </w:tcPr>
          <w:p w14:paraId="13804B37" w14:textId="16D5CFDE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3BD240CB" w14:textId="22C91814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1,440,4</w:t>
            </w:r>
            <w:r w:rsidR="0025233F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0C6DFC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425E7" w14:textId="76CA3FD1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9,485,35</w:t>
            </w:r>
            <w:r w:rsidR="002523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28EE216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8457A8" w14:textId="1F4417D4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619,955 </w:t>
            </w:r>
          </w:p>
        </w:tc>
        <w:tc>
          <w:tcPr>
            <w:tcW w:w="270" w:type="dxa"/>
          </w:tcPr>
          <w:p w14:paraId="6623B700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330554B" w14:textId="1252D9DD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6,788,957 </w:t>
            </w:r>
          </w:p>
        </w:tc>
      </w:tr>
      <w:tr w:rsidR="00D27D8F" w:rsidRPr="00425E30" w14:paraId="207CB866" w14:textId="77777777" w:rsidTr="0085608E">
        <w:tc>
          <w:tcPr>
            <w:tcW w:w="2880" w:type="dxa"/>
            <w:shd w:val="clear" w:color="auto" w:fill="auto"/>
          </w:tcPr>
          <w:p w14:paraId="561103EC" w14:textId="67B745B8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65D0541E" w14:textId="0F7CAF75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26,385 </w:t>
            </w:r>
          </w:p>
        </w:tc>
        <w:tc>
          <w:tcPr>
            <w:tcW w:w="270" w:type="dxa"/>
          </w:tcPr>
          <w:p w14:paraId="0437FC83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DED97F" w14:textId="3D63C983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478,511 </w:t>
            </w:r>
          </w:p>
        </w:tc>
        <w:tc>
          <w:tcPr>
            <w:tcW w:w="270" w:type="dxa"/>
          </w:tcPr>
          <w:p w14:paraId="6A4AC7E8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E40957" w14:textId="38366E4C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26,385 </w:t>
            </w:r>
          </w:p>
        </w:tc>
        <w:tc>
          <w:tcPr>
            <w:tcW w:w="270" w:type="dxa"/>
          </w:tcPr>
          <w:p w14:paraId="34472453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28495633" w14:textId="1B322CEF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sz w:val="30"/>
                <w:szCs w:val="30"/>
              </w:rPr>
              <w:t xml:space="preserve"> 478,511 </w:t>
            </w:r>
          </w:p>
        </w:tc>
      </w:tr>
      <w:tr w:rsidR="00D27D8F" w:rsidRPr="005E6435" w14:paraId="07EF2957" w14:textId="77777777" w:rsidTr="0085608E">
        <w:tc>
          <w:tcPr>
            <w:tcW w:w="2880" w:type="dxa"/>
          </w:tcPr>
          <w:p w14:paraId="6BBADAAC" w14:textId="77777777" w:rsidR="00D27D8F" w:rsidRPr="003F120B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63EC78" w14:textId="6EF27FB3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1,466,794 </w:t>
            </w:r>
          </w:p>
        </w:tc>
        <w:tc>
          <w:tcPr>
            <w:tcW w:w="270" w:type="dxa"/>
          </w:tcPr>
          <w:p w14:paraId="6673BEB0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6752F6" w14:textId="6819DCAD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9,963,869 </w:t>
            </w:r>
          </w:p>
        </w:tc>
        <w:tc>
          <w:tcPr>
            <w:tcW w:w="270" w:type="dxa"/>
          </w:tcPr>
          <w:p w14:paraId="73E665DB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DE6F21" w14:textId="4333D35B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646,340 </w:t>
            </w:r>
          </w:p>
        </w:tc>
        <w:tc>
          <w:tcPr>
            <w:tcW w:w="270" w:type="dxa"/>
          </w:tcPr>
          <w:p w14:paraId="385A3202" w14:textId="77777777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73D5B94" w14:textId="36402339" w:rsidR="00D27D8F" w:rsidRPr="00D27D8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D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7,267,468 </w:t>
            </w:r>
          </w:p>
        </w:tc>
      </w:tr>
      <w:bookmarkEnd w:id="26"/>
    </w:tbl>
    <w:p w14:paraId="7B1450CF" w14:textId="77777777" w:rsidR="00DB2E35" w:rsidRPr="00425E30" w:rsidRDefault="00DB2E35" w:rsidP="00DB2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DB2E35" w:rsidRPr="00425E30" w14:paraId="3B7C1A30" w14:textId="77777777" w:rsidTr="00D3129B">
        <w:tc>
          <w:tcPr>
            <w:tcW w:w="2880" w:type="dxa"/>
          </w:tcPr>
          <w:p w14:paraId="556CFDCC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42" w:type="dxa"/>
            <w:gridSpan w:val="7"/>
          </w:tcPr>
          <w:p w14:paraId="51516AD4" w14:textId="110BFF71" w:rsidR="00DB2E35" w:rsidRPr="003F120B" w:rsidRDefault="0025233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2E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DB2E35" w:rsidRPr="003F120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B2E35" w:rsidRPr="00425E30" w14:paraId="5BB3F113" w14:textId="77777777" w:rsidTr="00D3129B">
        <w:tc>
          <w:tcPr>
            <w:tcW w:w="2880" w:type="dxa"/>
          </w:tcPr>
          <w:p w14:paraId="23056EBE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14:paraId="2276378E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3E15D5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002" w:type="dxa"/>
            <w:gridSpan w:val="3"/>
          </w:tcPr>
          <w:p w14:paraId="64D85EA6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B2E35" w:rsidRPr="00425E30" w14:paraId="3EEC7463" w14:textId="77777777" w:rsidTr="00D3129B">
        <w:tc>
          <w:tcPr>
            <w:tcW w:w="2880" w:type="dxa"/>
          </w:tcPr>
          <w:p w14:paraId="714F5636" w14:textId="71DABF68" w:rsidR="000D2951" w:rsidRPr="003F120B" w:rsidRDefault="000D2951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AB5227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B5173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3F073DC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A99728C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2BCC4478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66B80BD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6C7FF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A36CB5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8E4B53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3F120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DB2E35" w:rsidRPr="00425E30" w14:paraId="223230CD" w14:textId="77777777" w:rsidTr="00D3129B">
        <w:tc>
          <w:tcPr>
            <w:tcW w:w="2880" w:type="dxa"/>
          </w:tcPr>
          <w:p w14:paraId="1039CD83" w14:textId="054DFD46" w:rsidR="00DB2E35" w:rsidRPr="003F120B" w:rsidRDefault="00D27D8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6242" w:type="dxa"/>
            <w:gridSpan w:val="7"/>
          </w:tcPr>
          <w:p w14:paraId="148DE260" w14:textId="77777777" w:rsidR="00DB2E35" w:rsidRPr="003F120B" w:rsidRDefault="00DB2E35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12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B2E35" w:rsidRPr="00425E30" w14:paraId="60EEEBA0" w14:textId="77777777" w:rsidTr="00D3129B">
        <w:tc>
          <w:tcPr>
            <w:tcW w:w="2880" w:type="dxa"/>
          </w:tcPr>
          <w:p w14:paraId="7A86FD97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27BB70E2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691,919</w:t>
            </w:r>
          </w:p>
        </w:tc>
        <w:tc>
          <w:tcPr>
            <w:tcW w:w="270" w:type="dxa"/>
          </w:tcPr>
          <w:p w14:paraId="5CE65EA6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CC9EA43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7,874,029</w:t>
            </w:r>
          </w:p>
        </w:tc>
        <w:tc>
          <w:tcPr>
            <w:tcW w:w="270" w:type="dxa"/>
          </w:tcPr>
          <w:p w14:paraId="392CCBA8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68DB22B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285,070</w:t>
            </w:r>
          </w:p>
        </w:tc>
        <w:tc>
          <w:tcPr>
            <w:tcW w:w="270" w:type="dxa"/>
          </w:tcPr>
          <w:p w14:paraId="04F8CFB3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2" w:type="dxa"/>
          </w:tcPr>
          <w:p w14:paraId="5844C2B8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6,029,661</w:t>
            </w:r>
          </w:p>
        </w:tc>
      </w:tr>
      <w:tr w:rsidR="00DB2E35" w:rsidRPr="00425E30" w14:paraId="6C730164" w14:textId="77777777" w:rsidTr="00D3129B">
        <w:tc>
          <w:tcPr>
            <w:tcW w:w="2880" w:type="dxa"/>
            <w:shd w:val="clear" w:color="auto" w:fill="auto"/>
          </w:tcPr>
          <w:p w14:paraId="48D250B6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476F2C0F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0EFA2267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D0692ED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526,436</w:t>
            </w:r>
          </w:p>
        </w:tc>
        <w:tc>
          <w:tcPr>
            <w:tcW w:w="270" w:type="dxa"/>
          </w:tcPr>
          <w:p w14:paraId="703F48D7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6DA4988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3F43AFC3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2" w:type="dxa"/>
          </w:tcPr>
          <w:p w14:paraId="22BA9F03" w14:textId="77777777" w:rsidR="00DB2E35" w:rsidRPr="00425E30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120B">
              <w:rPr>
                <w:rFonts w:asciiTheme="majorBidi" w:hAnsiTheme="majorBidi" w:cstheme="majorBidi"/>
                <w:sz w:val="30"/>
                <w:szCs w:val="30"/>
              </w:rPr>
              <w:t>526,436</w:t>
            </w:r>
          </w:p>
        </w:tc>
      </w:tr>
      <w:tr w:rsidR="00DB2E35" w:rsidRPr="005E6435" w14:paraId="66EB77BB" w14:textId="77777777" w:rsidTr="00D3129B">
        <w:tc>
          <w:tcPr>
            <w:tcW w:w="2880" w:type="dxa"/>
          </w:tcPr>
          <w:p w14:paraId="1309483A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2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2485F3" w14:textId="77777777" w:rsidR="00DB2E35" w:rsidRPr="003F120B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2233B3EA" w14:textId="77777777" w:rsidR="00DB2E35" w:rsidRPr="00F7446E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89DC6B" w14:textId="77777777" w:rsidR="00DB2E35" w:rsidRPr="00AB7494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8,400,465</w:t>
            </w:r>
          </w:p>
        </w:tc>
        <w:tc>
          <w:tcPr>
            <w:tcW w:w="270" w:type="dxa"/>
          </w:tcPr>
          <w:p w14:paraId="27D9C87E" w14:textId="77777777" w:rsidR="00DB2E35" w:rsidRPr="00F7446E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ED5885" w14:textId="77777777" w:rsidR="00DB2E35" w:rsidRPr="00F7446E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7469E2D8" w14:textId="77777777" w:rsidR="00DB2E35" w:rsidRPr="00F7446E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D307454" w14:textId="77777777" w:rsidR="00DB2E35" w:rsidRPr="00F7446E" w:rsidRDefault="00DB2E3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6,556,097</w:t>
            </w:r>
          </w:p>
        </w:tc>
      </w:tr>
    </w:tbl>
    <w:p w14:paraId="5E09F693" w14:textId="75CCEB60" w:rsidR="00AC0F9B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57810" w14:textId="5978D34F" w:rsidR="003E58FC" w:rsidRPr="00630403" w:rsidRDefault="002D5A72" w:rsidP="00856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7" w:name="_Hlk77240038"/>
      <w:r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58FC" w:rsidRPr="006304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566F3DA9" w:rsidR="003E58FC" w:rsidRPr="00630403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630403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422A68D2" w:rsidR="008D0510" w:rsidRPr="00630403" w:rsidRDefault="00D128B7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B75AF8" w:rsidRPr="006304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026E92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46EF562C" w:rsidR="008D0510" w:rsidRPr="00630403" w:rsidRDefault="0048388A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28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0D588B" w:rsidRPr="006304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8D0510" w:rsidRPr="00630403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630403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630403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630403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05C05700" w:rsidR="008D0510" w:rsidRPr="00630403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04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28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6304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7D8F" w:rsidRPr="00630403" w14:paraId="0D8A7462" w14:textId="77777777" w:rsidTr="0085608E">
        <w:trPr>
          <w:trHeight w:val="20"/>
        </w:trPr>
        <w:tc>
          <w:tcPr>
            <w:tcW w:w="2880" w:type="dxa"/>
          </w:tcPr>
          <w:p w14:paraId="2CFAD9C4" w14:textId="77777777" w:rsidR="00D27D8F" w:rsidRPr="00630403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  <w:shd w:val="clear" w:color="auto" w:fill="auto"/>
          </w:tcPr>
          <w:p w14:paraId="2E810341" w14:textId="3E70F9D2" w:rsidR="00D27D8F" w:rsidRPr="00E70FBD" w:rsidRDefault="006B675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20.6</w:t>
            </w:r>
            <w:r w:rsidR="00D27D8F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66A04B" w14:textId="77777777" w:rsidR="00D27D8F" w:rsidRPr="00E70FBD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02241" w14:textId="4C9E8448" w:rsidR="00D27D8F" w:rsidRPr="00E70FBD" w:rsidRDefault="006B675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87.3</w:t>
            </w:r>
            <w:r w:rsidR="00D27D8F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CEFC9E" w14:textId="77777777" w:rsidR="00D27D8F" w:rsidRPr="00E70FBD" w:rsidRDefault="00D27D8F" w:rsidP="00D27D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E0D8C" w14:textId="69F0B4C1" w:rsidR="00D27D8F" w:rsidRPr="007A68D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27.7</w:t>
            </w:r>
          </w:p>
        </w:tc>
        <w:tc>
          <w:tcPr>
            <w:tcW w:w="270" w:type="dxa"/>
          </w:tcPr>
          <w:p w14:paraId="4E1A66A9" w14:textId="77777777" w:rsidR="00D27D8F" w:rsidRPr="009D12D7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60542F92" w:rsidR="00D27D8F" w:rsidRPr="00630403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82.0</w:t>
            </w:r>
          </w:p>
        </w:tc>
      </w:tr>
      <w:tr w:rsidR="00D27D8F" w:rsidRPr="00630403" w14:paraId="3AE9EBD5" w14:textId="77777777" w:rsidTr="0085608E">
        <w:trPr>
          <w:trHeight w:val="20"/>
        </w:trPr>
        <w:tc>
          <w:tcPr>
            <w:tcW w:w="2880" w:type="dxa"/>
          </w:tcPr>
          <w:p w14:paraId="139F9E75" w14:textId="77777777" w:rsidR="00D27D8F" w:rsidRPr="00630403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shd w:val="clear" w:color="auto" w:fill="auto"/>
          </w:tcPr>
          <w:p w14:paraId="6D8EB396" w14:textId="2214CFB8" w:rsidR="00D27D8F" w:rsidRPr="00E70FBD" w:rsidRDefault="006B675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79.4</w:t>
            </w:r>
            <w:r w:rsidR="00D27D8F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8C6D77" w14:textId="77777777" w:rsidR="00D27D8F" w:rsidRPr="00E70FBD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503E55" w14:textId="282A69EC" w:rsidR="00D27D8F" w:rsidRPr="00E70FBD" w:rsidRDefault="006B675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12.7</w:t>
            </w:r>
            <w:r w:rsidR="00D27D8F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73FD06" w14:textId="77777777" w:rsidR="00D27D8F" w:rsidRPr="00E70FBD" w:rsidRDefault="00D27D8F" w:rsidP="00D27D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BEA739" w14:textId="7C2AB4C1" w:rsidR="00D27D8F" w:rsidRPr="007A68D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sz w:val="30"/>
                <w:szCs w:val="30"/>
              </w:rPr>
              <w:t>72.3</w:t>
            </w:r>
          </w:p>
        </w:tc>
        <w:tc>
          <w:tcPr>
            <w:tcW w:w="270" w:type="dxa"/>
          </w:tcPr>
          <w:p w14:paraId="5621F997" w14:textId="77777777" w:rsidR="00D27D8F" w:rsidRPr="009D12D7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032BA0BA" w:rsidR="00D27D8F" w:rsidRPr="00630403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18.0</w:t>
            </w:r>
          </w:p>
        </w:tc>
      </w:tr>
      <w:tr w:rsidR="00D27D8F" w:rsidRPr="002022E8" w14:paraId="265664A1" w14:textId="77777777" w:rsidTr="0085608E">
        <w:trPr>
          <w:trHeight w:val="20"/>
        </w:trPr>
        <w:tc>
          <w:tcPr>
            <w:tcW w:w="2880" w:type="dxa"/>
          </w:tcPr>
          <w:p w14:paraId="3B091DED" w14:textId="77777777" w:rsidR="00D27D8F" w:rsidRPr="00630403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D4E0" w14:textId="536F55A9" w:rsidR="00D27D8F" w:rsidRPr="00E70FBD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  <w:shd w:val="clear" w:color="auto" w:fill="auto"/>
          </w:tcPr>
          <w:p w14:paraId="5E6C9606" w14:textId="77777777" w:rsidR="00D27D8F" w:rsidRPr="00E70FBD" w:rsidRDefault="00D27D8F" w:rsidP="00D27D8F">
            <w:pPr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45FAA" w14:textId="71362070" w:rsidR="00D27D8F" w:rsidRPr="00E70FBD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</w:tcPr>
          <w:p w14:paraId="3696BD6C" w14:textId="77777777" w:rsidR="00D27D8F" w:rsidRPr="00E70FBD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DA8B5" w14:textId="0EA5E011" w:rsidR="00D27D8F" w:rsidRPr="007A68DF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6B6E04BD" w14:textId="77777777" w:rsidR="00D27D8F" w:rsidRPr="009D12D7" w:rsidRDefault="00D27D8F" w:rsidP="00D27D8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8B075" w14:textId="49E018C1" w:rsidR="00D27D8F" w:rsidRPr="00D51A70" w:rsidRDefault="00D27D8F" w:rsidP="00D2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</w:tr>
    </w:tbl>
    <w:p w14:paraId="29A4B49E" w14:textId="2B5D0D3E" w:rsidR="00757502" w:rsidRDefault="00757502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28" w:name="_Hlk65884112"/>
      <w:bookmarkEnd w:id="27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A1169D7" w14:textId="16F3FFB0" w:rsidR="002D4841" w:rsidRPr="009419F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</w:t>
      </w:r>
      <w:r w:rsidR="00DD478F"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2554B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01A5F41D" w:rsidR="007E7666" w:rsidRDefault="002D5A72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5856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7E7666" w:rsidRPr="004C5856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4C58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E7666" w:rsidRPr="004C58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54A19F16" w14:textId="77777777" w:rsidR="007E7666" w:rsidRPr="0085608E" w:rsidRDefault="007E7666" w:rsidP="00D55E6A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D128B7" w:rsidRPr="00F44503" w14:paraId="425FDE1D" w14:textId="77777777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639FBBA5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EE8DB9" w14:textId="5615430C" w:rsidR="00D128B7" w:rsidRPr="00F44503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7BFB173" w14:textId="77777777" w:rsidR="00D128B7" w:rsidRPr="00F44503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500747F2" w14:textId="08BA04FF" w:rsidR="00D128B7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</w:rPr>
              <w:t xml:space="preserve">31 </w:t>
            </w:r>
            <w:r w:rsidRPr="0085608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128B7" w:rsidRPr="00F44503" w14:paraId="0996BD5B" w14:textId="09569EB5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C32B70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6618C5" w14:textId="5C5763EF" w:rsidR="00D128B7" w:rsidRPr="00F44503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lang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BD0F012" w14:textId="4980AEAC" w:rsidR="00D128B7" w:rsidRPr="00F44503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5B13290B" w14:textId="187E7484" w:rsidR="00D128B7" w:rsidRPr="00F44503" w:rsidRDefault="00D128B7" w:rsidP="00D128B7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</w:tr>
      <w:tr w:rsidR="00D128B7" w:rsidRPr="00F44503" w14:paraId="19EDF927" w14:textId="4980C5F4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1BB915D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C370D29" w14:textId="2950813C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D128B7" w:rsidRPr="00F44503" w14:paraId="424FA529" w14:textId="1700D0D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22A9C11F" w14:textId="77777777" w:rsidR="00D128B7" w:rsidRPr="008E6614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6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5B17A18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bidi="th-TH"/>
              </w:rPr>
            </w:pPr>
          </w:p>
        </w:tc>
        <w:tc>
          <w:tcPr>
            <w:tcW w:w="270" w:type="dxa"/>
          </w:tcPr>
          <w:p w14:paraId="702E7BC8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</w:tcPr>
          <w:p w14:paraId="15586DCC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D128B7" w:rsidRPr="00F44503" w14:paraId="2386BBE1" w14:textId="7C78EC98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47FF954" w14:textId="1AC582D6" w:rsidR="00D128B7" w:rsidRPr="00F44503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440" w:type="dxa"/>
            <w:tcBorders>
              <w:bottom w:val="nil"/>
            </w:tcBorders>
          </w:tcPr>
          <w:p w14:paraId="5CC46A26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bottom w:val="nil"/>
            </w:tcBorders>
          </w:tcPr>
          <w:p w14:paraId="7629253E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61979FB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105A0C" w:rsidRPr="00F44503" w14:paraId="2C818334" w14:textId="5A69684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2E26010" w14:textId="5936D390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59253D0F" w14:textId="7312CE72" w:rsidR="00105A0C" w:rsidRPr="000A7A55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A10C67">
              <w:t>17,089,053</w:t>
            </w:r>
          </w:p>
        </w:tc>
        <w:tc>
          <w:tcPr>
            <w:tcW w:w="270" w:type="dxa"/>
            <w:tcBorders>
              <w:bottom w:val="nil"/>
            </w:tcBorders>
          </w:tcPr>
          <w:p w14:paraId="04A441EB" w14:textId="67F87721" w:rsidR="00105A0C" w:rsidRPr="00F44503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8D23A52" w14:textId="71142B0D" w:rsidR="00105A0C" w:rsidRPr="00006A92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14,655,297</w:t>
            </w:r>
          </w:p>
        </w:tc>
      </w:tr>
      <w:tr w:rsidR="00105A0C" w:rsidRPr="00F44503" w14:paraId="0C0C4087" w14:textId="54141D0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8C82A5E" w14:textId="1FD4DA63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19E8B8EB" w14:textId="3386DE0E" w:rsidR="00105A0C" w:rsidRPr="000A7A55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A10C67">
              <w:t>15,790</w:t>
            </w:r>
          </w:p>
        </w:tc>
        <w:tc>
          <w:tcPr>
            <w:tcW w:w="270" w:type="dxa"/>
            <w:tcBorders>
              <w:bottom w:val="nil"/>
            </w:tcBorders>
          </w:tcPr>
          <w:p w14:paraId="100ADEA6" w14:textId="41FF0BEC" w:rsidR="00105A0C" w:rsidRPr="00F44503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22AB5D95" w14:textId="664D833A" w:rsidR="00105A0C" w:rsidRPr="00006A92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14,523</w:t>
            </w:r>
          </w:p>
        </w:tc>
      </w:tr>
      <w:tr w:rsidR="00105A0C" w:rsidRPr="00F44503" w14:paraId="0065B819" w14:textId="77777777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045765E" w14:textId="4B69F7E2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03DAB0EB" w14:textId="580195A1" w:rsidR="00105A0C" w:rsidRPr="000A7A55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A10C67">
              <w:t>27,162</w:t>
            </w:r>
          </w:p>
        </w:tc>
        <w:tc>
          <w:tcPr>
            <w:tcW w:w="270" w:type="dxa"/>
            <w:tcBorders>
              <w:bottom w:val="nil"/>
            </w:tcBorders>
          </w:tcPr>
          <w:p w14:paraId="77C1E6C2" w14:textId="77777777" w:rsidR="00105A0C" w:rsidRPr="00006A92" w:rsidDel="00C36B42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4BEA250" w14:textId="73899A55" w:rsidR="00105A0C" w:rsidRPr="0085608E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  <w:r w:rsidRPr="000A7A55">
              <w:t>17,457</w:t>
            </w:r>
          </w:p>
        </w:tc>
      </w:tr>
      <w:tr w:rsidR="00105A0C" w:rsidRPr="00F44503" w14:paraId="71B3F2A9" w14:textId="2331D92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3FED411" w14:textId="71FFB59C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6846CE4E" w14:textId="4FD61376" w:rsidR="00105A0C" w:rsidRPr="000A7A55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A10C67">
              <w:t>4,848,539</w:t>
            </w:r>
          </w:p>
        </w:tc>
        <w:tc>
          <w:tcPr>
            <w:tcW w:w="270" w:type="dxa"/>
            <w:tcBorders>
              <w:bottom w:val="nil"/>
            </w:tcBorders>
          </w:tcPr>
          <w:p w14:paraId="7F65712E" w14:textId="4E7F4B9A" w:rsidR="00105A0C" w:rsidRPr="00F44503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A644D3D" w14:textId="77537FE5" w:rsidR="00105A0C" w:rsidRPr="00006A92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4,895,362</w:t>
            </w:r>
          </w:p>
        </w:tc>
      </w:tr>
      <w:tr w:rsidR="00105A0C" w:rsidRPr="00F44503" w14:paraId="7342060F" w14:textId="04F3ED1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7611874C" w14:textId="4F0D3909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9A6AF" w14:textId="62B564C4" w:rsidR="00105A0C" w:rsidRPr="000A7A55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A10C67">
              <w:t>(15,475,812)</w:t>
            </w:r>
          </w:p>
        </w:tc>
        <w:tc>
          <w:tcPr>
            <w:tcW w:w="270" w:type="dxa"/>
            <w:tcBorders>
              <w:bottom w:val="nil"/>
            </w:tcBorders>
          </w:tcPr>
          <w:p w14:paraId="478C7A70" w14:textId="048442D1" w:rsidR="00105A0C" w:rsidRPr="00F44503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C1DBF" w14:textId="1739C8B1" w:rsidR="00105A0C" w:rsidRPr="00006A92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A7A55">
              <w:t>(14,630,089)</w:t>
            </w:r>
          </w:p>
        </w:tc>
      </w:tr>
      <w:tr w:rsidR="00105A0C" w:rsidRPr="00F44503" w14:paraId="2CD00DD4" w14:textId="436DE24E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E759F83" w14:textId="04368765" w:rsidR="00105A0C" w:rsidRPr="00F44503" w:rsidRDefault="00105A0C" w:rsidP="0010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7348D" w14:textId="63E7974E" w:rsidR="00105A0C" w:rsidRPr="008078D9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078D9">
              <w:rPr>
                <w:b/>
                <w:bCs/>
              </w:rPr>
              <w:t>6,504,732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7C152" w14:textId="7280B78B" w:rsidR="00105A0C" w:rsidRPr="003529FB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FB3D5" w14:textId="6787853B" w:rsidR="00105A0C" w:rsidRPr="003529FB" w:rsidRDefault="00105A0C" w:rsidP="00105A0C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917036">
              <w:rPr>
                <w:b/>
                <w:bCs/>
              </w:rPr>
              <w:t>4,952,5</w:t>
            </w:r>
            <w:r>
              <w:rPr>
                <w:b/>
                <w:bCs/>
              </w:rPr>
              <w:t>50</w:t>
            </w:r>
          </w:p>
        </w:tc>
      </w:tr>
      <w:tr w:rsidR="00D128B7" w:rsidRPr="00D73EFB" w14:paraId="222F02D9" w14:textId="48F2E8FD" w:rsidTr="0085608E">
        <w:trPr>
          <w:cantSplit/>
          <w:trHeight w:val="21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D128B7" w:rsidRPr="00D73EFB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1DBDD80" w14:textId="77777777" w:rsidR="00D128B7" w:rsidRPr="00D73EFB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D547D" w14:textId="77777777" w:rsidR="00D128B7" w:rsidRPr="00D73EFB" w:rsidRDefault="00D128B7" w:rsidP="00D128B7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E1205B" w14:textId="77777777" w:rsidR="00D128B7" w:rsidRPr="00D73EFB" w:rsidRDefault="00D128B7" w:rsidP="005B5A44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</w:tr>
      <w:tr w:rsidR="00D128B7" w:rsidRPr="00F44503" w14:paraId="0996BDE5" w14:textId="3CA312DC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0B752176" w14:textId="7F19AC79" w:rsidR="00D128B7" w:rsidRPr="00F44503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9" w:name="OLE_LINK6"/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D2378C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9F131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17468E" w14:textId="77777777" w:rsidR="00D128B7" w:rsidRPr="00F44503" w:rsidRDefault="00D128B7" w:rsidP="005B5A44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</w:tr>
      <w:tr w:rsidR="008078D9" w:rsidRPr="00F44503" w14:paraId="673D020F" w14:textId="32FA9E1D" w:rsidTr="00E73156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0C11EED1" w14:textId="56E232E0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bottom w:val="nil"/>
            </w:tcBorders>
          </w:tcPr>
          <w:p w14:paraId="1E00D40B" w14:textId="10B7E649" w:rsidR="008078D9" w:rsidRPr="00F44503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42623">
              <w:t>55</w:t>
            </w:r>
          </w:p>
        </w:tc>
        <w:tc>
          <w:tcPr>
            <w:tcW w:w="270" w:type="dxa"/>
            <w:tcBorders>
              <w:bottom w:val="nil"/>
            </w:tcBorders>
          </w:tcPr>
          <w:p w14:paraId="20D35A54" w14:textId="7099146D" w:rsidR="008078D9" w:rsidRPr="00C36061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39080EC" w14:textId="3EE7C5CC" w:rsidR="008078D9" w:rsidRPr="006915C5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C73F94">
              <w:t>59</w:t>
            </w:r>
          </w:p>
        </w:tc>
      </w:tr>
      <w:tr w:rsidR="008078D9" w:rsidRPr="00F44503" w14:paraId="258F9413" w14:textId="77777777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2604857" w14:textId="6D80F97A" w:rsidR="008078D9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  <w:r w:rsidRPr="000860EA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41B8D" w14:textId="7A0A4B9E" w:rsidR="008078D9" w:rsidRPr="00F44503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42623">
              <w:t>8,299</w:t>
            </w:r>
          </w:p>
        </w:tc>
        <w:tc>
          <w:tcPr>
            <w:tcW w:w="270" w:type="dxa"/>
            <w:tcBorders>
              <w:bottom w:val="nil"/>
            </w:tcBorders>
          </w:tcPr>
          <w:p w14:paraId="6861EA6E" w14:textId="77777777" w:rsidR="008078D9" w:rsidRPr="00C36061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6B61B2" w14:textId="7812D508" w:rsidR="008078D9" w:rsidRPr="00E73156" w:rsidRDefault="008078D9" w:rsidP="008078D9">
            <w:pPr>
              <w:pStyle w:val="NormalLatinAngsanaNew"/>
              <w:tabs>
                <w:tab w:val="clear" w:pos="1224"/>
                <w:tab w:val="decimal" w:pos="976"/>
              </w:tabs>
              <w:ind w:right="66"/>
            </w:pPr>
            <w:r w:rsidRPr="00E73156">
              <w:rPr>
                <w:lang w:val="en-US" w:bidi="th-TH"/>
              </w:rPr>
              <w:t>-</w:t>
            </w:r>
          </w:p>
        </w:tc>
      </w:tr>
      <w:tr w:rsidR="008078D9" w:rsidRPr="00F44503" w14:paraId="2514F2E7" w14:textId="69AEB50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6FFAC8A" w14:textId="02C5B491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774AA" w14:textId="7803E913" w:rsidR="008078D9" w:rsidRPr="008078D9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078D9">
              <w:rPr>
                <w:b/>
                <w:bCs/>
              </w:rPr>
              <w:t>8,354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56C8" w14:textId="3BB19D52" w:rsidR="008078D9" w:rsidRPr="000D2B11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39878" w14:textId="65527E52" w:rsidR="008078D9" w:rsidRPr="000D2B11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917036">
              <w:rPr>
                <w:b/>
                <w:bCs/>
              </w:rPr>
              <w:t>59</w:t>
            </w:r>
          </w:p>
        </w:tc>
      </w:tr>
      <w:tr w:rsidR="008078D9" w:rsidRPr="00F44503" w14:paraId="3293847F" w14:textId="7DDD2601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2C34AE6" w14:textId="7193D0F2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F6E40" w14:textId="128A0C49" w:rsidR="008078D9" w:rsidRPr="008078D9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lang w:val="en-US" w:bidi="th-TH"/>
              </w:rPr>
            </w:pPr>
            <w:r w:rsidRPr="00044F4B">
              <w:rPr>
                <w:b/>
                <w:bCs/>
              </w:rPr>
              <w:t>6,513,08</w:t>
            </w:r>
            <w:r w:rsidR="00044F4B" w:rsidRPr="00044F4B">
              <w:rPr>
                <w:b/>
                <w:b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55AA7" w14:textId="1853F1EB" w:rsidR="008078D9" w:rsidRPr="003529FB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802A7" w14:textId="288DD145" w:rsidR="008078D9" w:rsidRPr="003529FB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917036">
              <w:rPr>
                <w:b/>
                <w:bCs/>
              </w:rPr>
              <w:t>4,952,60</w:t>
            </w:r>
            <w:r>
              <w:rPr>
                <w:b/>
                <w:bCs/>
              </w:rPr>
              <w:t>9</w:t>
            </w:r>
          </w:p>
        </w:tc>
      </w:tr>
      <w:bookmarkEnd w:id="29"/>
      <w:tr w:rsidR="00D128B7" w:rsidRPr="00AC485E" w14:paraId="6E2992E2" w14:textId="565A981C" w:rsidTr="00E73156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D1AC049" w14:textId="77777777" w:rsidR="00D128B7" w:rsidRPr="00AC485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4FA1D0" w14:textId="77777777" w:rsidR="00D128B7" w:rsidRPr="00AC485E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F749E" w14:textId="77777777" w:rsidR="00D128B7" w:rsidRPr="00AC485E" w:rsidRDefault="00D128B7" w:rsidP="00D128B7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A4309" w14:textId="77777777" w:rsidR="00D128B7" w:rsidRPr="00AC485E" w:rsidRDefault="00D128B7" w:rsidP="00D128B7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  <w:rPr>
                <w:cs/>
                <w:lang w:bidi="th-TH"/>
              </w:rPr>
            </w:pPr>
          </w:p>
        </w:tc>
      </w:tr>
      <w:tr w:rsidR="00D128B7" w:rsidRPr="00F44503" w14:paraId="74E3D1BE" w14:textId="019EB4E6" w:rsidTr="00E73156">
        <w:trPr>
          <w:cantSplit/>
          <w:trHeight w:val="17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CB1B140" w14:textId="6D3B0511" w:rsidR="00D128B7" w:rsidRPr="001542D1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0" w:name="OLE_LINK7"/>
            <w:r w:rsidRPr="00154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088540ED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</w:tcBorders>
          </w:tcPr>
          <w:p w14:paraId="7B1878EB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408E843E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D128B7" w:rsidRPr="00F44503" w14:paraId="7ABFCCE7" w14:textId="36740A34" w:rsidTr="00E73156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2DA2F19D" w14:textId="7C915D01" w:rsidR="00D128B7" w:rsidRPr="00F44503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4F580F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1F138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B83D5E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8078D9" w:rsidRPr="00F44503" w14:paraId="67A81766" w14:textId="6316F5C5" w:rsidTr="00FF76B4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1A0442C" w14:textId="1A3377B8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91CCF0" w14:textId="12A4A2C7" w:rsidR="008078D9" w:rsidRPr="00F44503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743121"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FFF75" w14:textId="677484CF" w:rsidR="008078D9" w:rsidRPr="00F44503" w:rsidRDefault="008078D9" w:rsidP="008078D9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2DF705F" w14:textId="5A965F27" w:rsidR="008078D9" w:rsidRPr="00743121" w:rsidRDefault="008078D9" w:rsidP="008078D9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  <w:r w:rsidRPr="00743121">
              <w:t>3,393</w:t>
            </w:r>
          </w:p>
        </w:tc>
      </w:tr>
      <w:tr w:rsidR="008078D9" w:rsidRPr="004B3232" w14:paraId="10D4F44C" w14:textId="50E68BE8" w:rsidTr="0085608E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5D759" w14:textId="5105787F" w:rsidR="008078D9" w:rsidRPr="00F44503" w:rsidRDefault="008078D9" w:rsidP="008078D9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3529FB">
              <w:rPr>
                <w:b/>
                <w:bCs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3446D" w14:textId="7C17DB21" w:rsidR="008078D9" w:rsidRPr="003529FB" w:rsidRDefault="008078D9" w:rsidP="008078D9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92213F" w14:textId="40B30EA5" w:rsidR="008078D9" w:rsidRPr="003529FB" w:rsidRDefault="008078D9" w:rsidP="008078D9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3529FB">
              <w:rPr>
                <w:b/>
                <w:bCs/>
              </w:rPr>
              <w:t>3,393</w:t>
            </w:r>
          </w:p>
        </w:tc>
      </w:tr>
      <w:bookmarkEnd w:id="30"/>
    </w:tbl>
    <w:p w14:paraId="35DE733F" w14:textId="0DB5130F" w:rsidR="004C6EC7" w:rsidRDefault="004C6EC7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8D8DF" w14:textId="7F94F0F4" w:rsidR="005E00FC" w:rsidRDefault="005E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D128B7" w:rsidRPr="00F44503" w14:paraId="6CE9BF06" w14:textId="77777777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8ED01F8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718340" w14:textId="4ACEDB0A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</w:tcPr>
          <w:p w14:paraId="18C50758" w14:textId="77777777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59B76D52" w14:textId="7CB5E3F9" w:rsidR="00D128B7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</w:rPr>
              <w:t xml:space="preserve">31 </w:t>
            </w:r>
            <w:r w:rsidRPr="0085608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128B7" w:rsidRPr="00F44503" w14:paraId="7A8C9C1F" w14:textId="4433167F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DAD5FB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5D6DC8" w14:textId="05C763BB" w:rsidR="00D128B7" w:rsidRPr="00F44503" w:rsidDel="00C36B42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AFB021B" w14:textId="04584F80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76F2EC7C" w14:textId="1E2FA742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</w:tr>
      <w:tr w:rsidR="00D128B7" w:rsidRPr="00F44503" w14:paraId="12F2E5C2" w14:textId="61C01D37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666CFB0B" w14:textId="77777777" w:rsidR="00D128B7" w:rsidRPr="00F44503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22DA851" w14:textId="47CE1F70" w:rsidR="00D128B7" w:rsidRPr="00F44503" w:rsidRDefault="00D128B7" w:rsidP="00D128B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D128B7" w:rsidRPr="00E3247D" w14:paraId="42CBCE60" w14:textId="4C9EDD07" w:rsidTr="0085608E">
        <w:trPr>
          <w:cantSplit/>
          <w:trHeight w:val="91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3D004884" w14:textId="77777777" w:rsidR="00D128B7" w:rsidRPr="00E3247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3B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nil"/>
            </w:tcBorders>
          </w:tcPr>
          <w:p w14:paraId="4857C8F9" w14:textId="77777777" w:rsidR="00D128B7" w:rsidRPr="00E3247D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B6AC5" w14:textId="67B29054" w:rsidR="00D128B7" w:rsidRPr="00E3247D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9238D4" w14:textId="77777777" w:rsidR="00D128B7" w:rsidRPr="00E3247D" w:rsidRDefault="00D128B7" w:rsidP="00D128B7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</w:tr>
      <w:tr w:rsidR="008078D9" w:rsidRPr="002732FD" w14:paraId="3DE27CE1" w14:textId="559AC3FA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1FB9054E" w14:textId="77777777" w:rsidR="008078D9" w:rsidRPr="002732FD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>เงินฝ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</w:p>
        </w:tc>
        <w:tc>
          <w:tcPr>
            <w:tcW w:w="1440" w:type="dxa"/>
            <w:tcBorders>
              <w:bottom w:val="nil"/>
            </w:tcBorders>
          </w:tcPr>
          <w:p w14:paraId="404454C0" w14:textId="1388AC88" w:rsidR="008078D9" w:rsidRPr="00E70FBD" w:rsidDel="00C36B42" w:rsidRDefault="004C5856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7</w:t>
            </w:r>
            <w:r w:rsidR="008078D9" w:rsidRPr="00E70FBD">
              <w:rPr>
                <w:rFonts w:hint="cs"/>
                <w:lang w:val="en-US" w:bidi="th-TH"/>
              </w:rPr>
              <w:t>00</w:t>
            </w:r>
            <w:r w:rsidR="008078D9" w:rsidRPr="00E70FBD">
              <w:rPr>
                <w:lang w:val="en-US" w:bidi="th-TH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424F21" w14:textId="3C6E0CBC" w:rsidR="008078D9" w:rsidRPr="002732FD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5D390B" w14:textId="0B584C7D" w:rsidR="008078D9" w:rsidRPr="00B03EF1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>
              <w:rPr>
                <w:lang w:val="en-US" w:bidi="th-TH"/>
              </w:rPr>
              <w:t>,000</w:t>
            </w:r>
          </w:p>
        </w:tc>
      </w:tr>
      <w:tr w:rsidR="008078D9" w:rsidRPr="002732FD" w14:paraId="3F6F462F" w14:textId="6C62320F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34DDA00D" w14:textId="77777777" w:rsidR="008078D9" w:rsidRPr="001A3AE6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3A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DB56D" w14:textId="6FC6A7A9" w:rsidR="008078D9" w:rsidRPr="00E70FBD" w:rsidDel="00C36B42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 w:rsidRPr="00E70FBD">
              <w:t>(</w:t>
            </w:r>
            <w:r w:rsidR="004C5856" w:rsidRPr="00E70FBD">
              <w:t>7</w:t>
            </w:r>
            <w:r w:rsidRPr="00E70FBD">
              <w:t>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B3079" w14:textId="64EB6030" w:rsidR="008078D9" w:rsidRPr="002732FD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E276C34" w14:textId="6AB9CB04" w:rsidR="008078D9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</w:tr>
      <w:tr w:rsidR="008078D9" w:rsidRPr="004B3232" w14:paraId="3DD32837" w14:textId="196EB905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02CD5DD6" w14:textId="77777777" w:rsidR="008078D9" w:rsidRPr="002732FD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2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  <w:r w:rsidRPr="00273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4812E5" w14:textId="67793AB9" w:rsidR="008078D9" w:rsidDel="00C36B42" w:rsidRDefault="008078D9" w:rsidP="008078D9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AE1BE" w14:textId="34D5EDC0" w:rsidR="008078D9" w:rsidRPr="002732FD" w:rsidRDefault="008078D9" w:rsidP="008078D9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CBC26" w14:textId="5DA90C6E" w:rsidR="008078D9" w:rsidRDefault="008078D9" w:rsidP="006B675F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</w:tr>
      <w:tr w:rsidR="008078D9" w:rsidRPr="004B3232" w14:paraId="1157980D" w14:textId="2E8AD4A6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BA98ED" w14:textId="77777777" w:rsidR="008078D9" w:rsidRPr="00254DD6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DE5C068" w14:textId="77777777" w:rsidR="008078D9" w:rsidRPr="00254DD6" w:rsidRDefault="008078D9" w:rsidP="008078D9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A04D2" w14:textId="5609B807" w:rsidR="008078D9" w:rsidRPr="00254DD6" w:rsidRDefault="008078D9" w:rsidP="008078D9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CABCA" w14:textId="77777777" w:rsidR="008078D9" w:rsidRPr="00254DD6" w:rsidRDefault="008078D9" w:rsidP="008078D9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</w:tr>
      <w:tr w:rsidR="008078D9" w:rsidRPr="004B3232" w14:paraId="19EEF2B6" w14:textId="442722CC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70E132" w14:textId="5625FB4E" w:rsidR="008078D9" w:rsidRPr="00F44503" w:rsidRDefault="008078D9" w:rsidP="0080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508CDE" w14:textId="746BEF3A" w:rsidR="008078D9" w:rsidRPr="00917036" w:rsidDel="00C36B42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  <w:cs/>
                <w:lang w:val="en-US" w:bidi="th-TH"/>
              </w:rPr>
            </w:pPr>
            <w:r w:rsidRPr="008078D9">
              <w:rPr>
                <w:b/>
                <w:bCs/>
                <w:lang w:val="en-US"/>
              </w:rPr>
              <w:t>6,51</w:t>
            </w:r>
            <w:r w:rsidR="004C5856">
              <w:rPr>
                <w:b/>
                <w:bCs/>
                <w:lang w:val="en-US"/>
              </w:rPr>
              <w:t>6,479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C358B" w14:textId="648A5903" w:rsidR="008078D9" w:rsidRPr="005D5796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C6ED1B7" w14:textId="1B41548F" w:rsidR="008078D9" w:rsidRPr="00C14886" w:rsidRDefault="008078D9" w:rsidP="008078D9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  <w:r w:rsidRPr="00917036">
              <w:rPr>
                <w:b/>
                <w:bCs/>
                <w:lang w:val="en-US"/>
              </w:rPr>
              <w:t>4,956,002</w:t>
            </w:r>
          </w:p>
        </w:tc>
      </w:tr>
    </w:tbl>
    <w:p w14:paraId="4A438AD9" w14:textId="2A85A2AE" w:rsidR="00E67728" w:rsidRDefault="00E67728" w:rsidP="00923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CD8E21F" w14:textId="15D97263" w:rsidR="00130335" w:rsidRPr="001C4DE8" w:rsidRDefault="00171C10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9.2</w:t>
      </w:r>
      <w:r w:rsidR="00130335" w:rsidRPr="009A18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9A18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6BC6EE0E" w:rsidR="00E40BAC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0D79AE" w:rsidRPr="004B56A2" w14:paraId="69B7590A" w14:textId="77777777" w:rsidTr="00D248D8">
        <w:tc>
          <w:tcPr>
            <w:tcW w:w="3870" w:type="dxa"/>
            <w:shd w:val="clear" w:color="auto" w:fill="auto"/>
            <w:vAlign w:val="bottom"/>
          </w:tcPr>
          <w:p w14:paraId="0852314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3A09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5198B07C" w14:textId="6742B6B4" w:rsidR="000D79AE" w:rsidRPr="004B56A2" w:rsidRDefault="00D128B7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B75A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D79AE" w:rsidRPr="004B56A2" w14:paraId="4EC5E4CD" w14:textId="77777777" w:rsidTr="00D248D8">
        <w:tc>
          <w:tcPr>
            <w:tcW w:w="3870" w:type="dxa"/>
            <w:shd w:val="clear" w:color="auto" w:fill="auto"/>
            <w:vAlign w:val="bottom"/>
          </w:tcPr>
          <w:p w14:paraId="39DFC63A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58C460A2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BBFE3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7147C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F1E74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3BD5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41F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3E3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01A3137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2E47E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9E91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C04A83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742A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D79AE" w:rsidRPr="004B56A2" w14:paraId="25A61C2E" w14:textId="77777777" w:rsidTr="00D248D8">
        <w:tc>
          <w:tcPr>
            <w:tcW w:w="3870" w:type="dxa"/>
            <w:shd w:val="clear" w:color="auto" w:fill="auto"/>
          </w:tcPr>
          <w:p w14:paraId="18E77347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3E265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55280C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2EE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C1AA7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53305" w:rsidRPr="00F7446E" w14:paraId="139A68B1" w14:textId="77777777" w:rsidTr="00D248D8">
        <w:tc>
          <w:tcPr>
            <w:tcW w:w="3870" w:type="dxa"/>
            <w:shd w:val="clear" w:color="auto" w:fill="auto"/>
          </w:tcPr>
          <w:p w14:paraId="7093DD5C" w14:textId="77777777" w:rsidR="00F53305" w:rsidRPr="004B56A2" w:rsidRDefault="00F53305" w:rsidP="00F53305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73A00BA7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EC01F9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14947C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12986" w14:textId="754715E4" w:rsidR="00F53305" w:rsidRPr="00F7446E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2B04E" w14:textId="77777777" w:rsidR="00F53305" w:rsidRPr="00F7446E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63C7" w14:textId="44CE7CCC" w:rsidR="00F53305" w:rsidRPr="009419FD" w:rsidRDefault="00C4062C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3305" w:rsidRPr="00F7446E" w14:paraId="6F9851EB" w14:textId="77777777" w:rsidTr="00D248D8">
        <w:tc>
          <w:tcPr>
            <w:tcW w:w="3870" w:type="dxa"/>
            <w:shd w:val="clear" w:color="auto" w:fill="auto"/>
          </w:tcPr>
          <w:p w14:paraId="25AF05E7" w14:textId="4357C8F1" w:rsidR="00F53305" w:rsidRPr="004B56A2" w:rsidRDefault="00F53305" w:rsidP="00F53305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บริษัทหลักทรัพย์ เพื่อธุรกิจหลักทรัพย์ จำกัด </w:t>
            </w:r>
            <w:r w:rsidR="006B675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="006B675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 </w:t>
            </w: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(มหาชน)</w:t>
            </w:r>
          </w:p>
        </w:tc>
        <w:tc>
          <w:tcPr>
            <w:tcW w:w="270" w:type="dxa"/>
            <w:shd w:val="clear" w:color="auto" w:fill="auto"/>
          </w:tcPr>
          <w:p w14:paraId="468230DB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B991568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AD6F413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46B4" w14:textId="431FC2BD" w:rsidR="00F53305" w:rsidRPr="004303BD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B6460" w14:textId="77777777" w:rsidR="00F53305" w:rsidRPr="00F7446E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66973" w14:textId="6A6DD255" w:rsidR="00F53305" w:rsidRPr="009419FD" w:rsidRDefault="00C4062C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F53305" w:rsidRPr="00F7446E" w14:paraId="2DD27C76" w14:textId="77777777" w:rsidTr="001C0DD5">
        <w:tc>
          <w:tcPr>
            <w:tcW w:w="3870" w:type="dxa"/>
            <w:shd w:val="clear" w:color="auto" w:fill="auto"/>
          </w:tcPr>
          <w:p w14:paraId="418B9FDA" w14:textId="77777777" w:rsidR="00F53305" w:rsidRPr="004B56A2" w:rsidRDefault="00F53305" w:rsidP="00F53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4805539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A523C2E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B8DB2" w14:textId="77777777" w:rsidR="00F53305" w:rsidRPr="004B56A2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CF76" w14:textId="347EB0B1" w:rsidR="00F53305" w:rsidRPr="004303BD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763ECDFC" w14:textId="77777777" w:rsidR="00F53305" w:rsidRPr="00F7446E" w:rsidRDefault="00F53305" w:rsidP="00F5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140DE" w14:textId="16F80B19" w:rsidR="00F53305" w:rsidRPr="009419FD" w:rsidRDefault="00C4062C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</w:tr>
    </w:tbl>
    <w:p w14:paraId="49A77956" w14:textId="61AB0B77" w:rsidR="00141351" w:rsidRDefault="00141351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6100E2" w14:paraId="77904219" w14:textId="77777777" w:rsidTr="00541E26">
        <w:tc>
          <w:tcPr>
            <w:tcW w:w="3870" w:type="dxa"/>
            <w:shd w:val="clear" w:color="auto" w:fill="auto"/>
            <w:vAlign w:val="bottom"/>
          </w:tcPr>
          <w:p w14:paraId="2BF0BDD7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AFB733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34D8ADCC" w14:textId="30716FC9" w:rsidR="0085707C" w:rsidRPr="004B56A2" w:rsidRDefault="00D128B7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85707C" w:rsidRPr="004B56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5707C" w:rsidRPr="006100E2" w14:paraId="47A3E77C" w14:textId="77777777" w:rsidTr="00541E26">
        <w:tc>
          <w:tcPr>
            <w:tcW w:w="3870" w:type="dxa"/>
            <w:shd w:val="clear" w:color="auto" w:fill="auto"/>
            <w:vAlign w:val="bottom"/>
          </w:tcPr>
          <w:p w14:paraId="05997715" w14:textId="1C82EC3B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09875CBC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80CFAD" w14:textId="0A56B730" w:rsidR="0085707C" w:rsidRPr="004B56A2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C05E921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D22A5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4B56A2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3BAF122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C33FA5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4B56A2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6100E2" w14:paraId="4F81E60F" w14:textId="77777777" w:rsidTr="00541E26">
        <w:tc>
          <w:tcPr>
            <w:tcW w:w="3870" w:type="dxa"/>
            <w:shd w:val="clear" w:color="auto" w:fill="auto"/>
          </w:tcPr>
          <w:p w14:paraId="0320BC69" w14:textId="69AA1E99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E8C5D0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F982DA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D97D9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424BB" w14:textId="5610000C" w:rsidR="0085707C" w:rsidRPr="004B56A2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28B7" w:rsidRPr="006100E2" w14:paraId="4DA0BA8A" w14:textId="77777777" w:rsidTr="00541E26">
        <w:tc>
          <w:tcPr>
            <w:tcW w:w="3870" w:type="dxa"/>
            <w:shd w:val="clear" w:color="auto" w:fill="auto"/>
          </w:tcPr>
          <w:p w14:paraId="55F9DE0F" w14:textId="2050F120" w:rsidR="00D128B7" w:rsidRPr="004B56A2" w:rsidRDefault="00D128B7" w:rsidP="00D128B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29F08351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B09F8" w14:textId="139DCDC0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078DE5B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08F57" w14:textId="104BF848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A1E" w14:textId="77777777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E22B0" w14:textId="105F0C91" w:rsidR="00D128B7" w:rsidRPr="00594DA5" w:rsidRDefault="00594DA5" w:rsidP="006B675F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 w:bidi="th-TH"/>
              </w:rPr>
            </w:pPr>
            <w:r w:rsidRPr="00E73156">
              <w:rPr>
                <w:lang w:val="en-US" w:bidi="th-TH"/>
              </w:rPr>
              <w:t>-</w:t>
            </w:r>
          </w:p>
        </w:tc>
      </w:tr>
      <w:tr w:rsidR="00D128B7" w:rsidRPr="006100E2" w14:paraId="42D482DA" w14:textId="77777777" w:rsidTr="00541E26">
        <w:tc>
          <w:tcPr>
            <w:tcW w:w="3870" w:type="dxa"/>
            <w:shd w:val="clear" w:color="auto" w:fill="auto"/>
          </w:tcPr>
          <w:p w14:paraId="2A21249D" w14:textId="4350F526" w:rsidR="00D128B7" w:rsidRPr="004B56A2" w:rsidRDefault="00D128B7" w:rsidP="00D128B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</w:t>
            </w:r>
            <w:r w:rsidR="006B675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="006B675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</w:t>
            </w: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 (มหาชน)</w:t>
            </w:r>
          </w:p>
        </w:tc>
        <w:tc>
          <w:tcPr>
            <w:tcW w:w="270" w:type="dxa"/>
            <w:shd w:val="clear" w:color="auto" w:fill="auto"/>
          </w:tcPr>
          <w:p w14:paraId="63C84C10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BA780FC" w14:textId="27EAF28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B063123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2C04" w14:textId="64BC5A95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134AC" w14:textId="77777777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5277" w14:textId="2971C462" w:rsidR="00D128B7" w:rsidRPr="00594DA5" w:rsidRDefault="00594DA5" w:rsidP="006B675F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 w:bidi="th-TH"/>
              </w:rPr>
            </w:pPr>
            <w:r w:rsidRPr="00E73156">
              <w:rPr>
                <w:lang w:val="en-US" w:bidi="th-TH"/>
              </w:rPr>
              <w:t>-</w:t>
            </w:r>
          </w:p>
        </w:tc>
      </w:tr>
      <w:tr w:rsidR="00D128B7" w:rsidRPr="006100E2" w14:paraId="360AF951" w14:textId="77777777" w:rsidTr="00541E26">
        <w:tc>
          <w:tcPr>
            <w:tcW w:w="3870" w:type="dxa"/>
            <w:shd w:val="clear" w:color="auto" w:fill="auto"/>
          </w:tcPr>
          <w:p w14:paraId="6DACC241" w14:textId="3D339C48" w:rsidR="00D128B7" w:rsidRPr="004B56A2" w:rsidRDefault="00D128B7" w:rsidP="00D128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857802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CF8F15A" w14:textId="161AF714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3621D" w14:textId="77777777" w:rsidR="00D128B7" w:rsidRPr="004B56A2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674D" w14:textId="1AFAD9F9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0EDE8790" w14:textId="77777777" w:rsidR="00D128B7" w:rsidRPr="00F7446E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631" w14:textId="341356AD" w:rsidR="00D128B7" w:rsidRPr="00F7446E" w:rsidRDefault="00D128B7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6A73F27" w14:textId="7223405B" w:rsidR="00A92F90" w:rsidRDefault="00A92F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8"/>
    <w:p w14:paraId="55F7F4E1" w14:textId="047115EC" w:rsidR="00B6017D" w:rsidRPr="002732FD" w:rsidRDefault="00B6017D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0B9035A2" w14:textId="1023530B" w:rsidR="00B6017D" w:rsidRPr="002732FD" w:rsidRDefault="00B6017D" w:rsidP="00195F1F">
      <w:pPr>
        <w:pStyle w:val="KPBody"/>
      </w:pPr>
    </w:p>
    <w:p w14:paraId="36357515" w14:textId="1DCED72A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ในการดำเนินงาน</w:t>
      </w:r>
      <w:r w:rsidR="003E58FC" w:rsidRPr="0085608E">
        <w:rPr>
          <w:rFonts w:asciiTheme="majorBidi" w:hAnsiTheme="majorBidi" w:cstheme="majorBidi"/>
          <w:spacing w:val="8"/>
          <w:sz w:val="30"/>
          <w:szCs w:val="30"/>
          <w:cs/>
        </w:rPr>
        <w:t>ตาม</w:t>
      </w: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ปกติของธุรกิจ บริษัททำธุรกรรมซึ่งส่งผลให้เกิดการโอนสินทรัพย์ทางการเงินซึ่งโดย</w:t>
      </w:r>
      <w:r w:rsidRPr="0085608E">
        <w:rPr>
          <w:rFonts w:asciiTheme="majorBidi" w:hAnsiTheme="majorBidi" w:cstheme="majorBidi"/>
          <w:spacing w:val="2"/>
          <w:sz w:val="30"/>
          <w:szCs w:val="30"/>
          <w:cs/>
        </w:rPr>
        <w:t>ส่วน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</w:t>
      </w:r>
      <w:r w:rsidR="00787207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ยังคงมีความเกี่ยวข้องอย่างต่อเนื่อง</w:t>
      </w:r>
      <w:r w:rsidR="00B20FD2">
        <w:rPr>
          <w:rFonts w:asciiTheme="majorBidi" w:hAnsiTheme="majorBidi" w:cstheme="majorBidi"/>
          <w:sz w:val="30"/>
          <w:szCs w:val="30"/>
        </w:rPr>
        <w:t xml:space="preserve"> 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หรือตัดรายการออกจากบัญชีทั้งรายการ</w:t>
      </w:r>
    </w:p>
    <w:p w14:paraId="2230F367" w14:textId="77777777" w:rsidR="004C6EC7" w:rsidRDefault="004C6EC7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9E80" w14:textId="3942815B" w:rsidR="00B6017D" w:rsidRPr="004F34FB" w:rsidRDefault="00F70DCC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F34FB">
        <w:rPr>
          <w:rFonts w:asciiTheme="majorBidi" w:hAnsiTheme="majorBidi" w:cstheme="majorBidi" w:hint="cs"/>
          <w:sz w:val="30"/>
          <w:szCs w:val="30"/>
          <w:cs/>
        </w:rPr>
        <w:t>บริษัทโอน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สินทรัพย์ทางการเงินที่ไม่ได้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ตัดรายการออกจากบัญชีทั้ง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จำนวนหรือบริษัทยังคงมีความเกี่ยวข้องอย่างต่อเนื่องซึ่งโดยส่วนใหญ่มาจากรายการ</w:t>
      </w:r>
      <w:r w:rsidR="00B6017D" w:rsidRPr="004F34FB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222D8AAA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715C" w14:textId="74B1B2C9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สัญญาการยืมหลักทรัพย์เป็นธุรกรรมที่บริษัทให้ยืมหลักทรัพย์โดยมีค่าธรรมเนียมและรับเงินสดไว้เป็นหลักประกัน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ยังคงรับรู้หลักทรัพย์ทั้งรายการในงบแสดง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36E8DF0E" w14:textId="079CCF1C" w:rsidR="00141351" w:rsidRDefault="00141351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70DCB" w14:textId="5ECE08F5" w:rsidR="002D4841" w:rsidRPr="00106E03" w:rsidRDefault="004B43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E0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ส่วนปรับปรุงอาคารเช่าและ</w:t>
      </w:r>
      <w:r w:rsidR="002D4841" w:rsidRPr="00106E0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อุปกรณ์</w:t>
      </w:r>
    </w:p>
    <w:p w14:paraId="0DE46A7D" w14:textId="1E922F89" w:rsidR="00C81507" w:rsidRPr="00D6023A" w:rsidRDefault="00C81507" w:rsidP="00B91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C221CC" w:rsidRPr="00D6023A" w14:paraId="728D81D2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0D8D13F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436C4D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9EBF0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146A4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503F139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EDF7F3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F20486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1485A48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06A40A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7D0064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21CC" w:rsidRPr="00D6023A" w14:paraId="3895F04D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39BA3FB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92A1A1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1F37549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B62C0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FC4FC2F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30B94E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1E5B54AE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30CC6211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BDAEB4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8802EF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21CC" w:rsidRPr="00D6023A" w14:paraId="70C0933B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6B30938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197E4C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B2F83C5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DF1D9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27F21F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246E11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2435F97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45AFF01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0999B1F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4D18E2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221CC" w:rsidRPr="00D6023A" w14:paraId="027122AF" w14:textId="77777777" w:rsidTr="007F3F5F">
        <w:trPr>
          <w:tblHeader/>
        </w:trPr>
        <w:tc>
          <w:tcPr>
            <w:tcW w:w="2250" w:type="dxa"/>
          </w:tcPr>
          <w:p w14:paraId="26DD255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0CED30AD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221CC" w:rsidRPr="00D6023A" w14:paraId="40F954D3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94C522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FF7FC43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7953DE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749D2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BBE0A5B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A02498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EA8A566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6DE0D27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B5580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FC0284" w14:textId="77777777" w:rsidR="00C221CC" w:rsidRPr="00D6023A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128B7" w:rsidRPr="00D6023A" w14:paraId="10A6F12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837F872" w14:textId="1663510D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643066E" w14:textId="40E2D966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36,333</w:t>
            </w:r>
          </w:p>
        </w:tc>
        <w:tc>
          <w:tcPr>
            <w:tcW w:w="270" w:type="dxa"/>
            <w:shd w:val="clear" w:color="auto" w:fill="auto"/>
          </w:tcPr>
          <w:p w14:paraId="645A7BB5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8AF1C" w14:textId="730A31C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21,903</w:t>
            </w:r>
          </w:p>
        </w:tc>
        <w:tc>
          <w:tcPr>
            <w:tcW w:w="270" w:type="dxa"/>
            <w:shd w:val="clear" w:color="auto" w:fill="auto"/>
          </w:tcPr>
          <w:p w14:paraId="4572B5A4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F20C7" w14:textId="3A55BBEC" w:rsidR="00D128B7" w:rsidRPr="00D128B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75,521</w:t>
            </w:r>
          </w:p>
        </w:tc>
        <w:tc>
          <w:tcPr>
            <w:tcW w:w="270" w:type="dxa"/>
            <w:shd w:val="clear" w:color="auto" w:fill="auto"/>
          </w:tcPr>
          <w:p w14:paraId="45896815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6AB5C9" w14:textId="40E7CA4F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6FCCB6C9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D23E6" w14:textId="6778FF66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135,654</w:t>
            </w:r>
          </w:p>
        </w:tc>
      </w:tr>
      <w:tr w:rsidR="00D128B7" w:rsidRPr="00D6023A" w14:paraId="6010D364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6F7EC474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D437B11" w14:textId="7A0C166E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50D52ECA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0DFB7" w14:textId="7EB5D162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0E432B47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FF452" w14:textId="376D7AB8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18,974</w:t>
            </w:r>
          </w:p>
        </w:tc>
        <w:tc>
          <w:tcPr>
            <w:tcW w:w="270" w:type="dxa"/>
            <w:shd w:val="clear" w:color="auto" w:fill="auto"/>
          </w:tcPr>
          <w:p w14:paraId="47ACCA1A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AD218E4" w14:textId="5566C272" w:rsidR="00D128B7" w:rsidRPr="00D6023A" w:rsidRDefault="00D128B7" w:rsidP="003C117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noProof/>
              </w:rPr>
            </w:pPr>
            <w:r w:rsidRPr="00594DA5">
              <w:rPr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1CDAC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C4070" w14:textId="10F0E1ED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>19,962</w:t>
            </w:r>
          </w:p>
        </w:tc>
      </w:tr>
      <w:tr w:rsidR="00D128B7" w:rsidRPr="00D6023A" w14:paraId="75FDB4E0" w14:textId="77777777" w:rsidTr="007F3F5F">
        <w:trPr>
          <w:gridAfter w:val="1"/>
          <w:wAfter w:w="6" w:type="dxa"/>
          <w:trHeight w:val="202"/>
        </w:trPr>
        <w:tc>
          <w:tcPr>
            <w:tcW w:w="2250" w:type="dxa"/>
            <w:shd w:val="clear" w:color="auto" w:fill="auto"/>
          </w:tcPr>
          <w:p w14:paraId="008A80D8" w14:textId="694DCAE7" w:rsidR="00D128B7" w:rsidRPr="00D6023A" w:rsidRDefault="0054258C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จำหน่าย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/ </w:t>
            </w:r>
            <w:r w:rsidR="00D128B7"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="00D128B7"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7D85F4" w14:textId="24878EAA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(17,400)</w:t>
            </w:r>
          </w:p>
        </w:tc>
        <w:tc>
          <w:tcPr>
            <w:tcW w:w="270" w:type="dxa"/>
            <w:shd w:val="clear" w:color="auto" w:fill="auto"/>
          </w:tcPr>
          <w:p w14:paraId="5688D747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B7AAD7" w14:textId="5A563EE5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(3,871)</w:t>
            </w:r>
          </w:p>
        </w:tc>
        <w:tc>
          <w:tcPr>
            <w:tcW w:w="270" w:type="dxa"/>
            <w:shd w:val="clear" w:color="auto" w:fill="auto"/>
          </w:tcPr>
          <w:p w14:paraId="5321D119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5F8180" w14:textId="57BBC9D1" w:rsidR="00D128B7" w:rsidRPr="00D6023A" w:rsidRDefault="00D128B7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(5,808)</w:t>
            </w:r>
          </w:p>
        </w:tc>
        <w:tc>
          <w:tcPr>
            <w:tcW w:w="270" w:type="dxa"/>
            <w:shd w:val="clear" w:color="auto" w:fill="auto"/>
          </w:tcPr>
          <w:p w14:paraId="11F7E80A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8D879E" w14:textId="088CBCED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(1,897)</w:t>
            </w:r>
          </w:p>
        </w:tc>
        <w:tc>
          <w:tcPr>
            <w:tcW w:w="270" w:type="dxa"/>
            <w:shd w:val="clear" w:color="auto" w:fill="auto"/>
          </w:tcPr>
          <w:p w14:paraId="4698BD3F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A0F5AC" w14:textId="05D467CD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sz w:val="30"/>
                <w:szCs w:val="30"/>
              </w:rPr>
              <w:t xml:space="preserve"> (28,976)</w:t>
            </w:r>
          </w:p>
        </w:tc>
      </w:tr>
      <w:tr w:rsidR="00D128B7" w:rsidRPr="00D6023A" w14:paraId="68204DE8" w14:textId="77777777" w:rsidTr="007F3F5F">
        <w:trPr>
          <w:gridAfter w:val="1"/>
          <w:wAfter w:w="6" w:type="dxa"/>
          <w:trHeight w:val="164"/>
        </w:trPr>
        <w:tc>
          <w:tcPr>
            <w:tcW w:w="2250" w:type="dxa"/>
            <w:shd w:val="clear" w:color="auto" w:fill="auto"/>
          </w:tcPr>
          <w:p w14:paraId="2110FD13" w14:textId="7405C3D9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97395" w14:textId="7801D6F5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DF05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6F65A8" w14:textId="6511D413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9BC9A1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931009" w14:textId="0ED38E96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B0E5A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C24772" w14:textId="4D45EE4B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3BB576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AD2990" w14:textId="255F1F71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8B7" w:rsidRPr="00D6023A" w14:paraId="63A890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A5999E5" w14:textId="68B0328E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1A71AD27" w14:textId="36547690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19,098 </w:t>
            </w:r>
          </w:p>
        </w:tc>
        <w:tc>
          <w:tcPr>
            <w:tcW w:w="270" w:type="dxa"/>
            <w:shd w:val="clear" w:color="auto" w:fill="auto"/>
          </w:tcPr>
          <w:p w14:paraId="160C652C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91FEB5" w14:textId="1C324809" w:rsidR="00D128B7" w:rsidRPr="00D6023A" w:rsidRDefault="00D128B7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18,855</w:t>
            </w:r>
          </w:p>
        </w:tc>
        <w:tc>
          <w:tcPr>
            <w:tcW w:w="270" w:type="dxa"/>
            <w:shd w:val="clear" w:color="auto" w:fill="auto"/>
          </w:tcPr>
          <w:p w14:paraId="1FE548A9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14C3E" w14:textId="2170F92B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88,687 </w:t>
            </w:r>
          </w:p>
        </w:tc>
        <w:tc>
          <w:tcPr>
            <w:tcW w:w="270" w:type="dxa"/>
            <w:shd w:val="clear" w:color="auto" w:fill="auto"/>
          </w:tcPr>
          <w:p w14:paraId="2A76BFFD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B0221B" w14:textId="0613ABC9" w:rsidR="00D128B7" w:rsidRPr="00594DA5" w:rsidRDefault="00D128B7" w:rsidP="00594DA5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b/>
                <w:bCs/>
              </w:rPr>
            </w:pPr>
            <w:r w:rsidRPr="00594DA5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192D72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F11467" w14:textId="3BB1E43C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126,640 </w:t>
            </w:r>
          </w:p>
        </w:tc>
      </w:tr>
      <w:tr w:rsidR="006902B6" w:rsidRPr="00D6023A" w14:paraId="538DBBE8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C70892" w14:textId="77777777" w:rsidR="006902B6" w:rsidRPr="00B743AE" w:rsidRDefault="006902B6" w:rsidP="00690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743A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2A0A08D" w14:textId="1EEB39B9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>2,569</w:t>
            </w:r>
          </w:p>
        </w:tc>
        <w:tc>
          <w:tcPr>
            <w:tcW w:w="270" w:type="dxa"/>
            <w:shd w:val="clear" w:color="auto" w:fill="auto"/>
          </w:tcPr>
          <w:p w14:paraId="173C476C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CB9FF" w14:textId="2A74A4C2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743AE" w:rsidRPr="00B743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7C85B94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6E24FD" w14:textId="73016172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088DF13A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86C0673" w14:textId="63901AC5" w:rsidR="006902B6" w:rsidRPr="00B743AE" w:rsidRDefault="006902B6" w:rsidP="006902B6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B743AE">
              <w:rPr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05572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1AF74B" w14:textId="202E06C4" w:rsidR="006902B6" w:rsidRPr="00B743AE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>3,07</w:t>
            </w:r>
            <w:r w:rsidR="00B743AE" w:rsidRPr="00B743A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902B6" w:rsidRPr="00D6023A" w14:paraId="5C7D1119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7F6E8DF1" w14:textId="090B45E3" w:rsidR="006902B6" w:rsidRPr="00B743AE" w:rsidRDefault="006902B6" w:rsidP="00690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743A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 w:rsidRPr="00B743A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 w:rsidRPr="00B743A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F484E83" w14:textId="63A960BC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8CA17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D874F" w14:textId="7CCE859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 xml:space="preserve"> (14</w:t>
            </w:r>
            <w:r w:rsidR="00B743AE" w:rsidRPr="00B743A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43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CA8F4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A8EE0" w14:textId="757F00DF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 xml:space="preserve"> (4,053)</w:t>
            </w:r>
          </w:p>
        </w:tc>
        <w:tc>
          <w:tcPr>
            <w:tcW w:w="270" w:type="dxa"/>
            <w:shd w:val="clear" w:color="auto" w:fill="auto"/>
          </w:tcPr>
          <w:p w14:paraId="45E8197E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426C2D3" w14:textId="2A5FECFB" w:rsidR="006902B6" w:rsidRPr="00B743AE" w:rsidRDefault="006902B6" w:rsidP="006902B6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B743AE">
              <w:rPr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D0082" w14:textId="77777777" w:rsidR="006902B6" w:rsidRPr="00B743AE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D9256A" w14:textId="6889AAFF" w:rsidR="006902B6" w:rsidRPr="00B743AE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3AE">
              <w:rPr>
                <w:rFonts w:asciiTheme="majorBidi" w:hAnsiTheme="majorBidi" w:cstheme="majorBidi"/>
                <w:sz w:val="30"/>
                <w:szCs w:val="30"/>
              </w:rPr>
              <w:t xml:space="preserve"> (4,20</w:t>
            </w:r>
            <w:r w:rsidR="00B743AE" w:rsidRPr="00B743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743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02B6" w:rsidRPr="00D6023A" w14:paraId="475E186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505D1C2" w14:textId="1F0BCADB" w:rsidR="006902B6" w:rsidRPr="00D6023A" w:rsidRDefault="006902B6" w:rsidP="006902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EBFA" w14:textId="708A1801" w:rsidR="006902B6" w:rsidRPr="00D6023A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21,667 </w:t>
            </w:r>
          </w:p>
        </w:tc>
        <w:tc>
          <w:tcPr>
            <w:tcW w:w="270" w:type="dxa"/>
            <w:shd w:val="clear" w:color="auto" w:fill="auto"/>
          </w:tcPr>
          <w:p w14:paraId="210589E6" w14:textId="77777777" w:rsidR="006902B6" w:rsidRPr="00D6023A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7F93F" w14:textId="7CC7D965" w:rsidR="006902B6" w:rsidRPr="00D6023A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18,919 </w:t>
            </w:r>
          </w:p>
        </w:tc>
        <w:tc>
          <w:tcPr>
            <w:tcW w:w="270" w:type="dxa"/>
            <w:shd w:val="clear" w:color="auto" w:fill="auto"/>
          </w:tcPr>
          <w:p w14:paraId="3771C4AC" w14:textId="77777777" w:rsidR="006902B6" w:rsidRPr="00D6023A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2CBC9" w14:textId="19EBF25A" w:rsidR="006902B6" w:rsidRPr="00D6023A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84,926 </w:t>
            </w:r>
          </w:p>
        </w:tc>
        <w:tc>
          <w:tcPr>
            <w:tcW w:w="270" w:type="dxa"/>
            <w:shd w:val="clear" w:color="auto" w:fill="auto"/>
          </w:tcPr>
          <w:p w14:paraId="74A09490" w14:textId="77777777" w:rsidR="006902B6" w:rsidRPr="00D6023A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6181" w14:textId="74FE870E" w:rsidR="006902B6" w:rsidRPr="006902B6" w:rsidRDefault="006902B6" w:rsidP="006902B6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6902B6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59822F" w14:textId="77777777" w:rsidR="006902B6" w:rsidRPr="00D6023A" w:rsidRDefault="006902B6" w:rsidP="006902B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0343" w14:textId="72A184A2" w:rsidR="006902B6" w:rsidRPr="00D6023A" w:rsidRDefault="006902B6" w:rsidP="0069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125,512 </w:t>
            </w:r>
          </w:p>
        </w:tc>
      </w:tr>
      <w:tr w:rsidR="00D128B7" w:rsidRPr="00D6023A" w14:paraId="764F1FFB" w14:textId="77777777" w:rsidTr="007F3F5F">
        <w:trPr>
          <w:gridAfter w:val="1"/>
          <w:wAfter w:w="6" w:type="dxa"/>
          <w:trHeight w:val="379"/>
        </w:trPr>
        <w:tc>
          <w:tcPr>
            <w:tcW w:w="2250" w:type="dxa"/>
            <w:shd w:val="clear" w:color="auto" w:fill="auto"/>
          </w:tcPr>
          <w:p w14:paraId="7FDAF304" w14:textId="77777777" w:rsidR="00D128B7" w:rsidRPr="00F17248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A9EB39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B1AC78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24B5E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20B79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EEEE1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F2A57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A84E81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8914A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AA956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D128B7" w:rsidRPr="00D6023A" w14:paraId="5D52931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8AD4EC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73B92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4813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ADA70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AFD37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0EAA3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6703E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CCC1F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F93AE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172EC" w14:textId="77777777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8B7" w:rsidRPr="00D6023A" w14:paraId="541E0721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3E28F09" w14:textId="12769B28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5961B64" w14:textId="72A56C27" w:rsidR="00D128B7" w:rsidRPr="00D128B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21,507</w:t>
            </w:r>
          </w:p>
        </w:tc>
        <w:tc>
          <w:tcPr>
            <w:tcW w:w="270" w:type="dxa"/>
            <w:shd w:val="clear" w:color="auto" w:fill="auto"/>
          </w:tcPr>
          <w:p w14:paraId="4AA5C456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9FE7E" w14:textId="73EF45B5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  <w:tc>
          <w:tcPr>
            <w:tcW w:w="270" w:type="dxa"/>
            <w:shd w:val="clear" w:color="auto" w:fill="auto"/>
          </w:tcPr>
          <w:p w14:paraId="01550D28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661CB" w14:textId="16608AFE" w:rsidR="00D128B7" w:rsidRPr="00D128B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57,610</w:t>
            </w:r>
          </w:p>
        </w:tc>
        <w:tc>
          <w:tcPr>
            <w:tcW w:w="270" w:type="dxa"/>
            <w:shd w:val="clear" w:color="auto" w:fill="auto"/>
          </w:tcPr>
          <w:p w14:paraId="3F426D4F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268365B" w14:textId="5268F1DD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22FA25EA" w14:textId="77777777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D485D" w14:textId="49ECD98C" w:rsidR="00D128B7" w:rsidRPr="00D128B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28B7">
              <w:rPr>
                <w:rFonts w:asciiTheme="majorBidi" w:hAnsiTheme="majorBidi" w:cstheme="majorBidi"/>
                <w:sz w:val="30"/>
                <w:szCs w:val="30"/>
              </w:rPr>
              <w:t>98,267</w:t>
            </w:r>
          </w:p>
        </w:tc>
      </w:tr>
      <w:tr w:rsidR="00D128B7" w:rsidRPr="00D6023A" w14:paraId="2DB03B8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1F0453D5" w14:textId="77777777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0410D9DD" w14:textId="4C009396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3,013 </w:t>
            </w:r>
          </w:p>
        </w:tc>
        <w:tc>
          <w:tcPr>
            <w:tcW w:w="270" w:type="dxa"/>
            <w:shd w:val="clear" w:color="auto" w:fill="auto"/>
          </w:tcPr>
          <w:p w14:paraId="1582B1B4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E805A1" w14:textId="7930F6C4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1,434 </w:t>
            </w:r>
          </w:p>
        </w:tc>
        <w:tc>
          <w:tcPr>
            <w:tcW w:w="270" w:type="dxa"/>
            <w:shd w:val="clear" w:color="auto" w:fill="auto"/>
          </w:tcPr>
          <w:p w14:paraId="4D2CD704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19303" w14:textId="1A4B34E0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7,368 </w:t>
            </w:r>
          </w:p>
        </w:tc>
        <w:tc>
          <w:tcPr>
            <w:tcW w:w="270" w:type="dxa"/>
            <w:shd w:val="clear" w:color="auto" w:fill="auto"/>
          </w:tcPr>
          <w:p w14:paraId="0AB1BCC6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FA3B3DF" w14:textId="4EEBABB9" w:rsidR="00D128B7" w:rsidRPr="003C117B" w:rsidRDefault="00D128B7" w:rsidP="003C117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3C117B">
              <w:rPr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857D7" w14:textId="77777777" w:rsidR="00D128B7" w:rsidRPr="003C117B" w:rsidRDefault="00D128B7" w:rsidP="003C117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8EA72C" w14:textId="0611BD1D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11,815 </w:t>
            </w:r>
          </w:p>
        </w:tc>
      </w:tr>
      <w:tr w:rsidR="00D128B7" w:rsidRPr="00D6023A" w14:paraId="17F58C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CE9274D" w14:textId="3EEFE852" w:rsidR="00D128B7" w:rsidRPr="00D6023A" w:rsidRDefault="0054258C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จำหน่าย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/ </w:t>
            </w:r>
            <w:r w:rsidRPr="00D602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D6023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958CB6" w14:textId="5A5A04C8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(9,622)</w:t>
            </w:r>
          </w:p>
        </w:tc>
        <w:tc>
          <w:tcPr>
            <w:tcW w:w="270" w:type="dxa"/>
            <w:shd w:val="clear" w:color="auto" w:fill="auto"/>
          </w:tcPr>
          <w:p w14:paraId="3F4416DB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DA966" w14:textId="39EAE03C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(3,226)</w:t>
            </w:r>
          </w:p>
        </w:tc>
        <w:tc>
          <w:tcPr>
            <w:tcW w:w="270" w:type="dxa"/>
            <w:shd w:val="clear" w:color="auto" w:fill="auto"/>
          </w:tcPr>
          <w:p w14:paraId="1CC87FBB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8DBF5" w14:textId="3174B221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(4,236)</w:t>
            </w:r>
          </w:p>
        </w:tc>
        <w:tc>
          <w:tcPr>
            <w:tcW w:w="270" w:type="dxa"/>
            <w:shd w:val="clear" w:color="auto" w:fill="auto"/>
          </w:tcPr>
          <w:p w14:paraId="647B3A97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83A4F8" w14:textId="5C2E8CF4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(1,897)</w:t>
            </w:r>
          </w:p>
        </w:tc>
        <w:tc>
          <w:tcPr>
            <w:tcW w:w="270" w:type="dxa"/>
            <w:shd w:val="clear" w:color="auto" w:fill="auto"/>
          </w:tcPr>
          <w:p w14:paraId="635CB06F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E97334" w14:textId="0312D5BB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 xml:space="preserve"> (18,981)</w:t>
            </w:r>
          </w:p>
        </w:tc>
      </w:tr>
      <w:tr w:rsidR="00D128B7" w:rsidRPr="00D6023A" w14:paraId="3D383B9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2265D93" w14:textId="6F50732D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E09B7B" w14:textId="60B7AD44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B997AC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FC8118" w14:textId="650A8C5D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146DE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38819F" w14:textId="28411D3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19BD6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5429F3" w14:textId="11B001C8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A1482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51B923" w14:textId="165338A0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8B7" w:rsidRPr="00D6023A" w14:paraId="3AF4C3B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152314C" w14:textId="07F547B8" w:rsidR="00D128B7" w:rsidRPr="00D6023A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60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93A019C" w14:textId="523B1EAB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14,898</w:t>
            </w:r>
          </w:p>
        </w:tc>
        <w:tc>
          <w:tcPr>
            <w:tcW w:w="270" w:type="dxa"/>
            <w:shd w:val="clear" w:color="auto" w:fill="auto"/>
          </w:tcPr>
          <w:p w14:paraId="015C7EB7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5D911" w14:textId="411477CA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15,461</w:t>
            </w:r>
          </w:p>
        </w:tc>
        <w:tc>
          <w:tcPr>
            <w:tcW w:w="270" w:type="dxa"/>
            <w:shd w:val="clear" w:color="auto" w:fill="auto"/>
          </w:tcPr>
          <w:p w14:paraId="48154FEC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A7E181" w14:textId="494448EA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60,742</w:t>
            </w:r>
          </w:p>
        </w:tc>
        <w:tc>
          <w:tcPr>
            <w:tcW w:w="270" w:type="dxa"/>
            <w:shd w:val="clear" w:color="auto" w:fill="auto"/>
          </w:tcPr>
          <w:p w14:paraId="67830AB8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93F3499" w14:textId="5BAE0C40" w:rsidR="00D128B7" w:rsidRPr="00D6023A" w:rsidRDefault="00D128B7" w:rsidP="00594DA5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b/>
                <w:bCs/>
              </w:rPr>
            </w:pPr>
            <w:r w:rsidRPr="00594DA5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19FCE" w14:textId="77777777" w:rsidR="00D128B7" w:rsidRPr="00D6023A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EC93F4" w14:textId="3F18EBE3" w:rsidR="00D128B7" w:rsidRPr="00D6023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91,101</w:t>
            </w:r>
          </w:p>
        </w:tc>
      </w:tr>
      <w:tr w:rsidR="00D819B8" w:rsidRPr="009D12D7" w14:paraId="5E639E90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B044526" w14:textId="5B578EE2" w:rsidR="00D819B8" w:rsidRPr="009D12D7" w:rsidRDefault="00D819B8" w:rsidP="00D819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D12D7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4DDDB991" w14:textId="0B43E3D1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4E24C5B1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10538" w14:textId="65AEFD35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73</w:t>
            </w:r>
            <w:r w:rsidR="0073498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F22117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C50FD" w14:textId="695FD3A2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4,19</w:t>
            </w:r>
            <w:r w:rsidR="007349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EBC763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54CF3C3" w14:textId="404DA599" w:rsidR="00D819B8" w:rsidRPr="00106E03" w:rsidRDefault="00D819B8" w:rsidP="00D819B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7A6C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04EAB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6ACE5" w14:textId="47956BB9" w:rsidR="00D819B8" w:rsidRPr="009D12D7" w:rsidRDefault="00D819B8" w:rsidP="00D8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6,1</w:t>
            </w:r>
            <w:r w:rsidR="006C303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A6C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819B8" w:rsidRPr="009D12D7" w14:paraId="7072A5D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2EC6DE31" w14:textId="0FB150F0" w:rsidR="00D819B8" w:rsidRPr="00464D79" w:rsidRDefault="00D819B8" w:rsidP="00D819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64D7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 w:rsidRPr="00464D7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 w:rsidRPr="00464D7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6DC83" w14:textId="4687877E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64D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657D9" w14:textId="77777777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E4D387" w14:textId="557FE544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64D79">
              <w:rPr>
                <w:rFonts w:asciiTheme="majorBidi" w:hAnsiTheme="majorBidi" w:cstheme="majorBidi"/>
                <w:sz w:val="30"/>
                <w:szCs w:val="30"/>
              </w:rPr>
              <w:t xml:space="preserve"> (14</w:t>
            </w:r>
            <w:r w:rsidR="00734982" w:rsidRPr="00464D7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64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93EEFD" w14:textId="77777777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406A6" w14:textId="16ACA1B6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464D79">
              <w:rPr>
                <w:rFonts w:asciiTheme="majorBidi" w:hAnsiTheme="majorBidi" w:cstheme="majorBidi"/>
                <w:sz w:val="30"/>
                <w:szCs w:val="30"/>
              </w:rPr>
              <w:t xml:space="preserve"> (4,00</w:t>
            </w:r>
            <w:r w:rsidR="006C3033" w:rsidRPr="00464D7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64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BFE4A0" w14:textId="77777777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6B28B32" w14:textId="7DD6AB3B" w:rsidR="00D819B8" w:rsidRPr="00464D79" w:rsidRDefault="00D819B8" w:rsidP="00D819B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464D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2B211" w14:textId="77777777" w:rsidR="00D819B8" w:rsidRPr="00464D79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609CC" w14:textId="0D3DE63D" w:rsidR="00D819B8" w:rsidRPr="00464D79" w:rsidRDefault="00D819B8" w:rsidP="00D8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4D79">
              <w:rPr>
                <w:rFonts w:asciiTheme="majorBidi" w:hAnsiTheme="majorBidi" w:cstheme="majorBidi"/>
                <w:sz w:val="30"/>
                <w:szCs w:val="30"/>
              </w:rPr>
              <w:t xml:space="preserve"> (4,15</w:t>
            </w:r>
            <w:r w:rsidR="006C3033" w:rsidRPr="00464D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64D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19B8" w:rsidRPr="009D12D7" w14:paraId="4FECC83E" w14:textId="77777777" w:rsidTr="007F3F5F">
        <w:trPr>
          <w:gridAfter w:val="1"/>
          <w:wAfter w:w="6" w:type="dxa"/>
          <w:trHeight w:val="305"/>
        </w:trPr>
        <w:tc>
          <w:tcPr>
            <w:tcW w:w="2250" w:type="dxa"/>
          </w:tcPr>
          <w:p w14:paraId="7951BF16" w14:textId="7D207FED" w:rsidR="00D819B8" w:rsidRPr="009D12D7" w:rsidRDefault="00D819B8" w:rsidP="00D819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1CAAFF" w14:textId="229F0C50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16,084</w:t>
            </w:r>
          </w:p>
        </w:tc>
        <w:tc>
          <w:tcPr>
            <w:tcW w:w="270" w:type="dxa"/>
          </w:tcPr>
          <w:p w14:paraId="76D8EA26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9BBB1F" w14:textId="724F7AE5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16,043</w:t>
            </w:r>
          </w:p>
        </w:tc>
        <w:tc>
          <w:tcPr>
            <w:tcW w:w="270" w:type="dxa"/>
          </w:tcPr>
          <w:p w14:paraId="43669643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F67DF" w14:textId="625A706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60,93</w:t>
            </w:r>
            <w:r w:rsidR="006C3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60C68D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AE08AE" w14:textId="288B63FB" w:rsidR="00D819B8" w:rsidRPr="00106E03" w:rsidRDefault="00D819B8" w:rsidP="00D819B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18FE5FD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76C83F" w14:textId="5BEA8A22" w:rsidR="00D819B8" w:rsidRPr="009D12D7" w:rsidRDefault="00D819B8" w:rsidP="00D8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93,058</w:t>
            </w:r>
          </w:p>
        </w:tc>
      </w:tr>
      <w:tr w:rsidR="00D128B7" w:rsidRPr="009D12D7" w14:paraId="66A2AEC2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49CAD012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49D2719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1946B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79867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FE5E7D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7BCEA8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3D693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3BB38D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63DC26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172ED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8B7" w:rsidRPr="009D12D7" w14:paraId="7F708E2C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0A173F51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8E4BD0D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55F29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06DA7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CB7DA1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9F5ACA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AADEE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B9F664A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41520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B4A5C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8B7" w:rsidRPr="009D12D7" w14:paraId="65BE3843" w14:textId="77777777" w:rsidTr="00F873D3">
        <w:trPr>
          <w:gridAfter w:val="1"/>
          <w:wAfter w:w="6" w:type="dxa"/>
        </w:trPr>
        <w:tc>
          <w:tcPr>
            <w:tcW w:w="2250" w:type="dxa"/>
            <w:vAlign w:val="bottom"/>
          </w:tcPr>
          <w:p w14:paraId="1C0B3DA0" w14:textId="20B96B59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5B5A4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7DE8A" w14:textId="544CBA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14:paraId="3E3155E9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B99634" w14:textId="20B34AB6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3,394</w:t>
            </w:r>
          </w:p>
        </w:tc>
        <w:tc>
          <w:tcPr>
            <w:tcW w:w="270" w:type="dxa"/>
          </w:tcPr>
          <w:p w14:paraId="3BC3F21A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2BA589" w14:textId="29BB143C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27,945</w:t>
            </w:r>
          </w:p>
        </w:tc>
        <w:tc>
          <w:tcPr>
            <w:tcW w:w="270" w:type="dxa"/>
          </w:tcPr>
          <w:p w14:paraId="107A6DA9" w14:textId="77777777" w:rsidR="00D128B7" w:rsidRPr="009D12D7" w:rsidRDefault="00D128B7" w:rsidP="00D128B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3CDADA8" w14:textId="7BB0E463" w:rsidR="00D128B7" w:rsidRPr="009D12D7" w:rsidRDefault="00D128B7" w:rsidP="00594DA5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b/>
                <w:bCs/>
                <w:noProof/>
              </w:rPr>
            </w:pPr>
            <w:r w:rsidRPr="00594DA5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8BE7E3" w14:textId="77777777" w:rsidR="00D128B7" w:rsidRPr="009D12D7" w:rsidRDefault="00D128B7" w:rsidP="00D1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4BD1D8" w14:textId="66539A93" w:rsidR="00D128B7" w:rsidRPr="009D12D7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35,539</w:t>
            </w:r>
          </w:p>
        </w:tc>
      </w:tr>
      <w:tr w:rsidR="00D819B8" w:rsidRPr="009D12D7" w14:paraId="5374981A" w14:textId="77777777" w:rsidTr="007F3F5F">
        <w:trPr>
          <w:gridAfter w:val="1"/>
          <w:wAfter w:w="6" w:type="dxa"/>
        </w:trPr>
        <w:tc>
          <w:tcPr>
            <w:tcW w:w="2250" w:type="dxa"/>
          </w:tcPr>
          <w:p w14:paraId="4D8158A7" w14:textId="2DE47F24" w:rsidR="00D819B8" w:rsidRPr="005B5A44" w:rsidRDefault="00D819B8" w:rsidP="00D819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9D12D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632D13C" w14:textId="51B1C98F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5,583</w:t>
            </w:r>
          </w:p>
        </w:tc>
        <w:tc>
          <w:tcPr>
            <w:tcW w:w="270" w:type="dxa"/>
          </w:tcPr>
          <w:p w14:paraId="1691F172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7E8659F" w14:textId="4C4E1018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298F8258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1882DEF" w14:textId="4279E0D0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4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23,995</w:t>
            </w:r>
          </w:p>
        </w:tc>
        <w:tc>
          <w:tcPr>
            <w:tcW w:w="270" w:type="dxa"/>
          </w:tcPr>
          <w:p w14:paraId="6056D3A2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E01D553" w14:textId="7A7C0C64" w:rsidR="00D819B8" w:rsidRPr="009D12D7" w:rsidRDefault="00D819B8" w:rsidP="00D819B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761D6E7" w14:textId="77777777" w:rsidR="00D819B8" w:rsidRPr="009D12D7" w:rsidRDefault="00D819B8" w:rsidP="00D819B8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7E183C" w14:textId="03F45FE1" w:rsidR="00D819B8" w:rsidRPr="009D12D7" w:rsidRDefault="00D819B8" w:rsidP="00D8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6C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32,454</w:t>
            </w:r>
          </w:p>
        </w:tc>
      </w:tr>
    </w:tbl>
    <w:p w14:paraId="3AFC0346" w14:textId="77777777" w:rsidR="00C221CC" w:rsidRPr="009D12D7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778B636" w14:textId="5C9C5FD0" w:rsidR="00C221CC" w:rsidRPr="00E70FBD" w:rsidRDefault="00C221CC" w:rsidP="00C221CC">
      <w:pPr>
        <w:pStyle w:val="BodyText2"/>
        <w:ind w:left="547" w:right="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31" w:name="_Hlk110412801"/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Pr="009D12D7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bookmarkStart w:id="32" w:name="_Hlk97220379"/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9D12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D12D7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9D12D7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bookmarkEnd w:id="31"/>
      <w:r w:rsidRPr="009D12D7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9D12D7">
        <w:rPr>
          <w:rFonts w:asciiTheme="majorBidi" w:hAnsiTheme="majorBidi" w:cstheme="majorBidi"/>
          <w:sz w:val="30"/>
          <w:szCs w:val="30"/>
        </w:rPr>
        <w:t xml:space="preserve"> </w:t>
      </w:r>
      <w:r w:rsidR="00D128B7" w:rsidRPr="00E70FBD">
        <w:rPr>
          <w:rFonts w:asciiTheme="majorBidi" w:hAnsiTheme="majorBidi" w:cstheme="majorBidi"/>
          <w:sz w:val="30"/>
          <w:szCs w:val="30"/>
        </w:rPr>
        <w:t xml:space="preserve">30 </w:t>
      </w:r>
      <w:r w:rsidR="00D128B7" w:rsidRPr="00E70FB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75AF8"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AF8" w:rsidRPr="00E70FBD">
        <w:rPr>
          <w:rFonts w:asciiTheme="majorBidi" w:hAnsiTheme="majorBidi" w:cstheme="majorBidi"/>
          <w:sz w:val="30"/>
          <w:szCs w:val="30"/>
        </w:rPr>
        <w:t>256</w:t>
      </w:r>
      <w:r w:rsidR="004422FA" w:rsidRPr="00E70FBD">
        <w:rPr>
          <w:rFonts w:asciiTheme="majorBidi" w:hAnsiTheme="majorBidi" w:cstheme="majorBidi" w:hint="cs"/>
          <w:sz w:val="30"/>
          <w:szCs w:val="30"/>
        </w:rPr>
        <w:t>5</w:t>
      </w:r>
      <w:r w:rsidRPr="00E70FB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32"/>
      <w:r w:rsidRPr="00E70FBD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="00DF3BB8" w:rsidRPr="00E70FBD">
        <w:rPr>
          <w:rFonts w:asciiTheme="majorBidi" w:hAnsiTheme="majorBidi" w:cstheme="majorBidi"/>
          <w:sz w:val="30"/>
          <w:szCs w:val="30"/>
        </w:rPr>
        <w:t>62.0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28B7"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128B7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4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2303F"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                 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64</w:t>
      </w:r>
      <w:r w:rsidR="00D128B7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8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EBE9538" w14:textId="77777777" w:rsidR="00F17248" w:rsidRPr="00E70FBD" w:rsidRDefault="00F17248" w:rsidP="00C221CC">
      <w:pPr>
        <w:pStyle w:val="BodyText2"/>
        <w:ind w:left="547" w:right="45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97B0C5" w14:textId="10528EB8" w:rsidR="002D4841" w:rsidRPr="00E70FBD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4A39E559" w14:textId="77777777" w:rsidR="00C221CC" w:rsidRPr="00E70FBD" w:rsidRDefault="00C221CC" w:rsidP="0085608E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56"/>
        <w:gridCol w:w="1184"/>
        <w:gridCol w:w="256"/>
        <w:gridCol w:w="1184"/>
        <w:gridCol w:w="256"/>
        <w:gridCol w:w="1184"/>
        <w:gridCol w:w="256"/>
        <w:gridCol w:w="1184"/>
      </w:tblGrid>
      <w:tr w:rsidR="008B67E1" w:rsidRPr="00E70FBD" w14:paraId="291839BC" w14:textId="77777777" w:rsidTr="00D0381A">
        <w:trPr>
          <w:trHeight w:val="376"/>
          <w:tblHeader/>
        </w:trPr>
        <w:tc>
          <w:tcPr>
            <w:tcW w:w="2250" w:type="dxa"/>
          </w:tcPr>
          <w:p w14:paraId="50899C92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33" w:name="_Hlk110412889"/>
          </w:p>
        </w:tc>
        <w:tc>
          <w:tcPr>
            <w:tcW w:w="1170" w:type="dxa"/>
          </w:tcPr>
          <w:p w14:paraId="4A48647B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6439B8C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AB33408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47DFFF82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59E794" w14:textId="513AA748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4F16124C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C8DF6E" w14:textId="731252F5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61302F10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8A6A2F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E70FBD" w14:paraId="6C5495F7" w14:textId="77777777" w:rsidTr="00D0381A">
        <w:trPr>
          <w:trHeight w:val="376"/>
          <w:tblHeader/>
        </w:trPr>
        <w:tc>
          <w:tcPr>
            <w:tcW w:w="2250" w:type="dxa"/>
          </w:tcPr>
          <w:p w14:paraId="45E6C0C4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DED21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9FEE13B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370E6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38EB2065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771FAC2" w14:textId="52306540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ระหว่างการ</w:t>
            </w:r>
          </w:p>
        </w:tc>
        <w:tc>
          <w:tcPr>
            <w:tcW w:w="256" w:type="dxa"/>
          </w:tcPr>
          <w:p w14:paraId="3EDEE093" w14:textId="7708CB73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5A4A04" w14:textId="2105694E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DD62112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ABF6A10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E70FBD" w14:paraId="466A0EFA" w14:textId="77777777" w:rsidTr="00D0381A">
        <w:trPr>
          <w:trHeight w:val="376"/>
          <w:tblHeader/>
        </w:trPr>
        <w:tc>
          <w:tcPr>
            <w:tcW w:w="2250" w:type="dxa"/>
          </w:tcPr>
          <w:p w14:paraId="040A20BE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6BDD1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18FCB586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CC8ACE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3F272AA9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20FAD46" w14:textId="25A917E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พัฒนาและ</w:t>
            </w:r>
          </w:p>
        </w:tc>
        <w:tc>
          <w:tcPr>
            <w:tcW w:w="256" w:type="dxa"/>
          </w:tcPr>
          <w:p w14:paraId="0EF5D25C" w14:textId="5AADA13E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93DEE1" w14:textId="67A5A92E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EDA0DD7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51E279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7E1" w:rsidRPr="00E70FBD" w14:paraId="47AF049B" w14:textId="77777777" w:rsidTr="00D0381A">
        <w:trPr>
          <w:trHeight w:val="376"/>
          <w:tblHeader/>
        </w:trPr>
        <w:tc>
          <w:tcPr>
            <w:tcW w:w="2250" w:type="dxa"/>
          </w:tcPr>
          <w:p w14:paraId="6DCD708C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3A1FE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4" w:name="_Hlk110412866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  <w:bookmarkEnd w:id="34"/>
          </w:p>
        </w:tc>
        <w:tc>
          <w:tcPr>
            <w:tcW w:w="256" w:type="dxa"/>
          </w:tcPr>
          <w:p w14:paraId="724A8648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0E5F7C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97AF5EC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5AAC83" w14:textId="6306AF9D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ติดตั้ง</w:t>
            </w:r>
          </w:p>
        </w:tc>
        <w:tc>
          <w:tcPr>
            <w:tcW w:w="256" w:type="dxa"/>
          </w:tcPr>
          <w:p w14:paraId="3271DE1B" w14:textId="3E7749E5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28547" w14:textId="5E079C3E" w:rsidR="008B67E1" w:rsidRPr="00E70FBD" w:rsidRDefault="00B20F58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256" w:type="dxa"/>
          </w:tcPr>
          <w:p w14:paraId="3F9FDBF8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C69780" w14:textId="77777777" w:rsidR="008B67E1" w:rsidRPr="00E70FBD" w:rsidRDefault="008B67E1" w:rsidP="008B6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bookmarkEnd w:id="33"/>
      <w:tr w:rsidR="00D0381A" w:rsidRPr="00E70FBD" w14:paraId="798A2837" w14:textId="77777777" w:rsidTr="00A21AEF">
        <w:trPr>
          <w:trHeight w:val="376"/>
          <w:tblHeader/>
        </w:trPr>
        <w:tc>
          <w:tcPr>
            <w:tcW w:w="2250" w:type="dxa"/>
          </w:tcPr>
          <w:p w14:paraId="205098EF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</w:tcPr>
          <w:p w14:paraId="4F07CE82" w14:textId="0E98DAA9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81A" w:rsidRPr="00E70FBD" w14:paraId="36EF417C" w14:textId="77777777" w:rsidTr="00D0381A">
        <w:trPr>
          <w:trHeight w:val="376"/>
        </w:trPr>
        <w:tc>
          <w:tcPr>
            <w:tcW w:w="2250" w:type="dxa"/>
          </w:tcPr>
          <w:p w14:paraId="4435C1C3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D573260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5347339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835568D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DF60D21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62EF09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1466160" w14:textId="120E3DBB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1266FB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105937D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F7CFE4" w14:textId="77777777" w:rsidR="00D0381A" w:rsidRPr="00E70FBD" w:rsidRDefault="00D0381A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8B7" w:rsidRPr="00E70FBD" w14:paraId="2A920485" w14:textId="77777777" w:rsidTr="00D0381A">
        <w:trPr>
          <w:trHeight w:val="376"/>
        </w:trPr>
        <w:tc>
          <w:tcPr>
            <w:tcW w:w="2250" w:type="dxa"/>
          </w:tcPr>
          <w:p w14:paraId="13B00751" w14:textId="2D6BC806" w:rsidR="00D128B7" w:rsidRPr="00E70FBD" w:rsidRDefault="00D128B7" w:rsidP="00D128B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3157D06" w14:textId="410D47C2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353,374</w:t>
            </w:r>
          </w:p>
        </w:tc>
        <w:tc>
          <w:tcPr>
            <w:tcW w:w="256" w:type="dxa"/>
            <w:shd w:val="clear" w:color="auto" w:fill="auto"/>
          </w:tcPr>
          <w:p w14:paraId="4A6A3DC6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8D0B2AA" w14:textId="0E2D595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749755CE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4F88ED" w14:textId="49403BDE" w:rsidR="00D128B7" w:rsidRPr="00E70FBD" w:rsidRDefault="00D128B7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24,703</w:t>
            </w:r>
          </w:p>
        </w:tc>
        <w:tc>
          <w:tcPr>
            <w:tcW w:w="256" w:type="dxa"/>
            <w:shd w:val="clear" w:color="auto" w:fill="auto"/>
          </w:tcPr>
          <w:p w14:paraId="29630684" w14:textId="3979020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6FDB8DD" w14:textId="4A0F2687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EA9D7FD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4CFFFB8" w14:textId="0CD61885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385,050</w:t>
            </w:r>
          </w:p>
        </w:tc>
      </w:tr>
      <w:tr w:rsidR="00D128B7" w:rsidRPr="00E70FBD" w14:paraId="376E2B11" w14:textId="77777777" w:rsidTr="00424E32">
        <w:trPr>
          <w:trHeight w:val="308"/>
        </w:trPr>
        <w:tc>
          <w:tcPr>
            <w:tcW w:w="2250" w:type="dxa"/>
          </w:tcPr>
          <w:p w14:paraId="3EC43184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7AC6E92" w14:textId="5B1582E6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D1A93CD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FA52B96" w14:textId="64BF2CE5" w:rsidR="00D128B7" w:rsidRPr="00E70FBD" w:rsidRDefault="00D128B7" w:rsidP="003C117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2DF88261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C85C1E" w14:textId="10B486B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25,141</w:t>
            </w:r>
          </w:p>
        </w:tc>
        <w:tc>
          <w:tcPr>
            <w:tcW w:w="256" w:type="dxa"/>
            <w:shd w:val="clear" w:color="auto" w:fill="auto"/>
          </w:tcPr>
          <w:p w14:paraId="7E860D1A" w14:textId="7044E9C0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7B1A922" w14:textId="4C493ED5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56" w:type="dxa"/>
            <w:shd w:val="clear" w:color="auto" w:fill="auto"/>
          </w:tcPr>
          <w:p w14:paraId="75B285F1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CC973D9" w14:textId="57B68DD8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27,681</w:t>
            </w:r>
          </w:p>
        </w:tc>
      </w:tr>
      <w:tr w:rsidR="00D128B7" w:rsidRPr="00E70FBD" w14:paraId="5AFE8A23" w14:textId="77777777" w:rsidTr="00D0381A">
        <w:trPr>
          <w:trHeight w:val="376"/>
        </w:trPr>
        <w:tc>
          <w:tcPr>
            <w:tcW w:w="2250" w:type="dxa"/>
          </w:tcPr>
          <w:p w14:paraId="1876FFD9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2841E50D" w14:textId="0BCA4CC4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27,243</w:t>
            </w:r>
          </w:p>
        </w:tc>
        <w:tc>
          <w:tcPr>
            <w:tcW w:w="256" w:type="dxa"/>
            <w:shd w:val="clear" w:color="auto" w:fill="auto"/>
          </w:tcPr>
          <w:p w14:paraId="02FCE690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B25D6B0" w14:textId="098889D1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11236D15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DBFA3F9" w14:textId="021CAF82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(27,243)</w:t>
            </w:r>
          </w:p>
        </w:tc>
        <w:tc>
          <w:tcPr>
            <w:tcW w:w="256" w:type="dxa"/>
            <w:shd w:val="clear" w:color="auto" w:fill="auto"/>
          </w:tcPr>
          <w:p w14:paraId="35A9F682" w14:textId="0782BDFF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462982A" w14:textId="251F9427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5747346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F773379" w14:textId="13D55BA4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E70FBD">
              <w:rPr>
                <w:lang w:val="en-US" w:bidi="th-TH"/>
              </w:rPr>
              <w:t>-</w:t>
            </w:r>
          </w:p>
        </w:tc>
      </w:tr>
      <w:tr w:rsidR="00D128B7" w:rsidRPr="00E70FBD" w14:paraId="5B709BEF" w14:textId="77777777" w:rsidTr="00D0381A">
        <w:trPr>
          <w:trHeight w:val="376"/>
        </w:trPr>
        <w:tc>
          <w:tcPr>
            <w:tcW w:w="2250" w:type="dxa"/>
          </w:tcPr>
          <w:p w14:paraId="7206511B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7626454" w14:textId="7ED0E67C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256" w:type="dxa"/>
            <w:shd w:val="clear" w:color="auto" w:fill="auto"/>
          </w:tcPr>
          <w:p w14:paraId="14AFDD89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9D27D5A" w14:textId="08C2BF8E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38AB8EFB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061890C" w14:textId="2CC4E444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(6,873)</w:t>
            </w:r>
          </w:p>
        </w:tc>
        <w:tc>
          <w:tcPr>
            <w:tcW w:w="256" w:type="dxa"/>
            <w:shd w:val="clear" w:color="auto" w:fill="auto"/>
          </w:tcPr>
          <w:p w14:paraId="5B1FC275" w14:textId="7C02541B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C73D765" w14:textId="7D23A973" w:rsidR="00D128B7" w:rsidRPr="00E70FBD" w:rsidRDefault="00D128B7" w:rsidP="0082303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31B362D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5FA392F" w14:textId="1C2AC0BA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(7,275)</w:t>
            </w:r>
          </w:p>
        </w:tc>
      </w:tr>
      <w:tr w:rsidR="00D128B7" w:rsidRPr="00E70FBD" w14:paraId="1E390850" w14:textId="77777777" w:rsidTr="00D0381A">
        <w:trPr>
          <w:trHeight w:val="376"/>
        </w:trPr>
        <w:tc>
          <w:tcPr>
            <w:tcW w:w="2250" w:type="dxa"/>
          </w:tcPr>
          <w:p w14:paraId="0A1B1431" w14:textId="6E7DF1DB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E252A6" w14:textId="4FBC962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48982A5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A65D3B3" w14:textId="346CDF3A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3D7625F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6F1E25" w14:textId="176FBB30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F77591C" w14:textId="38D340F1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0A27446" w14:textId="341B53EF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3534086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DF3D21" w14:textId="550ECEAB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8B7" w:rsidRPr="00E70FBD" w14:paraId="59CC2E9A" w14:textId="77777777" w:rsidTr="00D0381A">
        <w:trPr>
          <w:trHeight w:val="376"/>
        </w:trPr>
        <w:tc>
          <w:tcPr>
            <w:tcW w:w="2250" w:type="dxa"/>
          </w:tcPr>
          <w:p w14:paraId="0D009911" w14:textId="09D035B0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AFCD6E6" w14:textId="6076F129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380,215</w:t>
            </w:r>
          </w:p>
        </w:tc>
        <w:tc>
          <w:tcPr>
            <w:tcW w:w="256" w:type="dxa"/>
          </w:tcPr>
          <w:p w14:paraId="00CD1877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73037B7" w14:textId="4E0EA44F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28AC436E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B1E6068" w14:textId="22C2528D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15,728</w:t>
            </w:r>
          </w:p>
        </w:tc>
        <w:tc>
          <w:tcPr>
            <w:tcW w:w="256" w:type="dxa"/>
          </w:tcPr>
          <w:p w14:paraId="6FD640F2" w14:textId="10E422F9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9866493" w14:textId="13E5BBA0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2,540</w:t>
            </w:r>
          </w:p>
        </w:tc>
        <w:tc>
          <w:tcPr>
            <w:tcW w:w="256" w:type="dxa"/>
          </w:tcPr>
          <w:p w14:paraId="03CD1B2C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E980A33" w14:textId="6F5B98C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405,456</w:t>
            </w:r>
          </w:p>
        </w:tc>
      </w:tr>
      <w:tr w:rsidR="00DE73EB" w:rsidRPr="00E70FBD" w14:paraId="574D5DAA" w14:textId="77777777" w:rsidTr="00D0381A">
        <w:trPr>
          <w:trHeight w:val="376"/>
        </w:trPr>
        <w:tc>
          <w:tcPr>
            <w:tcW w:w="2250" w:type="dxa"/>
            <w:shd w:val="clear" w:color="auto" w:fill="auto"/>
          </w:tcPr>
          <w:p w14:paraId="3D543155" w14:textId="027A5664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ได้มาจากการพัฒนาขึ้น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ภายในกิจการ</w:t>
            </w:r>
          </w:p>
        </w:tc>
        <w:tc>
          <w:tcPr>
            <w:tcW w:w="1170" w:type="dxa"/>
            <w:shd w:val="clear" w:color="auto" w:fill="auto"/>
          </w:tcPr>
          <w:p w14:paraId="7AA38D55" w14:textId="77777777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  <w:p w14:paraId="61F55268" w14:textId="3F3F290C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B675964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9FB96D2" w14:textId="20147716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  <w:p w14:paraId="66DD2399" w14:textId="5AD18FC2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4CAB8F5B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31C4FAA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769AD" w14:textId="73473082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50,63</w:t>
            </w:r>
            <w:r w:rsidR="00DB47F1" w:rsidRPr="00E70F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6D8E06F5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1701346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DE19B" w14:textId="03A035BB" w:rsidR="00643D38" w:rsidRPr="00E70FBD" w:rsidRDefault="00643D38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5B4FA36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797825A" w14:textId="77777777" w:rsidR="00DE73EB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FA9AD" w14:textId="26AC4D4D" w:rsidR="00643D38" w:rsidRPr="00E70FBD" w:rsidRDefault="00643D38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50,63</w:t>
            </w:r>
            <w:r w:rsidR="00DB47F1" w:rsidRPr="00E70F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128B7" w:rsidRPr="00E70FBD" w14:paraId="080A9AB4" w14:textId="77777777" w:rsidTr="00D0381A">
        <w:trPr>
          <w:trHeight w:val="376"/>
        </w:trPr>
        <w:tc>
          <w:tcPr>
            <w:tcW w:w="2250" w:type="dxa"/>
            <w:shd w:val="clear" w:color="auto" w:fill="auto"/>
          </w:tcPr>
          <w:p w14:paraId="0924AF54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F66D3C6" w14:textId="6099AE80" w:rsidR="00D128B7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6D73DDB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A6CB5C1" w14:textId="4C56F9A2" w:rsidR="00D128B7" w:rsidRPr="00E70FBD" w:rsidRDefault="00DE73E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56" w:type="dxa"/>
          </w:tcPr>
          <w:p w14:paraId="656EB114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6A66EC" w14:textId="5D3D9807" w:rsidR="00D128B7" w:rsidRPr="00E70FBD" w:rsidRDefault="00643D38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46,50</w:t>
            </w:r>
            <w:r w:rsidR="00DB47F1" w:rsidRPr="00E70F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078573A0" w14:textId="7765473A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B171AE" w14:textId="63D812E6" w:rsidR="00D128B7" w:rsidRPr="00E70FBD" w:rsidRDefault="004422BB" w:rsidP="00F873D3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362EEAA" w14:textId="77777777" w:rsidR="00D128B7" w:rsidRPr="00E70FBD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56AAA0E" w14:textId="5B3F4C79" w:rsidR="00D128B7" w:rsidRPr="00E70FBD" w:rsidRDefault="004422BB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46,689</w:t>
            </w:r>
          </w:p>
        </w:tc>
      </w:tr>
      <w:tr w:rsidR="00DE73EB" w:rsidRPr="00E70FBD" w14:paraId="2D32D602" w14:textId="77777777" w:rsidTr="00834FD4">
        <w:trPr>
          <w:trHeight w:val="376"/>
        </w:trPr>
        <w:tc>
          <w:tcPr>
            <w:tcW w:w="2250" w:type="dxa"/>
            <w:shd w:val="clear" w:color="auto" w:fill="auto"/>
          </w:tcPr>
          <w:p w14:paraId="19DDA709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675DCE39" w14:textId="691187F5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8,373</w:t>
            </w:r>
          </w:p>
        </w:tc>
        <w:tc>
          <w:tcPr>
            <w:tcW w:w="256" w:type="dxa"/>
            <w:shd w:val="clear" w:color="auto" w:fill="auto"/>
          </w:tcPr>
          <w:p w14:paraId="14BD4544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16EC0A" w14:textId="4BFC2C11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39648007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BAABC" w14:textId="54B63441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(8,373)</w:t>
            </w:r>
          </w:p>
        </w:tc>
        <w:tc>
          <w:tcPr>
            <w:tcW w:w="256" w:type="dxa"/>
            <w:shd w:val="clear" w:color="auto" w:fill="auto"/>
          </w:tcPr>
          <w:p w14:paraId="566A0729" w14:textId="23FB201C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3CA18D55" w14:textId="266596E6" w:rsidR="00DE73EB" w:rsidRPr="00E70FBD" w:rsidRDefault="004422BB" w:rsidP="00F8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(2,540)</w:t>
            </w:r>
          </w:p>
        </w:tc>
        <w:tc>
          <w:tcPr>
            <w:tcW w:w="256" w:type="dxa"/>
            <w:shd w:val="clear" w:color="auto" w:fill="auto"/>
          </w:tcPr>
          <w:p w14:paraId="1CB7BCC3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FD1583C" w14:textId="225AC056" w:rsidR="00DE73EB" w:rsidRPr="00E70FBD" w:rsidRDefault="004422BB" w:rsidP="00F8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</w:pPr>
            <w:r w:rsidRPr="00F873D3">
              <w:rPr>
                <w:rFonts w:asciiTheme="majorBidi" w:hAnsiTheme="majorBidi" w:cstheme="majorBidi"/>
                <w:sz w:val="30"/>
                <w:szCs w:val="30"/>
              </w:rPr>
              <w:t>(2,540)</w:t>
            </w:r>
          </w:p>
        </w:tc>
      </w:tr>
      <w:tr w:rsidR="004422BB" w:rsidRPr="00E70FBD" w14:paraId="4700F7A8" w14:textId="77777777" w:rsidTr="00834FD4">
        <w:trPr>
          <w:trHeight w:val="376"/>
        </w:trPr>
        <w:tc>
          <w:tcPr>
            <w:tcW w:w="2250" w:type="dxa"/>
            <w:shd w:val="clear" w:color="auto" w:fill="auto"/>
          </w:tcPr>
          <w:p w14:paraId="04EBA5EB" w14:textId="72E350B9" w:rsidR="004422BB" w:rsidRPr="00E70FBD" w:rsidRDefault="004422B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ได้มาจากการแลกเปลี่ยน</w:t>
            </w:r>
          </w:p>
        </w:tc>
        <w:tc>
          <w:tcPr>
            <w:tcW w:w="1170" w:type="dxa"/>
            <w:shd w:val="clear" w:color="auto" w:fill="auto"/>
          </w:tcPr>
          <w:p w14:paraId="5F48CA50" w14:textId="5B82A55A" w:rsidR="004422BB" w:rsidRPr="00E70FBD" w:rsidRDefault="004422BB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6865AC3" w14:textId="77777777" w:rsidR="004422BB" w:rsidRPr="00E70FBD" w:rsidRDefault="004422BB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6B54B11F" w14:textId="3E0E614F" w:rsidR="004422BB" w:rsidRPr="00E70FBD" w:rsidRDefault="004422BB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2B1BDAA3" w14:textId="77777777" w:rsidR="004422BB" w:rsidRPr="00E70FBD" w:rsidRDefault="004422BB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</w:tcPr>
          <w:p w14:paraId="669F7A1A" w14:textId="48B7F7F4" w:rsidR="004422BB" w:rsidRPr="00E70FBD" w:rsidRDefault="004422BB" w:rsidP="00643D38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F1C1DF3" w14:textId="77777777" w:rsidR="004422BB" w:rsidRPr="00E70FBD" w:rsidRDefault="004422B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4B5B956" w14:textId="0F6689E9" w:rsidR="004422BB" w:rsidRPr="00E70FBD" w:rsidRDefault="004422BB" w:rsidP="0064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10,873</w:t>
            </w:r>
          </w:p>
        </w:tc>
        <w:tc>
          <w:tcPr>
            <w:tcW w:w="256" w:type="dxa"/>
            <w:shd w:val="clear" w:color="auto" w:fill="auto"/>
          </w:tcPr>
          <w:p w14:paraId="0A93EBB7" w14:textId="77777777" w:rsidR="004422BB" w:rsidRPr="00E70FBD" w:rsidRDefault="004422BB" w:rsidP="00643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7C68C4B" w14:textId="1066D7B1" w:rsidR="004422BB" w:rsidRPr="00E70FBD" w:rsidRDefault="004422B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10,873</w:t>
            </w:r>
          </w:p>
        </w:tc>
      </w:tr>
      <w:tr w:rsidR="00DE73EB" w:rsidRPr="00E70FBD" w14:paraId="67378949" w14:textId="77777777" w:rsidTr="00D0381A">
        <w:trPr>
          <w:trHeight w:val="386"/>
        </w:trPr>
        <w:tc>
          <w:tcPr>
            <w:tcW w:w="2250" w:type="dxa"/>
          </w:tcPr>
          <w:p w14:paraId="75729B9F" w14:textId="3CE9B731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C9297C" w14:textId="407836B0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388,588</w:t>
            </w:r>
          </w:p>
        </w:tc>
        <w:tc>
          <w:tcPr>
            <w:tcW w:w="256" w:type="dxa"/>
          </w:tcPr>
          <w:p w14:paraId="6849444C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DCE1809" w14:textId="3211EE6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</w:t>
            </w:r>
          </w:p>
        </w:tc>
        <w:tc>
          <w:tcPr>
            <w:tcW w:w="256" w:type="dxa"/>
          </w:tcPr>
          <w:p w14:paraId="4CA8E09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78BEEA2" w14:textId="4AAD5319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104,49</w:t>
            </w:r>
            <w:r w:rsidR="00DB47F1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467CF7D9" w14:textId="6B347C28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33D0CDC" w14:textId="0E033258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10,873</w:t>
            </w:r>
          </w:p>
        </w:tc>
        <w:tc>
          <w:tcPr>
            <w:tcW w:w="256" w:type="dxa"/>
          </w:tcPr>
          <w:p w14:paraId="1823234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70CF59F" w14:textId="2DC6E512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511,11</w:t>
            </w:r>
            <w:r w:rsidR="00DB47F1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E73EB" w:rsidRPr="00E70FBD" w14:paraId="208A00EF" w14:textId="77777777" w:rsidTr="00D0381A">
        <w:trPr>
          <w:trHeight w:val="396"/>
        </w:trPr>
        <w:tc>
          <w:tcPr>
            <w:tcW w:w="2250" w:type="dxa"/>
          </w:tcPr>
          <w:p w14:paraId="589A9C05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60583D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125EFA2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766DAA9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44498C9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D4A97D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FDF8A2B" w14:textId="2E4EB078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DC4685D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2E4A255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8347C1B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07C78658" w14:textId="77777777" w:rsidTr="00D0381A">
        <w:trPr>
          <w:trHeight w:val="396"/>
        </w:trPr>
        <w:tc>
          <w:tcPr>
            <w:tcW w:w="2250" w:type="dxa"/>
          </w:tcPr>
          <w:p w14:paraId="5E86B95B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81B3D8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7DD52D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0C0C99F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F038A5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5DFF51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BC95A8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A1CBB9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8114F4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B1B0CD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5071E6CC" w14:textId="77777777" w:rsidTr="00D0381A">
        <w:trPr>
          <w:trHeight w:val="396"/>
        </w:trPr>
        <w:tc>
          <w:tcPr>
            <w:tcW w:w="2250" w:type="dxa"/>
          </w:tcPr>
          <w:p w14:paraId="4F76F78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2B3A3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CB2338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B6FAE8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687BE9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0A6CA18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9A3D98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DBFB1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B3C50F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3F9C7C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54236F9D" w14:textId="77777777" w:rsidTr="00D0381A">
        <w:trPr>
          <w:trHeight w:val="396"/>
        </w:trPr>
        <w:tc>
          <w:tcPr>
            <w:tcW w:w="2250" w:type="dxa"/>
          </w:tcPr>
          <w:p w14:paraId="5BF5FCD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F2B3EF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7ED7EC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D25D03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EB2B198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853CA3D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18284F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32D1E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3ABD8F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AF8F9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00F1A8D7" w14:textId="77777777" w:rsidTr="00D0381A">
        <w:trPr>
          <w:trHeight w:val="396"/>
        </w:trPr>
        <w:tc>
          <w:tcPr>
            <w:tcW w:w="2250" w:type="dxa"/>
          </w:tcPr>
          <w:p w14:paraId="5208E6C4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D25B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457CF24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B2690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273056F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A4446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05E0C511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AF4BFA5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3A68E5B3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540C5D0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613D031F" w14:textId="77777777" w:rsidTr="00D0381A">
        <w:trPr>
          <w:trHeight w:val="396"/>
        </w:trPr>
        <w:tc>
          <w:tcPr>
            <w:tcW w:w="2250" w:type="dxa"/>
          </w:tcPr>
          <w:p w14:paraId="11D6772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A4FCA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37CD64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7352C58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DF321E8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368975F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E840C6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ADC8CA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2A0DD11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F1A5BB4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143CD147" w14:textId="77777777" w:rsidTr="00D0381A">
        <w:trPr>
          <w:trHeight w:val="396"/>
        </w:trPr>
        <w:tc>
          <w:tcPr>
            <w:tcW w:w="2250" w:type="dxa"/>
          </w:tcPr>
          <w:p w14:paraId="010761A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93F4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63D157C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6DE5BD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31361E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99EF192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1A6390B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0E72E04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6FDD332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40162ED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43D38" w:rsidRPr="00E70FBD" w14:paraId="5CEBE395" w14:textId="77777777" w:rsidTr="00D0381A">
        <w:trPr>
          <w:trHeight w:val="396"/>
        </w:trPr>
        <w:tc>
          <w:tcPr>
            <w:tcW w:w="2250" w:type="dxa"/>
          </w:tcPr>
          <w:p w14:paraId="22BB2B39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75F93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5E63561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B9A9CE4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5817CDB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39FAB3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F787AC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0B12A9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FD7CCAA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D3658F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73EB" w:rsidRPr="00E70FBD" w14:paraId="20BCD3B7" w14:textId="77777777" w:rsidTr="00D0381A">
        <w:trPr>
          <w:trHeight w:val="396"/>
        </w:trPr>
        <w:tc>
          <w:tcPr>
            <w:tcW w:w="2250" w:type="dxa"/>
          </w:tcPr>
          <w:p w14:paraId="6952A498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228137E8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24A8D35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18008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E125799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DF3AD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D7E499" w14:textId="4876D53C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9A0F7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051065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F6CEC94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E73EB" w:rsidRPr="00E70FBD" w14:paraId="4355DC8E" w14:textId="77777777" w:rsidTr="00D0381A">
        <w:trPr>
          <w:trHeight w:val="328"/>
        </w:trPr>
        <w:tc>
          <w:tcPr>
            <w:tcW w:w="2250" w:type="dxa"/>
          </w:tcPr>
          <w:p w14:paraId="0712E72E" w14:textId="50A1A7A9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B3B7F10" w14:textId="2C261D7D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156,759</w:t>
            </w:r>
          </w:p>
        </w:tc>
        <w:tc>
          <w:tcPr>
            <w:tcW w:w="256" w:type="dxa"/>
            <w:shd w:val="clear" w:color="auto" w:fill="auto"/>
          </w:tcPr>
          <w:p w14:paraId="34868139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7183DA7" w14:textId="11C1DFF1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6,821</w:t>
            </w:r>
          </w:p>
        </w:tc>
        <w:tc>
          <w:tcPr>
            <w:tcW w:w="256" w:type="dxa"/>
          </w:tcPr>
          <w:p w14:paraId="05C360DC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7F5AB0" w14:textId="2CF31601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801F041" w14:textId="3BDFF323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2D6ADD7C" w14:textId="0597E8B8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7BF98CA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C5566CF" w14:textId="13D166CD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163,580</w:t>
            </w:r>
          </w:p>
        </w:tc>
      </w:tr>
      <w:tr w:rsidR="00DE73EB" w:rsidRPr="00E70FBD" w14:paraId="73DB49F7" w14:textId="77777777" w:rsidTr="00D0381A">
        <w:trPr>
          <w:trHeight w:val="365"/>
        </w:trPr>
        <w:tc>
          <w:tcPr>
            <w:tcW w:w="2250" w:type="dxa"/>
          </w:tcPr>
          <w:p w14:paraId="4FFB06C1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</w:tcPr>
          <w:p w14:paraId="6C3F0BC7" w14:textId="31A961BF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59,038</w:t>
            </w:r>
          </w:p>
        </w:tc>
        <w:tc>
          <w:tcPr>
            <w:tcW w:w="256" w:type="dxa"/>
            <w:shd w:val="clear" w:color="auto" w:fill="auto"/>
          </w:tcPr>
          <w:p w14:paraId="49B3C03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FE0C4B0" w14:textId="0971CF5C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40</w:t>
            </w:r>
          </w:p>
        </w:tc>
        <w:tc>
          <w:tcPr>
            <w:tcW w:w="256" w:type="dxa"/>
          </w:tcPr>
          <w:p w14:paraId="25F41E62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5738678" w14:textId="441FB3D2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CE63FD9" w14:textId="45C6C4AA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682C2C3D" w14:textId="7F6D9824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1AA1A2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5B9CC30" w14:textId="077F0222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59,078</w:t>
            </w:r>
          </w:p>
        </w:tc>
      </w:tr>
      <w:tr w:rsidR="00DE73EB" w:rsidRPr="00E70FBD" w14:paraId="21386440" w14:textId="77777777" w:rsidTr="00D0381A">
        <w:trPr>
          <w:trHeight w:val="365"/>
        </w:trPr>
        <w:tc>
          <w:tcPr>
            <w:tcW w:w="2250" w:type="dxa"/>
          </w:tcPr>
          <w:p w14:paraId="3EB1902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3CF2FE28" w14:textId="3C8A2A13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(402)</w:t>
            </w:r>
          </w:p>
        </w:tc>
        <w:tc>
          <w:tcPr>
            <w:tcW w:w="256" w:type="dxa"/>
            <w:shd w:val="clear" w:color="auto" w:fill="auto"/>
          </w:tcPr>
          <w:p w14:paraId="510D18E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E811D9F" w14:textId="2042372D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2715D4A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AACC4B9" w14:textId="171E63D9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A5A5672" w14:textId="6BFAAC31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  <w:shd w:val="clear" w:color="auto" w:fill="auto"/>
          </w:tcPr>
          <w:p w14:paraId="36B32CA8" w14:textId="25E24330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 xml:space="preserve"> -</w:t>
            </w:r>
          </w:p>
        </w:tc>
        <w:tc>
          <w:tcPr>
            <w:tcW w:w="256" w:type="dxa"/>
            <w:shd w:val="clear" w:color="auto" w:fill="auto"/>
          </w:tcPr>
          <w:p w14:paraId="12C4E953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737C2C9" w14:textId="318C7610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</w:tr>
      <w:tr w:rsidR="00DE73EB" w:rsidRPr="00E70FBD" w14:paraId="2AE86079" w14:textId="77777777" w:rsidTr="00D0381A">
        <w:trPr>
          <w:trHeight w:val="386"/>
        </w:trPr>
        <w:tc>
          <w:tcPr>
            <w:tcW w:w="2250" w:type="dxa"/>
          </w:tcPr>
          <w:p w14:paraId="0B6AACD1" w14:textId="641B38FB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747EEF" w14:textId="45A60381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E36425C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529C8B5A" w14:textId="0E35EBDC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58981E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1B13CD6" w14:textId="7AEDC1EF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A9AE3EB" w14:textId="2103967F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26A19D" w14:textId="00AFFF9C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4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2C572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772D9635" w14:textId="1A7474C2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3EB" w:rsidRPr="00E70FBD" w14:paraId="763D79CB" w14:textId="77777777" w:rsidTr="00D0381A">
        <w:trPr>
          <w:trHeight w:val="386"/>
        </w:trPr>
        <w:tc>
          <w:tcPr>
            <w:tcW w:w="2250" w:type="dxa"/>
          </w:tcPr>
          <w:p w14:paraId="2FC9C71E" w14:textId="3E7E585E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AE89679" w14:textId="3A4A720B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215,395</w:t>
            </w:r>
          </w:p>
        </w:tc>
        <w:tc>
          <w:tcPr>
            <w:tcW w:w="256" w:type="dxa"/>
          </w:tcPr>
          <w:p w14:paraId="77E19238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3B36EB3" w14:textId="5505DE25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6,861</w:t>
            </w:r>
          </w:p>
        </w:tc>
        <w:tc>
          <w:tcPr>
            <w:tcW w:w="256" w:type="dxa"/>
          </w:tcPr>
          <w:p w14:paraId="6E854682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7A7B71" w14:textId="5D281C96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E70FBD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35AA8259" w14:textId="2777A826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1184" w:type="dxa"/>
          </w:tcPr>
          <w:p w14:paraId="69576872" w14:textId="66DD9CF4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E70FBD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94ECEA1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F59E1F0" w14:textId="5EDB1D26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222,256</w:t>
            </w:r>
          </w:p>
        </w:tc>
      </w:tr>
      <w:tr w:rsidR="00DE73EB" w:rsidRPr="00E70FBD" w14:paraId="418297A0" w14:textId="77777777" w:rsidTr="00D0381A">
        <w:trPr>
          <w:trHeight w:val="376"/>
        </w:trPr>
        <w:tc>
          <w:tcPr>
            <w:tcW w:w="2250" w:type="dxa"/>
          </w:tcPr>
          <w:p w14:paraId="2F765722" w14:textId="13F355A1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70" w:type="dxa"/>
          </w:tcPr>
          <w:p w14:paraId="69F98CE3" w14:textId="44E56795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29,059</w:t>
            </w:r>
          </w:p>
        </w:tc>
        <w:tc>
          <w:tcPr>
            <w:tcW w:w="256" w:type="dxa"/>
          </w:tcPr>
          <w:p w14:paraId="259EE2FE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B76EDC8" w14:textId="6CFDAE70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16A2" w:rsidRPr="00E70F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6" w:type="dxa"/>
          </w:tcPr>
          <w:p w14:paraId="2AC3721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56AFBE" w14:textId="2F3DE56D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E70FBD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C8D04BE" w14:textId="59DE7C62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FBED3A" w14:textId="6DCF73AE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E70FB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</w:tcPr>
          <w:p w14:paraId="03C89BD2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20E8149" w14:textId="4FCF8AF0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29,082</w:t>
            </w:r>
          </w:p>
        </w:tc>
      </w:tr>
      <w:tr w:rsidR="00DE73EB" w:rsidRPr="00E70FBD" w14:paraId="6481E15C" w14:textId="77777777" w:rsidTr="00D0381A">
        <w:trPr>
          <w:trHeight w:val="386"/>
        </w:trPr>
        <w:tc>
          <w:tcPr>
            <w:tcW w:w="2250" w:type="dxa"/>
          </w:tcPr>
          <w:p w14:paraId="3E026F54" w14:textId="47EE8DDE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75C2AD" w14:textId="71472BEF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244,454</w:t>
            </w:r>
          </w:p>
        </w:tc>
        <w:tc>
          <w:tcPr>
            <w:tcW w:w="256" w:type="dxa"/>
          </w:tcPr>
          <w:p w14:paraId="06BA6CE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8F06562" w14:textId="5167F6F5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6,884</w:t>
            </w:r>
          </w:p>
        </w:tc>
        <w:tc>
          <w:tcPr>
            <w:tcW w:w="256" w:type="dxa"/>
          </w:tcPr>
          <w:p w14:paraId="60A95593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94C1178" w14:textId="11731FAB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E70FBD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96E326C" w14:textId="5D6365FA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3914090" w14:textId="03125C24" w:rsidR="00DE73EB" w:rsidRPr="00E70FBD" w:rsidRDefault="00DE73EB" w:rsidP="00DE73EB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  <w:b/>
                <w:bCs/>
              </w:rPr>
            </w:pPr>
            <w:r w:rsidRPr="00E70FB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6" w:type="dxa"/>
          </w:tcPr>
          <w:p w14:paraId="46669A5F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93D01FB" w14:textId="440C5034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251,338</w:t>
            </w:r>
          </w:p>
        </w:tc>
      </w:tr>
      <w:tr w:rsidR="00643D38" w:rsidRPr="00E70FBD" w14:paraId="12287E81" w14:textId="77777777" w:rsidTr="00D0381A">
        <w:trPr>
          <w:trHeight w:val="396"/>
        </w:trPr>
        <w:tc>
          <w:tcPr>
            <w:tcW w:w="2250" w:type="dxa"/>
          </w:tcPr>
          <w:p w14:paraId="5825388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7918E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297B2A1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AC8D41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6B3A406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A84781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6CC0B15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CD22223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47455C7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E0BB4EC" w14:textId="77777777" w:rsidR="00643D38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3EB" w:rsidRPr="00E70FBD" w14:paraId="42A81F9A" w14:textId="77777777" w:rsidTr="00D0381A">
        <w:trPr>
          <w:trHeight w:val="396"/>
        </w:trPr>
        <w:tc>
          <w:tcPr>
            <w:tcW w:w="2250" w:type="dxa"/>
          </w:tcPr>
          <w:p w14:paraId="6F101594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5718B185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95F24BD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1564F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0F687DC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43E2B9A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E28BA89" w14:textId="282666B0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B890F90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6C02F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A79FBF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73EB" w:rsidRPr="00E70FBD" w14:paraId="3FD98DD7" w14:textId="77777777" w:rsidTr="00D0381A">
        <w:trPr>
          <w:trHeight w:val="386"/>
        </w:trPr>
        <w:tc>
          <w:tcPr>
            <w:tcW w:w="2250" w:type="dxa"/>
          </w:tcPr>
          <w:p w14:paraId="46D14025" w14:textId="79446B7B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96A62D" w14:textId="78671DAF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164,820</w:t>
            </w:r>
          </w:p>
        </w:tc>
        <w:tc>
          <w:tcPr>
            <w:tcW w:w="256" w:type="dxa"/>
          </w:tcPr>
          <w:p w14:paraId="02720B48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C277117" w14:textId="14D519C6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56" w:type="dxa"/>
          </w:tcPr>
          <w:p w14:paraId="37E9EA4E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EC64C3A" w14:textId="19DC25E5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15,728</w:t>
            </w:r>
          </w:p>
        </w:tc>
        <w:tc>
          <w:tcPr>
            <w:tcW w:w="256" w:type="dxa"/>
          </w:tcPr>
          <w:p w14:paraId="402A7871" w14:textId="401B9F9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85B65FC" w14:textId="681C3A59" w:rsidR="00DE73EB" w:rsidRPr="00E70FBD" w:rsidRDefault="00DE73EB" w:rsidP="00F8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2,540</w:t>
            </w:r>
          </w:p>
        </w:tc>
        <w:tc>
          <w:tcPr>
            <w:tcW w:w="256" w:type="dxa"/>
          </w:tcPr>
          <w:p w14:paraId="256453B5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4EC1475" w14:textId="35A35644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183,200</w:t>
            </w:r>
          </w:p>
        </w:tc>
      </w:tr>
      <w:tr w:rsidR="00DE73EB" w:rsidRPr="00E70FBD" w14:paraId="482E9E2F" w14:textId="77777777" w:rsidTr="00D0381A">
        <w:trPr>
          <w:trHeight w:val="386"/>
        </w:trPr>
        <w:tc>
          <w:tcPr>
            <w:tcW w:w="2250" w:type="dxa"/>
          </w:tcPr>
          <w:p w14:paraId="182359EF" w14:textId="0C780308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F3DDDB9" w14:textId="6058200D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144,134</w:t>
            </w:r>
          </w:p>
        </w:tc>
        <w:tc>
          <w:tcPr>
            <w:tcW w:w="256" w:type="dxa"/>
          </w:tcPr>
          <w:p w14:paraId="236FC904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27F6AE2" w14:textId="69526557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DB47F1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14:paraId="430D2CBD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E31A66B" w14:textId="6E077CAD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104,49</w:t>
            </w:r>
            <w:r w:rsidR="00DB47F1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3D341E11" w14:textId="18674E40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3725456" w14:textId="13275A52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10,873</w:t>
            </w:r>
          </w:p>
        </w:tc>
        <w:tc>
          <w:tcPr>
            <w:tcW w:w="256" w:type="dxa"/>
          </w:tcPr>
          <w:p w14:paraId="241A18C6" w14:textId="77777777" w:rsidR="00DE73EB" w:rsidRPr="00E70FBD" w:rsidRDefault="00DE73EB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83519E1" w14:textId="2DD55D3D" w:rsidR="00DE73EB" w:rsidRPr="00E70FBD" w:rsidRDefault="00643D38" w:rsidP="00DE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259,776</w:t>
            </w:r>
          </w:p>
        </w:tc>
      </w:tr>
    </w:tbl>
    <w:p w14:paraId="23C2928C" w14:textId="77777777" w:rsidR="007A5E2A" w:rsidRPr="00E70FBD" w:rsidRDefault="007A5E2A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0593FA" w14:textId="17E018E6" w:rsidR="00C221CC" w:rsidRPr="00E70FBD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35" w:name="_Hlk110412925"/>
      <w:r w:rsidRPr="00E70FBD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ซึ่งได้คิดค่าตัดจำหน่ายเต็มจำนวนแล้ว</w:t>
      </w:r>
      <w:bookmarkEnd w:id="35"/>
      <w:r w:rsidRPr="00E70FBD">
        <w:rPr>
          <w:rFonts w:asciiTheme="majorBidi" w:hAnsiTheme="majorBidi" w:cstheme="majorBidi"/>
          <w:sz w:val="30"/>
          <w:szCs w:val="30"/>
          <w:cs/>
        </w:rPr>
        <w:t xml:space="preserve"> แต่ยังคงใช้งานจนถึง ณ วันที่ </w:t>
      </w:r>
      <w:r w:rsidR="00B75AF8" w:rsidRPr="00E70FBD">
        <w:rPr>
          <w:rFonts w:asciiTheme="majorBidi" w:hAnsiTheme="majorBidi" w:cstheme="majorBidi"/>
          <w:sz w:val="30"/>
          <w:szCs w:val="30"/>
        </w:rPr>
        <w:t>3</w:t>
      </w:r>
      <w:r w:rsidR="00DA0CAB" w:rsidRPr="00E70FBD">
        <w:rPr>
          <w:rFonts w:asciiTheme="majorBidi" w:hAnsiTheme="majorBidi" w:cstheme="majorBidi"/>
          <w:sz w:val="30"/>
          <w:szCs w:val="30"/>
        </w:rPr>
        <w:t>0</w:t>
      </w:r>
      <w:r w:rsidR="00B75AF8"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="00DA0CAB" w:rsidRPr="00E70FB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75AF8"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AF8" w:rsidRPr="00E70FBD">
        <w:rPr>
          <w:rFonts w:asciiTheme="majorBidi" w:hAnsiTheme="majorBidi" w:cstheme="majorBidi"/>
          <w:sz w:val="30"/>
          <w:szCs w:val="30"/>
        </w:rPr>
        <w:t>256</w:t>
      </w:r>
      <w:r w:rsidR="009417A3" w:rsidRPr="00E70FBD">
        <w:rPr>
          <w:rFonts w:asciiTheme="majorBidi" w:hAnsiTheme="majorBidi" w:cstheme="majorBidi"/>
          <w:sz w:val="30"/>
          <w:szCs w:val="30"/>
        </w:rPr>
        <w:t>5</w:t>
      </w:r>
      <w:r w:rsidRPr="00E70FB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643D38" w:rsidRPr="00E70FBD">
        <w:rPr>
          <w:rFonts w:asciiTheme="majorBidi" w:hAnsiTheme="majorBidi" w:cstheme="majorBidi"/>
          <w:sz w:val="30"/>
          <w:szCs w:val="30"/>
        </w:rPr>
        <w:t xml:space="preserve">103.5 </w:t>
      </w:r>
      <w:r w:rsidRPr="00E70F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417A3"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417A3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4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96</w:t>
      </w:r>
      <w:r w:rsidR="009417A3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4422FA" w:rsidRPr="00E70FBD">
        <w:rPr>
          <w:rFonts w:asciiTheme="majorBidi" w:hAnsiTheme="majorBidi" w:cstheme="majorBidi" w:hint="cs"/>
          <w:i/>
          <w:iCs/>
          <w:sz w:val="30"/>
          <w:szCs w:val="30"/>
        </w:rPr>
        <w:t>7</w:t>
      </w:r>
      <w:r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038D1E7" w14:textId="24281136" w:rsidR="008C4461" w:rsidRPr="00E70FBD" w:rsidRDefault="008C4461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70FBD">
        <w:rPr>
          <w:rFonts w:asciiTheme="majorBidi" w:hAnsiTheme="majorBidi" w:cstheme="majorBidi"/>
          <w:sz w:val="28"/>
          <w:szCs w:val="28"/>
        </w:rPr>
        <w:br w:type="page"/>
      </w:r>
    </w:p>
    <w:p w14:paraId="5EE4D7CE" w14:textId="36C88707" w:rsidR="002D4841" w:rsidRPr="00E70F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088AED7A" w14:textId="651516FC" w:rsidR="00BD37A6" w:rsidRPr="00E70FBD" w:rsidRDefault="00BD37A6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2"/>
        <w:gridCol w:w="1350"/>
        <w:gridCol w:w="270"/>
        <w:gridCol w:w="25"/>
        <w:gridCol w:w="1325"/>
      </w:tblGrid>
      <w:tr w:rsidR="00416EE2" w:rsidRPr="00E70FBD" w14:paraId="03C573CE" w14:textId="77777777" w:rsidTr="007F3F5F">
        <w:tc>
          <w:tcPr>
            <w:tcW w:w="4860" w:type="dxa"/>
            <w:vAlign w:val="bottom"/>
          </w:tcPr>
          <w:p w14:paraId="1083C86B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2AAC6061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1FA22DC" w14:textId="3AB19579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95" w:type="dxa"/>
            <w:gridSpan w:val="2"/>
          </w:tcPr>
          <w:p w14:paraId="64181F8C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0C7F1E98" w14:textId="49C0100F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E70FBD" w14:paraId="77BD61A4" w14:textId="77777777" w:rsidTr="007F3F5F">
        <w:tc>
          <w:tcPr>
            <w:tcW w:w="4860" w:type="dxa"/>
            <w:vAlign w:val="bottom"/>
          </w:tcPr>
          <w:p w14:paraId="48FE0147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5383EFB0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78F0630" w14:textId="5A72E084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95" w:type="dxa"/>
            <w:gridSpan w:val="2"/>
          </w:tcPr>
          <w:p w14:paraId="14ED0B59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64D919BD" w14:textId="4132DDC8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E70FBD" w14:paraId="01009B64" w14:textId="77777777" w:rsidTr="007F3F5F">
        <w:tc>
          <w:tcPr>
            <w:tcW w:w="4860" w:type="dxa"/>
          </w:tcPr>
          <w:p w14:paraId="3757C5B1" w14:textId="77777777" w:rsidR="00416EE2" w:rsidRPr="00E70FBD" w:rsidDel="0005181C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47ED8B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</w:tcPr>
          <w:p w14:paraId="0B70C9F6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2D" w:rsidRPr="00E70FBD" w14:paraId="7380D271" w14:textId="77777777" w:rsidTr="007F3F5F">
        <w:tc>
          <w:tcPr>
            <w:tcW w:w="4860" w:type="dxa"/>
          </w:tcPr>
          <w:p w14:paraId="1C908E2E" w14:textId="2AAC4108" w:rsidR="0080202D" w:rsidRPr="00E70FBD" w:rsidRDefault="0080202D" w:rsidP="0080202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6" w:name="OLE_LINK13"/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262" w:type="dxa"/>
          </w:tcPr>
          <w:p w14:paraId="70AB2917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5441E7" w14:textId="6FC6FF33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177,713</w:t>
            </w:r>
          </w:p>
        </w:tc>
        <w:tc>
          <w:tcPr>
            <w:tcW w:w="270" w:type="dxa"/>
          </w:tcPr>
          <w:p w14:paraId="48712025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6EB1491" w14:textId="45905ED7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166,385</w:t>
            </w:r>
          </w:p>
        </w:tc>
      </w:tr>
      <w:tr w:rsidR="006B675F" w:rsidRPr="00E70FBD" w14:paraId="5D1CBEE8" w14:textId="77777777" w:rsidTr="007F3F5F">
        <w:tc>
          <w:tcPr>
            <w:tcW w:w="4860" w:type="dxa"/>
          </w:tcPr>
          <w:p w14:paraId="5E9A9158" w14:textId="0E91615C" w:rsidR="006B675F" w:rsidRPr="00E70FBD" w:rsidRDefault="006B675F" w:rsidP="006B675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</w:t>
            </w:r>
            <w:r w:rsidR="00A719F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A719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262" w:type="dxa"/>
          </w:tcPr>
          <w:p w14:paraId="6AC6BF59" w14:textId="77777777" w:rsidR="006B675F" w:rsidRPr="00E70FBD" w:rsidRDefault="006B675F" w:rsidP="006B675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A7A620" w14:textId="27B2B30B" w:rsidR="006B675F" w:rsidRPr="00E70FBD" w:rsidRDefault="006B675F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59,311</w:t>
            </w:r>
          </w:p>
        </w:tc>
        <w:tc>
          <w:tcPr>
            <w:tcW w:w="270" w:type="dxa"/>
          </w:tcPr>
          <w:p w14:paraId="6B9D0FEF" w14:textId="77777777" w:rsidR="006B675F" w:rsidRPr="00E70FBD" w:rsidRDefault="006B675F" w:rsidP="006B67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3793CC3" w14:textId="0D8B7AED" w:rsidR="006B675F" w:rsidRPr="00E70FBD" w:rsidRDefault="006B675F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675F" w:rsidRPr="00E70FBD" w14:paraId="1F69F3FE" w14:textId="77777777" w:rsidTr="007F3F5F">
        <w:tc>
          <w:tcPr>
            <w:tcW w:w="4860" w:type="dxa"/>
          </w:tcPr>
          <w:p w14:paraId="10A4533B" w14:textId="7CE2FAD7" w:rsidR="006B675F" w:rsidRPr="00E70FBD" w:rsidRDefault="006B675F" w:rsidP="006B675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2" w:type="dxa"/>
          </w:tcPr>
          <w:p w14:paraId="0B19AC4B" w14:textId="77777777" w:rsidR="006B675F" w:rsidRPr="00E70FBD" w:rsidRDefault="006B675F" w:rsidP="006B675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F37303" w14:textId="2ABE1579" w:rsidR="006B675F" w:rsidRPr="00E70FBD" w:rsidRDefault="006B675F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46,688</w:t>
            </w:r>
          </w:p>
        </w:tc>
        <w:tc>
          <w:tcPr>
            <w:tcW w:w="270" w:type="dxa"/>
          </w:tcPr>
          <w:p w14:paraId="00903C05" w14:textId="77777777" w:rsidR="006B675F" w:rsidRPr="00E70FBD" w:rsidRDefault="006B675F" w:rsidP="006B67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85B3E18" w14:textId="594A971A" w:rsidR="006B675F" w:rsidRPr="00E70FBD" w:rsidRDefault="006B675F" w:rsidP="006B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14,712</w:t>
            </w:r>
          </w:p>
        </w:tc>
      </w:tr>
      <w:tr w:rsidR="0080202D" w:rsidRPr="00E70FBD" w14:paraId="3F6ECA5F" w14:textId="77777777" w:rsidTr="007F3F5F">
        <w:tc>
          <w:tcPr>
            <w:tcW w:w="4860" w:type="dxa"/>
          </w:tcPr>
          <w:p w14:paraId="6D4881F4" w14:textId="30B53CA8" w:rsidR="0080202D" w:rsidRPr="00E70FBD" w:rsidRDefault="0080202D" w:rsidP="0080202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7" w:name="_Hlk110413037"/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รายได้ค่าธรรมเนียมค้างรับ</w:t>
            </w:r>
            <w:bookmarkEnd w:id="37"/>
          </w:p>
        </w:tc>
        <w:tc>
          <w:tcPr>
            <w:tcW w:w="1262" w:type="dxa"/>
          </w:tcPr>
          <w:p w14:paraId="11AE6E12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C168E6" w14:textId="49E679AB" w:rsidR="0080202D" w:rsidRPr="00E70FBD" w:rsidRDefault="006B675F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32,170</w:t>
            </w:r>
          </w:p>
        </w:tc>
        <w:tc>
          <w:tcPr>
            <w:tcW w:w="270" w:type="dxa"/>
          </w:tcPr>
          <w:p w14:paraId="75E240E1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3DFE55D" w14:textId="7FFE7A48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290,292</w:t>
            </w:r>
          </w:p>
        </w:tc>
      </w:tr>
      <w:tr w:rsidR="0080202D" w:rsidRPr="00E70FBD" w14:paraId="0BC8A29D" w14:textId="77777777" w:rsidTr="007F3F5F">
        <w:tc>
          <w:tcPr>
            <w:tcW w:w="4860" w:type="dxa"/>
          </w:tcPr>
          <w:p w14:paraId="0ED9734B" w14:textId="5BCF0A99" w:rsidR="0080202D" w:rsidRPr="00E70FBD" w:rsidRDefault="0080202D" w:rsidP="0080202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รายได้ดอกเบี้ยค้างรับ</w:t>
            </w:r>
          </w:p>
        </w:tc>
        <w:tc>
          <w:tcPr>
            <w:tcW w:w="1262" w:type="dxa"/>
          </w:tcPr>
          <w:p w14:paraId="4728C416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F7508B" w14:textId="1D2DE040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270" w:type="dxa"/>
          </w:tcPr>
          <w:p w14:paraId="07D9A217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32C0BAC" w14:textId="57CFB1D7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24,470</w:t>
            </w:r>
          </w:p>
        </w:tc>
      </w:tr>
      <w:tr w:rsidR="0080202D" w:rsidRPr="00E70FBD" w14:paraId="1B051D0A" w14:textId="77777777" w:rsidTr="0080202D">
        <w:tc>
          <w:tcPr>
            <w:tcW w:w="4860" w:type="dxa"/>
          </w:tcPr>
          <w:p w14:paraId="2B132320" w14:textId="309397FF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2" w:type="dxa"/>
          </w:tcPr>
          <w:p w14:paraId="18373E0C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540769" w14:textId="0400B2D2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13,485</w:t>
            </w:r>
          </w:p>
        </w:tc>
        <w:tc>
          <w:tcPr>
            <w:tcW w:w="270" w:type="dxa"/>
          </w:tcPr>
          <w:p w14:paraId="24AD11B3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8CCF9B" w14:textId="04F177C4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13,460</w:t>
            </w:r>
          </w:p>
        </w:tc>
      </w:tr>
      <w:tr w:rsidR="0080202D" w:rsidRPr="00E70FBD" w14:paraId="24560427" w14:textId="77777777" w:rsidTr="0080202D">
        <w:tc>
          <w:tcPr>
            <w:tcW w:w="4860" w:type="dxa"/>
          </w:tcPr>
          <w:p w14:paraId="2E37D729" w14:textId="027DA5C8" w:rsidR="0080202D" w:rsidRPr="00E70FBD" w:rsidRDefault="0080202D" w:rsidP="0080202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2" w:type="dxa"/>
          </w:tcPr>
          <w:p w14:paraId="2F460129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73D64" w14:textId="4ACFD8C8" w:rsidR="0080202D" w:rsidRPr="00E70FBD" w:rsidRDefault="006B675F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26,359</w:t>
            </w:r>
          </w:p>
        </w:tc>
        <w:tc>
          <w:tcPr>
            <w:tcW w:w="270" w:type="dxa"/>
          </w:tcPr>
          <w:p w14:paraId="49EAE158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2D3D9C4" w14:textId="24E4397B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22,456</w:t>
            </w:r>
          </w:p>
        </w:tc>
      </w:tr>
      <w:tr w:rsidR="0080202D" w:rsidRPr="00E70FBD" w14:paraId="3CA742EF" w14:textId="77777777" w:rsidTr="007F3F5F">
        <w:tc>
          <w:tcPr>
            <w:tcW w:w="4860" w:type="dxa"/>
          </w:tcPr>
          <w:p w14:paraId="12EA1EBE" w14:textId="4EA4FAD1" w:rsidR="0080202D" w:rsidRPr="00E70FBD" w:rsidRDefault="0080202D" w:rsidP="0080202D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3AAA18F2" w14:textId="77777777" w:rsidR="0080202D" w:rsidRPr="00E70FBD" w:rsidRDefault="0080202D" w:rsidP="0080202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8BBF0D" w14:textId="4311B722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372,039</w:t>
            </w:r>
          </w:p>
        </w:tc>
        <w:tc>
          <w:tcPr>
            <w:tcW w:w="270" w:type="dxa"/>
          </w:tcPr>
          <w:p w14:paraId="4E2D25F8" w14:textId="77777777" w:rsidR="0080202D" w:rsidRPr="00E70FBD" w:rsidRDefault="0080202D" w:rsidP="0080202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6898A" w14:textId="15A4D8AA" w:rsidR="0080202D" w:rsidRPr="00E70FBD" w:rsidRDefault="0080202D" w:rsidP="008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531,775</w:t>
            </w:r>
          </w:p>
        </w:tc>
      </w:tr>
      <w:bookmarkEnd w:id="36"/>
    </w:tbl>
    <w:p w14:paraId="42F165B5" w14:textId="77777777" w:rsidR="008C4461" w:rsidRPr="00E70FBD" w:rsidRDefault="008C4461" w:rsidP="008C446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F617227" w14:textId="344E8281" w:rsidR="002D4841" w:rsidRPr="00E70F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E2D36D1" w14:textId="13D872B8" w:rsidR="00866C18" w:rsidRPr="00E70FBD" w:rsidRDefault="00866C18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416EE2" w:rsidRPr="00E70FBD" w14:paraId="464D183E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1CF026B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C83FB" w14:textId="54201470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8802E78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88375DA" w14:textId="6DBCE7A6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E70FBD" w14:paraId="764E6343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2E97174D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65B225" w14:textId="0D306C4F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9703917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4B06BD" w14:textId="465FF355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E70FBD" w14:paraId="75CC87B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843030B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D880A7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272D3" w:rsidRPr="00E70FBD" w14:paraId="1645745E" w14:textId="77777777" w:rsidTr="009E05C5">
        <w:tc>
          <w:tcPr>
            <w:tcW w:w="6210" w:type="dxa"/>
          </w:tcPr>
          <w:p w14:paraId="427E8969" w14:textId="77777777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</w:tcPr>
          <w:p w14:paraId="0B6A6195" w14:textId="2EB1D92B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812,595</w:t>
            </w:r>
          </w:p>
        </w:tc>
        <w:tc>
          <w:tcPr>
            <w:tcW w:w="270" w:type="dxa"/>
          </w:tcPr>
          <w:p w14:paraId="0B2E3BD7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A6F1E" w14:textId="542F1C6F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151,587 </w:t>
            </w:r>
          </w:p>
        </w:tc>
      </w:tr>
      <w:tr w:rsidR="00A272D3" w:rsidRPr="00E70FBD" w14:paraId="5FF56754" w14:textId="77777777" w:rsidTr="009E05C5">
        <w:tc>
          <w:tcPr>
            <w:tcW w:w="6210" w:type="dxa"/>
          </w:tcPr>
          <w:p w14:paraId="018E02E8" w14:textId="77777777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24012" w14:textId="1468DF4B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478,356 </w:t>
            </w:r>
          </w:p>
        </w:tc>
        <w:tc>
          <w:tcPr>
            <w:tcW w:w="270" w:type="dxa"/>
          </w:tcPr>
          <w:p w14:paraId="1730B873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0E4C6" w14:textId="1D07A055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30,527 </w:t>
            </w:r>
          </w:p>
        </w:tc>
      </w:tr>
      <w:tr w:rsidR="00A272D3" w:rsidRPr="00E70FBD" w14:paraId="1AA00A74" w14:textId="77777777" w:rsidTr="009E05C5">
        <w:tc>
          <w:tcPr>
            <w:tcW w:w="6210" w:type="dxa"/>
          </w:tcPr>
          <w:p w14:paraId="6489F4D4" w14:textId="77777777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164B098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1,290,951 </w:t>
            </w:r>
          </w:p>
        </w:tc>
        <w:tc>
          <w:tcPr>
            <w:tcW w:w="270" w:type="dxa"/>
          </w:tcPr>
          <w:p w14:paraId="726D9925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0975FDCF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182,114 </w:t>
            </w:r>
          </w:p>
        </w:tc>
      </w:tr>
    </w:tbl>
    <w:p w14:paraId="6AA3245B" w14:textId="0388549F" w:rsidR="000B6552" w:rsidRPr="00E70FBD" w:rsidRDefault="000B6552" w:rsidP="009E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1ECBCDE" w14:textId="59A0FB3B" w:rsidR="002D4841" w:rsidRPr="00E70F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Pr="00E70FBD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416EE2" w:rsidRPr="00E70FBD" w14:paraId="631A47B5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D6D86CD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94436" w14:textId="06F322CE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31A8803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BE09E01" w14:textId="388AFD2C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E70FBD" w14:paraId="2AEDC374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69856E8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ADD53" w14:textId="16F2391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C1960DE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A5E277" w14:textId="3430B609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E70FBD" w14:paraId="0C62B9E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6FF2E8" w14:textId="77777777" w:rsidR="00416EE2" w:rsidRPr="00E70FBD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7C6B035" w14:textId="77777777" w:rsidR="00416EE2" w:rsidRPr="00E70FBD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272D3" w:rsidRPr="00E70FBD" w14:paraId="12149BB9" w14:textId="77777777" w:rsidTr="009E05C5">
        <w:tc>
          <w:tcPr>
            <w:tcW w:w="6210" w:type="dxa"/>
          </w:tcPr>
          <w:p w14:paraId="42825B76" w14:textId="77777777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1DFB8C78" w14:textId="097C88C0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2,315,729 </w:t>
            </w:r>
          </w:p>
        </w:tc>
        <w:tc>
          <w:tcPr>
            <w:tcW w:w="270" w:type="dxa"/>
          </w:tcPr>
          <w:p w14:paraId="56489FD3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3F63" w14:textId="290CDE9A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2,398,437 </w:t>
            </w:r>
          </w:p>
        </w:tc>
      </w:tr>
      <w:tr w:rsidR="00A272D3" w:rsidRPr="00E70FBD" w14:paraId="73C43FBB" w14:textId="77777777" w:rsidTr="009E05C5">
        <w:tc>
          <w:tcPr>
            <w:tcW w:w="6210" w:type="dxa"/>
          </w:tcPr>
          <w:p w14:paraId="3BA6CB1E" w14:textId="69AAC113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B1F9C" w14:textId="0996DF22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15,160 </w:t>
            </w:r>
          </w:p>
        </w:tc>
        <w:tc>
          <w:tcPr>
            <w:tcW w:w="270" w:type="dxa"/>
          </w:tcPr>
          <w:p w14:paraId="738851C0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527CA" w14:textId="245E91A2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5,750 </w:t>
            </w:r>
          </w:p>
        </w:tc>
      </w:tr>
      <w:tr w:rsidR="00A272D3" w:rsidRPr="00E70FBD" w14:paraId="0B00915B" w14:textId="77777777" w:rsidTr="009E05C5">
        <w:tc>
          <w:tcPr>
            <w:tcW w:w="6210" w:type="dxa"/>
          </w:tcPr>
          <w:p w14:paraId="4ACDD07C" w14:textId="77777777" w:rsidR="00A272D3" w:rsidRPr="00E70FBD" w:rsidRDefault="00A272D3" w:rsidP="00A272D3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7BFAC35C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2,330,889 </w:t>
            </w:r>
          </w:p>
        </w:tc>
        <w:tc>
          <w:tcPr>
            <w:tcW w:w="270" w:type="dxa"/>
          </w:tcPr>
          <w:p w14:paraId="7E441A10" w14:textId="77777777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039D8B6F" w:rsidR="00A272D3" w:rsidRPr="00E70FBD" w:rsidRDefault="00A272D3" w:rsidP="00A272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2,404,187 </w:t>
            </w:r>
          </w:p>
        </w:tc>
      </w:tr>
    </w:tbl>
    <w:p w14:paraId="12ECE84D" w14:textId="77777777" w:rsidR="004422FA" w:rsidRPr="00E70FBD" w:rsidRDefault="004422FA" w:rsidP="004422FA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7A5FD39" w14:textId="4AEA207B" w:rsidR="002D4841" w:rsidRPr="00E70F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ตราสารหนี้ที่ออก</w:t>
      </w:r>
    </w:p>
    <w:p w14:paraId="770F7662" w14:textId="0047C012" w:rsidR="003C117B" w:rsidRPr="00E70FBD" w:rsidRDefault="003C117B" w:rsidP="003C117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416EE2" w:rsidRPr="00E70FBD" w14:paraId="07024A85" w14:textId="77777777" w:rsidTr="0085608E">
        <w:trPr>
          <w:trHeight w:val="317"/>
        </w:trPr>
        <w:tc>
          <w:tcPr>
            <w:tcW w:w="1980" w:type="dxa"/>
          </w:tcPr>
          <w:p w14:paraId="6C322AAD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5CD8A243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0" w:type="dxa"/>
          </w:tcPr>
          <w:p w14:paraId="0F3674F6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0D6C0B30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416EE2" w:rsidRPr="00E70FBD" w14:paraId="0192C844" w14:textId="77777777" w:rsidTr="0085608E">
        <w:trPr>
          <w:trHeight w:val="317"/>
        </w:trPr>
        <w:tc>
          <w:tcPr>
            <w:tcW w:w="1980" w:type="dxa"/>
          </w:tcPr>
          <w:p w14:paraId="7DF17361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E450BE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416EE2" w:rsidRPr="00E70FBD" w14:paraId="77743F1F" w14:textId="77777777" w:rsidTr="0085608E">
        <w:trPr>
          <w:trHeight w:val="317"/>
        </w:trPr>
        <w:tc>
          <w:tcPr>
            <w:tcW w:w="1980" w:type="dxa"/>
          </w:tcPr>
          <w:p w14:paraId="77197D6A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416EE2" w:rsidRPr="00E70FBD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16EE2" w:rsidRPr="00E70FBD" w14:paraId="3987A5C2" w14:textId="77777777" w:rsidTr="0085608E">
        <w:trPr>
          <w:trHeight w:val="317"/>
        </w:trPr>
        <w:tc>
          <w:tcPr>
            <w:tcW w:w="1980" w:type="dxa"/>
          </w:tcPr>
          <w:p w14:paraId="41A67090" w14:textId="77777777" w:rsidR="00416EE2" w:rsidRPr="00E70FBD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416EE2" w:rsidRPr="00E70FBD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416EE2" w:rsidRPr="00E70FBD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416EE2" w:rsidRPr="00E70FBD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416EE2" w:rsidRPr="00E70FBD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6EE2" w:rsidRPr="00E70FBD" w14:paraId="3D5C0BA5" w14:textId="77777777" w:rsidTr="0085608E">
        <w:trPr>
          <w:trHeight w:val="317"/>
        </w:trPr>
        <w:tc>
          <w:tcPr>
            <w:tcW w:w="1980" w:type="dxa"/>
          </w:tcPr>
          <w:p w14:paraId="23EED321" w14:textId="77777777" w:rsidR="00416EE2" w:rsidRPr="00E70FBD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416EE2" w:rsidRPr="00E70FBD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BDD58" w14:textId="77777777" w:rsidR="00416EE2" w:rsidRPr="00E70FBD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416EE2" w:rsidRPr="00E70FBD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416EE2" w:rsidRPr="00E70FBD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416EE2" w:rsidRPr="00E70FBD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416EE2" w:rsidRPr="00E70FBD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16EE2" w:rsidRPr="00E70FBD" w14:paraId="71C5B407" w14:textId="77777777" w:rsidTr="0085608E">
        <w:trPr>
          <w:trHeight w:val="317"/>
        </w:trPr>
        <w:tc>
          <w:tcPr>
            <w:tcW w:w="1980" w:type="dxa"/>
          </w:tcPr>
          <w:p w14:paraId="0F377CFB" w14:textId="77777777" w:rsidR="00416EE2" w:rsidRPr="00E70FBD" w:rsidRDefault="00416EE2" w:rsidP="00416EE2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5EC259F6" w14:textId="6D2BDAC1" w:rsidR="00416EE2" w:rsidRPr="00E70FBD" w:rsidRDefault="00471ED4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</w:rPr>
              <w:t>0.00 - 20.00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10215B8" w14:textId="77777777" w:rsidR="00416EE2" w:rsidRPr="00E70FBD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7E2BEEBA" w:rsidR="00416EE2" w:rsidRPr="00E70FBD" w:rsidRDefault="00A272D3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E70FBD">
              <w:rPr>
                <w:rFonts w:asciiTheme="majorBidi" w:eastAsia="Calibri" w:hAnsiTheme="majorBidi"/>
                <w:sz w:val="30"/>
                <w:szCs w:val="30"/>
              </w:rPr>
              <w:t>7,386,499</w:t>
            </w:r>
          </w:p>
        </w:tc>
        <w:tc>
          <w:tcPr>
            <w:tcW w:w="270" w:type="dxa"/>
          </w:tcPr>
          <w:p w14:paraId="5CECCB9A" w14:textId="77777777" w:rsidR="00416EE2" w:rsidRPr="00E70FBD" w:rsidRDefault="00416EE2" w:rsidP="00416EE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0A460FBE" w:rsidR="00416EE2" w:rsidRPr="00E70FBD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</w:rPr>
              <w:t>0.00 - 17.00</w:t>
            </w:r>
            <w:r w:rsidRPr="00E70FBD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08D470D5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11445C94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/>
                <w:sz w:val="30"/>
                <w:szCs w:val="30"/>
              </w:rPr>
              <w:t>5,816,493</w:t>
            </w:r>
          </w:p>
        </w:tc>
      </w:tr>
      <w:tr w:rsidR="00416EE2" w:rsidRPr="00CF7ED9" w14:paraId="6F1BBD4F" w14:textId="77777777" w:rsidTr="0085608E">
        <w:trPr>
          <w:trHeight w:val="317"/>
        </w:trPr>
        <w:tc>
          <w:tcPr>
            <w:tcW w:w="1980" w:type="dxa"/>
          </w:tcPr>
          <w:p w14:paraId="48986E46" w14:textId="77777777" w:rsidR="00416EE2" w:rsidRPr="00E70FBD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5BFFAB5E" w:rsidR="00416EE2" w:rsidRPr="00E70FBD" w:rsidRDefault="00A272D3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7,386,499</w:t>
            </w:r>
          </w:p>
        </w:tc>
        <w:tc>
          <w:tcPr>
            <w:tcW w:w="270" w:type="dxa"/>
          </w:tcPr>
          <w:p w14:paraId="456210DD" w14:textId="77777777" w:rsidR="00416EE2" w:rsidRPr="00E70FBD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416EE2" w:rsidRPr="00E70FBD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51AE5371" w:rsidR="00416EE2" w:rsidRPr="00CF7ED9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5,816,493</w:t>
            </w:r>
          </w:p>
        </w:tc>
      </w:tr>
    </w:tbl>
    <w:p w14:paraId="745FB1DD" w14:textId="77777777" w:rsidR="002D4841" w:rsidRPr="008C4461" w:rsidRDefault="002D4841" w:rsidP="00C263F0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758FC" w14:textId="3506B74A" w:rsidR="002D4841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5DB273AA" w14:textId="77777777" w:rsidR="007A5E2A" w:rsidRPr="008C4461" w:rsidRDefault="007A5E2A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6F061006" w14:textId="05E17629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>
        <w:rPr>
          <w:rFonts w:asciiTheme="majorBidi" w:eastAsia="Calibri" w:hAnsiTheme="majorBidi" w:cstheme="majorBidi"/>
          <w:sz w:val="30"/>
          <w:szCs w:val="30"/>
        </w:rPr>
        <w:br/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9647F0">
        <w:rPr>
          <w:rFonts w:asciiTheme="majorBidi" w:hAnsiTheme="majorBidi" w:cstheme="majorBidi"/>
          <w:sz w:val="30"/>
          <w:szCs w:val="30"/>
        </w:rPr>
        <w:t>8</w:t>
      </w:r>
    </w:p>
    <w:p w14:paraId="05AA4FCD" w14:textId="030AA5A3" w:rsidR="00D15DD6" w:rsidRPr="008C4461" w:rsidRDefault="00D15DD6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4"/>
          <w:sz w:val="24"/>
          <w:szCs w:val="24"/>
          <w:cs/>
        </w:rPr>
      </w:pPr>
    </w:p>
    <w:p w14:paraId="56A19AF5" w14:textId="26A76363" w:rsidR="002D4841" w:rsidRPr="00F873D3" w:rsidRDefault="002D4841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873D3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416EE2" w:rsidRPr="00F873D3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416EE2" w:rsidRPr="00F873D3">
        <w:rPr>
          <w:rFonts w:asciiTheme="majorBidi" w:eastAsia="Calibri" w:hAnsiTheme="majorBidi" w:cstheme="majorBidi"/>
          <w:sz w:val="30"/>
          <w:szCs w:val="30"/>
          <w:cs/>
        </w:rPr>
        <w:t>มิถุนายน</w:t>
      </w:r>
      <w:r w:rsidR="00B75AF8" w:rsidRPr="00F873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75AF8" w:rsidRPr="00F873D3">
        <w:rPr>
          <w:rFonts w:asciiTheme="majorBidi" w:eastAsia="Calibri" w:hAnsiTheme="majorBidi" w:cstheme="majorBidi"/>
          <w:sz w:val="30"/>
          <w:szCs w:val="30"/>
        </w:rPr>
        <w:t>256</w:t>
      </w:r>
      <w:r w:rsidR="00416EE2" w:rsidRPr="00F873D3">
        <w:rPr>
          <w:rFonts w:asciiTheme="majorBidi" w:eastAsia="Calibri" w:hAnsiTheme="majorBidi" w:cstheme="majorBidi"/>
          <w:sz w:val="30"/>
          <w:szCs w:val="30"/>
        </w:rPr>
        <w:t>5</w:t>
      </w:r>
      <w:r w:rsidR="00F07C94" w:rsidRPr="00F873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873D3">
        <w:rPr>
          <w:rFonts w:asciiTheme="majorBidi" w:eastAsia="Calibri" w:hAnsiTheme="majorBidi" w:cstheme="majorBidi"/>
          <w:sz w:val="30"/>
          <w:szCs w:val="30"/>
          <w:cs/>
        </w:rPr>
        <w:t>บริษัทมีหุ้นกู้อนุพันธ์จำนวน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422FA" w:rsidRPr="004422FA">
        <w:rPr>
          <w:rFonts w:asciiTheme="majorBidi" w:eastAsia="Calibri" w:hAnsiTheme="majorBidi" w:cstheme="majorBidi" w:hint="cs"/>
          <w:sz w:val="30"/>
          <w:szCs w:val="30"/>
        </w:rPr>
        <w:t>7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>,</w:t>
      </w:r>
      <w:r w:rsidR="004422FA" w:rsidRPr="004422FA">
        <w:rPr>
          <w:rFonts w:asciiTheme="majorBidi" w:eastAsia="Calibri" w:hAnsiTheme="majorBidi" w:cstheme="majorBidi" w:hint="cs"/>
          <w:sz w:val="30"/>
          <w:szCs w:val="30"/>
        </w:rPr>
        <w:t>386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>.</w:t>
      </w:r>
      <w:r w:rsidR="004422FA" w:rsidRPr="004422FA">
        <w:rPr>
          <w:rFonts w:asciiTheme="majorBidi" w:eastAsia="Calibri" w:hAnsiTheme="majorBidi" w:cstheme="majorBidi" w:hint="cs"/>
          <w:sz w:val="30"/>
          <w:szCs w:val="30"/>
        </w:rPr>
        <w:t>5</w:t>
      </w:r>
      <w:r w:rsidR="00BA7CD6" w:rsidRPr="00F873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873D3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="00F07C94" w:rsidRPr="00F873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416EE2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416EE2" w:rsidRPr="00F873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647F0" w:rsidRPr="0059703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16EE2" w:rsidRPr="0059703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07C94" w:rsidRPr="005970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416EE2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5,816.5 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F07C94" w:rsidRPr="005970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617">
        <w:rPr>
          <w:rFonts w:asciiTheme="majorBidi" w:hAnsiTheme="majorBidi" w:cstheme="majorBidi"/>
          <w:sz w:val="30"/>
          <w:szCs w:val="30"/>
        </w:rPr>
        <w:br/>
      </w:r>
      <w:r w:rsidRPr="00F873D3">
        <w:rPr>
          <w:rFonts w:asciiTheme="majorBidi" w:eastAsia="Calibri" w:hAnsiTheme="majorBidi" w:cstheme="majorBidi"/>
          <w:sz w:val="30"/>
          <w:szCs w:val="30"/>
          <w:cs/>
        </w:rPr>
        <w:t>ซึ่งจะครบกำหนดชำระใน</w:t>
      </w:r>
      <w:r w:rsidRPr="00471ED4">
        <w:rPr>
          <w:rFonts w:asciiTheme="majorBidi" w:eastAsia="Calibri" w:hAnsiTheme="majorBidi" w:cstheme="majorBidi"/>
          <w:sz w:val="30"/>
          <w:szCs w:val="30"/>
          <w:cs/>
        </w:rPr>
        <w:t>ระหว่างเดือน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>กรกฎาคม</w:t>
      </w:r>
      <w:r w:rsidR="00471ED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422FA" w:rsidRPr="004422FA">
        <w:rPr>
          <w:rFonts w:asciiTheme="majorBidi" w:eastAsia="Calibri" w:hAnsiTheme="majorBidi" w:cstheme="majorBidi" w:hint="cs"/>
          <w:sz w:val="30"/>
          <w:szCs w:val="30"/>
        </w:rPr>
        <w:t>2565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D62973" w:rsidRPr="00471ED4">
        <w:rPr>
          <w:rFonts w:asciiTheme="majorBidi" w:eastAsia="Calibri" w:hAnsiTheme="majorBidi" w:cstheme="majorBidi"/>
          <w:sz w:val="30"/>
          <w:szCs w:val="30"/>
          <w:cs/>
        </w:rPr>
        <w:t>ถึงเดือน</w:t>
      </w:r>
      <w:r w:rsidR="00471ED4" w:rsidRPr="00471ED4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422FA" w:rsidRPr="004422FA">
        <w:rPr>
          <w:rFonts w:asciiTheme="majorBidi" w:eastAsia="Calibri" w:hAnsiTheme="majorBidi" w:cstheme="majorBidi" w:hint="cs"/>
          <w:sz w:val="30"/>
          <w:szCs w:val="30"/>
        </w:rPr>
        <w:t>2566</w:t>
      </w:r>
      <w:r w:rsidR="00BA7CD6" w:rsidRPr="0059703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82303F" w:rsidRPr="0059703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2303F" w:rsidRPr="00597034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82303F" w:rsidRPr="0059703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2564</w:t>
      </w:r>
      <w:r w:rsidR="00F07C94" w:rsidRPr="005970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81617" w:rsidRPr="00F873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เดือน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มกราคมถึงเดือน</w:t>
      </w:r>
      <w:r w:rsidR="0082303F" w:rsidRPr="00F873D3">
        <w:rPr>
          <w:rFonts w:asciiTheme="majorBidi" w:eastAsia="Calibri" w:hAnsiTheme="majorBidi"/>
          <w:i/>
          <w:iCs/>
          <w:sz w:val="30"/>
          <w:szCs w:val="30"/>
          <w:cs/>
        </w:rPr>
        <w:t>กรก</w:t>
      </w:r>
      <w:r w:rsidR="0054258C">
        <w:rPr>
          <w:rFonts w:asciiTheme="majorBidi" w:eastAsia="Calibri" w:hAnsiTheme="majorBidi" w:hint="cs"/>
          <w:i/>
          <w:iCs/>
          <w:sz w:val="30"/>
          <w:szCs w:val="30"/>
          <w:cs/>
        </w:rPr>
        <w:t>ฎ</w:t>
      </w:r>
      <w:r w:rsidR="0082303F" w:rsidRPr="00F873D3">
        <w:rPr>
          <w:rFonts w:asciiTheme="majorBidi" w:eastAsia="Calibri" w:hAnsiTheme="majorBidi"/>
          <w:i/>
          <w:iCs/>
          <w:sz w:val="30"/>
          <w:szCs w:val="30"/>
          <w:cs/>
        </w:rPr>
        <w:t>าคม</w:t>
      </w:r>
      <w:r w:rsidR="007E7DD0" w:rsidRPr="00F873D3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="009D6628" w:rsidRPr="00F873D3">
        <w:rPr>
          <w:rFonts w:asciiTheme="majorBidi" w:eastAsia="Calibri" w:hAnsiTheme="majorBidi"/>
          <w:i/>
          <w:iCs/>
          <w:sz w:val="30"/>
          <w:szCs w:val="30"/>
        </w:rPr>
        <w:t>256</w:t>
      </w:r>
      <w:r w:rsidR="0082303F" w:rsidRPr="00F873D3">
        <w:rPr>
          <w:rFonts w:asciiTheme="majorBidi" w:eastAsia="Calibri" w:hAnsiTheme="majorBidi"/>
          <w:i/>
          <w:iCs/>
          <w:sz w:val="30"/>
          <w:szCs w:val="30"/>
          <w:lang w:val="en-GB"/>
        </w:rPr>
        <w:t>5</w:t>
      </w:r>
      <w:r w:rsidR="00F07C94" w:rsidRPr="00F873D3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48324FA1" w14:textId="77777777" w:rsidR="00952362" w:rsidRPr="008C4461" w:rsidRDefault="00952362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215409DC" w14:textId="1C7A6E00" w:rsidR="002D4841" w:rsidRPr="009D12D7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D12D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F0F411B" w14:textId="77777777" w:rsidR="007E7DD0" w:rsidRPr="008C4461" w:rsidRDefault="007E7DD0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416EE2" w:rsidRPr="00CF7ED9" w14:paraId="6F92ED1A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52063DCD" w14:textId="77777777" w:rsidR="00416EE2" w:rsidRPr="00CF7ED9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DC487" w14:textId="539821EE" w:rsidR="00416EE2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7E94DD3" w14:textId="77777777" w:rsidR="00416EE2" w:rsidRPr="00CF7ED9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C5B8F3D" w14:textId="0E5A9995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CF7ED9" w14:paraId="3E4ED1C9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041A51BD" w14:textId="77777777" w:rsidR="00416EE2" w:rsidRPr="00CF7ED9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92779" w14:textId="76EAEFE7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1EC4675" w14:textId="77777777" w:rsidR="00416EE2" w:rsidRPr="00CF7ED9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057AB2F" w14:textId="2DEE6D1E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CF7ED9" w14:paraId="432EF8D7" w14:textId="77777777" w:rsidTr="00756569">
        <w:tc>
          <w:tcPr>
            <w:tcW w:w="6120" w:type="dxa"/>
          </w:tcPr>
          <w:p w14:paraId="1CC5871B" w14:textId="77777777" w:rsidR="00416EE2" w:rsidRPr="00CF7ED9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5010523" w14:textId="7840DF08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52362" w:rsidRPr="00CF7ED9" w14:paraId="593583A1" w14:textId="77777777" w:rsidTr="00756569">
        <w:tc>
          <w:tcPr>
            <w:tcW w:w="6120" w:type="dxa"/>
          </w:tcPr>
          <w:p w14:paraId="0E263FE4" w14:textId="77777777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</w:tcPr>
          <w:p w14:paraId="6C5BFE14" w14:textId="4AE9FCFC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2362">
              <w:rPr>
                <w:rFonts w:asciiTheme="majorBidi" w:hAnsiTheme="majorBidi" w:cstheme="majorBidi"/>
                <w:sz w:val="30"/>
                <w:szCs w:val="30"/>
              </w:rPr>
              <w:t xml:space="preserve"> 95,063 </w:t>
            </w:r>
          </w:p>
        </w:tc>
        <w:tc>
          <w:tcPr>
            <w:tcW w:w="270" w:type="dxa"/>
            <w:vAlign w:val="bottom"/>
          </w:tcPr>
          <w:p w14:paraId="202F4180" w14:textId="77777777" w:rsidR="00952362" w:rsidRPr="00CF7ED9" w:rsidRDefault="00952362" w:rsidP="009523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08545" w14:textId="1D4529D9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sz w:val="30"/>
                <w:szCs w:val="30"/>
              </w:rPr>
              <w:t xml:space="preserve"> 89,193 </w:t>
            </w:r>
          </w:p>
        </w:tc>
      </w:tr>
      <w:tr w:rsidR="00952362" w:rsidRPr="00CF7ED9" w14:paraId="08D2F6AC" w14:textId="77777777" w:rsidTr="00756569">
        <w:tc>
          <w:tcPr>
            <w:tcW w:w="6120" w:type="dxa"/>
          </w:tcPr>
          <w:p w14:paraId="75078FFA" w14:textId="77777777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B0E98" w14:textId="0D9B3F7E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52362">
              <w:rPr>
                <w:rFonts w:asciiTheme="majorBidi" w:hAnsiTheme="majorBidi" w:cstheme="majorBidi"/>
                <w:sz w:val="30"/>
                <w:szCs w:val="30"/>
              </w:rPr>
              <w:t xml:space="preserve"> 25,880 </w:t>
            </w:r>
          </w:p>
        </w:tc>
        <w:tc>
          <w:tcPr>
            <w:tcW w:w="270" w:type="dxa"/>
          </w:tcPr>
          <w:p w14:paraId="742B9BA2" w14:textId="77777777" w:rsidR="00952362" w:rsidRPr="00CF7ED9" w:rsidRDefault="00952362" w:rsidP="009523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54597AFF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sz w:val="30"/>
                <w:szCs w:val="30"/>
              </w:rPr>
              <w:t xml:space="preserve"> 23,020 </w:t>
            </w:r>
          </w:p>
        </w:tc>
      </w:tr>
      <w:tr w:rsidR="00952362" w:rsidRPr="00CF7ED9" w14:paraId="17CE4914" w14:textId="77777777" w:rsidTr="00756569">
        <w:tc>
          <w:tcPr>
            <w:tcW w:w="6120" w:type="dxa"/>
            <w:vAlign w:val="bottom"/>
          </w:tcPr>
          <w:p w14:paraId="204DDCAF" w14:textId="77777777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17DF867D" w:rsidR="00952362" w:rsidRPr="00952362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3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2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120,943 </w:t>
            </w:r>
          </w:p>
        </w:tc>
        <w:tc>
          <w:tcPr>
            <w:tcW w:w="270" w:type="dxa"/>
          </w:tcPr>
          <w:p w14:paraId="7D1A98C7" w14:textId="77777777" w:rsidR="00952362" w:rsidRPr="00CF7ED9" w:rsidRDefault="00952362" w:rsidP="009523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62B1C4AF" w:rsidR="00952362" w:rsidRPr="00CF7ED9" w:rsidRDefault="00952362" w:rsidP="00952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112,213 </w:t>
            </w:r>
          </w:p>
        </w:tc>
      </w:tr>
    </w:tbl>
    <w:p w14:paraId="76F5564F" w14:textId="424580C1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F873D3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484D35E1" w:rsidR="002D4841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42">
        <w:rPr>
          <w:rFonts w:asciiTheme="majorBidi" w:hAnsiTheme="majorBidi" w:cstheme="majorBidi"/>
          <w:sz w:val="30"/>
          <w:szCs w:val="30"/>
        </w:rPr>
        <w:br/>
      </w:r>
      <w:r w:rsidRPr="00DC293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5BC9526D" w:rsidR="004422FA" w:rsidRDefault="0044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270"/>
        <w:gridCol w:w="1350"/>
        <w:gridCol w:w="270"/>
        <w:gridCol w:w="1350"/>
      </w:tblGrid>
      <w:tr w:rsidR="00416EE2" w:rsidRPr="00CF7ED9" w14:paraId="49C816CC" w14:textId="77777777" w:rsidTr="009E72B8">
        <w:trPr>
          <w:trHeight w:val="70"/>
          <w:tblHeader/>
        </w:trPr>
        <w:tc>
          <w:tcPr>
            <w:tcW w:w="5832" w:type="dxa"/>
            <w:vAlign w:val="bottom"/>
          </w:tcPr>
          <w:p w14:paraId="085487BA" w14:textId="77777777" w:rsidR="00416EE2" w:rsidRPr="00B02735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E7A9E3" w14:textId="77777777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6D2F99" w14:textId="3F3F9364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6C7DB06" w14:textId="77777777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C2A31E0" w14:textId="05064484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CF7ED9" w14:paraId="58922B2B" w14:textId="77777777" w:rsidTr="009E72B8">
        <w:trPr>
          <w:trHeight w:val="70"/>
          <w:tblHeader/>
        </w:trPr>
        <w:tc>
          <w:tcPr>
            <w:tcW w:w="5832" w:type="dxa"/>
            <w:vAlign w:val="bottom"/>
          </w:tcPr>
          <w:p w14:paraId="46D714F0" w14:textId="76AA8AEA" w:rsidR="00416EE2" w:rsidRPr="004422FA" w:rsidRDefault="00416EE2" w:rsidP="00416E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22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4422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" w:type="dxa"/>
          </w:tcPr>
          <w:p w14:paraId="0D5337A9" w14:textId="77777777" w:rsidR="00416EE2" w:rsidRPr="004422FA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8B0D09" w14:textId="13ECDBEC" w:rsidR="00416EE2" w:rsidRPr="004422FA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2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D7FE66B" w14:textId="77777777" w:rsidR="00416EE2" w:rsidRPr="004422FA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EB749AB" w14:textId="097AFDF8" w:rsidR="00416EE2" w:rsidRPr="004422FA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2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CF7ED9" w14:paraId="441FCB50" w14:textId="77777777" w:rsidTr="009E72B8">
        <w:trPr>
          <w:tblHeader/>
        </w:trPr>
        <w:tc>
          <w:tcPr>
            <w:tcW w:w="5832" w:type="dxa"/>
          </w:tcPr>
          <w:p w14:paraId="0F159546" w14:textId="77777777" w:rsidR="00416EE2" w:rsidRPr="00F1020B" w:rsidRDefault="00416EE2" w:rsidP="00416EE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F054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4D0AA3E" w14:textId="2975852B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02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EE2" w:rsidRPr="00CF7ED9" w14:paraId="7DCB4DD5" w14:textId="77777777" w:rsidTr="009E05C5">
        <w:tc>
          <w:tcPr>
            <w:tcW w:w="5832" w:type="dxa"/>
          </w:tcPr>
          <w:p w14:paraId="60D71B71" w14:textId="0FD5F999" w:rsidR="00416EE2" w:rsidRPr="0082303F" w:rsidRDefault="00416EE2" w:rsidP="00416EE2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1020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วัน</w:t>
            </w:r>
            <w:r w:rsidR="008230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ต้นงวด</w:t>
            </w:r>
            <w:r w:rsidR="003C11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8230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/</w:t>
            </w:r>
            <w:r w:rsidR="003C117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8230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143EC4E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D4A60" w14:textId="6D50E974" w:rsidR="00416EE2" w:rsidRPr="0082303F" w:rsidRDefault="0082303F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AF6C7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A0915" w14:textId="06D07CF8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bookmarkStart w:id="38" w:name="OLE_LINK3"/>
            <w:r w:rsidRPr="00F1020B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  <w:bookmarkEnd w:id="38"/>
          </w:p>
        </w:tc>
      </w:tr>
      <w:tr w:rsidR="00416EE2" w:rsidRPr="00DC293C" w14:paraId="52B8AD1D" w14:textId="77777777" w:rsidTr="009E05C5">
        <w:tc>
          <w:tcPr>
            <w:tcW w:w="5832" w:type="dxa"/>
          </w:tcPr>
          <w:p w14:paraId="7B75D119" w14:textId="77777777" w:rsidR="00416EE2" w:rsidRPr="00F1020B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15B3C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5EFA0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6BD5E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B9CBB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EE2" w:rsidRPr="00CF7ED9" w14:paraId="2975556E" w14:textId="77777777" w:rsidTr="009E05C5">
        <w:tc>
          <w:tcPr>
            <w:tcW w:w="5832" w:type="dxa"/>
          </w:tcPr>
          <w:p w14:paraId="11D6230E" w14:textId="063FBB48" w:rsidR="00416EE2" w:rsidRPr="00F1020B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9" w:name="_Hlk110413119"/>
            <w:r w:rsidRPr="00F1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F102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bookmarkEnd w:id="39"/>
          </w:p>
        </w:tc>
        <w:tc>
          <w:tcPr>
            <w:tcW w:w="270" w:type="dxa"/>
          </w:tcPr>
          <w:p w14:paraId="58D410B2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1748C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110AE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99352" w14:textId="77777777" w:rsidR="00416EE2" w:rsidRPr="00F1020B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F4" w:rsidRPr="00CF7ED9" w14:paraId="7262A435" w14:textId="77777777" w:rsidTr="009E05C5">
        <w:tc>
          <w:tcPr>
            <w:tcW w:w="5832" w:type="dxa"/>
            <w:shd w:val="clear" w:color="auto" w:fill="auto"/>
          </w:tcPr>
          <w:p w14:paraId="155B2FFC" w14:textId="77777777" w:rsidR="007D21F4" w:rsidRPr="00CF7ED9" w:rsidRDefault="007D21F4" w:rsidP="007D21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22D348C8" w14:textId="77777777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9BF328" w14:textId="61E73B15" w:rsidR="007D21F4" w:rsidRPr="00E70FBD" w:rsidRDefault="004422FA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6,037</w:t>
            </w:r>
            <w:r w:rsidR="007D21F4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BF87B" w14:textId="77777777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08744E" w14:textId="2C4B57B6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16,203</w:t>
            </w:r>
          </w:p>
        </w:tc>
      </w:tr>
      <w:tr w:rsidR="007D21F4" w:rsidRPr="00CF7ED9" w14:paraId="14C0EC6E" w14:textId="77777777" w:rsidTr="009E05C5">
        <w:tc>
          <w:tcPr>
            <w:tcW w:w="5832" w:type="dxa"/>
            <w:shd w:val="clear" w:color="auto" w:fill="auto"/>
          </w:tcPr>
          <w:p w14:paraId="748983B6" w14:textId="77777777" w:rsidR="007D21F4" w:rsidRPr="00CF7ED9" w:rsidRDefault="007D21F4" w:rsidP="007D21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46BD45E" w14:textId="77777777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EFBB5" w14:textId="2F281F86" w:rsidR="007D21F4" w:rsidRPr="00E70FBD" w:rsidRDefault="000238E8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901</w:t>
            </w:r>
            <w:r w:rsidR="007D21F4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B1542" w14:textId="77777777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FB8241" w14:textId="3CAFDB74" w:rsidR="007D21F4" w:rsidRPr="00CF7ED9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</w:tr>
      <w:tr w:rsidR="00416EE2" w:rsidRPr="00CF7ED9" w14:paraId="6A6F543D" w14:textId="77777777" w:rsidTr="009E05C5">
        <w:tc>
          <w:tcPr>
            <w:tcW w:w="5832" w:type="dxa"/>
            <w:shd w:val="clear" w:color="auto" w:fill="auto"/>
          </w:tcPr>
          <w:p w14:paraId="483AF241" w14:textId="77777777" w:rsidR="00416EE2" w:rsidRPr="00CF7ED9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0BBDD" w14:textId="77777777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D73D" w14:textId="7E48E2B2" w:rsidR="00416EE2" w:rsidRPr="00E70FBD" w:rsidRDefault="000238E8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>6,938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523B7" w14:textId="77777777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7F42E" w14:textId="4F95692B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17,519</w:t>
            </w:r>
          </w:p>
        </w:tc>
      </w:tr>
      <w:tr w:rsidR="00416EE2" w:rsidRPr="00CF7ED9" w14:paraId="7A12C545" w14:textId="77777777" w:rsidTr="009E05C5">
        <w:tc>
          <w:tcPr>
            <w:tcW w:w="5832" w:type="dxa"/>
          </w:tcPr>
          <w:p w14:paraId="74AD3892" w14:textId="094E37D2" w:rsidR="00416EE2" w:rsidRPr="007169B1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169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7169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A054524" w14:textId="77777777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A626C" w14:textId="77777777" w:rsidR="00416EE2" w:rsidRPr="00E70FBD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EBC19" w14:textId="77777777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E2F662" w14:textId="77777777" w:rsidR="00416EE2" w:rsidRPr="00CF7ED9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EE2" w:rsidRPr="00F7446E" w14:paraId="6149898D" w14:textId="77777777" w:rsidTr="009E05C5">
        <w:tc>
          <w:tcPr>
            <w:tcW w:w="5832" w:type="dxa"/>
          </w:tcPr>
          <w:p w14:paraId="3D26E6B2" w14:textId="1F1A7930" w:rsidR="00416EE2" w:rsidRPr="00F7446E" w:rsidRDefault="00416EE2" w:rsidP="00F873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2B95EC17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EEC79" w14:textId="77777777" w:rsidR="00416EE2" w:rsidRPr="00E70FBD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12A7B0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7DA97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1F4" w:rsidRPr="00F7446E" w14:paraId="07C3CE1C" w14:textId="77777777" w:rsidTr="009E05C5">
        <w:tc>
          <w:tcPr>
            <w:tcW w:w="5832" w:type="dxa"/>
          </w:tcPr>
          <w:p w14:paraId="4365F156" w14:textId="77777777" w:rsidR="007D21F4" w:rsidRPr="00F7446E" w:rsidRDefault="007D21F4" w:rsidP="007D21F4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40CB2C2F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6AD453" w14:textId="5BF801AF" w:rsidR="007D21F4" w:rsidRPr="00F7446E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5869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C68F9" w14:textId="1703110B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(2,724)</w:t>
            </w:r>
          </w:p>
        </w:tc>
      </w:tr>
      <w:tr w:rsidR="007D21F4" w:rsidRPr="00F7446E" w14:paraId="3576EE85" w14:textId="77777777" w:rsidTr="009E05C5">
        <w:tc>
          <w:tcPr>
            <w:tcW w:w="5832" w:type="dxa"/>
          </w:tcPr>
          <w:p w14:paraId="7DC6BDBE" w14:textId="77777777" w:rsidR="007D21F4" w:rsidRPr="00F7446E" w:rsidRDefault="007D21F4" w:rsidP="007D21F4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DF5054D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D91B42" w14:textId="5465835F" w:rsidR="007D21F4" w:rsidRPr="00F7446E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7AD56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C18778" w14:textId="1591B559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(4,148)</w:t>
            </w:r>
          </w:p>
        </w:tc>
      </w:tr>
      <w:tr w:rsidR="007D21F4" w:rsidRPr="00F7446E" w14:paraId="09F5D50F" w14:textId="77777777" w:rsidTr="009E05C5">
        <w:tc>
          <w:tcPr>
            <w:tcW w:w="5832" w:type="dxa"/>
          </w:tcPr>
          <w:p w14:paraId="2EA93BAF" w14:textId="56394153" w:rsidR="007D21F4" w:rsidRPr="00F7446E" w:rsidRDefault="007D21F4" w:rsidP="007D21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E3BE3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5BB1" w14:textId="1E35EF4F" w:rsidR="007D21F4" w:rsidRPr="000238E8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6622E" w14:textId="77777777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401F" w14:textId="5CC30718" w:rsidR="007D21F4" w:rsidRPr="00F7446E" w:rsidRDefault="007D21F4" w:rsidP="007D21F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(6,872)</w:t>
            </w:r>
          </w:p>
        </w:tc>
      </w:tr>
      <w:tr w:rsidR="00416EE2" w:rsidRPr="001F28D1" w14:paraId="2102CB03" w14:textId="77777777" w:rsidTr="009E05C5">
        <w:tc>
          <w:tcPr>
            <w:tcW w:w="5832" w:type="dxa"/>
          </w:tcPr>
          <w:p w14:paraId="36FB543A" w14:textId="2D87F4A9" w:rsidR="00010CB5" w:rsidRPr="00F873D3" w:rsidRDefault="00010CB5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C1286" w14:textId="77777777" w:rsidR="00416EE2" w:rsidRPr="001F28D1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2F480B" w14:textId="77777777" w:rsidR="00416EE2" w:rsidRPr="001F28D1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B8BA9" w14:textId="77777777" w:rsidR="00416EE2" w:rsidRPr="001F28D1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9BF0B" w14:textId="77777777" w:rsidR="00416EE2" w:rsidRPr="001F28D1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EE2" w:rsidRPr="00F7446E" w14:paraId="5B3833A9" w14:textId="77777777" w:rsidTr="009E05C5">
        <w:tc>
          <w:tcPr>
            <w:tcW w:w="5832" w:type="dxa"/>
          </w:tcPr>
          <w:p w14:paraId="0332E68B" w14:textId="77777777" w:rsidR="00416EE2" w:rsidRPr="00F7446E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2209394E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82912" w14:textId="1F9FA37A" w:rsidR="00416EE2" w:rsidRPr="00622502" w:rsidRDefault="00010CB5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C792C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415A75" w14:textId="6FF37356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(3,819)</w:t>
            </w:r>
          </w:p>
        </w:tc>
      </w:tr>
      <w:tr w:rsidR="00416EE2" w:rsidRPr="00F7446E" w14:paraId="7280FA81" w14:textId="77777777" w:rsidTr="009E05C5">
        <w:tc>
          <w:tcPr>
            <w:tcW w:w="5832" w:type="dxa"/>
          </w:tcPr>
          <w:p w14:paraId="1622CFA9" w14:textId="77777777" w:rsidR="00416EE2" w:rsidRPr="00F7446E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3BFF8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4AFB" w14:textId="5F16E2D8" w:rsidR="00416EE2" w:rsidRPr="00010CB5" w:rsidRDefault="00010CB5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C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010C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4422FA" w:rsidRPr="004422F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068</w:t>
            </w:r>
            <w:r w:rsidRPr="00010C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180BC" w14:textId="77777777" w:rsidR="00416EE2" w:rsidRPr="00B02735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8863" w14:textId="38B6FB02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(3,819)</w:t>
            </w:r>
          </w:p>
        </w:tc>
      </w:tr>
      <w:tr w:rsidR="00416EE2" w:rsidRPr="00F7446E" w14:paraId="36EA436F" w14:textId="77777777" w:rsidTr="009E05C5">
        <w:tc>
          <w:tcPr>
            <w:tcW w:w="5832" w:type="dxa"/>
            <w:vAlign w:val="bottom"/>
          </w:tcPr>
          <w:p w14:paraId="072D0A7C" w14:textId="77777777" w:rsidR="00416EE2" w:rsidRPr="00F7446E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7F769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DB521B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9C348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F5632B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6EE2" w:rsidRPr="00F7446E" w14:paraId="1D54D948" w14:textId="77777777" w:rsidTr="009E05C5">
        <w:tc>
          <w:tcPr>
            <w:tcW w:w="5832" w:type="dxa"/>
            <w:vAlign w:val="bottom"/>
          </w:tcPr>
          <w:p w14:paraId="59171E13" w14:textId="55A7E3F4" w:rsidR="00416EE2" w:rsidRPr="0082303F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</w:t>
            </w:r>
            <w:r w:rsidR="0082303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วัน</w:t>
            </w:r>
            <w:r w:rsidR="001F28D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ปลาย</w:t>
            </w:r>
            <w:r w:rsidR="0082303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งวด</w:t>
            </w:r>
            <w:r w:rsidR="003C117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2303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/</w:t>
            </w:r>
            <w:r w:rsidR="003C117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2303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A8A0337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AA187F" w14:textId="0F7849D7" w:rsidR="00416EE2" w:rsidRPr="009E05C5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60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95,063</w:t>
            </w:r>
          </w:p>
        </w:tc>
        <w:tc>
          <w:tcPr>
            <w:tcW w:w="270" w:type="dxa"/>
            <w:shd w:val="clear" w:color="auto" w:fill="auto"/>
          </w:tcPr>
          <w:p w14:paraId="177A6681" w14:textId="77777777" w:rsidR="00416EE2" w:rsidRPr="00F7446E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BB1657" w14:textId="467ECDBC" w:rsidR="00416EE2" w:rsidRPr="00F7446E" w:rsidRDefault="00416EE2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89,193</w:t>
            </w:r>
          </w:p>
        </w:tc>
      </w:tr>
    </w:tbl>
    <w:p w14:paraId="024996BD" w14:textId="0633A4CA" w:rsidR="000F5816" w:rsidRPr="00F873D3" w:rsidRDefault="000F5816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84903" w14:textId="2B9D603B" w:rsidR="008C4461" w:rsidRDefault="008C4461">
      <w:r>
        <w:br w:type="page"/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270"/>
        <w:gridCol w:w="1351"/>
      </w:tblGrid>
      <w:tr w:rsidR="00416EE2" w:rsidRPr="001F0E13" w14:paraId="2A4567A7" w14:textId="77777777" w:rsidTr="008C4461">
        <w:trPr>
          <w:trHeight w:val="70"/>
          <w:tblHeader/>
        </w:trPr>
        <w:tc>
          <w:tcPr>
            <w:tcW w:w="6102" w:type="dxa"/>
            <w:vAlign w:val="bottom"/>
          </w:tcPr>
          <w:p w14:paraId="39A9305B" w14:textId="487D732C" w:rsidR="00416EE2" w:rsidRPr="00F7446E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B0F12C" w14:textId="31D6FB8D" w:rsidR="00416EE2" w:rsidRDefault="00416EE2" w:rsidP="000238E8">
            <w:pPr>
              <w:pStyle w:val="acctfourfigures"/>
              <w:tabs>
                <w:tab w:val="clear" w:pos="765"/>
              </w:tabs>
              <w:spacing w:line="240" w:lineRule="auto"/>
              <w:ind w:left="-110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120DDDA" w14:textId="77777777" w:rsidR="00416EE2" w:rsidRPr="00CF7ED9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44EBEF3A" w14:textId="1F7D1815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1F0E13" w14:paraId="24BBE1A3" w14:textId="77777777" w:rsidTr="008C4461">
        <w:trPr>
          <w:trHeight w:val="70"/>
          <w:tblHeader/>
        </w:trPr>
        <w:tc>
          <w:tcPr>
            <w:tcW w:w="6102" w:type="dxa"/>
            <w:vAlign w:val="bottom"/>
          </w:tcPr>
          <w:p w14:paraId="1AE73F45" w14:textId="47AB9D75" w:rsidR="00416EE2" w:rsidRPr="00135128" w:rsidRDefault="00416EE2" w:rsidP="00416E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0" w:name="_Hlk110413140"/>
            <w:r w:rsidRPr="00F7446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bookmarkEnd w:id="40"/>
          </w:p>
        </w:tc>
        <w:tc>
          <w:tcPr>
            <w:tcW w:w="1350" w:type="dxa"/>
          </w:tcPr>
          <w:p w14:paraId="39C78B62" w14:textId="47151DAD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73AF748" w14:textId="77777777" w:rsidR="00416EE2" w:rsidRPr="00CF7ED9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6C2D6656" w14:textId="44A62D34" w:rsidR="00416EE2" w:rsidRPr="001F0E13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4930EF" w14:paraId="5C97C7E9" w14:textId="77777777" w:rsidTr="000238E8">
        <w:tc>
          <w:tcPr>
            <w:tcW w:w="6102" w:type="dxa"/>
          </w:tcPr>
          <w:p w14:paraId="56CBEF5F" w14:textId="77777777" w:rsidR="00416EE2" w:rsidRDefault="00416EE2" w:rsidP="00416EE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1" w:type="dxa"/>
            <w:gridSpan w:val="3"/>
            <w:shd w:val="clear" w:color="auto" w:fill="auto"/>
            <w:vAlign w:val="bottom"/>
          </w:tcPr>
          <w:p w14:paraId="0389E80C" w14:textId="099026B4" w:rsidR="00416EE2" w:rsidRPr="004930EF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238E8" w:rsidRPr="00E70FBD" w14:paraId="1EC7F503" w14:textId="77777777" w:rsidTr="008C4461">
        <w:tc>
          <w:tcPr>
            <w:tcW w:w="6102" w:type="dxa"/>
          </w:tcPr>
          <w:p w14:paraId="451E4909" w14:textId="73959BB5" w:rsidR="000238E8" w:rsidRPr="00E70FBD" w:rsidRDefault="000238E8" w:rsidP="000238E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FFC986D" w14:textId="29E4D958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5D06" w14:textId="77777777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49AD7756" w14:textId="1F139DFC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</w:tr>
      <w:tr w:rsidR="000238E8" w:rsidRPr="00E70FBD" w14:paraId="7DC7F5DA" w14:textId="77777777" w:rsidTr="008C4461">
        <w:tc>
          <w:tcPr>
            <w:tcW w:w="6102" w:type="dxa"/>
          </w:tcPr>
          <w:p w14:paraId="780F349A" w14:textId="4430B6C0" w:rsidR="000238E8" w:rsidRPr="00E70FBD" w:rsidRDefault="000238E8" w:rsidP="00023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  <w:shd w:val="clear" w:color="auto" w:fill="auto"/>
          </w:tcPr>
          <w:p w14:paraId="17FBA3B3" w14:textId="4B72E0D5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3CCCA" w14:textId="77777777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11943528" w14:textId="0224EC46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</w:tr>
      <w:tr w:rsidR="000238E8" w:rsidRPr="00E70FBD" w14:paraId="787CA367" w14:textId="77777777" w:rsidTr="008C4461">
        <w:tc>
          <w:tcPr>
            <w:tcW w:w="6102" w:type="dxa"/>
            <w:shd w:val="clear" w:color="auto" w:fill="auto"/>
          </w:tcPr>
          <w:p w14:paraId="7B2FA07B" w14:textId="72C3ACA7" w:rsidR="000238E8" w:rsidRPr="00E70FBD" w:rsidRDefault="000238E8" w:rsidP="000238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0FB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0E8726B" w14:textId="11281962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594C" w14:textId="77777777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00C09E11" w14:textId="67BC000D" w:rsidR="000238E8" w:rsidRPr="00E70FBD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</w:tr>
    </w:tbl>
    <w:p w14:paraId="11C3593C" w14:textId="77777777" w:rsidR="00416EE2" w:rsidRPr="00E70FBD" w:rsidRDefault="00416EE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51645951" w:rsidR="004F03D0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F7446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B81480" w14:textId="77777777" w:rsidR="00E16E72" w:rsidRPr="00F7446E" w:rsidRDefault="00E16E7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0A6E6" w14:textId="7A9CDE98" w:rsidR="00F21AD0" w:rsidRPr="00622502" w:rsidRDefault="00B06148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5AF8">
        <w:rPr>
          <w:rFonts w:asciiTheme="majorBidi" w:hAnsiTheme="majorBidi" w:cstheme="majorBidi"/>
          <w:sz w:val="30"/>
          <w:szCs w:val="30"/>
        </w:rPr>
        <w:t>3</w:t>
      </w:r>
      <w:r w:rsidR="00416EE2">
        <w:rPr>
          <w:rFonts w:asciiTheme="majorBidi" w:hAnsiTheme="majorBidi" w:cstheme="majorBidi"/>
          <w:sz w:val="30"/>
          <w:szCs w:val="30"/>
        </w:rPr>
        <w:t>0</w:t>
      </w:r>
      <w:r w:rsidR="00B75AF8">
        <w:rPr>
          <w:rFonts w:asciiTheme="majorBidi" w:hAnsiTheme="majorBidi" w:cstheme="majorBidi"/>
          <w:sz w:val="30"/>
          <w:szCs w:val="30"/>
        </w:rPr>
        <w:t xml:space="preserve"> </w:t>
      </w:r>
      <w:r w:rsidR="00416E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75A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AF8">
        <w:rPr>
          <w:rFonts w:asciiTheme="majorBidi" w:hAnsiTheme="majorBidi" w:cstheme="majorBidi"/>
          <w:sz w:val="30"/>
          <w:szCs w:val="30"/>
        </w:rPr>
        <w:t>256</w:t>
      </w:r>
      <w:r w:rsidR="004422FA" w:rsidRPr="004422FA">
        <w:rPr>
          <w:rFonts w:asciiTheme="majorBidi" w:hAnsiTheme="majorBidi" w:cstheme="majorBidi" w:hint="cs"/>
          <w:sz w:val="30"/>
          <w:szCs w:val="30"/>
        </w:rPr>
        <w:t>5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ระยะเวลาถัว</w:t>
      </w:r>
      <w:r w:rsidRPr="00622502">
        <w:rPr>
          <w:rFonts w:asciiTheme="majorBidi" w:hAnsiTheme="majorBidi" w:cstheme="majorBidi"/>
          <w:sz w:val="30"/>
          <w:szCs w:val="30"/>
          <w:cs/>
        </w:rPr>
        <w:t>เฉลี่ยถ่วงน้ำหนักของภาระผูกพันผลประโยชน์ที่</w:t>
      </w:r>
      <w:r w:rsidRPr="000238E8">
        <w:rPr>
          <w:rFonts w:asciiTheme="majorBidi" w:hAnsiTheme="majorBidi" w:cstheme="majorBidi"/>
          <w:sz w:val="30"/>
          <w:szCs w:val="30"/>
          <w:cs/>
        </w:rPr>
        <w:t>กำหนดไว้เป็น</w:t>
      </w:r>
      <w:r w:rsidR="000860EA" w:rsidRPr="000238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22FA" w:rsidRPr="000238E8">
        <w:rPr>
          <w:rFonts w:asciiTheme="majorBidi" w:hAnsiTheme="majorBidi" w:cstheme="majorBidi" w:hint="cs"/>
          <w:sz w:val="30"/>
          <w:szCs w:val="30"/>
        </w:rPr>
        <w:t>12</w:t>
      </w:r>
      <w:r w:rsidR="000860EA" w:rsidRPr="000238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38E8">
        <w:rPr>
          <w:rFonts w:asciiTheme="majorBidi" w:hAnsiTheme="majorBidi" w:cstheme="majorBidi"/>
          <w:sz w:val="30"/>
          <w:szCs w:val="30"/>
          <w:cs/>
        </w:rPr>
        <w:t>ปี</w:t>
      </w:r>
      <w:r w:rsidR="009930B0" w:rsidRPr="0062250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16E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16E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16E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225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B22EB9" w:rsidRPr="006225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E327ED4" w14:textId="77777777" w:rsidR="00A87E94" w:rsidRPr="0085608E" w:rsidRDefault="00A87E94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5AE5A2" w14:textId="7AB66255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bookmarkStart w:id="41" w:name="_Hlk110413166"/>
      <w:r w:rsidRPr="0062250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bookmarkEnd w:id="41"/>
    <w:p w14:paraId="1F282F9A" w14:textId="77777777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7B28BCCB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3A4CCC6E" w14:textId="6B2A9C77" w:rsidR="00F21AD0" w:rsidRPr="00622502" w:rsidRDefault="00F21AD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73A21" w:rsidRPr="00622502" w14:paraId="26D74DD8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5867D3C" w14:textId="0D4C5420" w:rsidR="00873A21" w:rsidRPr="00B02735" w:rsidRDefault="00873A21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037F376C" w14:textId="77777777" w:rsidR="00873A21" w:rsidRPr="00B02735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027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7DEECB" w14:textId="77777777" w:rsidR="00873A21" w:rsidRPr="00B02735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43EC34D" w14:textId="77777777" w:rsidR="00873A21" w:rsidRPr="00B02735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B027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B0273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027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16EE2" w:rsidRPr="00622502" w14:paraId="10238CDB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096EF83" w14:textId="77777777" w:rsidR="00416EE2" w:rsidRPr="00B02735" w:rsidRDefault="00416EE2" w:rsidP="00416E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96F37E1" w14:textId="6507AB55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ABF6A90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C67D626" w14:textId="7244C932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68F66B7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6645E83" w14:textId="71492388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38A8DDF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25718C64" w14:textId="1DE5140A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622502" w14:paraId="0F8352CB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CD22E76" w14:textId="743C8344" w:rsidR="00416EE2" w:rsidRPr="00B02735" w:rsidRDefault="00416EE2" w:rsidP="00416EE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7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35" w:type="dxa"/>
            <w:shd w:val="clear" w:color="auto" w:fill="auto"/>
          </w:tcPr>
          <w:p w14:paraId="164D3A4A" w14:textId="73BB9E10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BC1DF0F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7970270" w14:textId="7A7141C9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745612D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BADB0B3" w14:textId="13828FC6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1608318" w14:textId="77777777" w:rsidR="00416EE2" w:rsidRPr="00B02735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E91EED0" w14:textId="290F38B2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622502" w14:paraId="6A7A4EB6" w14:textId="77777777" w:rsidTr="00F8179C">
        <w:trPr>
          <w:trHeight w:val="20"/>
          <w:tblHeader/>
        </w:trPr>
        <w:tc>
          <w:tcPr>
            <w:tcW w:w="4320" w:type="dxa"/>
          </w:tcPr>
          <w:p w14:paraId="3C0BF62F" w14:textId="77777777" w:rsidR="00416EE2" w:rsidRPr="00B02735" w:rsidRDefault="00416EE2" w:rsidP="00416EE2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center"/>
          </w:tcPr>
          <w:p w14:paraId="31F04B02" w14:textId="77777777" w:rsidR="00416EE2" w:rsidRPr="00B02735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27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6EE2" w:rsidRPr="00E70FBD" w14:paraId="63DF2191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712A84CA" w14:textId="77777777" w:rsidR="00416EE2" w:rsidRPr="00E70FBD" w:rsidRDefault="00416EE2" w:rsidP="00416EE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70F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7353013" w14:textId="53E51ED3" w:rsidR="00416EE2" w:rsidRPr="00E70FBD" w:rsidRDefault="000238E8" w:rsidP="00416EE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(8,178)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1F197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A1DF988" w14:textId="65335B8E" w:rsidR="00416EE2" w:rsidRPr="00E70FBD" w:rsidRDefault="00416EE2" w:rsidP="00416E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(7,673)</w:t>
            </w:r>
          </w:p>
        </w:tc>
        <w:tc>
          <w:tcPr>
            <w:tcW w:w="236" w:type="dxa"/>
            <w:shd w:val="clear" w:color="auto" w:fill="auto"/>
          </w:tcPr>
          <w:p w14:paraId="6AFAC1C7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0E8D45F" w14:textId="3D4920D7" w:rsidR="00416EE2" w:rsidRPr="00E70FBD" w:rsidRDefault="000238E8" w:rsidP="00416E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9,576</w:t>
            </w:r>
          </w:p>
        </w:tc>
        <w:tc>
          <w:tcPr>
            <w:tcW w:w="236" w:type="dxa"/>
            <w:shd w:val="clear" w:color="auto" w:fill="auto"/>
          </w:tcPr>
          <w:p w14:paraId="6F281BB2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70BB7E09" w14:textId="65B724B9" w:rsidR="00416EE2" w:rsidRPr="00E70FBD" w:rsidRDefault="00416EE2" w:rsidP="00416EE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8,985</w:t>
            </w:r>
          </w:p>
        </w:tc>
      </w:tr>
      <w:tr w:rsidR="00416EE2" w:rsidRPr="00622502" w14:paraId="1B225638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0217B316" w14:textId="77777777" w:rsidR="00416EE2" w:rsidRPr="00E70FBD" w:rsidRDefault="00416EE2" w:rsidP="00416EE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  <w:shd w:val="clear" w:color="auto" w:fill="auto"/>
          </w:tcPr>
          <w:p w14:paraId="623E0CAF" w14:textId="5D4CDD83" w:rsidR="00416EE2" w:rsidRPr="00E70FBD" w:rsidRDefault="000238E8" w:rsidP="00416EE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9,425</w:t>
            </w:r>
          </w:p>
        </w:tc>
        <w:tc>
          <w:tcPr>
            <w:tcW w:w="236" w:type="dxa"/>
            <w:shd w:val="clear" w:color="auto" w:fill="auto"/>
          </w:tcPr>
          <w:p w14:paraId="0179908A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FAAA506" w14:textId="4E829965" w:rsidR="00416EE2" w:rsidRPr="00E70FBD" w:rsidRDefault="00416EE2" w:rsidP="00416E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8,843</w:t>
            </w:r>
          </w:p>
        </w:tc>
        <w:tc>
          <w:tcPr>
            <w:tcW w:w="236" w:type="dxa"/>
            <w:shd w:val="clear" w:color="auto" w:fill="auto"/>
          </w:tcPr>
          <w:p w14:paraId="40899512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8BA3A" w14:textId="73D0B2CA" w:rsidR="00416EE2" w:rsidRPr="00E70FBD" w:rsidRDefault="000238E8" w:rsidP="00416E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(8,218)</w:t>
            </w:r>
          </w:p>
        </w:tc>
        <w:tc>
          <w:tcPr>
            <w:tcW w:w="236" w:type="dxa"/>
            <w:shd w:val="clear" w:color="auto" w:fill="auto"/>
          </w:tcPr>
          <w:p w14:paraId="2A7D2DC5" w14:textId="77777777" w:rsidR="00416EE2" w:rsidRPr="00E70FBD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F51AB38" w14:textId="6F0B515D" w:rsidR="00416EE2" w:rsidRPr="00622502" w:rsidRDefault="00416EE2" w:rsidP="00416EE2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(7,711)</w:t>
            </w:r>
          </w:p>
        </w:tc>
      </w:tr>
    </w:tbl>
    <w:p w14:paraId="2199B7BF" w14:textId="3C59714F" w:rsidR="008C4461" w:rsidRDefault="008C4461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8E53F14" w14:textId="09851148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หนี้สินอื่น</w:t>
      </w:r>
    </w:p>
    <w:p w14:paraId="76FEACA3" w14:textId="77777777" w:rsidR="00D17042" w:rsidRPr="008C4461" w:rsidRDefault="00D17042" w:rsidP="008C4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2" w:name="OLE_LINK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416EE2" w:rsidRPr="00622502" w14:paraId="69578054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300237FA" w14:textId="77777777" w:rsidR="00416EE2" w:rsidRPr="00622502" w:rsidRDefault="00416EE2" w:rsidP="00416E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A3089" w14:textId="77777777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94D2E2" w14:textId="77777777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6AFD25" w14:textId="4B2FD82F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07E547F" w14:textId="77777777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97C8718" w14:textId="05856E13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6EE2" w:rsidRPr="00622502" w14:paraId="457FD0EC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33C4056F" w14:textId="77777777" w:rsidR="00416EE2" w:rsidRPr="00622502" w:rsidRDefault="00416EE2" w:rsidP="00416E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143E0" w14:textId="2B6F448D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B65A5F7" w14:textId="77777777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9CDA69" w14:textId="2AB5FB90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5D73CB47" w14:textId="77777777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E4A5A87" w14:textId="3ABDB6FB" w:rsidR="00416EE2" w:rsidRPr="00622502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16EE2" w:rsidRPr="00622502" w14:paraId="473AF2A3" w14:textId="77777777" w:rsidTr="0061600D">
        <w:tc>
          <w:tcPr>
            <w:tcW w:w="4680" w:type="dxa"/>
          </w:tcPr>
          <w:p w14:paraId="05DD8D2C" w14:textId="77777777" w:rsidR="00416EE2" w:rsidRPr="00622502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7D85D0" w14:textId="77777777" w:rsidR="00416EE2" w:rsidRPr="00622502" w:rsidDel="00D1704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33236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72811AD" w14:textId="279A8E75" w:rsidR="00416EE2" w:rsidRPr="00622502" w:rsidRDefault="00416EE2" w:rsidP="00416E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16EE2" w:rsidRPr="00622502" w14:paraId="6212EDB8" w14:textId="77777777" w:rsidTr="0061600D">
        <w:tc>
          <w:tcPr>
            <w:tcW w:w="4680" w:type="dxa"/>
          </w:tcPr>
          <w:p w14:paraId="69240D68" w14:textId="77777777" w:rsidR="00416EE2" w:rsidRPr="00622502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3" w:name="OLE_LINK4"/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7233B6E" w14:textId="42FE85FF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BACFA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17A746" w14:textId="5CE01397" w:rsidR="00416EE2" w:rsidRPr="008537A0" w:rsidRDefault="008537A0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3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8E19A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739B21" w14:textId="57193D22" w:rsidR="00416EE2" w:rsidRPr="0085608E" w:rsidRDefault="005B5A44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276,716</w:t>
            </w:r>
          </w:p>
        </w:tc>
      </w:tr>
      <w:tr w:rsidR="000238E8" w:rsidRPr="00622502" w14:paraId="1AB730E7" w14:textId="77777777" w:rsidTr="00AF3E32">
        <w:tc>
          <w:tcPr>
            <w:tcW w:w="4680" w:type="dxa"/>
          </w:tcPr>
          <w:p w14:paraId="01B7D181" w14:textId="72834857" w:rsidR="000238E8" w:rsidRPr="00622502" w:rsidRDefault="00A719F2" w:rsidP="00F8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170" w:type="dxa"/>
            <w:vAlign w:val="bottom"/>
          </w:tcPr>
          <w:p w14:paraId="03ECFF15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28B78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AD45F7" w14:textId="2ACFAC4F" w:rsidR="000238E8" w:rsidRPr="00DD1AC6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59,311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1D4F3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3314F1" w14:textId="7C1215D5" w:rsidR="000238E8" w:rsidRDefault="000238E8" w:rsidP="000238E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38E8" w:rsidRPr="00622502" w14:paraId="14751655" w14:textId="77777777" w:rsidTr="00AF3E32">
        <w:tc>
          <w:tcPr>
            <w:tcW w:w="4680" w:type="dxa"/>
          </w:tcPr>
          <w:p w14:paraId="6BA04B7A" w14:textId="1BEB1957" w:rsidR="000238E8" w:rsidRPr="00622502" w:rsidRDefault="000238E8" w:rsidP="0002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F7C784F" w14:textId="2537F06E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5206B9A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CCEB5B" w14:textId="6E0F6CEC" w:rsidR="000238E8" w:rsidRPr="00DD1AC6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43,312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DD7EC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017F15" w14:textId="60D28614" w:rsidR="000238E8" w:rsidRPr="00D6148A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82,867</w:t>
            </w:r>
          </w:p>
        </w:tc>
      </w:tr>
      <w:tr w:rsidR="000238E8" w:rsidRPr="00622502" w14:paraId="2202A9E8" w14:textId="77777777" w:rsidTr="00AF3E32">
        <w:tc>
          <w:tcPr>
            <w:tcW w:w="4680" w:type="dxa"/>
          </w:tcPr>
          <w:p w14:paraId="73A75DC7" w14:textId="1A8EB50A" w:rsidR="000238E8" w:rsidRPr="00622502" w:rsidRDefault="000238E8" w:rsidP="0002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76C58DC8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D207A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33B4AD" w14:textId="6FC40E42" w:rsidR="000238E8" w:rsidRPr="00DD1AC6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42,288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707D8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E4CFBE" w14:textId="4F63DAB5" w:rsidR="000238E8" w:rsidRPr="00D6148A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25,911</w:t>
            </w:r>
          </w:p>
        </w:tc>
      </w:tr>
      <w:tr w:rsidR="00416EE2" w:rsidRPr="00622502" w14:paraId="6C64DB75" w14:textId="77777777" w:rsidTr="00AF3E32">
        <w:tc>
          <w:tcPr>
            <w:tcW w:w="4680" w:type="dxa"/>
          </w:tcPr>
          <w:p w14:paraId="3E7E5EE1" w14:textId="429035B5" w:rsidR="00416EE2" w:rsidRPr="00622502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14:paraId="110AC4D8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E438B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E22ABA" w14:textId="45E1D138" w:rsidR="00416EE2" w:rsidRPr="00D6148A" w:rsidRDefault="00DD1AC6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22,958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DE562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A5A2D7" w14:textId="3D7D0C1C" w:rsidR="00416EE2" w:rsidRPr="00622502" w:rsidRDefault="005B5A44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97,577</w:t>
            </w:r>
          </w:p>
        </w:tc>
      </w:tr>
      <w:tr w:rsidR="00416EE2" w:rsidRPr="00622502" w14:paraId="47547015" w14:textId="77777777" w:rsidTr="0061600D">
        <w:tc>
          <w:tcPr>
            <w:tcW w:w="4680" w:type="dxa"/>
          </w:tcPr>
          <w:p w14:paraId="76BFF3AA" w14:textId="1A9B915D" w:rsidR="00416EE2" w:rsidRPr="00622502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vAlign w:val="bottom"/>
          </w:tcPr>
          <w:p w14:paraId="3CF3A6F6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8FBEA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C523F6" w14:textId="5A226D55" w:rsidR="00416EE2" w:rsidRPr="00D6148A" w:rsidRDefault="00DD1AC6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11,614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17A0C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B3E492" w14:textId="5C6A6CC7" w:rsidR="00416EE2" w:rsidRPr="0085608E" w:rsidRDefault="00416EE2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28,087</w:t>
            </w:r>
          </w:p>
        </w:tc>
      </w:tr>
      <w:tr w:rsidR="000238E8" w:rsidRPr="00622502" w14:paraId="20CA2295" w14:textId="77777777" w:rsidTr="00A05082">
        <w:tc>
          <w:tcPr>
            <w:tcW w:w="4680" w:type="dxa"/>
          </w:tcPr>
          <w:p w14:paraId="6B3FBC34" w14:textId="1B843838" w:rsidR="000238E8" w:rsidRPr="00622502" w:rsidRDefault="000238E8" w:rsidP="00023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70" w:type="dxa"/>
            <w:vAlign w:val="bottom"/>
          </w:tcPr>
          <w:p w14:paraId="072402CB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BC871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954E5A" w14:textId="3A6D7404" w:rsidR="000238E8" w:rsidRPr="00DD1AC6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B881E" w14:textId="77777777" w:rsidR="000238E8" w:rsidRPr="00622502" w:rsidRDefault="000238E8" w:rsidP="000238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D1D44C" w14:textId="140895B9" w:rsidR="000238E8" w:rsidRPr="00D6148A" w:rsidRDefault="000238E8" w:rsidP="000238E8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8,041</w:t>
            </w:r>
          </w:p>
        </w:tc>
      </w:tr>
      <w:tr w:rsidR="00416EE2" w:rsidRPr="00622502" w14:paraId="45C67911" w14:textId="77777777" w:rsidTr="00A05082">
        <w:tc>
          <w:tcPr>
            <w:tcW w:w="4680" w:type="dxa"/>
          </w:tcPr>
          <w:p w14:paraId="7260DA3A" w14:textId="4B3D74B9" w:rsidR="00416EE2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08A0E8F9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63C5A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15FC66" w14:textId="2E920458" w:rsidR="00416EE2" w:rsidRPr="00D6148A" w:rsidRDefault="00DD1AC6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545" w14:textId="77777777" w:rsidR="00416EE2" w:rsidRPr="0062250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EB4517" w14:textId="22C0D1AF" w:rsidR="00416EE2" w:rsidRDefault="00416EE2" w:rsidP="00416EE2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17,386</w:t>
            </w:r>
          </w:p>
        </w:tc>
      </w:tr>
      <w:tr w:rsidR="00DD1AC6" w:rsidRPr="00622502" w14:paraId="6E298570" w14:textId="77777777" w:rsidTr="0061600D">
        <w:tc>
          <w:tcPr>
            <w:tcW w:w="4680" w:type="dxa"/>
          </w:tcPr>
          <w:p w14:paraId="4D543903" w14:textId="77777777" w:rsidR="00DD1AC6" w:rsidRPr="00622502" w:rsidRDefault="00DD1AC6" w:rsidP="00DD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31C1410" w14:textId="05FD6CDA" w:rsidR="00DD1AC6" w:rsidRPr="00622502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79D6" w14:textId="77777777" w:rsidR="00DD1AC6" w:rsidRPr="00622502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60E047" w14:textId="69169680" w:rsidR="00DD1AC6" w:rsidRPr="00D6148A" w:rsidRDefault="00DD1AC6" w:rsidP="00DD1AC6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AC6">
              <w:rPr>
                <w:rFonts w:asciiTheme="majorBidi" w:hAnsiTheme="majorBidi" w:cstheme="majorBidi"/>
                <w:sz w:val="30"/>
                <w:szCs w:val="30"/>
              </w:rPr>
              <w:t>5,801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90652" w14:textId="77777777" w:rsidR="00DD1AC6" w:rsidRPr="00622502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C43B72" w14:textId="62895D0B" w:rsidR="00DD1AC6" w:rsidRPr="0085608E" w:rsidRDefault="00DD1AC6" w:rsidP="00DD1AC6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6148A"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</w:tr>
      <w:tr w:rsidR="00DD1AC6" w:rsidRPr="00622502" w14:paraId="5257816D" w14:textId="77777777" w:rsidTr="0061600D">
        <w:tc>
          <w:tcPr>
            <w:tcW w:w="4680" w:type="dxa"/>
          </w:tcPr>
          <w:p w14:paraId="49F111A6" w14:textId="77777777" w:rsidR="00DD1AC6" w:rsidRPr="00622502" w:rsidRDefault="00DD1AC6" w:rsidP="00DD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EDFCD" w14:textId="65F613F2" w:rsidR="00DD1AC6" w:rsidRPr="00622502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4C9" w14:textId="77777777" w:rsidR="00DD1AC6" w:rsidRPr="00622502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22989361" w:rsidR="00DD1AC6" w:rsidRPr="00DD1AC6" w:rsidRDefault="00DD1AC6" w:rsidP="00DD1AC6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463,358</w:t>
            </w:r>
          </w:p>
        </w:tc>
        <w:tc>
          <w:tcPr>
            <w:tcW w:w="270" w:type="dxa"/>
          </w:tcPr>
          <w:p w14:paraId="3844F374" w14:textId="77777777" w:rsidR="00DD1AC6" w:rsidRPr="00C1282F" w:rsidRDefault="00DD1AC6" w:rsidP="00DD1AC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41B9C0CF" w:rsidR="00DD1AC6" w:rsidRPr="0061600D" w:rsidRDefault="00DD1AC6" w:rsidP="00DD1AC6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543,851</w:t>
            </w:r>
          </w:p>
        </w:tc>
      </w:tr>
      <w:bookmarkEnd w:id="42"/>
      <w:bookmarkEnd w:id="43"/>
    </w:tbl>
    <w:p w14:paraId="23EF3B99" w14:textId="77777777" w:rsidR="008C4461" w:rsidRPr="008C4461" w:rsidRDefault="008C4461" w:rsidP="008C4461">
      <w:pPr>
        <w:pStyle w:val="index"/>
        <w:tabs>
          <w:tab w:val="clear" w:pos="1134"/>
          <w:tab w:val="left" w:pos="630"/>
        </w:tabs>
        <w:spacing w:after="0" w:line="16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highlight w:val="magenta"/>
        </w:rPr>
      </w:pPr>
    </w:p>
    <w:p w14:paraId="1C7E9542" w14:textId="55B53641" w:rsidR="00EC3714" w:rsidRPr="0074644F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4644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0F6D1C0A" w14:textId="7AD05877" w:rsidR="00D53204" w:rsidRPr="008C4461" w:rsidRDefault="00D53204" w:rsidP="008C4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right="38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B9340E" w:rsidRPr="00622502" w14:paraId="4EDBEB3E" w14:textId="77777777" w:rsidTr="009E72B8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488B9A5B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EAD712F" w14:textId="7B60B4E1" w:rsidR="00B9340E" w:rsidRPr="0085608E" w:rsidRDefault="00416EE2" w:rsidP="00B9340E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มิถุนายน </w:t>
            </w:r>
            <w:r w:rsidR="00B75AF8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422FA" w:rsidRPr="004422FA">
              <w:rPr>
                <w:rFonts w:ascii="Angsana New" w:eastAsia="Times New Roman" w:hAnsi="Angsana New" w:hint="cs"/>
                <w:sz w:val="30"/>
                <w:szCs w:val="30"/>
              </w:rPr>
              <w:t>5</w:t>
            </w:r>
          </w:p>
        </w:tc>
      </w:tr>
      <w:tr w:rsidR="00B9340E" w:rsidRPr="00622502" w14:paraId="55AB4544" w14:textId="77777777" w:rsidTr="009E72B8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65DC9B30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A6F5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BCDE31F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F14E5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1021801E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703CBA17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64BBF139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21511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4" w:name="_Hlk110413323"/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4B8EDC3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2A39FF8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  <w:bookmarkEnd w:id="44"/>
          </w:p>
        </w:tc>
        <w:tc>
          <w:tcPr>
            <w:tcW w:w="270" w:type="dxa"/>
            <w:vAlign w:val="bottom"/>
          </w:tcPr>
          <w:p w14:paraId="1A3CD373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89AE6" w14:textId="15874426" w:rsidR="00B9340E" w:rsidRPr="007258E8" w:rsidRDefault="00B9340E" w:rsidP="00B9340E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7258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B9340E" w:rsidRPr="00622502" w14:paraId="7DDD00CE" w14:textId="77777777" w:rsidTr="009E72B8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268D282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495F7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F49A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18FF6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A0E2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CE70F9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D0C2EA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9D28FA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B9340E" w:rsidRPr="00622502" w14:paraId="52BFAF97" w14:textId="77777777" w:rsidTr="009E72B8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2274DF9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78B1738C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AAB2B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1966C26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622502" w14:paraId="17CCF23F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1EC0202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B9D5785" w14:textId="77777777" w:rsidR="00B9340E" w:rsidRPr="00622502" w:rsidRDefault="00B9340E" w:rsidP="00B9340E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3378BB" w14:textId="77777777" w:rsidR="00B9340E" w:rsidRPr="00622502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ABA1F5" w14:textId="77777777" w:rsidR="00B9340E" w:rsidRPr="003B3FDB" w:rsidRDefault="00B9340E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710FF1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7D6584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AC7868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694069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FDB" w:rsidRPr="00E70FBD" w14:paraId="3D2F79F7" w14:textId="77777777" w:rsidTr="00B9340E">
        <w:trPr>
          <w:trHeight w:val="198"/>
          <w:jc w:val="center"/>
        </w:trPr>
        <w:tc>
          <w:tcPr>
            <w:tcW w:w="3510" w:type="dxa"/>
            <w:hideMark/>
          </w:tcPr>
          <w:p w14:paraId="2C76213F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AE636DE" w14:textId="6AEA1B79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7,412,869</w:t>
            </w:r>
          </w:p>
        </w:tc>
        <w:tc>
          <w:tcPr>
            <w:tcW w:w="270" w:type="dxa"/>
          </w:tcPr>
          <w:p w14:paraId="7CD3B956" w14:textId="0A7E2F4F" w:rsidR="003B3FDB" w:rsidRPr="00E70FBD" w:rsidRDefault="003B3FDB" w:rsidP="003B3FDB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17A1E83" w14:textId="5A756D54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(1,689,</w:t>
            </w:r>
            <w:r w:rsidR="0074644F" w:rsidRPr="00E70FBD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1749D" w14:textId="73BF9CB9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136986" w14:textId="4773C08D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5,723,5</w:t>
            </w:r>
            <w:r w:rsidR="0074644F" w:rsidRPr="00E70FB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9C42641" w14:textId="77777777" w:rsidR="003B3FDB" w:rsidRPr="00E70FBD" w:rsidRDefault="003B3FDB" w:rsidP="003B3F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4FC46A8" w14:textId="136785F1" w:rsidR="003B3FDB" w:rsidRPr="00E70FBD" w:rsidRDefault="003B3FDB" w:rsidP="003B3FD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7</w:t>
            </w:r>
          </w:p>
        </w:tc>
      </w:tr>
      <w:tr w:rsidR="003B3FDB" w:rsidRPr="00E70FBD" w14:paraId="15E61DE5" w14:textId="77777777" w:rsidTr="00B9340E">
        <w:trPr>
          <w:trHeight w:val="234"/>
          <w:jc w:val="center"/>
        </w:trPr>
        <w:tc>
          <w:tcPr>
            <w:tcW w:w="3510" w:type="dxa"/>
            <w:hideMark/>
          </w:tcPr>
          <w:p w14:paraId="6166D7E3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1751387" w14:textId="551CB954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1,466,794</w:t>
            </w:r>
          </w:p>
        </w:tc>
        <w:tc>
          <w:tcPr>
            <w:tcW w:w="270" w:type="dxa"/>
          </w:tcPr>
          <w:p w14:paraId="437B09BE" w14:textId="25E9A50B" w:rsidR="003B3FDB" w:rsidRPr="00E70FBD" w:rsidRDefault="003B3FDB" w:rsidP="003B3FDB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231A6D9" w14:textId="45C58DEF" w:rsidR="003B3FDB" w:rsidRPr="00E70FBD" w:rsidRDefault="00873622" w:rsidP="00873622">
            <w:pPr>
              <w:ind w:left="-286" w:right="44" w:firstLine="2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3B3FDB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5DAB118" w14:textId="18EC5AC6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8AC86" w14:textId="0384FE1E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1,466,794</w:t>
            </w:r>
          </w:p>
        </w:tc>
        <w:tc>
          <w:tcPr>
            <w:tcW w:w="270" w:type="dxa"/>
          </w:tcPr>
          <w:p w14:paraId="1A8F8379" w14:textId="77777777" w:rsidR="003B3FDB" w:rsidRPr="00E70FBD" w:rsidRDefault="003B3FDB" w:rsidP="003B3FD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EB376ED" w14:textId="058A2806" w:rsidR="003B3FDB" w:rsidRPr="00E70FBD" w:rsidRDefault="003B3FDB" w:rsidP="003B3FD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3B3FDB" w:rsidRPr="00E70FBD" w14:paraId="5F27AE18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38158BB8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DEE28" w14:textId="278914B6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8,879,663</w:t>
            </w:r>
          </w:p>
        </w:tc>
        <w:tc>
          <w:tcPr>
            <w:tcW w:w="270" w:type="dxa"/>
          </w:tcPr>
          <w:p w14:paraId="1EC645FB" w14:textId="0F6D6B72" w:rsidR="003B3FDB" w:rsidRPr="00E70FBD" w:rsidRDefault="003B3FDB" w:rsidP="003B3FDB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72AB" w14:textId="45AF0DB4" w:rsidR="003B3FDB" w:rsidRPr="00E70FBD" w:rsidRDefault="0074644F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(1,689,300)</w:t>
            </w:r>
          </w:p>
        </w:tc>
        <w:tc>
          <w:tcPr>
            <w:tcW w:w="270" w:type="dxa"/>
          </w:tcPr>
          <w:p w14:paraId="7C76E4B5" w14:textId="25D5324D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0E4BE" w14:textId="2EE33653" w:rsidR="003B3FDB" w:rsidRPr="00E70FBD" w:rsidRDefault="003B3FDB" w:rsidP="003B3FD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7,190,3</w:t>
            </w:r>
            <w:r w:rsidR="0074644F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6C449EF" w14:textId="77777777" w:rsidR="003B3FDB" w:rsidRPr="00E70FBD" w:rsidRDefault="003B3FDB" w:rsidP="003B3FD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550182" w14:textId="77777777" w:rsidR="003B3FDB" w:rsidRPr="00E70FBD" w:rsidRDefault="003B3FDB" w:rsidP="003B3FDB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36D6" w:rsidRPr="00E70FBD" w14:paraId="7C0F0EA4" w14:textId="77777777" w:rsidTr="00B9340E">
        <w:trPr>
          <w:trHeight w:val="280"/>
          <w:jc w:val="center"/>
        </w:trPr>
        <w:tc>
          <w:tcPr>
            <w:tcW w:w="3510" w:type="dxa"/>
          </w:tcPr>
          <w:p w14:paraId="2CB2A15B" w14:textId="7C0159A9" w:rsidR="003B3FDB" w:rsidRPr="00E70FBD" w:rsidRDefault="003B3FDB" w:rsidP="00187BE4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BE4FBD8" w14:textId="77777777" w:rsidR="003B36D6" w:rsidRPr="00E70FBD" w:rsidRDefault="003B36D6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A9E7ADC" w14:textId="77777777" w:rsidR="003B36D6" w:rsidRPr="00E70FBD" w:rsidRDefault="003B36D6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CDC519E" w14:textId="77777777" w:rsidR="003B36D6" w:rsidRPr="00E70FBD" w:rsidRDefault="003B36D6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F271" w14:textId="77777777" w:rsidR="003B36D6" w:rsidRPr="00E70FBD" w:rsidRDefault="003B36D6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E89CF0" w14:textId="77777777" w:rsidR="003B36D6" w:rsidRPr="00E70FBD" w:rsidRDefault="003B36D6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96C65" w14:textId="77777777" w:rsidR="003B36D6" w:rsidRPr="00E70FBD" w:rsidRDefault="003B36D6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02023ED" w14:textId="77777777" w:rsidR="003B36D6" w:rsidRPr="00E70FBD" w:rsidRDefault="003B36D6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4461" w:rsidRPr="00E70FBD" w14:paraId="43669C7D" w14:textId="77777777" w:rsidTr="00B9340E">
        <w:trPr>
          <w:trHeight w:val="280"/>
          <w:jc w:val="center"/>
        </w:trPr>
        <w:tc>
          <w:tcPr>
            <w:tcW w:w="3510" w:type="dxa"/>
          </w:tcPr>
          <w:p w14:paraId="364E69B4" w14:textId="77777777" w:rsidR="008C4461" w:rsidRPr="00E70FBD" w:rsidRDefault="008C4461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7939EFE9" w14:textId="77777777" w:rsidR="008C4461" w:rsidRPr="00E70FBD" w:rsidRDefault="008C4461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EB5BAED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5CD0E48C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AF84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4640EF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5CC77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DF1E18B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4461" w:rsidRPr="00E70FBD" w14:paraId="6A486FDD" w14:textId="77777777" w:rsidTr="00B9340E">
        <w:trPr>
          <w:trHeight w:val="280"/>
          <w:jc w:val="center"/>
        </w:trPr>
        <w:tc>
          <w:tcPr>
            <w:tcW w:w="3510" w:type="dxa"/>
          </w:tcPr>
          <w:p w14:paraId="7ED03643" w14:textId="77777777" w:rsidR="008C4461" w:rsidRPr="00E70FBD" w:rsidRDefault="008C4461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4BEA540" w14:textId="77777777" w:rsidR="008C4461" w:rsidRPr="00E70FBD" w:rsidRDefault="008C4461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0D633EE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64932DB1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BF6E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58E0E4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83D1A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70D0A14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4461" w:rsidRPr="00E70FBD" w14:paraId="33A08719" w14:textId="77777777" w:rsidTr="00B9340E">
        <w:trPr>
          <w:trHeight w:val="280"/>
          <w:jc w:val="center"/>
        </w:trPr>
        <w:tc>
          <w:tcPr>
            <w:tcW w:w="3510" w:type="dxa"/>
          </w:tcPr>
          <w:p w14:paraId="164238C3" w14:textId="77777777" w:rsidR="008C4461" w:rsidRPr="00E70FBD" w:rsidRDefault="008C4461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05884A04" w14:textId="77777777" w:rsidR="008C4461" w:rsidRPr="00E70FBD" w:rsidRDefault="008C4461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88C1F45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12986D2A" w14:textId="77777777" w:rsidR="008C4461" w:rsidRPr="00E70FBD" w:rsidRDefault="008C4461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0A897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709BDF" w14:textId="77777777" w:rsidR="008C4461" w:rsidRPr="00E70FBD" w:rsidRDefault="008C4461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88CF6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1E46FC5" w14:textId="77777777" w:rsidR="008C4461" w:rsidRPr="00E70FBD" w:rsidRDefault="008C4461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E70FBD" w14:paraId="26E640FE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5568097C" w14:textId="77777777" w:rsidR="00B9340E" w:rsidRPr="00E70FBD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70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40ACFF" w14:textId="77777777" w:rsidR="00B9340E" w:rsidRPr="00E70FBD" w:rsidRDefault="00B9340E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396909" w14:textId="77777777" w:rsidR="00B9340E" w:rsidRPr="00E70FBD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3C7F532A" w14:textId="77777777" w:rsidR="00B9340E" w:rsidRPr="00E70FBD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64460" w14:textId="77777777" w:rsidR="00B9340E" w:rsidRPr="00E70FBD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A1A13" w14:textId="77777777" w:rsidR="00B9340E" w:rsidRPr="00E70FBD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D8" w14:textId="77777777" w:rsidR="00B9340E" w:rsidRPr="00E70FBD" w:rsidRDefault="00B9340E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C9DB13" w14:textId="77777777" w:rsidR="00B9340E" w:rsidRPr="00E70FBD" w:rsidRDefault="00B9340E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B3FDB" w:rsidRPr="00E70FBD" w14:paraId="734A1910" w14:textId="77777777" w:rsidTr="00B9340E">
        <w:trPr>
          <w:trHeight w:val="60"/>
          <w:jc w:val="center"/>
        </w:trPr>
        <w:tc>
          <w:tcPr>
            <w:tcW w:w="3510" w:type="dxa"/>
            <w:hideMark/>
          </w:tcPr>
          <w:p w14:paraId="6A5828FC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3294E25" w14:textId="41EF5503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4,020,</w:t>
            </w:r>
            <w:r w:rsidR="0074644F" w:rsidRPr="00E70FBD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2A7D248" w14:textId="77777777" w:rsidR="003B3FDB" w:rsidRPr="00E70FBD" w:rsidRDefault="003B3FDB" w:rsidP="003B3FD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3B0320" w14:textId="5F9D7D55" w:rsidR="003B3FDB" w:rsidRPr="00E70FBD" w:rsidRDefault="0074644F" w:rsidP="003B3FD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(1,689,300)</w:t>
            </w:r>
          </w:p>
        </w:tc>
        <w:tc>
          <w:tcPr>
            <w:tcW w:w="270" w:type="dxa"/>
          </w:tcPr>
          <w:p w14:paraId="11F3BCEB" w14:textId="77777777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A33220" w14:textId="39E3A0AE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2,330,889</w:t>
            </w:r>
          </w:p>
        </w:tc>
        <w:tc>
          <w:tcPr>
            <w:tcW w:w="270" w:type="dxa"/>
          </w:tcPr>
          <w:p w14:paraId="65C6DCA6" w14:textId="77777777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90BC325" w14:textId="0BE7C4E4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87BE4" w:rsidRPr="00E70FB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</w:tr>
      <w:tr w:rsidR="003B3FDB" w:rsidRPr="00E70FBD" w14:paraId="07CEBC6B" w14:textId="77777777" w:rsidTr="00B9340E">
        <w:trPr>
          <w:trHeight w:val="216"/>
          <w:jc w:val="center"/>
        </w:trPr>
        <w:tc>
          <w:tcPr>
            <w:tcW w:w="3510" w:type="dxa"/>
          </w:tcPr>
          <w:p w14:paraId="7CB0649C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1610A0CC" w14:textId="6C77C85E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646,340</w:t>
            </w:r>
          </w:p>
        </w:tc>
        <w:tc>
          <w:tcPr>
            <w:tcW w:w="270" w:type="dxa"/>
          </w:tcPr>
          <w:p w14:paraId="16F569C9" w14:textId="77777777" w:rsidR="003B3FDB" w:rsidRPr="00E70FBD" w:rsidRDefault="003B3FDB" w:rsidP="003B3FD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7F5EC" w14:textId="757E7DB2" w:rsidR="003B3FDB" w:rsidRPr="00E70FBD" w:rsidRDefault="003B3FDB" w:rsidP="003B3FDB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0D23786" w14:textId="77777777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8F2E2" w14:textId="6C97F60B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646,340</w:t>
            </w:r>
          </w:p>
        </w:tc>
        <w:tc>
          <w:tcPr>
            <w:tcW w:w="270" w:type="dxa"/>
          </w:tcPr>
          <w:p w14:paraId="1B7AB4D3" w14:textId="77777777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D77CBB5" w14:textId="76F181FF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3B3FDB" w:rsidRPr="00E70FBD" w14:paraId="263F01C0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211F0A4C" w14:textId="77777777" w:rsidR="003B3FDB" w:rsidRPr="00E70FBD" w:rsidRDefault="003B3FDB" w:rsidP="003B3FD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ACCA4" w14:textId="1DB0E17E" w:rsidR="003B3FDB" w:rsidRPr="00E70FBD" w:rsidRDefault="003B3FDB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4,666,5</w:t>
            </w:r>
            <w:r w:rsidR="0074644F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AE990E8" w14:textId="77777777" w:rsidR="003B3FDB" w:rsidRPr="00E70FBD" w:rsidRDefault="003B3FDB" w:rsidP="003B3FD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9129D" w14:textId="6292A915" w:rsidR="003B3FDB" w:rsidRPr="00E70FBD" w:rsidRDefault="0074644F" w:rsidP="003B3FD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(1,689,300)</w:t>
            </w:r>
          </w:p>
        </w:tc>
        <w:tc>
          <w:tcPr>
            <w:tcW w:w="270" w:type="dxa"/>
          </w:tcPr>
          <w:p w14:paraId="62FBCE1A" w14:textId="77777777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E96B5" w14:textId="1CC7051A" w:rsidR="003B3FDB" w:rsidRPr="00E70FBD" w:rsidRDefault="003B3FDB" w:rsidP="003B3FD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2,977,229</w:t>
            </w:r>
          </w:p>
        </w:tc>
        <w:tc>
          <w:tcPr>
            <w:tcW w:w="270" w:type="dxa"/>
          </w:tcPr>
          <w:p w14:paraId="3D8880BC" w14:textId="77777777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F8430" w14:textId="77777777" w:rsidR="003B3FDB" w:rsidRPr="00E70FBD" w:rsidRDefault="003B3FDB" w:rsidP="003B3FD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2D021DFB" w14:textId="74AB34B6" w:rsidR="00C065CB" w:rsidRPr="00E70FBD" w:rsidRDefault="00C065C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9E72B8" w:rsidRPr="00E70FBD" w14:paraId="12E50F8C" w14:textId="77777777" w:rsidTr="00BE6721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3D842DD5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2DF12E8" w14:textId="4F94A6A1" w:rsidR="009E72B8" w:rsidRPr="00E70FBD" w:rsidRDefault="00416EE2" w:rsidP="00BE6721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 w:rsidRPr="00E70FB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E70FB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="009E72B8" w:rsidRPr="00E70FB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4422FA" w:rsidRPr="00E70FB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</w:tr>
      <w:tr w:rsidR="009E72B8" w:rsidRPr="00E70FBD" w14:paraId="2B9A9794" w14:textId="77777777" w:rsidTr="00BE6721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78922959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94414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07C579C7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DD77D9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744B8E47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119E40D1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7F2951B0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BCE1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156DEBF7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35022FAF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2FEC14F5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CC051" w14:textId="00166EA6" w:rsidR="009E72B8" w:rsidRPr="00E70FBD" w:rsidRDefault="009E72B8" w:rsidP="00BE6721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9E72B8" w:rsidRPr="00E70FBD" w14:paraId="1D1A5BC0" w14:textId="77777777" w:rsidTr="00BE6721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64B5CC6D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D704C43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2A77F0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048049C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E5A706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6453631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3CEBAA" w14:textId="77777777" w:rsidR="009E72B8" w:rsidRPr="00E70FBD" w:rsidRDefault="009E72B8" w:rsidP="00BE672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429A7E3" w14:textId="77777777" w:rsidR="009E72B8" w:rsidRPr="00E70FBD" w:rsidRDefault="009E72B8" w:rsidP="00BE6721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9E72B8" w:rsidRPr="00E70FBD" w14:paraId="79E77319" w14:textId="77777777" w:rsidTr="00BE6721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173E95A4" w14:textId="77777777" w:rsidR="009E72B8" w:rsidRPr="00E70FBD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56FF7397" w14:textId="77777777" w:rsidR="009E72B8" w:rsidRPr="00E70FBD" w:rsidRDefault="009E72B8" w:rsidP="00BE672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025ED8" w14:textId="77777777" w:rsidR="009E72B8" w:rsidRPr="00E70FBD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72FD4906" w14:textId="77777777" w:rsidR="009E72B8" w:rsidRPr="00E70FBD" w:rsidRDefault="009E72B8" w:rsidP="00BE67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72B8" w:rsidRPr="00E70FBD" w14:paraId="7DCEB103" w14:textId="77777777" w:rsidTr="00BE6721">
        <w:trPr>
          <w:trHeight w:val="184"/>
          <w:jc w:val="center"/>
        </w:trPr>
        <w:tc>
          <w:tcPr>
            <w:tcW w:w="3510" w:type="dxa"/>
            <w:vAlign w:val="bottom"/>
          </w:tcPr>
          <w:p w14:paraId="3F37731A" w14:textId="77777777" w:rsidR="009E72B8" w:rsidRPr="00E70FBD" w:rsidRDefault="009E72B8" w:rsidP="00BE672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70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D479160" w14:textId="77777777" w:rsidR="009E72B8" w:rsidRPr="00E70FBD" w:rsidRDefault="009E72B8" w:rsidP="00BE6721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DA0DD0D" w14:textId="77777777" w:rsidR="009E72B8" w:rsidRPr="00E70FBD" w:rsidRDefault="009E72B8" w:rsidP="00BE6721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F4D1902" w14:textId="77777777" w:rsidR="009E72B8" w:rsidRPr="00E70FBD" w:rsidRDefault="009E72B8" w:rsidP="00BE6721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BC54109" w14:textId="77777777" w:rsidR="009E72B8" w:rsidRPr="00E70FBD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95CD1E9" w14:textId="77777777" w:rsidR="009E72B8" w:rsidRPr="00E70FBD" w:rsidRDefault="009E72B8" w:rsidP="00BE672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ED90BE" w14:textId="77777777" w:rsidR="009E72B8" w:rsidRPr="00E70FBD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6CD68C3B" w14:textId="77777777" w:rsidR="009E72B8" w:rsidRPr="00E70FBD" w:rsidRDefault="009E72B8" w:rsidP="00BE67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EE2" w:rsidRPr="00E70FBD" w14:paraId="730D4BDA" w14:textId="77777777" w:rsidTr="00BE6721">
        <w:trPr>
          <w:trHeight w:val="198"/>
          <w:jc w:val="center"/>
        </w:trPr>
        <w:tc>
          <w:tcPr>
            <w:tcW w:w="3510" w:type="dxa"/>
            <w:hideMark/>
          </w:tcPr>
          <w:p w14:paraId="7D69AA69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59BB74C1" w14:textId="35884FE9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6,496,014</w:t>
            </w:r>
          </w:p>
        </w:tc>
        <w:tc>
          <w:tcPr>
            <w:tcW w:w="270" w:type="dxa"/>
          </w:tcPr>
          <w:p w14:paraId="077AFEA3" w14:textId="77777777" w:rsidR="00416EE2" w:rsidRPr="00E70FBD" w:rsidRDefault="00416EE2" w:rsidP="00416EE2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1487639F" w14:textId="2C0D7730" w:rsidR="00416EE2" w:rsidRPr="00E70FBD" w:rsidRDefault="00416EE2" w:rsidP="00416EE2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29058B47" w14:textId="77777777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BCE554" w14:textId="3A666F5D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4,707,509</w:t>
            </w:r>
          </w:p>
        </w:tc>
        <w:tc>
          <w:tcPr>
            <w:tcW w:w="270" w:type="dxa"/>
          </w:tcPr>
          <w:p w14:paraId="6DB6ACBE" w14:textId="77777777" w:rsidR="00416EE2" w:rsidRPr="00E70FBD" w:rsidRDefault="00416EE2" w:rsidP="00416E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40DDE13" w14:textId="38584055" w:rsidR="00416EE2" w:rsidRPr="00E70FBD" w:rsidRDefault="00416EE2" w:rsidP="00416EE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</w:tr>
      <w:tr w:rsidR="00416EE2" w:rsidRPr="00E70FBD" w14:paraId="736F7186" w14:textId="77777777" w:rsidTr="00BE6721">
        <w:trPr>
          <w:trHeight w:val="234"/>
          <w:jc w:val="center"/>
        </w:trPr>
        <w:tc>
          <w:tcPr>
            <w:tcW w:w="3510" w:type="dxa"/>
            <w:hideMark/>
          </w:tcPr>
          <w:p w14:paraId="6023D8F0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5A465B02" w14:textId="64B51D57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581E442D" w14:textId="77777777" w:rsidR="00416EE2" w:rsidRPr="00E70FBD" w:rsidRDefault="00416EE2" w:rsidP="00416EE2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1C2A5422" w14:textId="3ACDB54E" w:rsidR="00416EE2" w:rsidRPr="00E70FBD" w:rsidRDefault="00416EE2" w:rsidP="00416EE2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EEA5167" w14:textId="77777777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41A6F9" w14:textId="2C64519C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694,877</w:t>
            </w:r>
          </w:p>
        </w:tc>
        <w:tc>
          <w:tcPr>
            <w:tcW w:w="270" w:type="dxa"/>
          </w:tcPr>
          <w:p w14:paraId="57AF6E08" w14:textId="77777777" w:rsidR="00416EE2" w:rsidRPr="00E70FBD" w:rsidRDefault="00416EE2" w:rsidP="00416E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01CFF01" w14:textId="2C7FA2ED" w:rsidR="00416EE2" w:rsidRPr="00E70FBD" w:rsidRDefault="00416EE2" w:rsidP="00416EE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416EE2" w:rsidRPr="00E70FBD" w14:paraId="0B56B408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1563094F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8E5A8" w14:textId="3184DDC1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7,190,891</w:t>
            </w:r>
          </w:p>
        </w:tc>
        <w:tc>
          <w:tcPr>
            <w:tcW w:w="270" w:type="dxa"/>
          </w:tcPr>
          <w:p w14:paraId="3A3F1C39" w14:textId="77777777" w:rsidR="00416EE2" w:rsidRPr="00E70FBD" w:rsidRDefault="00416EE2" w:rsidP="00416EE2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A8768" w14:textId="06646BD8" w:rsidR="00416EE2" w:rsidRPr="00E70FBD" w:rsidRDefault="00416EE2" w:rsidP="00416EE2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54996C4F" w14:textId="77777777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CF023" w14:textId="2920D7C0" w:rsidR="00416EE2" w:rsidRPr="00E70FBD" w:rsidRDefault="00416EE2" w:rsidP="00416EE2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5,402,386</w:t>
            </w:r>
          </w:p>
        </w:tc>
        <w:tc>
          <w:tcPr>
            <w:tcW w:w="270" w:type="dxa"/>
          </w:tcPr>
          <w:p w14:paraId="62F53598" w14:textId="77777777" w:rsidR="00416EE2" w:rsidRPr="00E70FBD" w:rsidRDefault="00416EE2" w:rsidP="00416E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741601F9" w14:textId="77777777" w:rsidR="00416EE2" w:rsidRPr="00E70FBD" w:rsidRDefault="00416EE2" w:rsidP="00416EE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87BE4" w:rsidRPr="00E70FBD" w14:paraId="398061E6" w14:textId="77777777" w:rsidTr="00BE6721">
        <w:trPr>
          <w:trHeight w:val="280"/>
          <w:jc w:val="center"/>
        </w:trPr>
        <w:tc>
          <w:tcPr>
            <w:tcW w:w="3510" w:type="dxa"/>
          </w:tcPr>
          <w:p w14:paraId="37D6B079" w14:textId="77777777" w:rsidR="00187BE4" w:rsidRPr="00E70FBD" w:rsidRDefault="00187BE4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423CD9AA" w14:textId="77777777" w:rsidR="00187BE4" w:rsidRPr="00E70FBD" w:rsidRDefault="00187BE4" w:rsidP="00416EE2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772214" w14:textId="77777777" w:rsidR="00187BE4" w:rsidRPr="00E70FBD" w:rsidRDefault="00187BE4" w:rsidP="00416EE2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7C633280" w14:textId="77777777" w:rsidR="00187BE4" w:rsidRPr="00E70FBD" w:rsidRDefault="00187BE4" w:rsidP="00416EE2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56585" w14:textId="77777777" w:rsidR="00187BE4" w:rsidRPr="00E70FBD" w:rsidRDefault="00187BE4" w:rsidP="00416EE2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644D18" w14:textId="77777777" w:rsidR="00187BE4" w:rsidRPr="00E70FBD" w:rsidRDefault="00187BE4" w:rsidP="00416EE2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E9140" w14:textId="77777777" w:rsidR="00187BE4" w:rsidRPr="00E70FBD" w:rsidRDefault="00187BE4" w:rsidP="00416EE2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746FDB9" w14:textId="77777777" w:rsidR="00187BE4" w:rsidRPr="00E70FBD" w:rsidRDefault="00187BE4" w:rsidP="00416EE2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16EE2" w:rsidRPr="00E70FBD" w14:paraId="7EDE98D6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2E4B87F9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70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2AC26B0" w14:textId="77777777" w:rsidR="00416EE2" w:rsidRPr="00E70FBD" w:rsidRDefault="00416EE2" w:rsidP="00416EE2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54EF80" w14:textId="77777777" w:rsidR="00416EE2" w:rsidRPr="00E70FBD" w:rsidRDefault="00416EE2" w:rsidP="00416EE2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7274D8DD" w14:textId="77777777" w:rsidR="00416EE2" w:rsidRPr="00E70FBD" w:rsidRDefault="00416EE2" w:rsidP="00416EE2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08E8D" w14:textId="77777777" w:rsidR="00416EE2" w:rsidRPr="00E70FBD" w:rsidRDefault="00416EE2" w:rsidP="00416EE2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958DE" w14:textId="77777777" w:rsidR="00416EE2" w:rsidRPr="00E70FBD" w:rsidRDefault="00416EE2" w:rsidP="00416EE2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3057A" w14:textId="77777777" w:rsidR="00416EE2" w:rsidRPr="00E70FBD" w:rsidRDefault="00416EE2" w:rsidP="00416EE2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7E60870" w14:textId="77777777" w:rsidR="00416EE2" w:rsidRPr="00E70FBD" w:rsidRDefault="00416EE2" w:rsidP="00416EE2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16EE2" w:rsidRPr="00E70FBD" w14:paraId="2A04A29B" w14:textId="77777777" w:rsidTr="00BE6721">
        <w:trPr>
          <w:trHeight w:val="60"/>
          <w:jc w:val="center"/>
        </w:trPr>
        <w:tc>
          <w:tcPr>
            <w:tcW w:w="3510" w:type="dxa"/>
            <w:hideMark/>
          </w:tcPr>
          <w:p w14:paraId="3C9A3604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0316FD11" w14:textId="026167C0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4,192,692</w:t>
            </w:r>
          </w:p>
        </w:tc>
        <w:tc>
          <w:tcPr>
            <w:tcW w:w="270" w:type="dxa"/>
          </w:tcPr>
          <w:p w14:paraId="23F71ED7" w14:textId="77777777" w:rsidR="00416EE2" w:rsidRPr="00E70FBD" w:rsidRDefault="00416EE2" w:rsidP="00416EE2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6D148" w14:textId="432B2507" w:rsidR="00416EE2" w:rsidRPr="00E70FBD" w:rsidRDefault="00416EE2" w:rsidP="00416EE2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3577AA52" w14:textId="77777777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CDEC99" w14:textId="30BF64CF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2,404,187</w:t>
            </w:r>
          </w:p>
        </w:tc>
        <w:tc>
          <w:tcPr>
            <w:tcW w:w="270" w:type="dxa"/>
          </w:tcPr>
          <w:p w14:paraId="58FA7722" w14:textId="77777777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BB92D1E" w14:textId="4C860D84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187BE4" w:rsidRPr="00E70FB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</w:tr>
      <w:tr w:rsidR="00416EE2" w:rsidRPr="00E70FBD" w14:paraId="3666BDAC" w14:textId="77777777" w:rsidTr="00BE6721">
        <w:trPr>
          <w:trHeight w:val="216"/>
          <w:jc w:val="center"/>
        </w:trPr>
        <w:tc>
          <w:tcPr>
            <w:tcW w:w="3510" w:type="dxa"/>
          </w:tcPr>
          <w:p w14:paraId="0EDECB76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1430155B" w14:textId="42EF92E8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13B01356" w14:textId="77777777" w:rsidR="00416EE2" w:rsidRPr="00E70FBD" w:rsidRDefault="00416EE2" w:rsidP="00416EE2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28476" w14:textId="677C0185" w:rsidR="00416EE2" w:rsidRPr="00E70FBD" w:rsidRDefault="00416EE2" w:rsidP="00416EE2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10081E0" w14:textId="77777777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35480" w14:textId="609437E4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  <w:tc>
          <w:tcPr>
            <w:tcW w:w="270" w:type="dxa"/>
          </w:tcPr>
          <w:p w14:paraId="284DA272" w14:textId="77777777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55DB147" w14:textId="4142C3FB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416EE2" w:rsidRPr="00E70FBD" w14:paraId="4B8C4788" w14:textId="77777777" w:rsidTr="00BE6721">
        <w:trPr>
          <w:trHeight w:val="280"/>
          <w:jc w:val="center"/>
        </w:trPr>
        <w:tc>
          <w:tcPr>
            <w:tcW w:w="3510" w:type="dxa"/>
            <w:hideMark/>
          </w:tcPr>
          <w:p w14:paraId="1E8730E6" w14:textId="77777777" w:rsidR="00416EE2" w:rsidRPr="00E70FBD" w:rsidRDefault="00416EE2" w:rsidP="00416EE2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B0FC" w14:textId="7E918C4C" w:rsidR="00416EE2" w:rsidRPr="00E70FBD" w:rsidRDefault="00416EE2" w:rsidP="00416EE2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4,480,720</w:t>
            </w:r>
          </w:p>
        </w:tc>
        <w:tc>
          <w:tcPr>
            <w:tcW w:w="270" w:type="dxa"/>
          </w:tcPr>
          <w:p w14:paraId="15718DB0" w14:textId="77777777" w:rsidR="00416EE2" w:rsidRPr="00E70FBD" w:rsidRDefault="00416EE2" w:rsidP="00416EE2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5601F" w14:textId="58A23439" w:rsidR="00416EE2" w:rsidRPr="00E70FBD" w:rsidRDefault="00416EE2" w:rsidP="00416EE2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(1,788,505)</w:t>
            </w:r>
          </w:p>
        </w:tc>
        <w:tc>
          <w:tcPr>
            <w:tcW w:w="270" w:type="dxa"/>
          </w:tcPr>
          <w:p w14:paraId="26554E2B" w14:textId="77777777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49759" w14:textId="46972554" w:rsidR="00416EE2" w:rsidRPr="00E70FBD" w:rsidRDefault="00416EE2" w:rsidP="00416EE2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2,692,215</w:t>
            </w:r>
          </w:p>
        </w:tc>
        <w:tc>
          <w:tcPr>
            <w:tcW w:w="270" w:type="dxa"/>
          </w:tcPr>
          <w:p w14:paraId="124EEF00" w14:textId="77777777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339948" w14:textId="77777777" w:rsidR="00416EE2" w:rsidRPr="00E70FBD" w:rsidRDefault="00416EE2" w:rsidP="00416EE2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07215B21" w14:textId="3619898B" w:rsidR="008C4461" w:rsidRPr="00E70FBD" w:rsidRDefault="008C4461" w:rsidP="0083480D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334C79" w14:textId="25B1AB1A" w:rsidR="0083480D" w:rsidRPr="00E70FBD" w:rsidRDefault="0083480D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2BFDBB12" w14:textId="3FFE64FA" w:rsidR="0083480D" w:rsidRPr="00E70FBD" w:rsidRDefault="0083480D" w:rsidP="0083480D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2970"/>
        <w:gridCol w:w="862"/>
        <w:gridCol w:w="1093"/>
        <w:gridCol w:w="389"/>
        <w:gridCol w:w="1225"/>
        <w:gridCol w:w="263"/>
        <w:gridCol w:w="991"/>
        <w:gridCol w:w="263"/>
        <w:gridCol w:w="1121"/>
      </w:tblGrid>
      <w:tr w:rsidR="0083480D" w:rsidRPr="00E70FBD" w14:paraId="16F52258" w14:textId="77777777" w:rsidTr="00DC5D5E">
        <w:trPr>
          <w:tblHeader/>
        </w:trPr>
        <w:tc>
          <w:tcPr>
            <w:tcW w:w="2970" w:type="dxa"/>
          </w:tcPr>
          <w:p w14:paraId="0EB11F34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62" w:type="dxa"/>
          </w:tcPr>
          <w:p w14:paraId="3C06B48E" w14:textId="77777777" w:rsidR="0083480D" w:rsidRPr="00E70FBD" w:rsidRDefault="0083480D" w:rsidP="00DC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7" w:type="dxa"/>
            <w:gridSpan w:val="3"/>
            <w:shd w:val="clear" w:color="auto" w:fill="auto"/>
          </w:tcPr>
          <w:p w14:paraId="68497AEF" w14:textId="544445EB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E70FB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มิถุนายน </w:t>
            </w:r>
            <w:r w:rsidRPr="00E70FB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E70FBD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65FE0A60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</w:tcPr>
          <w:p w14:paraId="5DE0DFC3" w14:textId="56681A9B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E70FB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E70FB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E70FBD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83480D" w:rsidRPr="00E70FBD" w14:paraId="0CF31B3F" w14:textId="77777777" w:rsidTr="00DC5D5E">
        <w:trPr>
          <w:tblHeader/>
        </w:trPr>
        <w:tc>
          <w:tcPr>
            <w:tcW w:w="2970" w:type="dxa"/>
          </w:tcPr>
          <w:p w14:paraId="55335007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2C91F004" w14:textId="77777777" w:rsidR="0083480D" w:rsidRPr="00E70FBD" w:rsidRDefault="0083480D" w:rsidP="00DC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93" w:type="dxa"/>
            <w:shd w:val="clear" w:color="auto" w:fill="auto"/>
          </w:tcPr>
          <w:p w14:paraId="75B18A43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89" w:type="dxa"/>
          </w:tcPr>
          <w:p w14:paraId="3712311D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4FF2FA47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37786058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014CEB0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5949EAB0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3BD36FC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3480D" w:rsidRPr="00E70FBD" w14:paraId="5A23B639" w14:textId="77777777" w:rsidTr="00DC5D5E">
        <w:trPr>
          <w:tblHeader/>
        </w:trPr>
        <w:tc>
          <w:tcPr>
            <w:tcW w:w="2970" w:type="dxa"/>
          </w:tcPr>
          <w:p w14:paraId="6568EE1E" w14:textId="77777777" w:rsidR="0083480D" w:rsidRPr="00E70FBD" w:rsidRDefault="0083480D" w:rsidP="00DC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2" w:type="dxa"/>
          </w:tcPr>
          <w:p w14:paraId="0583D184" w14:textId="77777777" w:rsidR="0083480D" w:rsidRPr="00E70FBD" w:rsidRDefault="0083480D" w:rsidP="00DC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45" w:type="dxa"/>
            <w:gridSpan w:val="7"/>
          </w:tcPr>
          <w:p w14:paraId="2D09558C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E70FB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นหุ้น</w:t>
            </w:r>
            <w:r w:rsidRPr="00E70FB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70FB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พั</w:t>
            </w:r>
            <w:r w:rsidRPr="00E70F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3480D" w:rsidRPr="00E70FBD" w14:paraId="2471294D" w14:textId="77777777" w:rsidTr="00DC5D5E">
        <w:tc>
          <w:tcPr>
            <w:tcW w:w="2970" w:type="dxa"/>
          </w:tcPr>
          <w:p w14:paraId="271284CC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862" w:type="dxa"/>
          </w:tcPr>
          <w:p w14:paraId="0C7D42A8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3C72D184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center"/>
          </w:tcPr>
          <w:p w14:paraId="1BDC8E6C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center"/>
          </w:tcPr>
          <w:p w14:paraId="77507410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648177CE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DE0C8D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2945A95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063EC68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480D" w:rsidRPr="00E70FBD" w14:paraId="1244B503" w14:textId="77777777" w:rsidTr="00DC5D5E">
        <w:tc>
          <w:tcPr>
            <w:tcW w:w="2970" w:type="dxa"/>
          </w:tcPr>
          <w:p w14:paraId="244A2872" w14:textId="34566D2F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วัน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ต้นงวด / ปี</w:t>
            </w:r>
          </w:p>
        </w:tc>
        <w:tc>
          <w:tcPr>
            <w:tcW w:w="862" w:type="dxa"/>
            <w:vAlign w:val="bottom"/>
          </w:tcPr>
          <w:p w14:paraId="4BFE5D1A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46976B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bottom"/>
          </w:tcPr>
          <w:p w14:paraId="472BD011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76DA011A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246935FD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348E1FB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E12476E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E4B1A82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3CD" w:rsidRPr="00E70FBD" w14:paraId="1DE5B839" w14:textId="77777777" w:rsidTr="00223B12">
        <w:tc>
          <w:tcPr>
            <w:tcW w:w="2970" w:type="dxa"/>
          </w:tcPr>
          <w:p w14:paraId="70E0E803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  <w:vAlign w:val="bottom"/>
          </w:tcPr>
          <w:p w14:paraId="7F31B691" w14:textId="72A765B5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3" w:type="dxa"/>
            <w:vAlign w:val="bottom"/>
          </w:tcPr>
          <w:p w14:paraId="3135E611" w14:textId="5813A09F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240,000</w:t>
            </w:r>
          </w:p>
        </w:tc>
        <w:tc>
          <w:tcPr>
            <w:tcW w:w="389" w:type="dxa"/>
          </w:tcPr>
          <w:p w14:paraId="7BC7EAB8" w14:textId="7777777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3F849F29" w14:textId="6DA1DF22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2,400,000</w:t>
            </w:r>
          </w:p>
        </w:tc>
        <w:tc>
          <w:tcPr>
            <w:tcW w:w="263" w:type="dxa"/>
            <w:vAlign w:val="bottom"/>
          </w:tcPr>
          <w:p w14:paraId="5DDACDB8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E130647" w14:textId="1E21F60D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240,000</w:t>
            </w:r>
          </w:p>
        </w:tc>
        <w:tc>
          <w:tcPr>
            <w:tcW w:w="263" w:type="dxa"/>
          </w:tcPr>
          <w:p w14:paraId="2AE4A3FE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07404B8" w14:textId="45BF732E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2,400,000</w:t>
            </w:r>
          </w:p>
        </w:tc>
      </w:tr>
      <w:tr w:rsidR="0083480D" w:rsidRPr="00E70FBD" w14:paraId="5B777D18" w14:textId="77777777" w:rsidTr="00DC5D5E">
        <w:tc>
          <w:tcPr>
            <w:tcW w:w="2970" w:type="dxa"/>
          </w:tcPr>
          <w:p w14:paraId="10D93116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862" w:type="dxa"/>
          </w:tcPr>
          <w:p w14:paraId="773CCC51" w14:textId="1AF5D574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2772986" w14:textId="694B653A" w:rsidR="0083480D" w:rsidRPr="00E70FBD" w:rsidRDefault="003743C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91,500</w:t>
            </w:r>
          </w:p>
        </w:tc>
        <w:tc>
          <w:tcPr>
            <w:tcW w:w="389" w:type="dxa"/>
            <w:vAlign w:val="bottom"/>
          </w:tcPr>
          <w:p w14:paraId="6080DB4F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A6A599D" w14:textId="0A0053DE" w:rsidR="0083480D" w:rsidRPr="00E70FBD" w:rsidRDefault="003743C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915,000</w:t>
            </w:r>
          </w:p>
        </w:tc>
        <w:tc>
          <w:tcPr>
            <w:tcW w:w="263" w:type="dxa"/>
          </w:tcPr>
          <w:p w14:paraId="6CFCB5CC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5D7442D" w14:textId="7D5CB3A6" w:rsidR="0083480D" w:rsidRPr="00E70FBD" w:rsidRDefault="0083480D" w:rsidP="0083480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E5F4FEF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98A58A5" w14:textId="6864F18C" w:rsidR="0083480D" w:rsidRPr="00E70FBD" w:rsidRDefault="0083480D" w:rsidP="0083480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80D" w:rsidRPr="00E70FBD" w14:paraId="3798D52F" w14:textId="77777777" w:rsidTr="00DC5D5E">
        <w:tc>
          <w:tcPr>
            <w:tcW w:w="2970" w:type="dxa"/>
          </w:tcPr>
          <w:p w14:paraId="1206E2AE" w14:textId="6D2EA6FD" w:rsidR="0083480D" w:rsidRPr="00E70FBD" w:rsidRDefault="003743C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วันปลายงวด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 </w:t>
            </w: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62" w:type="dxa"/>
          </w:tcPr>
          <w:p w14:paraId="2D32E256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421CEC4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bottom"/>
          </w:tcPr>
          <w:p w14:paraId="700600A7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1540380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F1710A6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2E6B7A0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1F50C3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46A284C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3CD" w:rsidRPr="00E70FBD" w14:paraId="00758A1D" w14:textId="77777777" w:rsidTr="00FB2803">
        <w:tc>
          <w:tcPr>
            <w:tcW w:w="2970" w:type="dxa"/>
          </w:tcPr>
          <w:p w14:paraId="7D37434A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4C1D5835" w14:textId="5B46256F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1CCDB981" w14:textId="020853B1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331,500</w:t>
            </w:r>
            <w:r w:rsidRPr="00E70FBD">
              <w:rPr>
                <w:b/>
                <w:bCs/>
              </w:rPr>
              <w:t xml:space="preserve"> </w:t>
            </w:r>
          </w:p>
        </w:tc>
        <w:tc>
          <w:tcPr>
            <w:tcW w:w="389" w:type="dxa"/>
            <w:vAlign w:val="bottom"/>
          </w:tcPr>
          <w:p w14:paraId="1B5251F2" w14:textId="7777777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b/>
                <w:bCs/>
              </w:rPr>
              <w:t> 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401E80B7" w14:textId="53D1C5DE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3,315,000</w:t>
            </w:r>
          </w:p>
        </w:tc>
        <w:tc>
          <w:tcPr>
            <w:tcW w:w="263" w:type="dxa"/>
          </w:tcPr>
          <w:p w14:paraId="6D3CB11D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4C638E0F" w14:textId="54535EE3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240,000</w:t>
            </w:r>
          </w:p>
        </w:tc>
        <w:tc>
          <w:tcPr>
            <w:tcW w:w="263" w:type="dxa"/>
          </w:tcPr>
          <w:p w14:paraId="224DBE47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1B8961B1" w14:textId="550D6913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2,400,000</w:t>
            </w:r>
          </w:p>
        </w:tc>
      </w:tr>
      <w:tr w:rsidR="0083480D" w:rsidRPr="00E70FBD" w14:paraId="03E40EFB" w14:textId="77777777" w:rsidTr="00DC5D5E">
        <w:tc>
          <w:tcPr>
            <w:tcW w:w="2970" w:type="dxa"/>
          </w:tcPr>
          <w:p w14:paraId="1758E5DA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487692F8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7F10578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446B8A1C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6C9E32E1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C12D25C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91CC732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012B6B5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8F82D06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80D" w:rsidRPr="00E70FBD" w14:paraId="3E9589D9" w14:textId="77777777" w:rsidTr="00DC5D5E">
        <w:tc>
          <w:tcPr>
            <w:tcW w:w="2970" w:type="dxa"/>
          </w:tcPr>
          <w:p w14:paraId="5F1F77D1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62" w:type="dxa"/>
          </w:tcPr>
          <w:p w14:paraId="55447573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3E5AA587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368D0356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5AC5C52B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7029F509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4AA4220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2B76FCF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2493C28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80D" w:rsidRPr="00E70FBD" w14:paraId="2273F123" w14:textId="77777777" w:rsidTr="00DC5D5E">
        <w:tc>
          <w:tcPr>
            <w:tcW w:w="2970" w:type="dxa"/>
          </w:tcPr>
          <w:p w14:paraId="09D60FF8" w14:textId="0FF6B705" w:rsidR="0083480D" w:rsidRPr="00E70FBD" w:rsidRDefault="003743C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วัน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ต้นงวด / ปี</w:t>
            </w:r>
          </w:p>
        </w:tc>
        <w:tc>
          <w:tcPr>
            <w:tcW w:w="862" w:type="dxa"/>
          </w:tcPr>
          <w:p w14:paraId="5649C1AD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697E8C8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6CCA1FD0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213362A1" w14:textId="77777777" w:rsidR="0083480D" w:rsidRPr="00E70FBD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4B5B7BE6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FAD165A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E3F2E78" w14:textId="77777777" w:rsidR="0083480D" w:rsidRPr="00E70FBD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8E69F23" w14:textId="77777777" w:rsidR="0083480D" w:rsidRPr="00E70FBD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3CD" w:rsidRPr="00E70FBD" w14:paraId="6FA443D8" w14:textId="77777777" w:rsidTr="00A8337E">
        <w:tc>
          <w:tcPr>
            <w:tcW w:w="2970" w:type="dxa"/>
          </w:tcPr>
          <w:p w14:paraId="54F68303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100CE5E1" w14:textId="000B3A26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8.75</w:t>
            </w:r>
          </w:p>
        </w:tc>
        <w:tc>
          <w:tcPr>
            <w:tcW w:w="1093" w:type="dxa"/>
            <w:vAlign w:val="bottom"/>
          </w:tcPr>
          <w:p w14:paraId="59DBAFC5" w14:textId="3AB6AFE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240,000</w:t>
            </w:r>
          </w:p>
        </w:tc>
        <w:tc>
          <w:tcPr>
            <w:tcW w:w="389" w:type="dxa"/>
          </w:tcPr>
          <w:p w14:paraId="5BF2F9E6" w14:textId="7777777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1369C486" w14:textId="0F8F5358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2,100,000</w:t>
            </w:r>
          </w:p>
        </w:tc>
        <w:tc>
          <w:tcPr>
            <w:tcW w:w="263" w:type="dxa"/>
          </w:tcPr>
          <w:p w14:paraId="5BA50598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4D48BE8" w14:textId="4C3464E5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240,000</w:t>
            </w:r>
          </w:p>
        </w:tc>
        <w:tc>
          <w:tcPr>
            <w:tcW w:w="263" w:type="dxa"/>
          </w:tcPr>
          <w:p w14:paraId="49082E81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9ECE1EE" w14:textId="2A33DBE5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2,100,000</w:t>
            </w:r>
          </w:p>
        </w:tc>
      </w:tr>
      <w:tr w:rsidR="003743CD" w:rsidRPr="00E70FBD" w14:paraId="58BCFC38" w14:textId="77777777" w:rsidTr="003743CD">
        <w:tc>
          <w:tcPr>
            <w:tcW w:w="2970" w:type="dxa"/>
          </w:tcPr>
          <w:p w14:paraId="408DC6EC" w14:textId="3DD04871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</w:t>
            </w:r>
            <w:r w:rsidR="00875A8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862" w:type="dxa"/>
          </w:tcPr>
          <w:p w14:paraId="1A152A99" w14:textId="6B610ACF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1.25</w:t>
            </w:r>
          </w:p>
        </w:tc>
        <w:tc>
          <w:tcPr>
            <w:tcW w:w="1093" w:type="dxa"/>
          </w:tcPr>
          <w:p w14:paraId="390FE169" w14:textId="3F7FFF73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240,000</w:t>
            </w:r>
          </w:p>
        </w:tc>
        <w:tc>
          <w:tcPr>
            <w:tcW w:w="389" w:type="dxa"/>
          </w:tcPr>
          <w:p w14:paraId="31474AF8" w14:textId="7777777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1713CD0F" w14:textId="4864BA26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63" w:type="dxa"/>
          </w:tcPr>
          <w:p w14:paraId="6DAE7E6E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5A3534D3" w14:textId="20B1B355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6386E06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</w:tcPr>
          <w:p w14:paraId="7DE1C12E" w14:textId="5C398F08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43CD" w14:paraId="1687FCA1" w14:textId="77777777" w:rsidTr="003743CD">
        <w:tc>
          <w:tcPr>
            <w:tcW w:w="2970" w:type="dxa"/>
          </w:tcPr>
          <w:p w14:paraId="0BCBB440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62" w:type="dxa"/>
          </w:tcPr>
          <w:p w14:paraId="20CEBB9E" w14:textId="2D17072A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6005100" w14:textId="4C1A9183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91,500</w:t>
            </w:r>
          </w:p>
        </w:tc>
        <w:tc>
          <w:tcPr>
            <w:tcW w:w="389" w:type="dxa"/>
            <w:vAlign w:val="bottom"/>
          </w:tcPr>
          <w:p w14:paraId="4530341B" w14:textId="7777777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54BD81B" w14:textId="5722DDF7" w:rsidR="003743CD" w:rsidRPr="00E70FBD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915,000</w:t>
            </w:r>
          </w:p>
        </w:tc>
        <w:tc>
          <w:tcPr>
            <w:tcW w:w="263" w:type="dxa"/>
          </w:tcPr>
          <w:p w14:paraId="29AE7E05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625431C" w14:textId="2352715F" w:rsidR="003743CD" w:rsidRPr="00E70FB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E8C52F9" w14:textId="77777777" w:rsidR="003743CD" w:rsidRPr="00E70FB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858176F" w14:textId="5E188B00" w:rsidR="003743C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80D" w:rsidRPr="00E53D82" w14:paraId="057B75F0" w14:textId="77777777" w:rsidTr="003743CD">
        <w:tc>
          <w:tcPr>
            <w:tcW w:w="2970" w:type="dxa"/>
          </w:tcPr>
          <w:p w14:paraId="28F602BA" w14:textId="3FE323F4" w:rsidR="0083480D" w:rsidRPr="00E53D82" w:rsidRDefault="003743C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43C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3743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743C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ปลาย</w:t>
            </w:r>
            <w:r w:rsidRPr="003743C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3743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/ </w:t>
            </w:r>
            <w:r w:rsidRPr="003743C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62" w:type="dxa"/>
          </w:tcPr>
          <w:p w14:paraId="00D35717" w14:textId="77777777" w:rsidR="0083480D" w:rsidRPr="00E53D82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46C0C5B4" w14:textId="77777777" w:rsidR="0083480D" w:rsidRPr="00E53D82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</w:tcPr>
          <w:p w14:paraId="6C6D54A5" w14:textId="77777777" w:rsidR="0083480D" w:rsidRPr="00E53D82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9552378" w14:textId="77777777" w:rsidR="0083480D" w:rsidRPr="009F3C27" w:rsidRDefault="0083480D" w:rsidP="00DC5D5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23E913B" w14:textId="77777777" w:rsidR="0083480D" w:rsidRPr="00E53D82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55647B9" w14:textId="77777777" w:rsidR="0083480D" w:rsidRPr="00E53D82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A0A3C07" w14:textId="77777777" w:rsidR="0083480D" w:rsidRPr="00E53D82" w:rsidRDefault="0083480D" w:rsidP="00DC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5ADBEBF" w14:textId="77777777" w:rsidR="0083480D" w:rsidRPr="00E53D82" w:rsidRDefault="0083480D" w:rsidP="00DC5D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43CD" w:rsidRPr="00E53D82" w14:paraId="1FC6B7D1" w14:textId="77777777" w:rsidTr="006267FA">
        <w:tc>
          <w:tcPr>
            <w:tcW w:w="2970" w:type="dxa"/>
          </w:tcPr>
          <w:p w14:paraId="6C6835C7" w14:textId="77777777" w:rsidR="003743CD" w:rsidRPr="00E53D82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3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74E3F8F8" w14:textId="65CAC06E" w:rsidR="003743CD" w:rsidRPr="005068E2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68D32EAA" w14:textId="381F7078" w:rsidR="003743CD" w:rsidRPr="005068E2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331,500</w:t>
            </w:r>
            <w:r w:rsidRPr="006541B9">
              <w:rPr>
                <w:b/>
                <w:bCs/>
              </w:rPr>
              <w:t xml:space="preserve"> </w:t>
            </w:r>
          </w:p>
        </w:tc>
        <w:tc>
          <w:tcPr>
            <w:tcW w:w="389" w:type="dxa"/>
            <w:vAlign w:val="bottom"/>
          </w:tcPr>
          <w:p w14:paraId="08B2113E" w14:textId="5BCFCD37" w:rsidR="003743CD" w:rsidRPr="005068E2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541B9">
              <w:rPr>
                <w:b/>
                <w:bCs/>
              </w:rPr>
              <w:t> 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324C3710" w14:textId="09081FB6" w:rsidR="003743CD" w:rsidRPr="005068E2" w:rsidRDefault="003743CD" w:rsidP="003743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3,315,000</w:t>
            </w:r>
          </w:p>
        </w:tc>
        <w:tc>
          <w:tcPr>
            <w:tcW w:w="263" w:type="dxa"/>
          </w:tcPr>
          <w:p w14:paraId="30E93BDA" w14:textId="77777777" w:rsidR="003743CD" w:rsidRPr="005068E2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7EA9E844" w14:textId="4A0D68B5" w:rsidR="003743CD" w:rsidRPr="003743C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3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240,000</w:t>
            </w:r>
          </w:p>
        </w:tc>
        <w:tc>
          <w:tcPr>
            <w:tcW w:w="263" w:type="dxa"/>
          </w:tcPr>
          <w:p w14:paraId="5740833F" w14:textId="77777777" w:rsidR="003743CD" w:rsidRPr="003743CD" w:rsidRDefault="003743CD" w:rsidP="0037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60F7DC2E" w14:textId="08C2C358" w:rsidR="003743CD" w:rsidRPr="003743CD" w:rsidRDefault="003743CD" w:rsidP="003743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2,100,000</w:t>
            </w:r>
          </w:p>
        </w:tc>
      </w:tr>
    </w:tbl>
    <w:p w14:paraId="1D749095" w14:textId="1BDB5BBA" w:rsidR="0083480D" w:rsidRDefault="0083480D" w:rsidP="0083480D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F8CFC65" w14:textId="48BED9B3" w:rsidR="003743CD" w:rsidRPr="00F44F90" w:rsidRDefault="00BC524F" w:rsidP="00374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873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873D3">
        <w:rPr>
          <w:rFonts w:asciiTheme="majorBidi" w:hAnsiTheme="majorBidi" w:cstheme="majorBidi"/>
          <w:sz w:val="30"/>
          <w:szCs w:val="30"/>
        </w:rPr>
        <w:t xml:space="preserve">24 </w:t>
      </w:r>
      <w:r w:rsidRPr="00F873D3">
        <w:rPr>
          <w:rFonts w:asciiTheme="majorBidi" w:hAnsiTheme="majorBidi" w:cstheme="majorBidi"/>
          <w:sz w:val="30"/>
          <w:szCs w:val="30"/>
          <w:cs/>
        </w:rPr>
        <w:t>พฤษภ</w:t>
      </w:r>
      <w:r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F873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73D3">
        <w:rPr>
          <w:rFonts w:asciiTheme="majorBidi" w:hAnsiTheme="majorBidi" w:cstheme="majorBidi"/>
          <w:sz w:val="30"/>
          <w:szCs w:val="30"/>
        </w:rPr>
        <w:t>2565</w:t>
      </w:r>
      <w:r w:rsidR="003743CD" w:rsidRPr="00F873D3">
        <w:rPr>
          <w:rFonts w:asciiTheme="majorBidi" w:hAnsiTheme="majorBidi" w:cstheme="majorBidi"/>
          <w:sz w:val="30"/>
          <w:szCs w:val="30"/>
        </w:rPr>
        <w:t xml:space="preserve"> </w:t>
      </w:r>
      <w:r w:rsidR="003743CD" w:rsidRPr="00F873D3">
        <w:rPr>
          <w:rFonts w:asciiTheme="majorBidi" w:hAnsiTheme="majorBidi" w:cstheme="majorBidi"/>
          <w:sz w:val="30"/>
          <w:szCs w:val="30"/>
          <w:cs/>
        </w:rPr>
        <w:t>การประช</w:t>
      </w:r>
      <w:r w:rsidRPr="00F873D3">
        <w:rPr>
          <w:rFonts w:asciiTheme="majorBidi" w:hAnsiTheme="majorBidi" w:cstheme="majorBidi"/>
          <w:sz w:val="30"/>
          <w:szCs w:val="30"/>
          <w:cs/>
        </w:rPr>
        <w:t>ุมคณะกรรมการ</w:t>
      </w:r>
      <w:r w:rsidR="003743CD" w:rsidRPr="00BC524F">
        <w:rPr>
          <w:rFonts w:asciiTheme="majorBidi" w:hAnsiTheme="majorBidi" w:cstheme="majorBidi"/>
          <w:sz w:val="30"/>
          <w:szCs w:val="30"/>
          <w:cs/>
        </w:rPr>
        <w:t>ของบริษัทอนุมัติเรียก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 xml:space="preserve">ชำระค่าหุ้นส่วนที่เหลืออีก </w:t>
      </w:r>
      <w:r w:rsidR="003743CD" w:rsidRPr="00F44F90">
        <w:rPr>
          <w:rFonts w:asciiTheme="majorBidi" w:hAnsiTheme="majorBidi" w:cstheme="majorBidi"/>
          <w:sz w:val="30"/>
          <w:szCs w:val="30"/>
        </w:rPr>
        <w:t>1.25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="009E45E9">
        <w:rPr>
          <w:rFonts w:asciiTheme="majorBidi" w:hAnsiTheme="majorBidi" w:cstheme="majorBidi"/>
          <w:sz w:val="30"/>
          <w:szCs w:val="30"/>
          <w:cs/>
        </w:rPr>
        <w:br/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3743CD"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3743CD"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43CD" w:rsidRPr="00F44F90">
        <w:rPr>
          <w:rFonts w:asciiTheme="majorBidi" w:hAnsiTheme="majorBidi" w:cstheme="majorBidi"/>
          <w:sz w:val="30"/>
          <w:szCs w:val="30"/>
        </w:rPr>
        <w:t xml:space="preserve">300 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743CD"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>บริษัทได้รับชำระค่าหุ้นแล้วเมื่อวันที่</w:t>
      </w:r>
      <w:r w:rsidR="003743CD"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43CD" w:rsidRPr="00F44F90">
        <w:rPr>
          <w:rFonts w:asciiTheme="majorBidi" w:hAnsiTheme="majorBidi" w:cstheme="majorBidi"/>
          <w:sz w:val="30"/>
          <w:szCs w:val="30"/>
        </w:rPr>
        <w:t xml:space="preserve">14 </w:t>
      </w:r>
      <w:r w:rsidR="003743CD" w:rsidRPr="00F44F9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743CD" w:rsidRPr="00F44F90">
        <w:rPr>
          <w:rFonts w:asciiTheme="majorBidi" w:hAnsiTheme="majorBidi" w:cstheme="majorBidi"/>
          <w:sz w:val="30"/>
          <w:szCs w:val="30"/>
        </w:rPr>
        <w:t>2565</w:t>
      </w:r>
    </w:p>
    <w:p w14:paraId="495ABFDE" w14:textId="397F848F" w:rsidR="0083480D" w:rsidRPr="00F44F90" w:rsidRDefault="0083480D" w:rsidP="0083480D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06B68C4" w14:textId="09765CE9" w:rsidR="00F44F90" w:rsidRPr="00F44F90" w:rsidRDefault="00F44F90" w:rsidP="00F44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44F9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/>
          <w:sz w:val="30"/>
          <w:szCs w:val="30"/>
        </w:rPr>
        <w:t xml:space="preserve">9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4F90">
        <w:rPr>
          <w:rFonts w:asciiTheme="majorBidi" w:hAnsiTheme="majorBidi" w:cstheme="majorBidi"/>
          <w:sz w:val="30"/>
          <w:szCs w:val="30"/>
        </w:rPr>
        <w:t xml:space="preserve">2565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การประชุมวิสามัญผู้ถือหุ้นอนุมัติการออกหุ้นสามัญจำนวน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/>
          <w:sz w:val="30"/>
          <w:szCs w:val="30"/>
        </w:rPr>
        <w:t xml:space="preserve">91.5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/>
          <w:sz w:val="30"/>
          <w:szCs w:val="30"/>
        </w:rPr>
        <w:t xml:space="preserve">10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9E45E9">
        <w:rPr>
          <w:rFonts w:asciiTheme="majorBidi" w:hAnsiTheme="majorBidi" w:cstheme="majorBidi"/>
          <w:sz w:val="30"/>
          <w:szCs w:val="30"/>
          <w:cs/>
        </w:rPr>
        <w:br/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โดยเรียกชำระเต็มมูลค่า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>ซึ่งได้จดทะเบียนกับกระทรวงพาณิชย์เมื่อวันที่</w:t>
      </w:r>
      <w:r w:rsidRPr="00F44F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4F90">
        <w:rPr>
          <w:rFonts w:asciiTheme="majorBidi" w:hAnsiTheme="majorBidi" w:cstheme="majorBidi"/>
          <w:sz w:val="30"/>
          <w:szCs w:val="30"/>
        </w:rPr>
        <w:t xml:space="preserve">14 </w:t>
      </w:r>
      <w:r w:rsidRPr="00F44F9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44F90">
        <w:rPr>
          <w:rFonts w:asciiTheme="majorBidi" w:hAnsiTheme="majorBidi" w:cstheme="majorBidi"/>
          <w:sz w:val="30"/>
          <w:szCs w:val="30"/>
        </w:rPr>
        <w:t>2565</w:t>
      </w:r>
    </w:p>
    <w:p w14:paraId="409FC03F" w14:textId="77777777" w:rsidR="0083480D" w:rsidRPr="0083480D" w:rsidRDefault="0083480D" w:rsidP="0083480D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328BCDC" w14:textId="671366E7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สำรอง</w:t>
      </w:r>
      <w:r w:rsidR="00611EC2" w:rsidRPr="00611EC2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ตามกฎหมาย</w:t>
      </w:r>
    </w:p>
    <w:p w14:paraId="690D3C06" w14:textId="59E6C1D4" w:rsidR="002D4841" w:rsidRPr="0083480D" w:rsidRDefault="002D4841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5B819685" w14:textId="02045D70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(</w:t>
      </w:r>
      <w:r w:rsidRPr="00622502">
        <w:rPr>
          <w:rFonts w:asciiTheme="majorBidi" w:hAnsiTheme="majorBidi" w:cstheme="majorBidi"/>
          <w:sz w:val="30"/>
          <w:szCs w:val="30"/>
        </w:rPr>
        <w:t>“</w:t>
      </w:r>
      <w:r w:rsidRPr="0062250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2502">
        <w:rPr>
          <w:rFonts w:asciiTheme="majorBidi" w:hAnsiTheme="majorBidi" w:cstheme="majorBidi"/>
          <w:sz w:val="30"/>
          <w:szCs w:val="30"/>
        </w:rPr>
        <w:t>”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5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10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9F81DD3" w14:textId="77777777" w:rsidR="00C445FF" w:rsidRPr="0083480D" w:rsidRDefault="00C445F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</w:p>
    <w:p w14:paraId="470929DD" w14:textId="5AA1C768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รายได้ค่านายหน้า</w:t>
      </w:r>
    </w:p>
    <w:p w14:paraId="3731D427" w14:textId="77777777" w:rsidR="00A27E6F" w:rsidRPr="0083480D" w:rsidRDefault="00A27E6F" w:rsidP="00A27E6F">
      <w:pPr>
        <w:pStyle w:val="KPBody"/>
        <w:ind w:left="970"/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27E6F" w:rsidRPr="00622502" w14:paraId="2723F67E" w14:textId="77777777" w:rsidTr="00D3129B">
        <w:trPr>
          <w:trHeight w:val="70"/>
        </w:trPr>
        <w:tc>
          <w:tcPr>
            <w:tcW w:w="4680" w:type="dxa"/>
            <w:vAlign w:val="bottom"/>
          </w:tcPr>
          <w:p w14:paraId="0DA49DBC" w14:textId="77777777" w:rsidR="00A27E6F" w:rsidRPr="00622502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F43E64C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E6E9DE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7A6D805" w14:textId="2425C710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6BA00B9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8BA88ED" w14:textId="0CA5C520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4422F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A27E6F" w:rsidRPr="00622502" w14:paraId="217386CF" w14:textId="77777777" w:rsidTr="00D3129B">
        <w:tc>
          <w:tcPr>
            <w:tcW w:w="4680" w:type="dxa"/>
          </w:tcPr>
          <w:p w14:paraId="29B40622" w14:textId="77777777" w:rsidR="00A27E6F" w:rsidRPr="00622502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5C0F54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0692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99EF05" w14:textId="77777777" w:rsidR="00A27E6F" w:rsidRPr="0085608E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2CC" w:rsidRPr="00622502" w14:paraId="410DFE37" w14:textId="77777777" w:rsidTr="00D3129B">
        <w:tc>
          <w:tcPr>
            <w:tcW w:w="4680" w:type="dxa"/>
          </w:tcPr>
          <w:p w14:paraId="68076D91" w14:textId="77777777" w:rsidR="007C42CC" w:rsidRPr="00622502" w:rsidRDefault="007C42CC" w:rsidP="007C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70" w:type="dxa"/>
          </w:tcPr>
          <w:p w14:paraId="000340A0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2F1A6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8D37A3" w14:textId="02545F51" w:rsidR="007C42CC" w:rsidRPr="00622502" w:rsidRDefault="007C42C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C42CC">
              <w:rPr>
                <w:rFonts w:asciiTheme="majorBidi" w:hAnsiTheme="majorBidi" w:cstheme="majorBidi"/>
                <w:sz w:val="30"/>
                <w:szCs w:val="30"/>
              </w:rPr>
              <w:t xml:space="preserve"> 925,207 </w:t>
            </w:r>
          </w:p>
        </w:tc>
        <w:tc>
          <w:tcPr>
            <w:tcW w:w="270" w:type="dxa"/>
          </w:tcPr>
          <w:p w14:paraId="4E9C30B5" w14:textId="77777777" w:rsidR="007C42CC" w:rsidRPr="00622502" w:rsidRDefault="007C42CC" w:rsidP="007C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572B2" w14:textId="19EF937E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1,219,269</w:t>
            </w:r>
          </w:p>
        </w:tc>
      </w:tr>
      <w:tr w:rsidR="007C42CC" w:rsidRPr="00622502" w14:paraId="125363DD" w14:textId="77777777" w:rsidTr="00D3129B">
        <w:tc>
          <w:tcPr>
            <w:tcW w:w="4680" w:type="dxa"/>
          </w:tcPr>
          <w:p w14:paraId="50DE5EDE" w14:textId="77777777" w:rsidR="007C42CC" w:rsidRPr="00622502" w:rsidRDefault="007C42CC" w:rsidP="007C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70" w:type="dxa"/>
          </w:tcPr>
          <w:p w14:paraId="7DEA5126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80B3A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13839D" w14:textId="79D969C8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C42CC">
              <w:rPr>
                <w:rFonts w:asciiTheme="majorBidi" w:hAnsiTheme="majorBidi" w:cstheme="majorBidi"/>
                <w:sz w:val="30"/>
                <w:szCs w:val="30"/>
              </w:rPr>
              <w:t xml:space="preserve"> 46,533 </w:t>
            </w:r>
          </w:p>
        </w:tc>
        <w:tc>
          <w:tcPr>
            <w:tcW w:w="270" w:type="dxa"/>
          </w:tcPr>
          <w:p w14:paraId="4DAD0C2E" w14:textId="77777777" w:rsidR="007C42CC" w:rsidRPr="00622502" w:rsidRDefault="007C42CC" w:rsidP="007C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91B27" w14:textId="13FABF20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60,245</w:t>
            </w:r>
          </w:p>
        </w:tc>
      </w:tr>
      <w:tr w:rsidR="007C42CC" w:rsidRPr="00622502" w14:paraId="3669D9C3" w14:textId="77777777" w:rsidTr="00D3129B">
        <w:tc>
          <w:tcPr>
            <w:tcW w:w="4680" w:type="dxa"/>
          </w:tcPr>
          <w:p w14:paraId="242ACDB6" w14:textId="77777777" w:rsidR="007C42CC" w:rsidRPr="00622502" w:rsidRDefault="007C42CC" w:rsidP="007C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92280FB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AEA0F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2293A" w14:textId="24BC292D" w:rsidR="007C42CC" w:rsidRPr="007C42CC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971,740 </w:t>
            </w:r>
          </w:p>
        </w:tc>
        <w:tc>
          <w:tcPr>
            <w:tcW w:w="270" w:type="dxa"/>
          </w:tcPr>
          <w:p w14:paraId="49E45F80" w14:textId="77777777" w:rsidR="007C42CC" w:rsidRPr="00622502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08BA3" w14:textId="5AE37D33" w:rsidR="007C42CC" w:rsidRPr="00574738" w:rsidRDefault="007C42CC" w:rsidP="007C4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1,279,514</w:t>
            </w:r>
          </w:p>
        </w:tc>
      </w:tr>
    </w:tbl>
    <w:p w14:paraId="29D8C281" w14:textId="77777777" w:rsidR="00F44F90" w:rsidRPr="00F44F90" w:rsidRDefault="00F44F90" w:rsidP="00F44F90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C718294" w14:textId="3D3B5FD8" w:rsidR="004504DE" w:rsidRPr="0085608E" w:rsidRDefault="004504DE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08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</w:t>
      </w:r>
      <w:r w:rsidRPr="0085608E">
        <w:rPr>
          <w:rFonts w:asciiTheme="majorBidi" w:hAnsiTheme="majorBidi"/>
          <w:b/>
          <w:bCs/>
          <w:sz w:val="30"/>
          <w:szCs w:val="30"/>
          <w:cs/>
          <w:lang w:bidi="th-TH"/>
        </w:rPr>
        <w:t>ค่าธรรมเนียมและบริการ</w:t>
      </w:r>
    </w:p>
    <w:p w14:paraId="73DF723C" w14:textId="77777777" w:rsidR="00A27E6F" w:rsidRPr="0083480D" w:rsidRDefault="00A27E6F" w:rsidP="00A27E6F">
      <w:pPr>
        <w:pStyle w:val="KPBody"/>
        <w:ind w:left="970"/>
        <w:rPr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A27E6F" w:rsidRPr="00622502" w14:paraId="66975733" w14:textId="77777777" w:rsidTr="00A27E6F">
        <w:trPr>
          <w:trHeight w:val="70"/>
        </w:trPr>
        <w:tc>
          <w:tcPr>
            <w:tcW w:w="4680" w:type="dxa"/>
            <w:vAlign w:val="bottom"/>
          </w:tcPr>
          <w:p w14:paraId="5E2E6693" w14:textId="77777777" w:rsidR="00A27E6F" w:rsidRPr="00622502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521FC21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D258F3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7AB4FBF" w14:textId="2026090F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21F3AC3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731E25A6" w14:textId="351FC1D3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27E6F" w:rsidRPr="00622502" w14:paraId="64A6969D" w14:textId="77777777" w:rsidTr="00D3129B">
        <w:tc>
          <w:tcPr>
            <w:tcW w:w="4680" w:type="dxa"/>
          </w:tcPr>
          <w:p w14:paraId="56F93025" w14:textId="77777777" w:rsidR="00A27E6F" w:rsidRPr="00622502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B8D582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39C71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5FF56813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420F" w:rsidRPr="00622502" w14:paraId="5B45E820" w14:textId="77777777" w:rsidTr="00A27E6F">
        <w:tc>
          <w:tcPr>
            <w:tcW w:w="4680" w:type="dxa"/>
          </w:tcPr>
          <w:p w14:paraId="65ECEC96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170" w:type="dxa"/>
          </w:tcPr>
          <w:p w14:paraId="4D3D1161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09CBE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9EB14" w14:textId="0CDC62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420F">
              <w:rPr>
                <w:rFonts w:asciiTheme="majorBidi" w:hAnsiTheme="majorBidi" w:cstheme="majorBidi"/>
                <w:sz w:val="30"/>
                <w:szCs w:val="30"/>
              </w:rPr>
              <w:t>167,367</w:t>
            </w:r>
          </w:p>
        </w:tc>
        <w:tc>
          <w:tcPr>
            <w:tcW w:w="270" w:type="dxa"/>
          </w:tcPr>
          <w:p w14:paraId="2D5C581A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AAC9E68" w14:textId="15028EF4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408,539</w:t>
            </w:r>
          </w:p>
        </w:tc>
      </w:tr>
      <w:tr w:rsidR="0083480D" w:rsidRPr="00622502" w14:paraId="38D89405" w14:textId="77777777" w:rsidTr="00A27E6F">
        <w:tc>
          <w:tcPr>
            <w:tcW w:w="4680" w:type="dxa"/>
          </w:tcPr>
          <w:p w14:paraId="26185DA2" w14:textId="604042C2" w:rsidR="0083480D" w:rsidRPr="00622502" w:rsidRDefault="0083480D" w:rsidP="0083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รายได้ค่าธรรมเนียมการจัดการกองทุนส่วนบุคคล</w:t>
            </w:r>
          </w:p>
        </w:tc>
        <w:tc>
          <w:tcPr>
            <w:tcW w:w="1170" w:type="dxa"/>
          </w:tcPr>
          <w:p w14:paraId="0FCCC5A7" w14:textId="77777777" w:rsidR="0083480D" w:rsidRPr="00622502" w:rsidRDefault="0083480D" w:rsidP="00834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5B2E" w14:textId="77777777" w:rsidR="0083480D" w:rsidRPr="00622502" w:rsidRDefault="0083480D" w:rsidP="00834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C071" w14:textId="1C4DED10" w:rsidR="0083480D" w:rsidRDefault="0083480D" w:rsidP="00834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420F">
              <w:rPr>
                <w:rFonts w:asciiTheme="majorBidi" w:hAnsiTheme="majorBidi" w:cstheme="majorBidi"/>
                <w:sz w:val="30"/>
                <w:szCs w:val="30"/>
              </w:rPr>
              <w:t>75,031</w:t>
            </w:r>
          </w:p>
        </w:tc>
        <w:tc>
          <w:tcPr>
            <w:tcW w:w="270" w:type="dxa"/>
          </w:tcPr>
          <w:p w14:paraId="72406286" w14:textId="77777777" w:rsidR="0083480D" w:rsidRPr="00622502" w:rsidRDefault="0083480D" w:rsidP="00834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B10A6B7" w14:textId="748C3775" w:rsidR="0083480D" w:rsidRPr="0085608E" w:rsidRDefault="0083480D" w:rsidP="00834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43,559</w:t>
            </w:r>
          </w:p>
        </w:tc>
      </w:tr>
      <w:tr w:rsidR="00B8420F" w:rsidRPr="00622502" w14:paraId="1982ECA9" w14:textId="77777777" w:rsidTr="00A27E6F">
        <w:tc>
          <w:tcPr>
            <w:tcW w:w="4680" w:type="dxa"/>
          </w:tcPr>
          <w:p w14:paraId="23E7067E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70" w:type="dxa"/>
          </w:tcPr>
          <w:p w14:paraId="70F0D4B4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D01CA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DA7ABA" w14:textId="75EA28DE" w:rsidR="00B8420F" w:rsidRPr="00622502" w:rsidRDefault="00B8420F" w:rsidP="008348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2EAF8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21CE4D1" w14:textId="20E37731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65,897</w:t>
            </w:r>
          </w:p>
        </w:tc>
      </w:tr>
      <w:tr w:rsidR="00B8420F" w:rsidRPr="00622502" w14:paraId="3CAE59E4" w14:textId="77777777" w:rsidTr="00A27E6F">
        <w:tc>
          <w:tcPr>
            <w:tcW w:w="4680" w:type="dxa"/>
          </w:tcPr>
          <w:p w14:paraId="63D6183E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76CEA27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F95AA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D56C7" w14:textId="6A723643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420F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02F6D6BB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2986D85" w14:textId="6C28EA9E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B8420F" w:rsidRPr="00622502" w14:paraId="492B6790" w14:textId="77777777" w:rsidTr="00A27E6F">
        <w:tc>
          <w:tcPr>
            <w:tcW w:w="4680" w:type="dxa"/>
          </w:tcPr>
          <w:p w14:paraId="07BB50C1" w14:textId="77777777" w:rsidR="00B8420F" w:rsidRPr="00622502" w:rsidRDefault="00B8420F" w:rsidP="00B8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815B62F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FA26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5B4BD0" w14:textId="3A989F7A" w:rsidR="00B8420F" w:rsidRPr="00B8420F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242,715</w:t>
            </w:r>
          </w:p>
        </w:tc>
        <w:tc>
          <w:tcPr>
            <w:tcW w:w="270" w:type="dxa"/>
          </w:tcPr>
          <w:p w14:paraId="4F783364" w14:textId="77777777" w:rsidR="00B8420F" w:rsidRPr="00622502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587272" w14:textId="1E152F25" w:rsidR="00B8420F" w:rsidRPr="00574738" w:rsidRDefault="00B8420F" w:rsidP="00B842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518,436</w:t>
            </w:r>
          </w:p>
        </w:tc>
      </w:tr>
    </w:tbl>
    <w:p w14:paraId="5120C59D" w14:textId="77777777" w:rsidR="008C4461" w:rsidRDefault="008C4461" w:rsidP="008C446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84C701C" w14:textId="0155BC2D" w:rsidR="00124B3C" w:rsidRPr="00622502" w:rsidRDefault="00124B3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รายได้ดอกเบี้ย</w:t>
      </w:r>
    </w:p>
    <w:p w14:paraId="4A11DF74" w14:textId="77777777" w:rsidR="00A27E6F" w:rsidRPr="00C445FF" w:rsidRDefault="00A27E6F" w:rsidP="00A27E6F">
      <w:pPr>
        <w:pStyle w:val="KPBody"/>
        <w:ind w:left="970"/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A27E6F" w:rsidRPr="00622502" w14:paraId="36EB8270" w14:textId="77777777" w:rsidTr="00D3129B">
        <w:trPr>
          <w:trHeight w:val="70"/>
        </w:trPr>
        <w:tc>
          <w:tcPr>
            <w:tcW w:w="4680" w:type="dxa"/>
            <w:vAlign w:val="bottom"/>
          </w:tcPr>
          <w:p w14:paraId="2AB6504A" w14:textId="77777777" w:rsidR="00A27E6F" w:rsidRPr="00622502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F32F6FC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9DBB1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3ADED58" w14:textId="2EB25A03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2770CDB" w14:textId="77777777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1C34F6C4" w14:textId="64F2E031" w:rsidR="00A27E6F" w:rsidRPr="00622502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A27E6F" w:rsidRPr="00622502" w14:paraId="6702FEEA" w14:textId="77777777" w:rsidTr="00A27E6F">
        <w:tc>
          <w:tcPr>
            <w:tcW w:w="4680" w:type="dxa"/>
          </w:tcPr>
          <w:p w14:paraId="03F7D63D" w14:textId="77777777" w:rsidR="00A27E6F" w:rsidRPr="00622502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E28394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E9F0D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088B135" w14:textId="77777777" w:rsidR="00A27E6F" w:rsidRPr="00622502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F90" w:rsidRPr="00622502" w14:paraId="751D116E" w14:textId="77777777" w:rsidTr="00D3129B">
        <w:trPr>
          <w:trHeight w:val="443"/>
        </w:trPr>
        <w:tc>
          <w:tcPr>
            <w:tcW w:w="4680" w:type="dxa"/>
          </w:tcPr>
          <w:p w14:paraId="752E001E" w14:textId="020E1406" w:rsidR="00F44F90" w:rsidRPr="00C445FF" w:rsidRDefault="00F44F90" w:rsidP="00F4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รายได้ดอกเบี้ยจากอนุพันธ์</w:t>
            </w:r>
          </w:p>
        </w:tc>
        <w:tc>
          <w:tcPr>
            <w:tcW w:w="1170" w:type="dxa"/>
          </w:tcPr>
          <w:p w14:paraId="00C779EF" w14:textId="77777777" w:rsidR="00F44F90" w:rsidRPr="00622502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D8330" w14:textId="77777777" w:rsidR="00F44F90" w:rsidRPr="00622502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EBF93" w14:textId="7122D7E2" w:rsidR="00F44F90" w:rsidRPr="00821519" w:rsidRDefault="00F44F90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1519">
              <w:rPr>
                <w:rFonts w:asciiTheme="majorBidi" w:hAnsiTheme="majorBidi" w:cstheme="majorBidi"/>
                <w:sz w:val="30"/>
                <w:szCs w:val="30"/>
              </w:rPr>
              <w:t>201,927</w:t>
            </w:r>
          </w:p>
        </w:tc>
        <w:tc>
          <w:tcPr>
            <w:tcW w:w="270" w:type="dxa"/>
          </w:tcPr>
          <w:p w14:paraId="28C84870" w14:textId="77777777" w:rsidR="00F44F90" w:rsidRPr="00622502" w:rsidRDefault="00F44F90" w:rsidP="00F4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8FC8F4" w14:textId="60C0F1A9" w:rsidR="00F44F90" w:rsidRPr="0085608E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28,716</w:t>
            </w:r>
          </w:p>
        </w:tc>
      </w:tr>
      <w:tr w:rsidR="00821519" w:rsidRPr="00622502" w14:paraId="27AE7095" w14:textId="77777777" w:rsidTr="00D3129B">
        <w:trPr>
          <w:trHeight w:val="443"/>
        </w:trPr>
        <w:tc>
          <w:tcPr>
            <w:tcW w:w="4680" w:type="dxa"/>
          </w:tcPr>
          <w:p w14:paraId="78FA4DD7" w14:textId="77777777" w:rsidR="00821519" w:rsidRPr="00C445FF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170" w:type="dxa"/>
          </w:tcPr>
          <w:p w14:paraId="35893475" w14:textId="77777777" w:rsidR="00821519" w:rsidRPr="00622502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E3003" w14:textId="77777777" w:rsidR="00821519" w:rsidRPr="00622502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4D62F" w14:textId="66D1BF01" w:rsidR="00821519" w:rsidRPr="00622502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1519">
              <w:rPr>
                <w:rFonts w:asciiTheme="majorBidi" w:hAnsiTheme="majorBidi" w:cstheme="majorBidi"/>
                <w:sz w:val="30"/>
                <w:szCs w:val="30"/>
              </w:rPr>
              <w:t>56,185</w:t>
            </w:r>
          </w:p>
        </w:tc>
        <w:tc>
          <w:tcPr>
            <w:tcW w:w="270" w:type="dxa"/>
          </w:tcPr>
          <w:p w14:paraId="61497C8C" w14:textId="77777777" w:rsidR="00821519" w:rsidRPr="00622502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B3BFEE5" w14:textId="49BABDAC" w:rsidR="00821519" w:rsidRPr="00622502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32,168</w:t>
            </w:r>
          </w:p>
        </w:tc>
      </w:tr>
      <w:tr w:rsidR="00F44F90" w:rsidRPr="00E70FBD" w14:paraId="181A6289" w14:textId="77777777" w:rsidTr="00D3129B">
        <w:tc>
          <w:tcPr>
            <w:tcW w:w="4680" w:type="dxa"/>
          </w:tcPr>
          <w:p w14:paraId="2D573C12" w14:textId="54B67BAA" w:rsidR="00F44F90" w:rsidRPr="00E70FBD" w:rsidRDefault="00F44F90" w:rsidP="00F4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170" w:type="dxa"/>
          </w:tcPr>
          <w:p w14:paraId="06A84580" w14:textId="77777777" w:rsidR="00F44F90" w:rsidRPr="00E70FBD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EF381" w14:textId="77777777" w:rsidR="00F44F90" w:rsidRPr="00E70FBD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505197" w14:textId="27C8C6D8" w:rsidR="00F44F90" w:rsidRPr="00E70FBD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5,536</w:t>
            </w:r>
          </w:p>
        </w:tc>
        <w:tc>
          <w:tcPr>
            <w:tcW w:w="270" w:type="dxa"/>
          </w:tcPr>
          <w:p w14:paraId="2156CA67" w14:textId="77777777" w:rsidR="00F44F90" w:rsidRPr="00E70FBD" w:rsidRDefault="00F44F90" w:rsidP="00F44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99F8768" w14:textId="2886041E" w:rsidR="00F44F90" w:rsidRPr="00E70FBD" w:rsidRDefault="00F44F90" w:rsidP="00F44F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6,015</w:t>
            </w:r>
          </w:p>
        </w:tc>
      </w:tr>
      <w:tr w:rsidR="00821519" w:rsidRPr="00E70FBD" w14:paraId="3D1E31A6" w14:textId="77777777" w:rsidTr="00D3129B">
        <w:tc>
          <w:tcPr>
            <w:tcW w:w="4680" w:type="dxa"/>
          </w:tcPr>
          <w:p w14:paraId="43B937D2" w14:textId="77777777" w:rsidR="00821519" w:rsidRPr="00E70FBD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170" w:type="dxa"/>
          </w:tcPr>
          <w:p w14:paraId="339F3A8C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DCBB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41E3E6" w14:textId="746DFD51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3,686</w:t>
            </w:r>
          </w:p>
        </w:tc>
        <w:tc>
          <w:tcPr>
            <w:tcW w:w="270" w:type="dxa"/>
          </w:tcPr>
          <w:p w14:paraId="38D0D309" w14:textId="77777777" w:rsidR="00821519" w:rsidRPr="00E70FBD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E3CCA00" w14:textId="1B0C9C2E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18,464</w:t>
            </w:r>
          </w:p>
        </w:tc>
      </w:tr>
      <w:tr w:rsidR="00821519" w:rsidRPr="00E70FBD" w14:paraId="2E1E248E" w14:textId="77777777" w:rsidTr="00D3129B">
        <w:tc>
          <w:tcPr>
            <w:tcW w:w="4680" w:type="dxa"/>
          </w:tcPr>
          <w:p w14:paraId="45F39A01" w14:textId="77777777" w:rsidR="00821519" w:rsidRPr="00E70FBD" w:rsidRDefault="00821519" w:rsidP="00F3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D67FDE4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3F264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6A2A6" w14:textId="4C357CC5" w:rsidR="00821519" w:rsidRPr="00E70FBD" w:rsidRDefault="00F44F90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01CA7640" w14:textId="77777777" w:rsidR="00821519" w:rsidRPr="00E70FBD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2734B7" w14:textId="7E1BA809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821519" w:rsidRPr="00E70FBD" w14:paraId="42A4608C" w14:textId="77777777" w:rsidTr="00D3129B">
        <w:tc>
          <w:tcPr>
            <w:tcW w:w="4680" w:type="dxa"/>
          </w:tcPr>
          <w:p w14:paraId="556D1E6C" w14:textId="77777777" w:rsidR="00821519" w:rsidRPr="00E70FBD" w:rsidRDefault="00821519" w:rsidP="00821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634EFF9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6FC06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5F407C" w14:textId="700BCB7C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267,808</w:t>
            </w:r>
          </w:p>
        </w:tc>
        <w:tc>
          <w:tcPr>
            <w:tcW w:w="270" w:type="dxa"/>
          </w:tcPr>
          <w:p w14:paraId="78398167" w14:textId="77777777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263AA3" w14:textId="58A8E0ED" w:rsidR="00821519" w:rsidRPr="00E70FBD" w:rsidRDefault="00821519" w:rsidP="008215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85,496</w:t>
            </w:r>
          </w:p>
        </w:tc>
      </w:tr>
    </w:tbl>
    <w:p w14:paraId="63AF792F" w14:textId="40B66EA3" w:rsidR="008C4461" w:rsidRPr="00E70FBD" w:rsidRDefault="008C4461" w:rsidP="0085608E">
      <w:pPr>
        <w:pStyle w:val="KPBody"/>
      </w:pPr>
      <w:r w:rsidRPr="00E70FBD">
        <w:br w:type="page"/>
      </w:r>
    </w:p>
    <w:p w14:paraId="7636B943" w14:textId="19DC9F0B" w:rsidR="002D4841" w:rsidRPr="00E70FBD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73D0CD15" w14:textId="77777777" w:rsidR="00A27E6F" w:rsidRPr="00F873D3" w:rsidRDefault="00A27E6F" w:rsidP="00A27E6F">
      <w:pPr>
        <w:pStyle w:val="ListParagraph"/>
        <w:ind w:left="970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27E6F" w:rsidRPr="00E70FBD" w14:paraId="0C37BB2E" w14:textId="77777777" w:rsidTr="00D3129B">
        <w:trPr>
          <w:trHeight w:val="70"/>
        </w:trPr>
        <w:tc>
          <w:tcPr>
            <w:tcW w:w="4680" w:type="dxa"/>
            <w:vAlign w:val="bottom"/>
          </w:tcPr>
          <w:p w14:paraId="2C5898B0" w14:textId="77777777" w:rsidR="00A27E6F" w:rsidRPr="00E70FBD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DE66DBB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C0C77F2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5627706" w14:textId="280E7CC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1D7D019D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FB3B51B" w14:textId="76CC701E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27E6F" w:rsidRPr="00E70FBD" w14:paraId="738AC10C" w14:textId="77777777" w:rsidTr="00A27E6F">
        <w:tc>
          <w:tcPr>
            <w:tcW w:w="4680" w:type="dxa"/>
          </w:tcPr>
          <w:p w14:paraId="51149C8A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C64941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50467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DB6A953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E70FBD" w14:paraId="3F78F79E" w14:textId="77777777" w:rsidTr="00D3129B">
        <w:tc>
          <w:tcPr>
            <w:tcW w:w="4680" w:type="dxa"/>
          </w:tcPr>
          <w:p w14:paraId="2D1CD8C7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กำไร </w:t>
            </w:r>
            <w:r w:rsidRPr="00E70FBD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  <w:r w:rsidRPr="00E70FBD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46B52807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D774D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687E3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7CACF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AC3BA4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A5C" w:rsidRPr="00E70FBD" w14:paraId="22997A46" w14:textId="77777777" w:rsidTr="00D3129B">
        <w:tc>
          <w:tcPr>
            <w:tcW w:w="4680" w:type="dxa"/>
          </w:tcPr>
          <w:p w14:paraId="1EC0379A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4F21C232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DB4B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0B200" w14:textId="7E2892EE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179,</w:t>
            </w:r>
            <w:r w:rsidR="00672BDF" w:rsidRPr="00E70FBD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06D9771B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BAF6C3" w14:textId="457DD539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229,428</w:t>
            </w:r>
          </w:p>
        </w:tc>
      </w:tr>
      <w:tr w:rsidR="00112A5C" w:rsidRPr="00E70FBD" w14:paraId="4DC36B5B" w14:textId="77777777" w:rsidTr="00D3129B">
        <w:tc>
          <w:tcPr>
            <w:tcW w:w="4680" w:type="dxa"/>
          </w:tcPr>
          <w:p w14:paraId="74F48453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เงินลงทุนอื่น </w:t>
            </w:r>
          </w:p>
        </w:tc>
        <w:tc>
          <w:tcPr>
            <w:tcW w:w="1170" w:type="dxa"/>
          </w:tcPr>
          <w:p w14:paraId="63856D7E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67908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1DDDDB" w14:textId="5FEB2B0F" w:rsidR="00112A5C" w:rsidRPr="00E70FBD" w:rsidRDefault="00672BDF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79D4EC01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6ECD35" w14:textId="0078D5C7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</w:tr>
      <w:tr w:rsidR="00112A5C" w:rsidRPr="00E70FBD" w14:paraId="0022DF3D" w14:textId="77777777" w:rsidTr="00D3129B">
        <w:tc>
          <w:tcPr>
            <w:tcW w:w="4680" w:type="dxa"/>
          </w:tcPr>
          <w:p w14:paraId="5CFA5AB3" w14:textId="5CB28B02" w:rsidR="00112A5C" w:rsidRPr="00E70FBD" w:rsidRDefault="0095759B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112A5C"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(ขาดทุน) จากอนุพันธ์เพื่อค้า</w:t>
            </w:r>
          </w:p>
        </w:tc>
        <w:tc>
          <w:tcPr>
            <w:tcW w:w="1170" w:type="dxa"/>
          </w:tcPr>
          <w:p w14:paraId="0B765A4D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2E435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A9B3DA" w14:textId="6C0AB03E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206,547</w:t>
            </w:r>
          </w:p>
        </w:tc>
        <w:tc>
          <w:tcPr>
            <w:tcW w:w="270" w:type="dxa"/>
          </w:tcPr>
          <w:p w14:paraId="59656991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8FC26F" w14:textId="45DA4380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(110,913)</w:t>
            </w:r>
          </w:p>
        </w:tc>
      </w:tr>
      <w:tr w:rsidR="00112A5C" w:rsidRPr="00E70FBD" w14:paraId="3C42C9A3" w14:textId="77777777" w:rsidTr="00D3129B">
        <w:tc>
          <w:tcPr>
            <w:tcW w:w="4680" w:type="dxa"/>
          </w:tcPr>
          <w:p w14:paraId="54DAE281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C30434E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30AC3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0A565" w14:textId="71183734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56,538</w:t>
            </w:r>
          </w:p>
        </w:tc>
        <w:tc>
          <w:tcPr>
            <w:tcW w:w="270" w:type="dxa"/>
          </w:tcPr>
          <w:p w14:paraId="4FA5E344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0C7DCC" w14:textId="32322237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31,058</w:t>
            </w:r>
          </w:p>
        </w:tc>
      </w:tr>
      <w:tr w:rsidR="00112A5C" w:rsidRPr="00E70FBD" w14:paraId="0963A31B" w14:textId="77777777" w:rsidTr="00D3129B">
        <w:tc>
          <w:tcPr>
            <w:tcW w:w="4680" w:type="dxa"/>
          </w:tcPr>
          <w:p w14:paraId="693E337A" w14:textId="77777777" w:rsidR="00112A5C" w:rsidRPr="00E70FBD" w:rsidRDefault="00112A5C" w:rsidP="0011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249B12E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EDBB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2E55E" w14:textId="490AA952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442,343</w:t>
            </w:r>
          </w:p>
        </w:tc>
        <w:tc>
          <w:tcPr>
            <w:tcW w:w="270" w:type="dxa"/>
          </w:tcPr>
          <w:p w14:paraId="77761718" w14:textId="77777777" w:rsidR="00112A5C" w:rsidRPr="00E70FBD" w:rsidRDefault="00112A5C" w:rsidP="00112A5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0ECA8" w14:textId="5BDC0C4C" w:rsidR="00112A5C" w:rsidRPr="00E70FBD" w:rsidRDefault="00112A5C" w:rsidP="00672B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149,434</w:t>
            </w:r>
          </w:p>
        </w:tc>
      </w:tr>
    </w:tbl>
    <w:p w14:paraId="6735DD63" w14:textId="3AE478F3" w:rsidR="002C4AE1" w:rsidRPr="00F873D3" w:rsidRDefault="002C4AE1" w:rsidP="00F94582">
      <w:pPr>
        <w:rPr>
          <w:rFonts w:asciiTheme="majorBidi" w:hAnsiTheme="majorBidi" w:cstheme="majorBidi"/>
          <w:sz w:val="24"/>
          <w:szCs w:val="24"/>
        </w:rPr>
      </w:pPr>
    </w:p>
    <w:p w14:paraId="4CEA6ECE" w14:textId="58C2FF69" w:rsidR="00F767BB" w:rsidRPr="00E70FBD" w:rsidRDefault="122CDE8A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45" w:name="OLE_LINK9"/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รายได้อื่น</w:t>
      </w:r>
    </w:p>
    <w:p w14:paraId="6662B1B5" w14:textId="77777777" w:rsidR="00A27E6F" w:rsidRPr="00F873D3" w:rsidRDefault="00A27E6F" w:rsidP="00A27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70"/>
        <w:rPr>
          <w:rFonts w:asciiTheme="majorBidi" w:hAnsiTheme="majorBidi" w:cstheme="majorBidi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A27E6F" w:rsidRPr="00E70FBD" w14:paraId="61F601C4" w14:textId="77777777" w:rsidTr="00D3129B">
        <w:trPr>
          <w:trHeight w:val="70"/>
        </w:trPr>
        <w:tc>
          <w:tcPr>
            <w:tcW w:w="4950" w:type="dxa"/>
            <w:vAlign w:val="bottom"/>
          </w:tcPr>
          <w:p w14:paraId="73485D25" w14:textId="77777777" w:rsidR="00A27E6F" w:rsidRPr="00E70FBD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A2A3FF7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1E4B363" w14:textId="026D5ECA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3DC28979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6B20BCC0" w14:textId="20DF069E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27E6F" w:rsidRPr="00E70FBD" w14:paraId="1F88BB67" w14:textId="77777777" w:rsidTr="00D3129B">
        <w:tc>
          <w:tcPr>
            <w:tcW w:w="4950" w:type="dxa"/>
          </w:tcPr>
          <w:p w14:paraId="35AEAB53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EF50F1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6000F375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CEB" w:rsidRPr="00E70FBD" w14:paraId="4303F710" w14:textId="77777777" w:rsidTr="00D3129B">
        <w:tc>
          <w:tcPr>
            <w:tcW w:w="4950" w:type="dxa"/>
          </w:tcPr>
          <w:p w14:paraId="5B8A2779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</w:t>
            </w:r>
            <w:r w:rsidRPr="00E70F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70" w:type="dxa"/>
          </w:tcPr>
          <w:p w14:paraId="5E192A9E" w14:textId="7777777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4CB30" w14:textId="79B3A80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19,446</w:t>
            </w:r>
          </w:p>
        </w:tc>
        <w:tc>
          <w:tcPr>
            <w:tcW w:w="270" w:type="dxa"/>
          </w:tcPr>
          <w:p w14:paraId="2F73B779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55257EE" w14:textId="16AAE23A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15,422</w:t>
            </w:r>
          </w:p>
        </w:tc>
      </w:tr>
      <w:tr w:rsidR="00183CB6" w:rsidRPr="00E70FBD" w14:paraId="6350A423" w14:textId="77777777" w:rsidTr="00D3129B">
        <w:tc>
          <w:tcPr>
            <w:tcW w:w="4950" w:type="dxa"/>
          </w:tcPr>
          <w:p w14:paraId="555D4A69" w14:textId="07D3B363" w:rsidR="00183CB6" w:rsidRPr="00E70FBD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ที่เกี่ยวข้องกับธุรกิจหลักทรัพย์</w:t>
            </w:r>
          </w:p>
        </w:tc>
        <w:tc>
          <w:tcPr>
            <w:tcW w:w="1170" w:type="dxa"/>
          </w:tcPr>
          <w:p w14:paraId="76FC8219" w14:textId="77777777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17DEC2" w14:textId="5F959203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15,226</w:t>
            </w:r>
          </w:p>
        </w:tc>
        <w:tc>
          <w:tcPr>
            <w:tcW w:w="270" w:type="dxa"/>
          </w:tcPr>
          <w:p w14:paraId="3EC9A50C" w14:textId="77777777" w:rsidR="00183CB6" w:rsidRPr="00E70FBD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CD9EC4" w14:textId="080F6E03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83CB6" w:rsidRPr="00E70FBD" w14:paraId="38B24E42" w14:textId="77777777" w:rsidTr="00D3129B">
        <w:tc>
          <w:tcPr>
            <w:tcW w:w="4950" w:type="dxa"/>
          </w:tcPr>
          <w:p w14:paraId="3E056614" w14:textId="6868DCD8" w:rsidR="00183CB6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</w:t>
            </w:r>
            <w:r w:rsidR="00A719F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จัดอบรม</w:t>
            </w:r>
          </w:p>
        </w:tc>
        <w:tc>
          <w:tcPr>
            <w:tcW w:w="1170" w:type="dxa"/>
          </w:tcPr>
          <w:p w14:paraId="7029D964" w14:textId="77777777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85C026" w14:textId="3B2C1889" w:rsidR="00183CB6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13,714</w:t>
            </w:r>
          </w:p>
        </w:tc>
        <w:tc>
          <w:tcPr>
            <w:tcW w:w="270" w:type="dxa"/>
          </w:tcPr>
          <w:p w14:paraId="76293E27" w14:textId="77777777" w:rsidR="00183CB6" w:rsidRPr="00E70FBD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74261E5" w14:textId="25B62526" w:rsidR="00183CB6" w:rsidRDefault="00183CB6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CB6" w:rsidRPr="00E70FBD" w14:paraId="68928947" w14:textId="77777777" w:rsidTr="00D3129B">
        <w:tc>
          <w:tcPr>
            <w:tcW w:w="4950" w:type="dxa"/>
          </w:tcPr>
          <w:p w14:paraId="52911536" w14:textId="0065FF76" w:rsidR="00183CB6" w:rsidRPr="00E70FBD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รายได้อื่นกับกิจการที่เกี่ยวข้องกัน</w:t>
            </w:r>
          </w:p>
        </w:tc>
        <w:tc>
          <w:tcPr>
            <w:tcW w:w="1170" w:type="dxa"/>
          </w:tcPr>
          <w:p w14:paraId="22E78CFD" w14:textId="640607F7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28188D9E" w14:textId="566C6E1D" w:rsidR="00183CB6" w:rsidRPr="00E70FBD" w:rsidRDefault="00183CB6" w:rsidP="00183C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5,842</w:t>
            </w:r>
          </w:p>
        </w:tc>
        <w:tc>
          <w:tcPr>
            <w:tcW w:w="270" w:type="dxa"/>
          </w:tcPr>
          <w:p w14:paraId="50FDB9B8" w14:textId="77777777" w:rsidR="00183CB6" w:rsidRPr="00E70FBD" w:rsidRDefault="00183CB6" w:rsidP="0018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0CAA116" w14:textId="18C93F88" w:rsidR="00183CB6" w:rsidRPr="00E70FBD" w:rsidRDefault="00183CB6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2CEB" w:rsidRPr="00E70FBD" w14:paraId="012293D3" w14:textId="77777777" w:rsidTr="00D3129B">
        <w:tc>
          <w:tcPr>
            <w:tcW w:w="4950" w:type="dxa"/>
          </w:tcPr>
          <w:p w14:paraId="0A2A0419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  <w:r w:rsidRPr="00E70F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170" w:type="dxa"/>
          </w:tcPr>
          <w:p w14:paraId="08EBDA0C" w14:textId="7777777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5B18C338" w14:textId="7C41FC51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4,458</w:t>
            </w:r>
          </w:p>
        </w:tc>
        <w:tc>
          <w:tcPr>
            <w:tcW w:w="270" w:type="dxa"/>
          </w:tcPr>
          <w:p w14:paraId="60061269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FD2287" w14:textId="31FE0FF2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7,811</w:t>
            </w:r>
          </w:p>
        </w:tc>
      </w:tr>
      <w:tr w:rsidR="00C52CEB" w:rsidRPr="00E70FBD" w14:paraId="36E99F97" w14:textId="77777777" w:rsidTr="00D3129B">
        <w:tc>
          <w:tcPr>
            <w:tcW w:w="4950" w:type="dxa"/>
          </w:tcPr>
          <w:p w14:paraId="268DC605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7F2626B" w14:textId="7777777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6757B" w14:textId="43B749F5" w:rsidR="00C52CEB" w:rsidRPr="00E70FBD" w:rsidRDefault="00183CB6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</w:t>
            </w:r>
            <w:r w:rsidR="00A719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C5C045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6DEB52" w14:textId="4BE33A3C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6,370</w:t>
            </w:r>
          </w:p>
        </w:tc>
      </w:tr>
      <w:tr w:rsidR="00C52CEB" w:rsidRPr="00E70FBD" w14:paraId="51B920E1" w14:textId="77777777" w:rsidTr="00D3129B">
        <w:tc>
          <w:tcPr>
            <w:tcW w:w="4950" w:type="dxa"/>
          </w:tcPr>
          <w:p w14:paraId="3B9C2A37" w14:textId="77777777" w:rsidR="00C52CEB" w:rsidRPr="00E70FBD" w:rsidRDefault="00C52CEB" w:rsidP="00C52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10C48F5" w14:textId="7777777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7DC0E" w14:textId="2C3502FE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65,600</w:t>
            </w:r>
          </w:p>
        </w:tc>
        <w:tc>
          <w:tcPr>
            <w:tcW w:w="270" w:type="dxa"/>
          </w:tcPr>
          <w:p w14:paraId="68A20B6E" w14:textId="77777777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B9D6F07" w14:textId="297626BF" w:rsidR="00C52CEB" w:rsidRPr="00E70FBD" w:rsidRDefault="00C52CEB" w:rsidP="00C52C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34,961</w:t>
            </w:r>
          </w:p>
        </w:tc>
      </w:tr>
      <w:bookmarkEnd w:id="45"/>
    </w:tbl>
    <w:p w14:paraId="338DEEB1" w14:textId="42278920" w:rsidR="00C80A2E" w:rsidRPr="00F873D3" w:rsidRDefault="00C80A2E" w:rsidP="001C4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2CFF6FA" w14:textId="670AC2F5" w:rsidR="002D4841" w:rsidRPr="00E70FBD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ค่าใช้จ่ายผลประโยชน์พนักงาน</w:t>
      </w:r>
    </w:p>
    <w:p w14:paraId="06D8814D" w14:textId="77777777" w:rsidR="00A27E6F" w:rsidRPr="00F873D3" w:rsidRDefault="00A27E6F" w:rsidP="00A27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70" w:right="38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A27E6F" w:rsidRPr="00E70FBD" w14:paraId="3BB6899A" w14:textId="77777777" w:rsidTr="00A27E6F">
        <w:trPr>
          <w:trHeight w:val="274"/>
        </w:trPr>
        <w:tc>
          <w:tcPr>
            <w:tcW w:w="4680" w:type="dxa"/>
            <w:vAlign w:val="bottom"/>
          </w:tcPr>
          <w:p w14:paraId="3AE51A4D" w14:textId="77777777" w:rsidR="00A27E6F" w:rsidRPr="00E70FBD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22EBFB6" w14:textId="1B950810" w:rsidR="00A27E6F" w:rsidRPr="00E70FBD" w:rsidRDefault="00A27E6F" w:rsidP="001914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7D6462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380F772" w14:textId="37C3B31D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25A193DA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42B1D7F4" w14:textId="4D52F808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27E6F" w:rsidRPr="00E70FBD" w14:paraId="31EE3BBB" w14:textId="77777777" w:rsidTr="00D3129B">
        <w:trPr>
          <w:trHeight w:val="274"/>
        </w:trPr>
        <w:tc>
          <w:tcPr>
            <w:tcW w:w="4680" w:type="dxa"/>
          </w:tcPr>
          <w:p w14:paraId="64C9AA3E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94E970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C2A28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17A0A69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C2F" w:rsidRPr="00E70FBD" w14:paraId="78D14F3B" w14:textId="77777777" w:rsidTr="00A27E6F">
        <w:trPr>
          <w:trHeight w:val="274"/>
        </w:trPr>
        <w:tc>
          <w:tcPr>
            <w:tcW w:w="4680" w:type="dxa"/>
          </w:tcPr>
          <w:p w14:paraId="1B7649C1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170" w:type="dxa"/>
          </w:tcPr>
          <w:p w14:paraId="23F83C45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CDDAA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4077E2" w14:textId="060CCB26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460,070</w:t>
            </w:r>
          </w:p>
        </w:tc>
        <w:tc>
          <w:tcPr>
            <w:tcW w:w="270" w:type="dxa"/>
          </w:tcPr>
          <w:p w14:paraId="3543EAA0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98CC795" w14:textId="429930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462,848</w:t>
            </w:r>
          </w:p>
        </w:tc>
      </w:tr>
      <w:tr w:rsidR="00775C2F" w:rsidRPr="00E70FBD" w14:paraId="49002133" w14:textId="77777777" w:rsidTr="00A27E6F">
        <w:trPr>
          <w:trHeight w:val="274"/>
        </w:trPr>
        <w:tc>
          <w:tcPr>
            <w:tcW w:w="4680" w:type="dxa"/>
          </w:tcPr>
          <w:p w14:paraId="10D97BCE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14:paraId="026F3A92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6B761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5AA87" w14:textId="33DA331E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11,813</w:t>
            </w:r>
          </w:p>
        </w:tc>
        <w:tc>
          <w:tcPr>
            <w:tcW w:w="270" w:type="dxa"/>
          </w:tcPr>
          <w:p w14:paraId="397BE6E9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565B79" w14:textId="361F44A0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12,409</w:t>
            </w:r>
          </w:p>
        </w:tc>
      </w:tr>
      <w:tr w:rsidR="00775C2F" w:rsidRPr="00E70FBD" w14:paraId="1794FC27" w14:textId="77777777" w:rsidTr="00A27E6F">
        <w:trPr>
          <w:trHeight w:val="274"/>
        </w:trPr>
        <w:tc>
          <w:tcPr>
            <w:tcW w:w="4680" w:type="dxa"/>
          </w:tcPr>
          <w:p w14:paraId="25067F1D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0547505C" w14:textId="4263825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27E37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0BE93" w14:textId="54E7D638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6,547</w:t>
            </w:r>
          </w:p>
        </w:tc>
        <w:tc>
          <w:tcPr>
            <w:tcW w:w="270" w:type="dxa"/>
          </w:tcPr>
          <w:p w14:paraId="2C6BE8E4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2D2445A" w14:textId="3DB92B02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6,325</w:t>
            </w:r>
          </w:p>
        </w:tc>
      </w:tr>
      <w:tr w:rsidR="00775C2F" w:rsidRPr="00E70FBD" w14:paraId="3128A069" w14:textId="77777777" w:rsidTr="00A27E6F">
        <w:trPr>
          <w:trHeight w:val="274"/>
        </w:trPr>
        <w:tc>
          <w:tcPr>
            <w:tcW w:w="4680" w:type="dxa"/>
          </w:tcPr>
          <w:p w14:paraId="499A1446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37088C6F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05158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3D80B3" w14:textId="5D1217C1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4B7F23CD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8D41F7" w14:textId="21842ACD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775C2F" w:rsidRPr="00E70FBD" w14:paraId="2A43164A" w14:textId="77777777" w:rsidTr="00A27E6F">
        <w:trPr>
          <w:trHeight w:val="274"/>
        </w:trPr>
        <w:tc>
          <w:tcPr>
            <w:tcW w:w="4680" w:type="dxa"/>
          </w:tcPr>
          <w:p w14:paraId="7E9EA366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26EF764B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9E700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FB6FA" w14:textId="1A263928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34,451</w:t>
            </w:r>
          </w:p>
        </w:tc>
        <w:tc>
          <w:tcPr>
            <w:tcW w:w="270" w:type="dxa"/>
          </w:tcPr>
          <w:p w14:paraId="295B75B4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4BF4EE9" w14:textId="268BCA59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30,383</w:t>
            </w:r>
          </w:p>
        </w:tc>
      </w:tr>
      <w:tr w:rsidR="00775C2F" w:rsidRPr="00E70FBD" w14:paraId="38A2422F" w14:textId="77777777" w:rsidTr="00A27E6F">
        <w:trPr>
          <w:trHeight w:val="274"/>
        </w:trPr>
        <w:tc>
          <w:tcPr>
            <w:tcW w:w="4680" w:type="dxa"/>
          </w:tcPr>
          <w:p w14:paraId="6ABADFF5" w14:textId="77777777" w:rsidR="00775C2F" w:rsidRPr="00E70FBD" w:rsidRDefault="00775C2F" w:rsidP="00775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2EBA5C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014AC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5B544" w14:textId="476B788A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515,881</w:t>
            </w:r>
          </w:p>
        </w:tc>
        <w:tc>
          <w:tcPr>
            <w:tcW w:w="270" w:type="dxa"/>
          </w:tcPr>
          <w:p w14:paraId="6AD7E70A" w14:textId="77777777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7C76CB5" w14:textId="7FE329F8" w:rsidR="00775C2F" w:rsidRPr="00E70FBD" w:rsidRDefault="00775C2F" w:rsidP="00775C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514,088</w:t>
            </w:r>
          </w:p>
        </w:tc>
      </w:tr>
    </w:tbl>
    <w:p w14:paraId="573CCFCA" w14:textId="662C1851" w:rsidR="00F767BB" w:rsidRPr="00E70FBD" w:rsidRDefault="72ED8CB8" w:rsidP="5E06E701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ค่าใช้จ่ายอื่น</w:t>
      </w:r>
    </w:p>
    <w:p w14:paraId="542049E4" w14:textId="77777777" w:rsidR="00A27E6F" w:rsidRPr="00F873D3" w:rsidRDefault="00A27E6F" w:rsidP="00A27E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70"/>
        <w:jc w:val="both"/>
        <w:rPr>
          <w:rFonts w:asciiTheme="majorBidi" w:hAnsiTheme="majorBidi" w:cstheme="majorBidi"/>
          <w:sz w:val="30"/>
          <w:szCs w:val="30"/>
        </w:rPr>
      </w:pPr>
      <w:bookmarkStart w:id="46" w:name="OLE_LINK12"/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A27E6F" w:rsidRPr="00E70FBD" w14:paraId="15A28956" w14:textId="77777777" w:rsidTr="00D3129B">
        <w:trPr>
          <w:trHeight w:val="274"/>
        </w:trPr>
        <w:tc>
          <w:tcPr>
            <w:tcW w:w="4950" w:type="dxa"/>
            <w:vAlign w:val="bottom"/>
          </w:tcPr>
          <w:p w14:paraId="75BF937B" w14:textId="77777777" w:rsidR="00A27E6F" w:rsidRPr="00E70FBD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189C5DA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D7812E4" w14:textId="5E1F9BBA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72796E5F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78C1F89" w14:textId="697D2932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27E6F" w:rsidRPr="00E70FBD" w14:paraId="4F253BBE" w14:textId="77777777" w:rsidTr="00D3129B">
        <w:trPr>
          <w:trHeight w:val="274"/>
        </w:trPr>
        <w:tc>
          <w:tcPr>
            <w:tcW w:w="4950" w:type="dxa"/>
          </w:tcPr>
          <w:p w14:paraId="177B756C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546727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F0648D8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9EA" w:rsidRPr="00E70FBD" w14:paraId="0FF4F4D4" w14:textId="77777777" w:rsidTr="00D3129B">
        <w:trPr>
          <w:trHeight w:val="274"/>
        </w:trPr>
        <w:tc>
          <w:tcPr>
            <w:tcW w:w="4950" w:type="dxa"/>
          </w:tcPr>
          <w:p w14:paraId="591326F4" w14:textId="4A6F1F4A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</w:tcPr>
          <w:p w14:paraId="4ECA425F" w14:textId="241026B0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47" w:name="_Hlk106045504"/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  <w:bookmarkEnd w:id="47"/>
          </w:p>
        </w:tc>
        <w:tc>
          <w:tcPr>
            <w:tcW w:w="1350" w:type="dxa"/>
          </w:tcPr>
          <w:p w14:paraId="40610749" w14:textId="1AA8E862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49,159</w:t>
            </w:r>
          </w:p>
        </w:tc>
        <w:tc>
          <w:tcPr>
            <w:tcW w:w="270" w:type="dxa"/>
          </w:tcPr>
          <w:p w14:paraId="65614E03" w14:textId="77777777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FAC8C4" w14:textId="5CE7C527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34,145</w:t>
            </w:r>
          </w:p>
        </w:tc>
      </w:tr>
      <w:tr w:rsidR="00AC29EA" w:rsidRPr="00E70FBD" w14:paraId="5DDDD989" w14:textId="77777777" w:rsidTr="00D3129B">
        <w:trPr>
          <w:trHeight w:val="274"/>
        </w:trPr>
        <w:tc>
          <w:tcPr>
            <w:tcW w:w="4950" w:type="dxa"/>
          </w:tcPr>
          <w:p w14:paraId="1B0C331A" w14:textId="79EBD362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E70FBD">
              <w:rPr>
                <w:rFonts w:ascii="Angsana New" w:hAnsi="Angsana New" w:hint="cs"/>
                <w:sz w:val="30"/>
                <w:szCs w:val="30"/>
                <w:cs/>
              </w:rPr>
              <w:t>ลิขสิทธิ์และ</w:t>
            </w:r>
            <w:r w:rsidRPr="00E70FBD">
              <w:rPr>
                <w:rFonts w:ascii="Angsana New" w:hAnsi="Angsana New"/>
                <w:sz w:val="30"/>
                <w:szCs w:val="30"/>
                <w:cs/>
              </w:rPr>
              <w:t>การบริการ</w:t>
            </w:r>
            <w:r w:rsidRPr="00E70FBD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</w:p>
        </w:tc>
        <w:tc>
          <w:tcPr>
            <w:tcW w:w="1170" w:type="dxa"/>
          </w:tcPr>
          <w:p w14:paraId="3E113307" w14:textId="77777777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DF716E" w14:textId="6719577A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47,606</w:t>
            </w:r>
          </w:p>
        </w:tc>
        <w:tc>
          <w:tcPr>
            <w:tcW w:w="270" w:type="dxa"/>
          </w:tcPr>
          <w:p w14:paraId="7B0F5349" w14:textId="77777777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5FB1EEB" w14:textId="523DCD58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37,810</w:t>
            </w:r>
          </w:p>
        </w:tc>
      </w:tr>
      <w:tr w:rsidR="00F3653B" w:rsidRPr="00E70FBD" w14:paraId="22365496" w14:textId="77777777" w:rsidTr="00D3129B">
        <w:trPr>
          <w:trHeight w:val="274"/>
        </w:trPr>
        <w:tc>
          <w:tcPr>
            <w:tcW w:w="4950" w:type="dxa"/>
          </w:tcPr>
          <w:p w14:paraId="6271C77B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41FEA342" w14:textId="0D92B959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11,</w:t>
            </w: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12,</w:t>
            </w: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350" w:type="dxa"/>
          </w:tcPr>
          <w:p w14:paraId="60C9F231" w14:textId="1FA4E7F8" w:rsidR="00F3653B" w:rsidRPr="00E70FBD" w:rsidRDefault="009650AC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43,040</w:t>
            </w:r>
          </w:p>
        </w:tc>
        <w:tc>
          <w:tcPr>
            <w:tcW w:w="270" w:type="dxa"/>
          </w:tcPr>
          <w:p w14:paraId="3E5D2C20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7297CD" w14:textId="28B6BDFF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43,479</w:t>
            </w:r>
          </w:p>
        </w:tc>
      </w:tr>
      <w:tr w:rsidR="00AC29EA" w:rsidRPr="00E70FBD" w14:paraId="1DC50217" w14:textId="77777777" w:rsidTr="00D3129B">
        <w:trPr>
          <w:trHeight w:val="274"/>
        </w:trPr>
        <w:tc>
          <w:tcPr>
            <w:tcW w:w="4950" w:type="dxa"/>
          </w:tcPr>
          <w:p w14:paraId="1957D26A" w14:textId="7ABC7E35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14:paraId="592FF0C4" w14:textId="77777777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347B41" w14:textId="2C42AC12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32,623</w:t>
            </w:r>
          </w:p>
        </w:tc>
        <w:tc>
          <w:tcPr>
            <w:tcW w:w="270" w:type="dxa"/>
          </w:tcPr>
          <w:p w14:paraId="3B691D3E" w14:textId="77777777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A93A8F1" w14:textId="14CFE8E9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15,738</w:t>
            </w:r>
          </w:p>
        </w:tc>
      </w:tr>
      <w:tr w:rsidR="00AC29EA" w:rsidRPr="00E70FBD" w14:paraId="51731E71" w14:textId="77777777" w:rsidTr="00D3129B">
        <w:trPr>
          <w:trHeight w:val="274"/>
        </w:trPr>
        <w:tc>
          <w:tcPr>
            <w:tcW w:w="4950" w:type="dxa"/>
          </w:tcPr>
          <w:p w14:paraId="29EDEC59" w14:textId="44DFED20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ค่าบริการและค่าบำรุงรักษา</w:t>
            </w:r>
          </w:p>
        </w:tc>
        <w:tc>
          <w:tcPr>
            <w:tcW w:w="1170" w:type="dxa"/>
          </w:tcPr>
          <w:p w14:paraId="2790CA75" w14:textId="422FB2D7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B39FDA" w14:textId="5D98AC08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23,531</w:t>
            </w:r>
          </w:p>
        </w:tc>
        <w:tc>
          <w:tcPr>
            <w:tcW w:w="270" w:type="dxa"/>
          </w:tcPr>
          <w:p w14:paraId="1E0854A0" w14:textId="77777777" w:rsidR="00AC29EA" w:rsidRPr="00E70FBD" w:rsidRDefault="00AC29EA" w:rsidP="00AC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0A33D4A" w14:textId="450C8CB7" w:rsidR="00AC29EA" w:rsidRPr="00E70FBD" w:rsidRDefault="00AC29EA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21,732</w:t>
            </w:r>
          </w:p>
        </w:tc>
      </w:tr>
      <w:tr w:rsidR="00F3653B" w:rsidRPr="00E70FBD" w14:paraId="382F251E" w14:textId="77777777" w:rsidTr="00D3129B">
        <w:trPr>
          <w:trHeight w:val="274"/>
        </w:trPr>
        <w:tc>
          <w:tcPr>
            <w:tcW w:w="4950" w:type="dxa"/>
          </w:tcPr>
          <w:p w14:paraId="4863B7BB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70" w:type="dxa"/>
          </w:tcPr>
          <w:p w14:paraId="348C633E" w14:textId="77777777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C800FE" w14:textId="4A28F6C1" w:rsidR="00F3653B" w:rsidRPr="00E70FBD" w:rsidDel="00317037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9650AC" w:rsidRPr="00E70FBD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7BDABDFA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B71862" w14:textId="2B1ED1C6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29,523</w:t>
            </w:r>
          </w:p>
        </w:tc>
      </w:tr>
      <w:tr w:rsidR="00F3653B" w:rsidRPr="00E70FBD" w14:paraId="0D68F201" w14:textId="77777777" w:rsidTr="00D3129B">
        <w:trPr>
          <w:trHeight w:val="274"/>
        </w:trPr>
        <w:tc>
          <w:tcPr>
            <w:tcW w:w="4950" w:type="dxa"/>
          </w:tcPr>
          <w:p w14:paraId="026CAD4C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170" w:type="dxa"/>
          </w:tcPr>
          <w:p w14:paraId="1E40EAFE" w14:textId="77777777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83D676" w14:textId="21D4D07A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5,703</w:t>
            </w:r>
          </w:p>
        </w:tc>
        <w:tc>
          <w:tcPr>
            <w:tcW w:w="270" w:type="dxa"/>
          </w:tcPr>
          <w:p w14:paraId="4BC74296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652468A" w14:textId="374475AC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6,979</w:t>
            </w:r>
          </w:p>
        </w:tc>
      </w:tr>
      <w:tr w:rsidR="00F3653B" w:rsidRPr="00E70FBD" w14:paraId="7DFE9560" w14:textId="77777777" w:rsidTr="00D3129B">
        <w:trPr>
          <w:trHeight w:val="274"/>
        </w:trPr>
        <w:tc>
          <w:tcPr>
            <w:tcW w:w="4950" w:type="dxa"/>
          </w:tcPr>
          <w:p w14:paraId="0E18C9FD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</w:tcPr>
          <w:p w14:paraId="6809962C" w14:textId="77777777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D2F6B7" w14:textId="7C4EA365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8,629</w:t>
            </w:r>
          </w:p>
        </w:tc>
        <w:tc>
          <w:tcPr>
            <w:tcW w:w="270" w:type="dxa"/>
          </w:tcPr>
          <w:p w14:paraId="024FB76E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73CAE7C" w14:textId="6BB4F955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</w:tr>
      <w:tr w:rsidR="00F3653B" w:rsidRPr="00E70FBD" w14:paraId="47B51D75" w14:textId="77777777" w:rsidTr="00D3129B">
        <w:trPr>
          <w:trHeight w:val="274"/>
        </w:trPr>
        <w:tc>
          <w:tcPr>
            <w:tcW w:w="4950" w:type="dxa"/>
          </w:tcPr>
          <w:p w14:paraId="2AB57BE9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E70FB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0F5F7330" w14:textId="77777777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AE3C" w14:textId="5D0B09F2" w:rsidR="00F3653B" w:rsidRPr="00E70FBD" w:rsidRDefault="009650AC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4,779</w:t>
            </w:r>
          </w:p>
        </w:tc>
        <w:tc>
          <w:tcPr>
            <w:tcW w:w="270" w:type="dxa"/>
          </w:tcPr>
          <w:p w14:paraId="3C731DAC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7461C36" w14:textId="397280A8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13,947</w:t>
            </w:r>
          </w:p>
        </w:tc>
      </w:tr>
      <w:tr w:rsidR="00F3653B" w:rsidRPr="00E70FBD" w14:paraId="5E3DD89E" w14:textId="77777777" w:rsidTr="00D3129B">
        <w:trPr>
          <w:trHeight w:val="274"/>
        </w:trPr>
        <w:tc>
          <w:tcPr>
            <w:tcW w:w="4950" w:type="dxa"/>
          </w:tcPr>
          <w:p w14:paraId="0A37E32E" w14:textId="77777777" w:rsidR="00F3653B" w:rsidRPr="00E70FBD" w:rsidRDefault="00F3653B" w:rsidP="00F36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130EBD" w14:textId="77777777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2936E2" w14:textId="32D6448F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229,2</w:t>
            </w:r>
            <w:r w:rsidR="00AC29EA"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B2B6E37" w14:textId="77777777" w:rsidR="00F3653B" w:rsidRPr="00E70FBD" w:rsidRDefault="00F3653B" w:rsidP="00AC29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C302665" w14:textId="3D212F06" w:rsidR="00F3653B" w:rsidRPr="00E70FBD" w:rsidRDefault="00F3653B" w:rsidP="00F365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209,391</w:t>
            </w:r>
          </w:p>
        </w:tc>
      </w:tr>
      <w:bookmarkEnd w:id="46"/>
    </w:tbl>
    <w:p w14:paraId="5B30966B" w14:textId="77777777" w:rsidR="008C4461" w:rsidRPr="00E70FBD" w:rsidRDefault="008C4461" w:rsidP="008C446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7825B07" w14:textId="0DC1B45A" w:rsidR="00661512" w:rsidRPr="00E70FBD" w:rsidRDefault="00835677" w:rsidP="0085608E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60014F3C" w14:textId="77777777" w:rsidR="00835677" w:rsidRPr="00F873D3" w:rsidRDefault="0083567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35236" w14:textId="77777777" w:rsidR="0023246C" w:rsidRPr="00E70FBD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48" w:name="OLE_LINK2"/>
      <w:r w:rsidRPr="00E70FBD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48"/>
    <w:p w14:paraId="3289BEFD" w14:textId="77777777" w:rsidR="00A27E6F" w:rsidRPr="00E70FBD" w:rsidRDefault="00A27E6F" w:rsidP="00A2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27E6F" w:rsidRPr="00E70FBD" w14:paraId="66845410" w14:textId="77777777" w:rsidTr="00D3129B">
        <w:trPr>
          <w:trHeight w:val="274"/>
        </w:trPr>
        <w:tc>
          <w:tcPr>
            <w:tcW w:w="4680" w:type="dxa"/>
            <w:vAlign w:val="bottom"/>
          </w:tcPr>
          <w:p w14:paraId="6970B657" w14:textId="77777777" w:rsidR="00A27E6F" w:rsidRPr="00E70FBD" w:rsidRDefault="00A27E6F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4101DEB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5892F2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60A07D5" w14:textId="1CB34864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79DB5FE0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FA0AFC" w14:textId="2D64C868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27E6F" w:rsidRPr="00E70FBD" w14:paraId="0E0F24FD" w14:textId="77777777" w:rsidTr="00D3129B">
        <w:trPr>
          <w:trHeight w:val="274"/>
        </w:trPr>
        <w:tc>
          <w:tcPr>
            <w:tcW w:w="4680" w:type="dxa"/>
          </w:tcPr>
          <w:p w14:paraId="7D99E704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40724D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DB28B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6672550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E70FBD" w14:paraId="0EF96D90" w14:textId="77777777" w:rsidTr="00D3129B">
        <w:trPr>
          <w:trHeight w:val="274"/>
        </w:trPr>
        <w:tc>
          <w:tcPr>
            <w:tcW w:w="4680" w:type="dxa"/>
          </w:tcPr>
          <w:p w14:paraId="760AB6DA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E70FB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415CB33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11CB3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56C935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1C959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64607" w14:textId="77777777" w:rsidR="00A27E6F" w:rsidRPr="00E70FBD" w:rsidRDefault="00A27E6F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5402" w:rsidRPr="00E70FBD" w14:paraId="6D014D9B" w14:textId="77777777" w:rsidTr="00D3129B">
        <w:trPr>
          <w:trHeight w:val="274"/>
        </w:trPr>
        <w:tc>
          <w:tcPr>
            <w:tcW w:w="4680" w:type="dxa"/>
          </w:tcPr>
          <w:p w14:paraId="11ECD9D3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66D2315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B5A4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B304CB0" w14:textId="49416230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246,17</w:t>
            </w:r>
            <w:r w:rsidR="00AC29EA" w:rsidRPr="00E70F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FADC4C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0E219B7" w14:textId="54B8DE1B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167,648</w:t>
            </w:r>
          </w:p>
        </w:tc>
      </w:tr>
      <w:tr w:rsidR="003A5402" w:rsidRPr="00E70FBD" w14:paraId="216C9F30" w14:textId="77777777" w:rsidTr="00D3129B">
        <w:trPr>
          <w:trHeight w:val="274"/>
        </w:trPr>
        <w:tc>
          <w:tcPr>
            <w:tcW w:w="4680" w:type="dxa"/>
          </w:tcPr>
          <w:p w14:paraId="660B2220" w14:textId="53A8F4BC" w:rsidR="003A5402" w:rsidRPr="00E70FBD" w:rsidRDefault="0024316D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</w:t>
            </w:r>
            <w:r w:rsidR="00D0463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4291857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79EF7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BA5003" w14:textId="205B4953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6C9C343E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8D0E5B" w14:textId="188F0BBC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327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</w:tr>
      <w:tr w:rsidR="003A5402" w:rsidRPr="00E70FBD" w14:paraId="7837FBA9" w14:textId="77777777" w:rsidTr="00D3129B">
        <w:trPr>
          <w:trHeight w:val="274"/>
        </w:trPr>
        <w:tc>
          <w:tcPr>
            <w:tcW w:w="4680" w:type="dxa"/>
          </w:tcPr>
          <w:p w14:paraId="5F23BE04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3D8786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52B59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DCBEFD" w14:textId="6918C7B9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246,718</w:t>
            </w:r>
          </w:p>
        </w:tc>
        <w:tc>
          <w:tcPr>
            <w:tcW w:w="270" w:type="dxa"/>
          </w:tcPr>
          <w:p w14:paraId="2A97B898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915A0A" w14:textId="22D6E03E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166,742</w:t>
            </w:r>
          </w:p>
        </w:tc>
      </w:tr>
      <w:tr w:rsidR="003A5402" w:rsidRPr="00E70FBD" w14:paraId="0A0E3178" w14:textId="77777777" w:rsidTr="00D3129B">
        <w:trPr>
          <w:trHeight w:val="274"/>
        </w:trPr>
        <w:tc>
          <w:tcPr>
            <w:tcW w:w="4680" w:type="dxa"/>
          </w:tcPr>
          <w:p w14:paraId="16BE6DEB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28B9D06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3C20C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E084284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C9AF8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901EDD7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402" w:rsidRPr="00E70FBD" w14:paraId="3B40DFA9" w14:textId="77777777" w:rsidTr="00D3129B">
        <w:trPr>
          <w:trHeight w:val="274"/>
        </w:trPr>
        <w:tc>
          <w:tcPr>
            <w:tcW w:w="4680" w:type="dxa"/>
          </w:tcPr>
          <w:p w14:paraId="5D8C6C55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</w:tcPr>
          <w:p w14:paraId="6F24EB5E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663F7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5ED72" w14:textId="76B2E47D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(123,488)</w:t>
            </w:r>
          </w:p>
        </w:tc>
        <w:tc>
          <w:tcPr>
            <w:tcW w:w="270" w:type="dxa"/>
          </w:tcPr>
          <w:p w14:paraId="51430BD9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2A7115" w14:textId="54F36ABD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16,211</w:t>
            </w:r>
          </w:p>
        </w:tc>
      </w:tr>
      <w:tr w:rsidR="003A5402" w:rsidRPr="00E70FBD" w14:paraId="708C63EF" w14:textId="77777777" w:rsidTr="00D3129B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42D1369A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289479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D4E0B2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BCAE28" w14:textId="47F478E9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(123,488)</w:t>
            </w:r>
          </w:p>
        </w:tc>
        <w:tc>
          <w:tcPr>
            <w:tcW w:w="270" w:type="dxa"/>
            <w:tcBorders>
              <w:bottom w:val="nil"/>
            </w:tcBorders>
          </w:tcPr>
          <w:p w14:paraId="507215CA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ACE62" w14:textId="156765E1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16,211</w:t>
            </w:r>
          </w:p>
        </w:tc>
      </w:tr>
      <w:tr w:rsidR="003A5402" w:rsidRPr="00E70FBD" w14:paraId="4F2757C4" w14:textId="77777777" w:rsidTr="00D3129B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54E2BBF6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1951BB30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86ECB6" w14:textId="77777777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33FEE0" w14:textId="08CF52E5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123,230</w:t>
            </w:r>
          </w:p>
        </w:tc>
        <w:tc>
          <w:tcPr>
            <w:tcW w:w="270" w:type="dxa"/>
            <w:tcBorders>
              <w:bottom w:val="nil"/>
            </w:tcBorders>
          </w:tcPr>
          <w:p w14:paraId="33C59B7C" w14:textId="77777777" w:rsidR="003A5402" w:rsidRPr="00E70FBD" w:rsidRDefault="003A5402" w:rsidP="003A5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EAC228" w14:textId="602E1DA6" w:rsidR="003A5402" w:rsidRPr="00E70FBD" w:rsidRDefault="003A5402" w:rsidP="003A54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182,953</w:t>
            </w:r>
          </w:p>
        </w:tc>
      </w:tr>
    </w:tbl>
    <w:p w14:paraId="581E72FA" w14:textId="720769C6" w:rsidR="004D668F" w:rsidRPr="00E70FBD" w:rsidRDefault="004D668F" w:rsidP="0019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71C825" w14:textId="2517E69F" w:rsidR="008C4461" w:rsidRPr="00E70FBD" w:rsidRDefault="008C4461" w:rsidP="0019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F71790" w14:textId="77777777" w:rsidR="008C4461" w:rsidRPr="00E70FBD" w:rsidRDefault="008C4461" w:rsidP="00191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511578" w14:textId="1ED47879" w:rsidR="0023246C" w:rsidRPr="00E70FBD" w:rsidRDefault="0023246C" w:rsidP="0046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bookmarkStart w:id="49" w:name="_Hlk110413997"/>
      <w:r w:rsidRPr="00E70F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bookmarkEnd w:id="49"/>
    <w:p w14:paraId="5EA9C2A9" w14:textId="77777777" w:rsidR="00A27E6F" w:rsidRPr="00F873D3" w:rsidRDefault="00A27E6F" w:rsidP="00A27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54"/>
        <w:gridCol w:w="1179"/>
        <w:gridCol w:w="243"/>
        <w:gridCol w:w="1188"/>
        <w:gridCol w:w="243"/>
        <w:gridCol w:w="18"/>
        <w:gridCol w:w="1179"/>
        <w:gridCol w:w="243"/>
        <w:gridCol w:w="1218"/>
        <w:gridCol w:w="6"/>
      </w:tblGrid>
      <w:tr w:rsidR="00A27E6F" w:rsidRPr="00E70FBD" w14:paraId="3796284A" w14:textId="77777777" w:rsidTr="00D3129B">
        <w:trPr>
          <w:gridAfter w:val="1"/>
          <w:wAfter w:w="6" w:type="dxa"/>
          <w:cantSplit/>
          <w:trHeight w:val="297"/>
        </w:trPr>
        <w:tc>
          <w:tcPr>
            <w:tcW w:w="3654" w:type="dxa"/>
          </w:tcPr>
          <w:p w14:paraId="319DB89E" w14:textId="77777777" w:rsidR="00A27E6F" w:rsidRPr="00E70FBD" w:rsidRDefault="00A27E6F" w:rsidP="00D3129B">
            <w:pPr>
              <w:tabs>
                <w:tab w:val="clear" w:pos="227"/>
                <w:tab w:val="clear" w:pos="3515"/>
                <w:tab w:val="left" w:pos="90"/>
                <w:tab w:val="left" w:pos="324"/>
                <w:tab w:val="left" w:pos="3245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3"/>
          </w:tcPr>
          <w:p w14:paraId="0AC05C78" w14:textId="72EE2615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43" w:type="dxa"/>
          </w:tcPr>
          <w:p w14:paraId="10A81D9F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4"/>
          </w:tcPr>
          <w:p w14:paraId="1C850ED1" w14:textId="3B0E4CAE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A27E6F" w:rsidRPr="00E70FBD" w14:paraId="198DC60D" w14:textId="77777777" w:rsidTr="00D3129B">
        <w:trPr>
          <w:cantSplit/>
        </w:trPr>
        <w:tc>
          <w:tcPr>
            <w:tcW w:w="3654" w:type="dxa"/>
          </w:tcPr>
          <w:p w14:paraId="169479D9" w14:textId="77777777" w:rsidR="00A27E6F" w:rsidRPr="00E70FBD" w:rsidRDefault="00A27E6F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91340F0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F1F7D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2357D242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B29EB44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12337FE0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5CBD64B4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68CD2D4C" w14:textId="77777777" w:rsidR="00A27E6F" w:rsidRPr="00E70FBD" w:rsidRDefault="00A27E6F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4FA9A2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652B6A57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4D9B782D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05E37C1" w14:textId="77777777" w:rsidR="00A27E6F" w:rsidRPr="00E70FBD" w:rsidRDefault="00A27E6F" w:rsidP="00D3129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5B1" w:rsidRPr="00E70FBD" w14:paraId="29D97C4D" w14:textId="77777777" w:rsidTr="00D3129B">
        <w:trPr>
          <w:cantSplit/>
        </w:trPr>
        <w:tc>
          <w:tcPr>
            <w:tcW w:w="3654" w:type="dxa"/>
          </w:tcPr>
          <w:p w14:paraId="6EF39984" w14:textId="77777777" w:rsidR="003105B1" w:rsidRPr="00E70FBD" w:rsidRDefault="003105B1" w:rsidP="0031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12555105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E11EE3A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0ED16DD" w14:textId="6D25CABA" w:rsidR="003105B1" w:rsidRPr="00E70FBD" w:rsidRDefault="003105B1" w:rsidP="0024316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621,</w:t>
            </w:r>
            <w:r w:rsidR="00C05B4B"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61" w:type="dxa"/>
            <w:gridSpan w:val="2"/>
          </w:tcPr>
          <w:p w14:paraId="6292F66C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047AC8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5E71390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14:paraId="7CE64B08" w14:textId="27ECED12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925,787</w:t>
            </w:r>
          </w:p>
        </w:tc>
      </w:tr>
      <w:tr w:rsidR="003105B1" w:rsidRPr="00E70FBD" w14:paraId="4D0DDF99" w14:textId="77777777" w:rsidTr="00D3129B">
        <w:trPr>
          <w:cantSplit/>
        </w:trPr>
        <w:tc>
          <w:tcPr>
            <w:tcW w:w="3654" w:type="dxa"/>
          </w:tcPr>
          <w:p w14:paraId="17825C55" w14:textId="77777777" w:rsidR="003105B1" w:rsidRPr="00E70FBD" w:rsidRDefault="003105B1" w:rsidP="0031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bookmarkStart w:id="50" w:name="_Hlk110414020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  <w:bookmarkEnd w:id="50"/>
          </w:p>
        </w:tc>
        <w:tc>
          <w:tcPr>
            <w:tcW w:w="1179" w:type="dxa"/>
          </w:tcPr>
          <w:p w14:paraId="7F1CF1DB" w14:textId="53475A02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73622"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</w:t>
            </w:r>
          </w:p>
        </w:tc>
        <w:tc>
          <w:tcPr>
            <w:tcW w:w="243" w:type="dxa"/>
          </w:tcPr>
          <w:p w14:paraId="14775B9E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2027605" w14:textId="4525ADCC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</w:t>
            </w:r>
            <w:r w:rsidR="00C05B4B"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261" w:type="dxa"/>
            <w:gridSpan w:val="2"/>
          </w:tcPr>
          <w:p w14:paraId="73766B70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104AEC9" w14:textId="53D35F91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4BB21BAD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</w:tcBorders>
          </w:tcPr>
          <w:p w14:paraId="0ADCA0B4" w14:textId="59929FAC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185,157</w:t>
            </w:r>
          </w:p>
        </w:tc>
      </w:tr>
      <w:tr w:rsidR="003105B1" w:rsidRPr="00E70FBD" w14:paraId="1D8C4499" w14:textId="77777777" w:rsidTr="00D3129B">
        <w:trPr>
          <w:cantSplit/>
        </w:trPr>
        <w:tc>
          <w:tcPr>
            <w:tcW w:w="3654" w:type="dxa"/>
          </w:tcPr>
          <w:p w14:paraId="0B44CB5D" w14:textId="77777777" w:rsidR="003105B1" w:rsidRPr="00E70FBD" w:rsidRDefault="003105B1" w:rsidP="0031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693A52E6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D8B3085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5FD15EE4" w14:textId="61946278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61" w:type="dxa"/>
            <w:gridSpan w:val="2"/>
          </w:tcPr>
          <w:p w14:paraId="7E324557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99B05C0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B388D5C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4393F0DE" w14:textId="6FB30120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3105B1" w:rsidRPr="00E70FBD" w14:paraId="0279C921" w14:textId="77777777" w:rsidTr="00D3129B">
        <w:trPr>
          <w:cantSplit/>
        </w:trPr>
        <w:tc>
          <w:tcPr>
            <w:tcW w:w="3654" w:type="dxa"/>
          </w:tcPr>
          <w:p w14:paraId="29307428" w14:textId="77777777" w:rsidR="003105B1" w:rsidRPr="00E70FBD" w:rsidRDefault="003105B1" w:rsidP="0031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42E4DC73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EA1146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0EA5A10B" w14:textId="54D92F5E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316D" w:rsidRPr="00E70FBD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580003" w:rsidRPr="00E70FB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gridSpan w:val="2"/>
          </w:tcPr>
          <w:p w14:paraId="031FEB15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A8A2E10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21606D1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421032CD" w14:textId="4186EEF7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80003" w:rsidRPr="00E70FBD">
              <w:rPr>
                <w:rFonts w:asciiTheme="majorBidi" w:hAnsiTheme="majorBidi" w:cstheme="majorBidi"/>
                <w:sz w:val="30"/>
                <w:szCs w:val="30"/>
              </w:rPr>
              <w:t>1,327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105B1" w:rsidRPr="00E70FBD" w14:paraId="4AC93658" w14:textId="77777777" w:rsidTr="00D3129B">
        <w:trPr>
          <w:cantSplit/>
        </w:trPr>
        <w:tc>
          <w:tcPr>
            <w:tcW w:w="3654" w:type="dxa"/>
          </w:tcPr>
          <w:p w14:paraId="1525A49F" w14:textId="48306C08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4316D" w:rsidRPr="00E70FB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="0024316D"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4316D" w:rsidRPr="00E70FB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="0024316D"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24316D" w:rsidRPr="00E70FBD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24316D" w:rsidRPr="00E70FB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02932FE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79612D7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5D9068" w14:textId="50CCA6DE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61" w:type="dxa"/>
            <w:gridSpan w:val="2"/>
          </w:tcPr>
          <w:p w14:paraId="7779B880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A7F4B9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D64182D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4004E50" w14:textId="3505269C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1002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</w:tr>
      <w:tr w:rsidR="003105B1" w:rsidRPr="00E70FBD" w14:paraId="6DBAF351" w14:textId="77777777" w:rsidTr="00D3129B">
        <w:trPr>
          <w:cantSplit/>
        </w:trPr>
        <w:tc>
          <w:tcPr>
            <w:tcW w:w="3654" w:type="dxa"/>
          </w:tcPr>
          <w:p w14:paraId="24369B5F" w14:textId="77777777" w:rsidR="003105B1" w:rsidRPr="00E70FBD" w:rsidRDefault="003105B1" w:rsidP="00310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DF35756" w14:textId="562A67EA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19.8 </w:t>
            </w:r>
          </w:p>
        </w:tc>
        <w:tc>
          <w:tcPr>
            <w:tcW w:w="243" w:type="dxa"/>
          </w:tcPr>
          <w:p w14:paraId="5B6A778D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E7938FC" w14:textId="33E170F9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123,230</w:t>
            </w:r>
          </w:p>
        </w:tc>
        <w:tc>
          <w:tcPr>
            <w:tcW w:w="261" w:type="dxa"/>
            <w:gridSpan w:val="2"/>
          </w:tcPr>
          <w:p w14:paraId="2B8BF071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93F12C" w14:textId="1DBC9542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19.8</w:t>
            </w:r>
          </w:p>
        </w:tc>
        <w:tc>
          <w:tcPr>
            <w:tcW w:w="243" w:type="dxa"/>
          </w:tcPr>
          <w:p w14:paraId="709801D1" w14:textId="77777777" w:rsidR="003105B1" w:rsidRPr="00E70FBD" w:rsidRDefault="003105B1" w:rsidP="003105B1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AB127" w14:textId="0E24C568" w:rsidR="003105B1" w:rsidRPr="00E70FBD" w:rsidRDefault="003105B1" w:rsidP="003105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182,953</w:t>
            </w:r>
          </w:p>
        </w:tc>
      </w:tr>
    </w:tbl>
    <w:p w14:paraId="03DADE13" w14:textId="424FB2D3" w:rsidR="00672BDF" w:rsidRPr="00E70FBD" w:rsidRDefault="0067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23246C" w:rsidRPr="00E70FBD" w14:paraId="179A98B8" w14:textId="77777777" w:rsidTr="00A21AEF">
        <w:tc>
          <w:tcPr>
            <w:tcW w:w="3600" w:type="dxa"/>
            <w:vAlign w:val="bottom"/>
          </w:tcPr>
          <w:p w14:paraId="7F52F291" w14:textId="77777777" w:rsidR="0023246C" w:rsidRPr="00E70FBD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1" w:name="_Hlk107905251"/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30AE19" w14:textId="77777777" w:rsidR="0023246C" w:rsidRPr="00E70FBD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E70FBD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5679BED3" w14:textId="77777777" w:rsidR="0023246C" w:rsidRPr="00E70FBD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A27E6F" w:rsidRPr="00E70FBD" w14:paraId="08343F0D" w14:textId="77777777" w:rsidTr="00A21AEF">
        <w:tc>
          <w:tcPr>
            <w:tcW w:w="3600" w:type="dxa"/>
            <w:vAlign w:val="bottom"/>
          </w:tcPr>
          <w:p w14:paraId="0E7D4224" w14:textId="77777777" w:rsidR="00A27E6F" w:rsidRPr="00E70FBD" w:rsidRDefault="00A27E6F" w:rsidP="00A27E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65F12B3" w14:textId="4B3DC6CA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85D6300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1ABC825" w14:textId="3D02C36E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62A28C7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A6B4583" w14:textId="60A3C79C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056B006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18AB8C5B" w14:textId="062D9A7F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27E6F" w:rsidRPr="00E70FBD" w14:paraId="34741F97" w14:textId="77777777" w:rsidTr="00A21AEF">
        <w:tc>
          <w:tcPr>
            <w:tcW w:w="3600" w:type="dxa"/>
            <w:vAlign w:val="bottom"/>
          </w:tcPr>
          <w:p w14:paraId="76168DAA" w14:textId="58AAF1F0" w:rsidR="00A27E6F" w:rsidRPr="00E70FBD" w:rsidRDefault="00A27E6F" w:rsidP="00A27E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45BAE7" w14:textId="704DA978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0200B68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862664E" w14:textId="561D98C3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1FB89C9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9E1E0DB" w14:textId="25E0C124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97BD633" w14:textId="77777777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ED5358C" w14:textId="16EEA29E" w:rsidR="00A27E6F" w:rsidRPr="00E70FBD" w:rsidRDefault="00A27E6F" w:rsidP="00A27E6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A27E6F" w:rsidRPr="00E70FBD" w14:paraId="0747DADD" w14:textId="77777777" w:rsidTr="00882338">
        <w:tc>
          <w:tcPr>
            <w:tcW w:w="3600" w:type="dxa"/>
          </w:tcPr>
          <w:p w14:paraId="65ECB4A0" w14:textId="77777777" w:rsidR="00A27E6F" w:rsidRPr="00E70FBD" w:rsidRDefault="00A27E6F" w:rsidP="00A27E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44DA56FC" w14:textId="77777777" w:rsidR="00A27E6F" w:rsidRPr="00E70FBD" w:rsidRDefault="00A27E6F" w:rsidP="00A2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E70FBD" w14:paraId="6DF5A4AF" w14:textId="77777777" w:rsidTr="00A21AEF">
        <w:tc>
          <w:tcPr>
            <w:tcW w:w="3600" w:type="dxa"/>
          </w:tcPr>
          <w:p w14:paraId="6AA4178A" w14:textId="77777777" w:rsidR="00A27E6F" w:rsidRPr="00E70FBD" w:rsidRDefault="00A27E6F" w:rsidP="00A27E6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E70FBD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427FF5F" w14:textId="3AB42F36" w:rsidR="00A27E6F" w:rsidRPr="00E70FBD" w:rsidRDefault="00F94A11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191,694</w:t>
            </w:r>
          </w:p>
        </w:tc>
        <w:tc>
          <w:tcPr>
            <w:tcW w:w="236" w:type="dxa"/>
          </w:tcPr>
          <w:p w14:paraId="7D7CAB1C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BD5BF1" w14:textId="7227B956" w:rsidR="00A27E6F" w:rsidRPr="00E70FBD" w:rsidRDefault="00A27E6F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74,911</w:t>
            </w:r>
          </w:p>
        </w:tc>
        <w:tc>
          <w:tcPr>
            <w:tcW w:w="236" w:type="dxa"/>
            <w:vAlign w:val="bottom"/>
          </w:tcPr>
          <w:p w14:paraId="257CEF50" w14:textId="77777777" w:rsidR="00A27E6F" w:rsidRPr="00E70FBD" w:rsidRDefault="00A27E6F" w:rsidP="00A27E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6AF1ADEA" w:rsidR="00A27E6F" w:rsidRPr="00E70FBD" w:rsidRDefault="00BC524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4A11" w:rsidRPr="00E70FBD">
              <w:rPr>
                <w:rFonts w:asciiTheme="majorBidi" w:hAnsiTheme="majorBidi" w:cstheme="majorBidi"/>
                <w:sz w:val="30"/>
                <w:szCs w:val="30"/>
              </w:rPr>
              <w:t>4,370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9AFF11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B37FD1A" w14:textId="13D8DED2" w:rsidR="00A27E6F" w:rsidRPr="00E70FBD" w:rsidRDefault="00BC524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7E6F" w:rsidRPr="00E70FBD">
              <w:rPr>
                <w:rFonts w:asciiTheme="majorBidi" w:hAnsiTheme="majorBidi" w:cstheme="majorBidi"/>
                <w:sz w:val="30"/>
                <w:szCs w:val="30"/>
              </w:rPr>
              <w:t>11,075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E6F" w:rsidRPr="00E70FBD" w14:paraId="390F453D" w14:textId="77777777" w:rsidTr="00A21AEF">
        <w:trPr>
          <w:trHeight w:val="70"/>
        </w:trPr>
        <w:tc>
          <w:tcPr>
            <w:tcW w:w="3600" w:type="dxa"/>
          </w:tcPr>
          <w:p w14:paraId="03BBD067" w14:textId="6C56D58C" w:rsidR="00A27E6F" w:rsidRPr="00E70FBD" w:rsidRDefault="00A27E6F" w:rsidP="00A27E6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E70FBD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36B896" w14:textId="628D31A6" w:rsidR="00A27E6F" w:rsidRPr="00E70FBD" w:rsidRDefault="00F94A11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(4,370)</w:t>
            </w:r>
          </w:p>
        </w:tc>
        <w:tc>
          <w:tcPr>
            <w:tcW w:w="236" w:type="dxa"/>
          </w:tcPr>
          <w:p w14:paraId="69544308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09C835D" w14:textId="46AC22C8" w:rsidR="00A27E6F" w:rsidRPr="00E70FBD" w:rsidRDefault="00A27E6F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(11,075)</w:t>
            </w:r>
          </w:p>
        </w:tc>
        <w:tc>
          <w:tcPr>
            <w:tcW w:w="236" w:type="dxa"/>
            <w:vAlign w:val="bottom"/>
          </w:tcPr>
          <w:p w14:paraId="6F68717B" w14:textId="77777777" w:rsidR="00A27E6F" w:rsidRPr="00E70FBD" w:rsidRDefault="00A27E6F" w:rsidP="00A27E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4AFFA9C5" w:rsidR="00A27E6F" w:rsidRPr="00E70FBD" w:rsidRDefault="00F94A11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4,370</w:t>
            </w:r>
          </w:p>
        </w:tc>
        <w:tc>
          <w:tcPr>
            <w:tcW w:w="236" w:type="dxa"/>
          </w:tcPr>
          <w:p w14:paraId="01619BFA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8A97C39" w14:textId="7C554460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11,075</w:t>
            </w:r>
          </w:p>
        </w:tc>
      </w:tr>
      <w:tr w:rsidR="00A27E6F" w:rsidRPr="00E70FBD" w14:paraId="0BBBE228" w14:textId="77777777" w:rsidTr="00A21AEF">
        <w:tc>
          <w:tcPr>
            <w:tcW w:w="3600" w:type="dxa"/>
          </w:tcPr>
          <w:p w14:paraId="19E012C9" w14:textId="3A5D06AE" w:rsidR="00A27E6F" w:rsidRPr="00E70FBD" w:rsidRDefault="00A27E6F" w:rsidP="00A27E6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E70FBD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6E1A" w14:textId="657D0545" w:rsidR="00A27E6F" w:rsidRPr="00E70FBD" w:rsidRDefault="00F94A11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187,324</w:t>
            </w:r>
          </w:p>
        </w:tc>
        <w:tc>
          <w:tcPr>
            <w:tcW w:w="236" w:type="dxa"/>
          </w:tcPr>
          <w:p w14:paraId="03B5C76C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B023E4" w14:textId="462349E9" w:rsidR="00A27E6F" w:rsidRPr="00E70FBD" w:rsidRDefault="00A27E6F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63,836 </w:t>
            </w:r>
          </w:p>
        </w:tc>
        <w:tc>
          <w:tcPr>
            <w:tcW w:w="236" w:type="dxa"/>
            <w:vAlign w:val="bottom"/>
          </w:tcPr>
          <w:p w14:paraId="535DE1BB" w14:textId="77777777" w:rsidR="00A27E6F" w:rsidRPr="00E70FBD" w:rsidRDefault="00A27E6F" w:rsidP="00A27E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28682962" w:rsidR="00A27E6F" w:rsidRPr="00E70FBD" w:rsidRDefault="00F94A11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2642F533" w:rsidR="00A27E6F" w:rsidRPr="00E70FBD" w:rsidRDefault="00A27E6F" w:rsidP="00A27E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51"/>
    </w:tbl>
    <w:p w14:paraId="1DAB1CD3" w14:textId="471D0414" w:rsidR="008C4461" w:rsidRPr="00E70FBD" w:rsidRDefault="008C4461" w:rsidP="00D31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right="-87" w:hanging="162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74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17"/>
        <w:gridCol w:w="1534"/>
        <w:gridCol w:w="242"/>
        <w:gridCol w:w="1202"/>
        <w:gridCol w:w="253"/>
        <w:gridCol w:w="1459"/>
      </w:tblGrid>
      <w:tr w:rsidR="00FA779C" w:rsidRPr="00E70FBD" w14:paraId="54E85B19" w14:textId="77777777" w:rsidTr="00462AAF">
        <w:tc>
          <w:tcPr>
            <w:tcW w:w="2425" w:type="pct"/>
          </w:tcPr>
          <w:p w14:paraId="487D9654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14FCFFE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48F18C7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5A6ABBC" w14:textId="47A9C515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52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5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="00BC524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C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BC5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9" w:type="pct"/>
          </w:tcPr>
          <w:p w14:paraId="16174AD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169E607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79C" w:rsidRPr="00E70FBD" w14:paraId="328D34D6" w14:textId="77777777" w:rsidTr="00462AAF">
        <w:tc>
          <w:tcPr>
            <w:tcW w:w="2425" w:type="pct"/>
          </w:tcPr>
          <w:p w14:paraId="70FBB70E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03AA8049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F082F16" w14:textId="702BB079" w:rsidR="00FA779C" w:rsidRPr="00E70FBD" w:rsidRDefault="00FA779C" w:rsidP="00D3129B">
            <w:pPr>
              <w:pStyle w:val="acctfourfigures"/>
              <w:tabs>
                <w:tab w:val="clear" w:pos="7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3" w:type="pct"/>
          </w:tcPr>
          <w:p w14:paraId="38032C2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6CC24AE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4C0859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39" w:type="pct"/>
          </w:tcPr>
          <w:p w14:paraId="18D1CD7F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43C53A4F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05AB2E2" w14:textId="34DFC0EB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 30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FA779C" w:rsidRPr="00E70FBD" w14:paraId="0DCABA7D" w14:textId="77777777" w:rsidTr="00462AAF">
        <w:trPr>
          <w:trHeight w:val="290"/>
        </w:trPr>
        <w:tc>
          <w:tcPr>
            <w:tcW w:w="2425" w:type="pct"/>
          </w:tcPr>
          <w:p w14:paraId="6E30BA1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5" w:type="pct"/>
            <w:gridSpan w:val="5"/>
          </w:tcPr>
          <w:p w14:paraId="5E5F6C4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79C" w:rsidRPr="00E70FBD" w14:paraId="0AF372FB" w14:textId="77777777" w:rsidTr="00462AAF">
        <w:tc>
          <w:tcPr>
            <w:tcW w:w="2425" w:type="pct"/>
          </w:tcPr>
          <w:p w14:paraId="35611232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52" w:name="_Hlk110414067"/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bookmarkEnd w:id="52"/>
          </w:p>
        </w:tc>
        <w:tc>
          <w:tcPr>
            <w:tcW w:w="842" w:type="pct"/>
          </w:tcPr>
          <w:p w14:paraId="6803D84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768C62D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02B8F6E0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0CE3B35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1663BA6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F0C86" w:rsidRPr="00E70FBD" w14:paraId="6B1BD915" w14:textId="77777777" w:rsidTr="00462AAF">
        <w:tc>
          <w:tcPr>
            <w:tcW w:w="2425" w:type="pct"/>
          </w:tcPr>
          <w:p w14:paraId="388EC2CA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57D39909" w14:textId="4BE338BF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51,754</w:t>
            </w:r>
          </w:p>
        </w:tc>
        <w:tc>
          <w:tcPr>
            <w:tcW w:w="133" w:type="pct"/>
          </w:tcPr>
          <w:p w14:paraId="6BA2C1BD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5DEF56D6" w14:textId="2AADF186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78,799</w:t>
            </w:r>
          </w:p>
        </w:tc>
        <w:tc>
          <w:tcPr>
            <w:tcW w:w="139" w:type="pct"/>
          </w:tcPr>
          <w:p w14:paraId="41E32E3A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437142C8" w14:textId="50FC65DB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130,553 </w:t>
            </w:r>
          </w:p>
        </w:tc>
      </w:tr>
      <w:tr w:rsidR="002F0C86" w:rsidRPr="00E70FBD" w14:paraId="20E925B8" w14:textId="77777777" w:rsidTr="00462AAF">
        <w:tc>
          <w:tcPr>
            <w:tcW w:w="2425" w:type="pct"/>
          </w:tcPr>
          <w:p w14:paraId="2663E015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42" w:type="pct"/>
          </w:tcPr>
          <w:p w14:paraId="60985D5E" w14:textId="5420C97D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3" w:type="pct"/>
          </w:tcPr>
          <w:p w14:paraId="5042D3E3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78528" w14:textId="75DFF12B" w:rsidR="002F0C86" w:rsidRPr="00E70FBD" w:rsidRDefault="00C017CC" w:rsidP="00C017CC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374C1344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7C8BF955" w14:textId="7DDC5E91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2F0C86" w:rsidRPr="00E70FBD" w14:paraId="0014D021" w14:textId="77777777" w:rsidTr="00462AAF">
        <w:tc>
          <w:tcPr>
            <w:tcW w:w="2425" w:type="pct"/>
          </w:tcPr>
          <w:p w14:paraId="2B58D6CA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842" w:type="pct"/>
          </w:tcPr>
          <w:p w14:paraId="0A34E026" w14:textId="61C17909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33" w:type="pct"/>
          </w:tcPr>
          <w:p w14:paraId="2987C056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7EA755D" w14:textId="15E1CF61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9" w:type="pct"/>
          </w:tcPr>
          <w:p w14:paraId="58A54D9F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589FA89F" w14:textId="0A24E2FB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16 </w:t>
            </w:r>
          </w:p>
        </w:tc>
      </w:tr>
      <w:tr w:rsidR="002F0C86" w:rsidRPr="00E70FBD" w14:paraId="5F961497" w14:textId="77777777" w:rsidTr="00007F58">
        <w:tc>
          <w:tcPr>
            <w:tcW w:w="2425" w:type="pct"/>
          </w:tcPr>
          <w:p w14:paraId="40E50D7B" w14:textId="07872F83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หนี้ธุรกิจหลักทรัพย์</w:t>
            </w:r>
          </w:p>
        </w:tc>
        <w:tc>
          <w:tcPr>
            <w:tcW w:w="842" w:type="pct"/>
          </w:tcPr>
          <w:p w14:paraId="2E4301E6" w14:textId="09F86937" w:rsidR="002F0C86" w:rsidRPr="00E70FBD" w:rsidRDefault="002F0C86" w:rsidP="00CA181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5BACA2B4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8EABE8B" w14:textId="12DD7BB5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39" w:type="pct"/>
          </w:tcPr>
          <w:p w14:paraId="309C843C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7F89ABF0" w14:textId="0DC7DB2C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2F0C86" w:rsidRPr="00E70FBD" w14:paraId="7A01DE61" w14:textId="77777777" w:rsidTr="00234499">
        <w:tc>
          <w:tcPr>
            <w:tcW w:w="2425" w:type="pct"/>
          </w:tcPr>
          <w:p w14:paraId="694A8FE1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42" w:type="pct"/>
          </w:tcPr>
          <w:p w14:paraId="6C7EA4A5" w14:textId="3CE03BD1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33" w:type="pct"/>
          </w:tcPr>
          <w:p w14:paraId="517F3C16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0" w:type="pct"/>
          </w:tcPr>
          <w:p w14:paraId="1930F26F" w14:textId="6C2869B7" w:rsidR="002F0C86" w:rsidRPr="00E70FBD" w:rsidRDefault="002F0C86" w:rsidP="00F873D3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CA1811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</w:tcPr>
          <w:p w14:paraId="05D14905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48EAFD3D" w14:textId="583BD43E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A1811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2F0C86" w:rsidRPr="00E70FBD" w14:paraId="02BCB529" w14:textId="77777777" w:rsidTr="00234499">
        <w:tc>
          <w:tcPr>
            <w:tcW w:w="2425" w:type="pct"/>
          </w:tcPr>
          <w:p w14:paraId="34BD2B8C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42" w:type="pct"/>
          </w:tcPr>
          <w:p w14:paraId="583C5A85" w14:textId="11E2A13B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22,443</w:t>
            </w:r>
          </w:p>
        </w:tc>
        <w:tc>
          <w:tcPr>
            <w:tcW w:w="133" w:type="pct"/>
          </w:tcPr>
          <w:p w14:paraId="1E699728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3D89027" w14:textId="5079C36C" w:rsidR="002F0C86" w:rsidRPr="00E70FBD" w:rsidRDefault="00234499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1,746</w:t>
            </w:r>
          </w:p>
        </w:tc>
        <w:tc>
          <w:tcPr>
            <w:tcW w:w="139" w:type="pct"/>
          </w:tcPr>
          <w:p w14:paraId="361F11F8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61011CDA" w14:textId="655CFF53" w:rsidR="002F0C86" w:rsidRPr="00E70FBD" w:rsidRDefault="00C71E49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24,189</w:t>
            </w:r>
            <w:r w:rsidR="002F0C86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234499" w:rsidRPr="00E70FBD" w14:paraId="4A6D0CF8" w14:textId="77777777" w:rsidTr="00234499">
        <w:tc>
          <w:tcPr>
            <w:tcW w:w="2425" w:type="pct"/>
          </w:tcPr>
          <w:p w14:paraId="374707B3" w14:textId="230BB8B1" w:rsidR="00234499" w:rsidRPr="00E70FBD" w:rsidRDefault="00234499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3AFF2F66" w14:textId="21F41164" w:rsidR="00234499" w:rsidRPr="00E70FBD" w:rsidRDefault="00234499" w:rsidP="0023449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6ACA3FEF" w14:textId="77777777" w:rsidR="00234499" w:rsidRPr="00E70FBD" w:rsidRDefault="00234499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C039288" w14:textId="7F62D571" w:rsidR="00234499" w:rsidRPr="00E70FBD" w:rsidRDefault="00234499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25887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,017</w:t>
            </w:r>
          </w:p>
        </w:tc>
        <w:tc>
          <w:tcPr>
            <w:tcW w:w="139" w:type="pct"/>
          </w:tcPr>
          <w:p w14:paraId="60195C06" w14:textId="77777777" w:rsidR="00234499" w:rsidRPr="00E70FBD" w:rsidRDefault="00234499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47EC2C51" w14:textId="4E3934B3" w:rsidR="00234499" w:rsidRPr="00E70FBD" w:rsidRDefault="00234499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25887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,017</w:t>
            </w:r>
          </w:p>
        </w:tc>
      </w:tr>
      <w:tr w:rsidR="002F0C86" w:rsidRPr="00E70FBD" w14:paraId="56CCE732" w14:textId="77777777" w:rsidTr="00462AAF">
        <w:tc>
          <w:tcPr>
            <w:tcW w:w="2425" w:type="pct"/>
          </w:tcPr>
          <w:p w14:paraId="1C7E90D5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3E86F1EE" w14:textId="7EAD8F99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74,911</w:t>
            </w:r>
          </w:p>
        </w:tc>
        <w:tc>
          <w:tcPr>
            <w:tcW w:w="133" w:type="pct"/>
          </w:tcPr>
          <w:p w14:paraId="59FC0AEE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353C33A3" w14:textId="6B4E829D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116,783</w:t>
            </w:r>
          </w:p>
        </w:tc>
        <w:tc>
          <w:tcPr>
            <w:tcW w:w="139" w:type="pct"/>
          </w:tcPr>
          <w:p w14:paraId="6195D29F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4BBE18DE" w14:textId="206E4BED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191,694</w:t>
            </w:r>
          </w:p>
        </w:tc>
      </w:tr>
      <w:tr w:rsidR="00FA779C" w:rsidRPr="00E70FBD" w14:paraId="5518DA62" w14:textId="77777777" w:rsidTr="00462AAF">
        <w:trPr>
          <w:trHeight w:val="397"/>
        </w:trPr>
        <w:tc>
          <w:tcPr>
            <w:tcW w:w="2425" w:type="pct"/>
          </w:tcPr>
          <w:p w14:paraId="0DCE4E3F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3E9C7BA3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43FF143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4175108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D8C9ADD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561DECF8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79C" w:rsidRPr="00E70FBD" w14:paraId="37501EDE" w14:textId="77777777" w:rsidTr="00462AAF">
        <w:tc>
          <w:tcPr>
            <w:tcW w:w="2425" w:type="pct"/>
          </w:tcPr>
          <w:p w14:paraId="357EB7D8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42" w:type="pct"/>
          </w:tcPr>
          <w:p w14:paraId="595FB5EE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7D34AD8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FEB231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AAD6B3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79F7ED1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C86" w:rsidRPr="00E70FBD" w14:paraId="0B7E801E" w14:textId="77777777" w:rsidTr="00462AAF">
        <w:tc>
          <w:tcPr>
            <w:tcW w:w="2425" w:type="pct"/>
          </w:tcPr>
          <w:p w14:paraId="17BD0072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48C6C811" w14:textId="11923335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11,044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3" w:type="pct"/>
          </w:tcPr>
          <w:p w14:paraId="0CF605ED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554E0F17" w14:textId="4AFA5ECB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6,674</w:t>
            </w:r>
          </w:p>
        </w:tc>
        <w:tc>
          <w:tcPr>
            <w:tcW w:w="139" w:type="pct"/>
          </w:tcPr>
          <w:p w14:paraId="2EA5D5D3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2B08CBC8" w14:textId="11B8213E" w:rsidR="002F0C86" w:rsidRPr="00E70FBD" w:rsidRDefault="002F0C86" w:rsidP="002F0C86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(4,370)</w:t>
            </w:r>
          </w:p>
        </w:tc>
      </w:tr>
      <w:tr w:rsidR="002F0C86" w:rsidRPr="00E70FBD" w14:paraId="6A8397BD" w14:textId="77777777" w:rsidTr="00462AAF">
        <w:tc>
          <w:tcPr>
            <w:tcW w:w="2425" w:type="pct"/>
          </w:tcPr>
          <w:p w14:paraId="0F05A4D1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42" w:type="pct"/>
          </w:tcPr>
          <w:p w14:paraId="669095F4" w14:textId="19623D06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3" w:type="pct"/>
          </w:tcPr>
          <w:p w14:paraId="53D59C0A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4D002C6" w14:textId="02136632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39" w:type="pct"/>
          </w:tcPr>
          <w:p w14:paraId="7B074948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619349D0" w14:textId="50EE697B" w:rsidR="002F0C86" w:rsidRPr="00E70FBD" w:rsidRDefault="00A25887" w:rsidP="00A25887">
            <w:pPr>
              <w:pStyle w:val="acctfourfigures"/>
              <w:tabs>
                <w:tab w:val="clear" w:pos="765"/>
                <w:tab w:val="decimal" w:pos="900"/>
                <w:tab w:val="decimal" w:pos="970"/>
              </w:tabs>
              <w:spacing w:line="240" w:lineRule="auto"/>
              <w:ind w:left="-36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0C86" w:rsidRPr="00E70FBD" w14:paraId="11D68D2C" w14:textId="77777777" w:rsidTr="00462AAF">
        <w:tc>
          <w:tcPr>
            <w:tcW w:w="2425" w:type="pct"/>
          </w:tcPr>
          <w:p w14:paraId="55610C12" w14:textId="77777777" w:rsidR="002F0C86" w:rsidRPr="00E70FBD" w:rsidRDefault="002F0C86" w:rsidP="002F0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0718E349" w14:textId="0EA50170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11,075</w:t>
            </w:r>
            <w:r w:rsidRPr="00E70F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3" w:type="pct"/>
          </w:tcPr>
          <w:p w14:paraId="60D42BB4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69D7D78" w14:textId="3D44347A" w:rsidR="002F0C86" w:rsidRPr="00E70FBD" w:rsidRDefault="002F0C86" w:rsidP="002F0C8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6,705</w:t>
            </w:r>
          </w:p>
        </w:tc>
        <w:tc>
          <w:tcPr>
            <w:tcW w:w="139" w:type="pct"/>
          </w:tcPr>
          <w:p w14:paraId="22E33FB5" w14:textId="77777777" w:rsidR="002F0C86" w:rsidRPr="00E70FBD" w:rsidRDefault="002F0C86" w:rsidP="002F0C86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030FD7CD" w14:textId="5274C532" w:rsidR="002F0C86" w:rsidRPr="00E70FBD" w:rsidRDefault="002F0C86" w:rsidP="002F0C86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(4,370)</w:t>
            </w:r>
          </w:p>
        </w:tc>
      </w:tr>
      <w:tr w:rsidR="00FA779C" w:rsidRPr="00E70FBD" w14:paraId="74933462" w14:textId="77777777" w:rsidTr="00462AAF">
        <w:tc>
          <w:tcPr>
            <w:tcW w:w="2425" w:type="pct"/>
          </w:tcPr>
          <w:p w14:paraId="6EF27F37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6807549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7C452F8B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053DF00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342DA17F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55994905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79C" w:rsidRPr="00E70FBD" w14:paraId="027FD6C8" w14:textId="77777777" w:rsidTr="00462AAF">
        <w:tc>
          <w:tcPr>
            <w:tcW w:w="2425" w:type="pct"/>
          </w:tcPr>
          <w:p w14:paraId="4E4D7F3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0E159B13" w14:textId="4C0BD860" w:rsidR="00FA779C" w:rsidRPr="00E70FBD" w:rsidRDefault="00462AAF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63,836</w:t>
            </w:r>
          </w:p>
        </w:tc>
        <w:tc>
          <w:tcPr>
            <w:tcW w:w="133" w:type="pct"/>
          </w:tcPr>
          <w:p w14:paraId="6DEAEFAE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8F9E6DC" w14:textId="4FB6EFC7" w:rsidR="00FA779C" w:rsidRPr="00E70FBD" w:rsidRDefault="002F0C86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123,488</w:t>
            </w:r>
          </w:p>
        </w:tc>
        <w:tc>
          <w:tcPr>
            <w:tcW w:w="139" w:type="pct"/>
          </w:tcPr>
          <w:p w14:paraId="561A817A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double" w:sz="4" w:space="0" w:color="auto"/>
            </w:tcBorders>
          </w:tcPr>
          <w:p w14:paraId="51E61350" w14:textId="426FF05C" w:rsidR="00FA779C" w:rsidRPr="00E70FBD" w:rsidRDefault="00FB3D85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187,324</w:t>
            </w:r>
          </w:p>
        </w:tc>
      </w:tr>
    </w:tbl>
    <w:p w14:paraId="3ABF0277" w14:textId="3169EFFE" w:rsidR="008C4461" w:rsidRPr="00E70FBD" w:rsidRDefault="008C4461">
      <w:r w:rsidRPr="00E70FBD">
        <w:br w:type="page"/>
      </w:r>
    </w:p>
    <w:tbl>
      <w:tblPr>
        <w:tblW w:w="474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17"/>
        <w:gridCol w:w="1534"/>
        <w:gridCol w:w="242"/>
        <w:gridCol w:w="1202"/>
        <w:gridCol w:w="253"/>
        <w:gridCol w:w="1459"/>
      </w:tblGrid>
      <w:tr w:rsidR="00FA779C" w:rsidRPr="00E70FBD" w14:paraId="062BA183" w14:textId="77777777" w:rsidTr="00F103A0">
        <w:tc>
          <w:tcPr>
            <w:tcW w:w="2425" w:type="pct"/>
          </w:tcPr>
          <w:p w14:paraId="2C1219DB" w14:textId="6A00C629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4D76B92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5EA9074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588CB91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9" w:type="pct"/>
          </w:tcPr>
          <w:p w14:paraId="3BF649E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727ED12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79C" w:rsidRPr="00E70FBD" w14:paraId="192B74A1" w14:textId="77777777" w:rsidTr="00F103A0">
        <w:tc>
          <w:tcPr>
            <w:tcW w:w="2425" w:type="pct"/>
          </w:tcPr>
          <w:p w14:paraId="52DFE34C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721FCA1A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8992C1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2564</w:t>
            </w:r>
          </w:p>
        </w:tc>
        <w:tc>
          <w:tcPr>
            <w:tcW w:w="133" w:type="pct"/>
          </w:tcPr>
          <w:p w14:paraId="373CACA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2DB8045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8A711E" w14:textId="56FA81C8" w:rsidR="00FA779C" w:rsidRPr="00E70FBD" w:rsidRDefault="00FA779C" w:rsidP="00F873D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36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39" w:type="pct"/>
          </w:tcPr>
          <w:p w14:paraId="65224FA2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7055DB7B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8D1F186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 30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A779C" w:rsidRPr="00E70FBD" w14:paraId="27B8BA8C" w14:textId="77777777" w:rsidTr="00F103A0">
        <w:trPr>
          <w:trHeight w:val="290"/>
        </w:trPr>
        <w:tc>
          <w:tcPr>
            <w:tcW w:w="2425" w:type="pct"/>
          </w:tcPr>
          <w:p w14:paraId="3325FAE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5" w:type="pct"/>
            <w:gridSpan w:val="5"/>
          </w:tcPr>
          <w:p w14:paraId="5316AB5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79C" w:rsidRPr="00E70FBD" w14:paraId="5680C56E" w14:textId="77777777" w:rsidTr="00F103A0">
        <w:tc>
          <w:tcPr>
            <w:tcW w:w="2425" w:type="pct"/>
          </w:tcPr>
          <w:p w14:paraId="74D94354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2" w:type="pct"/>
          </w:tcPr>
          <w:p w14:paraId="4DF8EFBE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62121A2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6B82F52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1A02E97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</w:tcPr>
          <w:p w14:paraId="7CC2C15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79C" w:rsidRPr="00E70FBD" w14:paraId="458E3B99" w14:textId="77777777" w:rsidTr="00F103A0">
        <w:tc>
          <w:tcPr>
            <w:tcW w:w="2425" w:type="pct"/>
          </w:tcPr>
          <w:p w14:paraId="2522F317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48D482EF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39,802 </w:t>
            </w:r>
          </w:p>
        </w:tc>
        <w:tc>
          <w:tcPr>
            <w:tcW w:w="133" w:type="pct"/>
          </w:tcPr>
          <w:p w14:paraId="1BAFF2E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480646D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(13,948)</w:t>
            </w:r>
          </w:p>
        </w:tc>
        <w:tc>
          <w:tcPr>
            <w:tcW w:w="139" w:type="pct"/>
          </w:tcPr>
          <w:p w14:paraId="33D92F9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2E03097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25,854 </w:t>
            </w:r>
          </w:p>
        </w:tc>
      </w:tr>
      <w:tr w:rsidR="00FA779C" w:rsidRPr="00E70FBD" w14:paraId="3CDB8F92" w14:textId="77777777" w:rsidTr="00F103A0">
        <w:tc>
          <w:tcPr>
            <w:tcW w:w="2425" w:type="pct"/>
          </w:tcPr>
          <w:p w14:paraId="7C91269C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42" w:type="pct"/>
          </w:tcPr>
          <w:p w14:paraId="67831A3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  <w:tc>
          <w:tcPr>
            <w:tcW w:w="133" w:type="pct"/>
          </w:tcPr>
          <w:p w14:paraId="2B90BCD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A870C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5AFC17E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142DD1F0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FA779C" w:rsidRPr="00E70FBD" w14:paraId="002420A9" w14:textId="77777777" w:rsidTr="00F103A0">
        <w:tc>
          <w:tcPr>
            <w:tcW w:w="2425" w:type="pct"/>
          </w:tcPr>
          <w:p w14:paraId="4E1FB465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842" w:type="pct"/>
          </w:tcPr>
          <w:p w14:paraId="3158772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</w:p>
        </w:tc>
        <w:tc>
          <w:tcPr>
            <w:tcW w:w="133" w:type="pct"/>
          </w:tcPr>
          <w:p w14:paraId="29E02C0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805AAA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" w:type="pct"/>
          </w:tcPr>
          <w:p w14:paraId="2C6FFB7E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5F0FE72A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 </w:t>
            </w:r>
          </w:p>
        </w:tc>
      </w:tr>
      <w:tr w:rsidR="00FA779C" w:rsidRPr="00E70FBD" w14:paraId="18BA4005" w14:textId="77777777" w:rsidTr="00F103A0">
        <w:tc>
          <w:tcPr>
            <w:tcW w:w="2425" w:type="pct"/>
          </w:tcPr>
          <w:p w14:paraId="0505A42D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42" w:type="pct"/>
          </w:tcPr>
          <w:p w14:paraId="44780F5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4CF15F4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2E0CBE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9" w:type="pct"/>
          </w:tcPr>
          <w:p w14:paraId="64FA7391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7730730A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43 </w:t>
            </w:r>
          </w:p>
        </w:tc>
      </w:tr>
      <w:tr w:rsidR="00FA779C" w:rsidRPr="00E70FBD" w14:paraId="5F818EF5" w14:textId="77777777" w:rsidTr="00F103A0">
        <w:tc>
          <w:tcPr>
            <w:tcW w:w="2425" w:type="pct"/>
          </w:tcPr>
          <w:p w14:paraId="3C36BD2F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42" w:type="pct"/>
          </w:tcPr>
          <w:p w14:paraId="1B0484D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  <w:tc>
          <w:tcPr>
            <w:tcW w:w="133" w:type="pct"/>
          </w:tcPr>
          <w:p w14:paraId="17694B5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0" w:type="pct"/>
          </w:tcPr>
          <w:p w14:paraId="3D7BAED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39" w:type="pct"/>
          </w:tcPr>
          <w:p w14:paraId="4CEEE8A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045F851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61 </w:t>
            </w:r>
          </w:p>
        </w:tc>
      </w:tr>
      <w:tr w:rsidR="00FA779C" w:rsidRPr="00E70FBD" w14:paraId="0951336B" w14:textId="77777777" w:rsidTr="00F103A0">
        <w:tc>
          <w:tcPr>
            <w:tcW w:w="2425" w:type="pct"/>
          </w:tcPr>
          <w:p w14:paraId="08563169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6DB24BE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17,456</w:t>
            </w:r>
          </w:p>
        </w:tc>
        <w:tc>
          <w:tcPr>
            <w:tcW w:w="133" w:type="pct"/>
          </w:tcPr>
          <w:p w14:paraId="6C16D70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344EA8F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1,973</w:t>
            </w:r>
          </w:p>
        </w:tc>
        <w:tc>
          <w:tcPr>
            <w:tcW w:w="139" w:type="pct"/>
          </w:tcPr>
          <w:p w14:paraId="45E74BE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5557186F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19,429 </w:t>
            </w:r>
          </w:p>
        </w:tc>
      </w:tr>
      <w:tr w:rsidR="00FA779C" w:rsidRPr="00E70FBD" w14:paraId="0D15A9A0" w14:textId="77777777" w:rsidTr="00F103A0">
        <w:tc>
          <w:tcPr>
            <w:tcW w:w="2425" w:type="pct"/>
          </w:tcPr>
          <w:p w14:paraId="0B2E423A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08AF60F3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58,014</w:t>
            </w:r>
          </w:p>
        </w:tc>
        <w:tc>
          <w:tcPr>
            <w:tcW w:w="133" w:type="pct"/>
          </w:tcPr>
          <w:p w14:paraId="4B26EE64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2F94614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(11,927)</w:t>
            </w:r>
          </w:p>
        </w:tc>
        <w:tc>
          <w:tcPr>
            <w:tcW w:w="139" w:type="pct"/>
          </w:tcPr>
          <w:p w14:paraId="6A657AD2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225BECD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46,087</w:t>
            </w:r>
          </w:p>
        </w:tc>
      </w:tr>
      <w:tr w:rsidR="00FA779C" w:rsidRPr="00E70FBD" w14:paraId="49DB6535" w14:textId="77777777" w:rsidTr="00F103A0">
        <w:trPr>
          <w:trHeight w:val="397"/>
        </w:trPr>
        <w:tc>
          <w:tcPr>
            <w:tcW w:w="2425" w:type="pct"/>
          </w:tcPr>
          <w:p w14:paraId="131908DD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4275C06E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A641401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C602E40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0DB1676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6FF94BBC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79C" w:rsidRPr="00E70FBD" w14:paraId="2A6A7239" w14:textId="77777777" w:rsidTr="00F103A0">
        <w:tc>
          <w:tcPr>
            <w:tcW w:w="2425" w:type="pct"/>
          </w:tcPr>
          <w:p w14:paraId="00C675A7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42" w:type="pct"/>
          </w:tcPr>
          <w:p w14:paraId="589C418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D8A211E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725821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4FCB8D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</w:tcPr>
          <w:p w14:paraId="5E4C266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79C" w:rsidRPr="00E70FBD" w14:paraId="276DE65C" w14:textId="77777777" w:rsidTr="00F103A0">
        <w:tc>
          <w:tcPr>
            <w:tcW w:w="2425" w:type="pct"/>
          </w:tcPr>
          <w:p w14:paraId="50ACB3A5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0C74B0F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(8,426)</w:t>
            </w:r>
          </w:p>
        </w:tc>
        <w:tc>
          <w:tcPr>
            <w:tcW w:w="133" w:type="pct"/>
          </w:tcPr>
          <w:p w14:paraId="73B5960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184A2B8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(4,405)</w:t>
            </w:r>
          </w:p>
        </w:tc>
        <w:tc>
          <w:tcPr>
            <w:tcW w:w="139" w:type="pct"/>
          </w:tcPr>
          <w:p w14:paraId="70753D9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</w:tcPr>
          <w:p w14:paraId="5CC90912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(12,831)</w:t>
            </w:r>
          </w:p>
        </w:tc>
      </w:tr>
      <w:tr w:rsidR="00FA779C" w:rsidRPr="00E70FBD" w14:paraId="4C346BD5" w14:textId="77777777" w:rsidTr="00F103A0">
        <w:tc>
          <w:tcPr>
            <w:tcW w:w="2425" w:type="pct"/>
          </w:tcPr>
          <w:p w14:paraId="3E2B23B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42" w:type="pct"/>
          </w:tcPr>
          <w:p w14:paraId="1805606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133" w:type="pct"/>
          </w:tcPr>
          <w:p w14:paraId="2150D345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4C5D53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39" w:type="pct"/>
          </w:tcPr>
          <w:p w14:paraId="2491359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71C275F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36" w:right="3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779C" w:rsidRPr="00E70FBD" w14:paraId="578DDCF9" w14:textId="77777777" w:rsidTr="00F103A0">
        <w:tc>
          <w:tcPr>
            <w:tcW w:w="2425" w:type="pct"/>
          </w:tcPr>
          <w:p w14:paraId="1219A1D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7C61CE2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(8,547)</w:t>
            </w:r>
          </w:p>
        </w:tc>
        <w:tc>
          <w:tcPr>
            <w:tcW w:w="133" w:type="pct"/>
          </w:tcPr>
          <w:p w14:paraId="4F2E9857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9972A4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(4,284)</w:t>
            </w:r>
          </w:p>
        </w:tc>
        <w:tc>
          <w:tcPr>
            <w:tcW w:w="139" w:type="pct"/>
          </w:tcPr>
          <w:p w14:paraId="473DDC7B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2B4029B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(12,831)</w:t>
            </w:r>
          </w:p>
        </w:tc>
      </w:tr>
      <w:tr w:rsidR="00FA779C" w:rsidRPr="00E70FBD" w14:paraId="729E6D97" w14:textId="77777777" w:rsidTr="00F103A0">
        <w:tc>
          <w:tcPr>
            <w:tcW w:w="2425" w:type="pct"/>
          </w:tcPr>
          <w:p w14:paraId="786327D3" w14:textId="77777777" w:rsidR="00FA779C" w:rsidRPr="00F873D3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0EFBD506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6E27F4F5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0DED5A89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65B6F33D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369E5137" w14:textId="77777777" w:rsidR="00FA779C" w:rsidRPr="00F873D3" w:rsidRDefault="00FA779C" w:rsidP="00D3129B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79C" w:rsidRPr="00E70FBD" w14:paraId="51F27A78" w14:textId="77777777" w:rsidTr="00F103A0">
        <w:tc>
          <w:tcPr>
            <w:tcW w:w="2425" w:type="pct"/>
          </w:tcPr>
          <w:p w14:paraId="42DF260D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05C3A5A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49,467 </w:t>
            </w:r>
          </w:p>
        </w:tc>
        <w:tc>
          <w:tcPr>
            <w:tcW w:w="133" w:type="pct"/>
          </w:tcPr>
          <w:p w14:paraId="3DB6C4D8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27AA6FC2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(16,211)</w:t>
            </w:r>
          </w:p>
        </w:tc>
        <w:tc>
          <w:tcPr>
            <w:tcW w:w="139" w:type="pct"/>
          </w:tcPr>
          <w:p w14:paraId="508E1E6C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1" w:type="pct"/>
            <w:tcBorders>
              <w:bottom w:val="double" w:sz="4" w:space="0" w:color="auto"/>
            </w:tcBorders>
          </w:tcPr>
          <w:p w14:paraId="7731F0DE" w14:textId="77777777" w:rsidR="00FA779C" w:rsidRPr="00E70FBD" w:rsidRDefault="00FA779C" w:rsidP="00D3129B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33,256</w:t>
            </w:r>
          </w:p>
        </w:tc>
      </w:tr>
    </w:tbl>
    <w:p w14:paraId="07C50309" w14:textId="55E28881" w:rsidR="00F17335" w:rsidRPr="00E70FBD" w:rsidRDefault="00F17335" w:rsidP="00FA779C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B10B044" w14:textId="60D64103" w:rsidR="00975AF5" w:rsidRPr="00E70FBD" w:rsidRDefault="0F9572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กำไรต่อหุ้นขั้นพื้นฐาน</w:t>
      </w:r>
    </w:p>
    <w:p w14:paraId="362785B2" w14:textId="77777777" w:rsidR="00FA779C" w:rsidRPr="00E70FBD" w:rsidRDefault="00FA779C" w:rsidP="00FA77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43"/>
        <w:gridCol w:w="1287"/>
        <w:gridCol w:w="270"/>
        <w:gridCol w:w="1172"/>
      </w:tblGrid>
      <w:tr w:rsidR="00FA779C" w:rsidRPr="00E70FBD" w14:paraId="12571FFE" w14:textId="77777777" w:rsidTr="00D3129B">
        <w:trPr>
          <w:trHeight w:val="70"/>
          <w:tblHeader/>
        </w:trPr>
        <w:tc>
          <w:tcPr>
            <w:tcW w:w="4860" w:type="dxa"/>
            <w:vAlign w:val="bottom"/>
          </w:tcPr>
          <w:p w14:paraId="2540CBF7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1DD9574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CBB4AFF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6838F9E4" w14:textId="13116FB2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CD79756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25D5B395" w14:textId="6E847855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FA779C" w:rsidRPr="00E70FBD" w14:paraId="2BB4F0CC" w14:textId="77777777" w:rsidTr="00D3129B">
        <w:tc>
          <w:tcPr>
            <w:tcW w:w="4860" w:type="dxa"/>
          </w:tcPr>
          <w:p w14:paraId="337303FA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C6A35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0334BAC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</w:tcPr>
          <w:p w14:paraId="4AEAC5D9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1598A" w:rsidRPr="00E70FBD" w14:paraId="5D392A04" w14:textId="77777777" w:rsidTr="009F3AA9">
        <w:tc>
          <w:tcPr>
            <w:tcW w:w="4860" w:type="dxa"/>
          </w:tcPr>
          <w:p w14:paraId="5786979A" w14:textId="77777777" w:rsidR="0021598A" w:rsidRPr="00E70FBD" w:rsidRDefault="0021598A" w:rsidP="0021598A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vAlign w:val="bottom"/>
          </w:tcPr>
          <w:p w14:paraId="6172D273" w14:textId="77777777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D006803" w14:textId="77777777" w:rsidR="0021598A" w:rsidRPr="00E70FBD" w:rsidRDefault="0021598A" w:rsidP="0021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3A2F395" w14:textId="62D669EB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498,740 </w:t>
            </w:r>
          </w:p>
        </w:tc>
        <w:tc>
          <w:tcPr>
            <w:tcW w:w="270" w:type="dxa"/>
            <w:vAlign w:val="bottom"/>
          </w:tcPr>
          <w:p w14:paraId="7D6799AE" w14:textId="77777777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A7FA066" w14:textId="5D5CA236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742,833</w:t>
            </w:r>
          </w:p>
        </w:tc>
      </w:tr>
      <w:tr w:rsidR="0021598A" w:rsidRPr="00E70FBD" w14:paraId="7916C9F5" w14:textId="77777777" w:rsidTr="00F17335">
        <w:tc>
          <w:tcPr>
            <w:tcW w:w="4860" w:type="dxa"/>
          </w:tcPr>
          <w:p w14:paraId="750DC7CC" w14:textId="77777777" w:rsidR="0021598A" w:rsidRPr="00E70FBD" w:rsidRDefault="0021598A" w:rsidP="0021598A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2CB6CFFA" w14:textId="77777777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C556ED3" w14:textId="77777777" w:rsidR="0021598A" w:rsidRPr="00E70FBD" w:rsidRDefault="0021598A" w:rsidP="0021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89A004" w14:textId="7354D078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ECCB3F6" w14:textId="77777777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E20BD9B" w14:textId="4F1666E3" w:rsidR="0021598A" w:rsidRPr="00E70FBD" w:rsidRDefault="0021598A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335" w:rsidRPr="00E70FBD" w14:paraId="0A7072B7" w14:textId="77777777" w:rsidTr="00F17335">
        <w:tc>
          <w:tcPr>
            <w:tcW w:w="4860" w:type="dxa"/>
          </w:tcPr>
          <w:p w14:paraId="77D024BD" w14:textId="02F7BD42" w:rsidR="00F17335" w:rsidRPr="00E70FBD" w:rsidRDefault="00F17335" w:rsidP="00F17335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จำนวนหุ้นสามัญที่ออก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071E70FB" w14:textId="77777777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5E10CA6" w14:textId="77777777" w:rsidR="00F17335" w:rsidRPr="00E70FBD" w:rsidRDefault="00F17335" w:rsidP="0021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5AF1061" w14:textId="0F4C7AC7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78140511" w14:textId="77777777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3136758" w14:textId="352125AD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F17335" w:rsidRPr="00E70FBD" w14:paraId="6225148A" w14:textId="77777777" w:rsidTr="000C3742">
        <w:tc>
          <w:tcPr>
            <w:tcW w:w="4860" w:type="dxa"/>
          </w:tcPr>
          <w:p w14:paraId="3D20FFA3" w14:textId="689286F8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1260" w:type="dxa"/>
            <w:vAlign w:val="bottom"/>
          </w:tcPr>
          <w:p w14:paraId="35FBEE67" w14:textId="77777777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CF5A542" w14:textId="77777777" w:rsidR="00F17335" w:rsidRPr="00E70FBD" w:rsidRDefault="00F17335" w:rsidP="0021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6D1A587" w14:textId="6351B69D" w:rsidR="00F17335" w:rsidRPr="00E70FBD" w:rsidRDefault="00AA06F8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8,594</w:t>
            </w:r>
          </w:p>
        </w:tc>
        <w:tc>
          <w:tcPr>
            <w:tcW w:w="270" w:type="dxa"/>
            <w:vAlign w:val="bottom"/>
          </w:tcPr>
          <w:p w14:paraId="03C7E9A3" w14:textId="77777777" w:rsidR="00F17335" w:rsidRPr="00E70FBD" w:rsidRDefault="00F17335" w:rsidP="002159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75AD188" w14:textId="2975EEA1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  <w:tab w:val="decimal" w:pos="436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7335" w:rsidRPr="00E70FBD" w14:paraId="77D14064" w14:textId="77777777" w:rsidTr="000C3742">
        <w:tc>
          <w:tcPr>
            <w:tcW w:w="4860" w:type="dxa"/>
          </w:tcPr>
          <w:p w14:paraId="1350491A" w14:textId="2F116BD4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br/>
            </w: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E70F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0A11353A" w14:textId="77777777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133B02F" w14:textId="77777777" w:rsidR="00F17335" w:rsidRPr="00E70FBD" w:rsidRDefault="00F17335" w:rsidP="00F1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34AAA3C" w14:textId="14239CFB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FAEB2B" w14:textId="50D78086" w:rsidR="00F17335" w:rsidRPr="00E70FBD" w:rsidRDefault="00DA13E7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</w:t>
            </w:r>
            <w:r w:rsidR="00AA0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70" w:type="dxa"/>
            <w:vAlign w:val="bottom"/>
          </w:tcPr>
          <w:p w14:paraId="231CA046" w14:textId="77777777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D5421" w14:textId="1F75032D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240,000</w:t>
            </w:r>
          </w:p>
        </w:tc>
      </w:tr>
      <w:tr w:rsidR="00F17335" w:rsidRPr="00E70FBD" w14:paraId="5ED587F5" w14:textId="77777777" w:rsidTr="000C3742">
        <w:tc>
          <w:tcPr>
            <w:tcW w:w="4860" w:type="dxa"/>
          </w:tcPr>
          <w:p w14:paraId="7A4EB682" w14:textId="77777777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4258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38BC98D5" w14:textId="77777777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63FE3BE" w14:textId="77777777" w:rsidR="00F17335" w:rsidRPr="00E70FBD" w:rsidRDefault="00F17335" w:rsidP="00F1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4C10CAFC" w14:textId="60216B69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2.01 </w:t>
            </w:r>
          </w:p>
        </w:tc>
        <w:tc>
          <w:tcPr>
            <w:tcW w:w="270" w:type="dxa"/>
            <w:vAlign w:val="bottom"/>
          </w:tcPr>
          <w:p w14:paraId="3B481305" w14:textId="77777777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0E68C1" w14:textId="033C3539" w:rsidR="00F17335" w:rsidRPr="00E70FBD" w:rsidRDefault="00F17335" w:rsidP="00F173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3.10</w:t>
            </w:r>
          </w:p>
        </w:tc>
      </w:tr>
    </w:tbl>
    <w:p w14:paraId="7568A76E" w14:textId="77777777" w:rsidR="00DA13E7" w:rsidRPr="00E70FBD" w:rsidRDefault="00DA13E7" w:rsidP="00DA13E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64E684" w14:textId="120C1AB1" w:rsidR="007D16B6" w:rsidRPr="00E70FBD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เงินปันผล</w:t>
      </w:r>
    </w:p>
    <w:p w14:paraId="6E48F901" w14:textId="26873807" w:rsidR="00FA779C" w:rsidRPr="00E70FBD" w:rsidRDefault="00FA779C" w:rsidP="00FA77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/>
          <w:sz w:val="30"/>
          <w:szCs w:val="30"/>
        </w:rPr>
      </w:pPr>
    </w:p>
    <w:tbl>
      <w:tblPr>
        <w:tblW w:w="91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1"/>
        <w:gridCol w:w="1871"/>
        <w:gridCol w:w="1890"/>
        <w:gridCol w:w="1260"/>
        <w:gridCol w:w="345"/>
        <w:gridCol w:w="1396"/>
      </w:tblGrid>
      <w:tr w:rsidR="00FA779C" w:rsidRPr="00E70FBD" w14:paraId="40278D9B" w14:textId="77777777" w:rsidTr="00D3129B">
        <w:trPr>
          <w:trHeight w:val="371"/>
          <w:tblHeader/>
        </w:trPr>
        <w:tc>
          <w:tcPr>
            <w:tcW w:w="2341" w:type="dxa"/>
          </w:tcPr>
          <w:p w14:paraId="735666A8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54AD2FC5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130E7269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</w:tcPr>
          <w:p w14:paraId="2C47D174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45" w:type="dxa"/>
          </w:tcPr>
          <w:p w14:paraId="5A3B2887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2A8EB7A2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A779C" w:rsidRPr="00E70FBD" w14:paraId="683E5432" w14:textId="77777777" w:rsidTr="00D3129B">
        <w:trPr>
          <w:tblHeader/>
        </w:trPr>
        <w:tc>
          <w:tcPr>
            <w:tcW w:w="2341" w:type="dxa"/>
          </w:tcPr>
          <w:p w14:paraId="48703F49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1538B468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6DA7F0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D077D4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E70FB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7091F174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29E8EFA5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70FB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A779C" w:rsidRPr="00E70FBD" w14:paraId="47ED9100" w14:textId="77777777" w:rsidTr="00D3129B">
        <w:tc>
          <w:tcPr>
            <w:tcW w:w="2341" w:type="dxa"/>
          </w:tcPr>
          <w:p w14:paraId="2EB7B2B8" w14:textId="7521E69E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F765F5" w:rsidRPr="00E70FB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71" w:type="dxa"/>
          </w:tcPr>
          <w:p w14:paraId="584FFB42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6F895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5B2B4A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5098BACE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0E4353AB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A779C" w:rsidRPr="00E70FBD" w14:paraId="020F6AF8" w14:textId="77777777" w:rsidTr="00D3129B">
        <w:tc>
          <w:tcPr>
            <w:tcW w:w="2341" w:type="dxa"/>
          </w:tcPr>
          <w:p w14:paraId="7FE08A95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71" w:type="dxa"/>
          </w:tcPr>
          <w:p w14:paraId="6431714F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4D537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047FF1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16ACF5AE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0459BF60" w14:textId="77777777" w:rsidR="00FA779C" w:rsidRPr="00E70FBD" w:rsidRDefault="00FA779C" w:rsidP="00D3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A779C" w:rsidRPr="00E70FBD" w14:paraId="0D14CD0A" w14:textId="77777777" w:rsidTr="00D3129B">
        <w:tc>
          <w:tcPr>
            <w:tcW w:w="2341" w:type="dxa"/>
          </w:tcPr>
          <w:p w14:paraId="24875C33" w14:textId="2E39B62D" w:rsidR="00FA779C" w:rsidRPr="00E70FBD" w:rsidRDefault="00FA779C" w:rsidP="00FA779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E70FBD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E70FBD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 w:rsidRPr="00E70FBD"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E70FBD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E70FBD"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F765F5" w:rsidRPr="00E70FBD">
              <w:rPr>
                <w:rFonts w:ascii="Angsana New" w:hAnsi="Angsana New"/>
                <w:bCs/>
                <w:spacing w:val="-4"/>
                <w:sz w:val="30"/>
                <w:szCs w:val="30"/>
              </w:rPr>
              <w:t>3</w:t>
            </w:r>
            <w:r w:rsidRPr="00E70FBD">
              <w:rPr>
                <w:rFonts w:ascii="Angsana New" w:hAnsi="Angsana New"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871" w:type="dxa"/>
            <w:vAlign w:val="bottom"/>
          </w:tcPr>
          <w:p w14:paraId="77E8DB88" w14:textId="1C3547E6" w:rsidR="00FA779C" w:rsidRPr="00E70FBD" w:rsidRDefault="00FA779C" w:rsidP="00FA779C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0" w:right="-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เมษายน </w:t>
            </w:r>
            <w:r w:rsidRPr="00E70FBD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B3ADA6E" w14:textId="6FE3A1CD" w:rsidR="00FA779C" w:rsidRPr="00E70FBD" w:rsidRDefault="00FA779C" w:rsidP="00FA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70FBD">
              <w:rPr>
                <w:rFonts w:ascii="Angsana New" w:hAnsi="Angsana New"/>
                <w:bCs/>
                <w:sz w:val="30"/>
                <w:szCs w:val="30"/>
              </w:rPr>
              <w:t xml:space="preserve">27 </w:t>
            </w:r>
            <w:r w:rsidRPr="00E70FB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เมษายน </w:t>
            </w:r>
            <w:r w:rsidRPr="00E70FBD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5BDA88B3" w14:textId="7A292B0B" w:rsidR="00FA779C" w:rsidRPr="00F873D3" w:rsidRDefault="00FA779C" w:rsidP="00F87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873D3">
              <w:rPr>
                <w:rFonts w:ascii="Angsana New" w:hAnsi="Angsana New"/>
                <w:bCs/>
                <w:sz w:val="30"/>
                <w:szCs w:val="30"/>
              </w:rPr>
              <w:t>1.67</w:t>
            </w:r>
          </w:p>
        </w:tc>
        <w:tc>
          <w:tcPr>
            <w:tcW w:w="345" w:type="dxa"/>
            <w:vAlign w:val="bottom"/>
          </w:tcPr>
          <w:p w14:paraId="69BB1397" w14:textId="77777777" w:rsidR="00FA779C" w:rsidRPr="00F873D3" w:rsidRDefault="00FA779C" w:rsidP="00FA77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48EB7C85" w14:textId="01A095E5" w:rsidR="00FA779C" w:rsidRPr="00F873D3" w:rsidRDefault="00FA779C" w:rsidP="00F87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F873D3">
              <w:rPr>
                <w:rFonts w:ascii="Angsana New" w:hAnsi="Angsana New"/>
                <w:bCs/>
                <w:sz w:val="30"/>
                <w:szCs w:val="30"/>
              </w:rPr>
              <w:t>400,320</w:t>
            </w:r>
          </w:p>
        </w:tc>
      </w:tr>
    </w:tbl>
    <w:p w14:paraId="369A9244" w14:textId="2EEFA7D9" w:rsidR="006D52EE" w:rsidRDefault="006D52EE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070C98" w14:textId="67412EFA" w:rsidR="00675DE7" w:rsidRDefault="00675DE7" w:rsidP="00F87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บริษัทไม่มีการจ่ายเงินปันผลสำหรับงวดหกเดือนสิ้นสุดวันที่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408D42A8" w14:textId="77777777" w:rsidR="00675DE7" w:rsidRPr="00E70FBD" w:rsidRDefault="00675DE7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DD2989" w14:textId="77777777" w:rsidR="002428D9" w:rsidRDefault="00242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09046D5" w14:textId="6C2378C6" w:rsidR="006D52EE" w:rsidRPr="00E70FBD" w:rsidRDefault="04C85CD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5D0B72B9" w14:textId="77777777" w:rsidR="006D52EE" w:rsidRPr="00E70FBD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4C34A576" w:rsidR="007D16B6" w:rsidRPr="00E70FBD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</w:t>
      </w:r>
      <w:r w:rsidR="00AA1A91" w:rsidRPr="00E70FBD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นอกเหนือจากผลประโยชน์ที่พึงจ่ายตามปกติซึ่งได้แก่ เงินเดือน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14:paraId="77CCCAF1" w14:textId="77777777" w:rsidR="00FA779C" w:rsidRPr="00E70FBD" w:rsidRDefault="00FA779C" w:rsidP="00FA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FA779C" w:rsidRPr="00E70FBD" w14:paraId="41027933" w14:textId="77777777" w:rsidTr="00FA779C">
        <w:trPr>
          <w:trHeight w:val="70"/>
        </w:trPr>
        <w:tc>
          <w:tcPr>
            <w:tcW w:w="4680" w:type="dxa"/>
            <w:vAlign w:val="bottom"/>
          </w:tcPr>
          <w:p w14:paraId="06927245" w14:textId="77777777" w:rsidR="00FA779C" w:rsidRPr="00E70FBD" w:rsidRDefault="00FA779C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B367824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ABC3F6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F8987C3" w14:textId="63BD3B82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3A2A240C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7DB5C2E3" w14:textId="503A5C0C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A779C" w:rsidRPr="00E70FBD" w14:paraId="4D0367E1" w14:textId="77777777" w:rsidTr="00D3129B">
        <w:tc>
          <w:tcPr>
            <w:tcW w:w="4680" w:type="dxa"/>
          </w:tcPr>
          <w:p w14:paraId="16F06163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D4CDDC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41EB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09EFBBC7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5820" w:rsidRPr="00E70FBD" w14:paraId="3D395DDE" w14:textId="77777777" w:rsidTr="00B6313C">
        <w:trPr>
          <w:trHeight w:val="236"/>
        </w:trPr>
        <w:tc>
          <w:tcPr>
            <w:tcW w:w="4680" w:type="dxa"/>
          </w:tcPr>
          <w:p w14:paraId="16B5117C" w14:textId="77777777" w:rsidR="00985820" w:rsidRPr="00E70FBD" w:rsidRDefault="00985820" w:rsidP="0098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B6C875B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18892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313310" w14:textId="4BBD1006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167,776 </w:t>
            </w:r>
          </w:p>
        </w:tc>
        <w:tc>
          <w:tcPr>
            <w:tcW w:w="270" w:type="dxa"/>
          </w:tcPr>
          <w:p w14:paraId="7180C779" w14:textId="77777777" w:rsidR="00985820" w:rsidRPr="00E70FBD" w:rsidRDefault="00985820" w:rsidP="0098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47164EA" w14:textId="3C615E6A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50,216 </w:t>
            </w:r>
          </w:p>
        </w:tc>
      </w:tr>
      <w:tr w:rsidR="00985820" w:rsidRPr="00E70FBD" w14:paraId="7285662D" w14:textId="77777777" w:rsidTr="00FA779C">
        <w:tc>
          <w:tcPr>
            <w:tcW w:w="4680" w:type="dxa"/>
          </w:tcPr>
          <w:p w14:paraId="5CD2E709" w14:textId="77777777" w:rsidR="00985820" w:rsidRPr="00E70FBD" w:rsidRDefault="00985820" w:rsidP="0098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170" w:type="dxa"/>
          </w:tcPr>
          <w:p w14:paraId="21F638DC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01BAC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6287D2" w14:textId="2F1C9E7B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1,213 </w:t>
            </w:r>
          </w:p>
        </w:tc>
        <w:tc>
          <w:tcPr>
            <w:tcW w:w="270" w:type="dxa"/>
          </w:tcPr>
          <w:p w14:paraId="02018AB0" w14:textId="77777777" w:rsidR="00985820" w:rsidRPr="00E70FBD" w:rsidRDefault="00985820" w:rsidP="0098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323E1C" w14:textId="25AA1DBD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1,308 </w:t>
            </w:r>
          </w:p>
        </w:tc>
      </w:tr>
      <w:tr w:rsidR="00985820" w:rsidRPr="00E70FBD" w14:paraId="7B088A73" w14:textId="77777777" w:rsidTr="00FA779C">
        <w:tc>
          <w:tcPr>
            <w:tcW w:w="4680" w:type="dxa"/>
          </w:tcPr>
          <w:p w14:paraId="02ADD16D" w14:textId="77777777" w:rsidR="00985820" w:rsidRPr="00E70FBD" w:rsidRDefault="00985820" w:rsidP="0098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147E67D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2237B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F7D68A" w14:textId="77F8A886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168,989 </w:t>
            </w:r>
          </w:p>
        </w:tc>
        <w:tc>
          <w:tcPr>
            <w:tcW w:w="270" w:type="dxa"/>
          </w:tcPr>
          <w:p w14:paraId="7FEE3017" w14:textId="77777777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FB7D8E4" w14:textId="5F6665E6" w:rsidR="00985820" w:rsidRPr="00E70FBD" w:rsidRDefault="00985820" w:rsidP="0098582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51,524 </w:t>
            </w:r>
          </w:p>
        </w:tc>
      </w:tr>
    </w:tbl>
    <w:p w14:paraId="276126DD" w14:textId="77777777" w:rsidR="0057404E" w:rsidRPr="00E70FBD" w:rsidRDefault="0057404E" w:rsidP="0057404E">
      <w:pPr>
        <w:pStyle w:val="index"/>
        <w:tabs>
          <w:tab w:val="clear" w:pos="1134"/>
        </w:tabs>
        <w:spacing w:after="0" w:line="390" w:lineRule="exact"/>
        <w:ind w:left="63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768D55" w14:textId="7660156C" w:rsidR="007D16B6" w:rsidRPr="00E70FBD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6ADD0CE" w14:textId="77777777" w:rsidR="00673E7A" w:rsidRPr="00E70FBD" w:rsidRDefault="00673E7A" w:rsidP="004043AD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52"/>
      </w:tblGrid>
      <w:tr w:rsidR="00FA779C" w:rsidRPr="00E70FBD" w14:paraId="1016000A" w14:textId="77777777" w:rsidTr="00672BDF">
        <w:trPr>
          <w:trHeight w:val="274"/>
          <w:tblHeader/>
        </w:trPr>
        <w:tc>
          <w:tcPr>
            <w:tcW w:w="5022" w:type="dxa"/>
            <w:vAlign w:val="bottom"/>
          </w:tcPr>
          <w:p w14:paraId="099B1D2A" w14:textId="77777777" w:rsidR="00FA779C" w:rsidRPr="00E70FBD" w:rsidRDefault="00FA779C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7E98" w14:textId="77777777" w:rsidR="00FA779C" w:rsidRPr="00E70FBD" w:rsidRDefault="00FA779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9758BE" w14:textId="33EC2946" w:rsidR="00FA779C" w:rsidRPr="00E70FBD" w:rsidRDefault="00FA779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103474D3" w14:textId="77777777" w:rsidR="00FA779C" w:rsidRPr="00E70FBD" w:rsidRDefault="00FA779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4772899C" w14:textId="0D6B0C50" w:rsidR="00FA779C" w:rsidRPr="00E70FBD" w:rsidRDefault="00FA779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 </w:t>
            </w:r>
          </w:p>
        </w:tc>
      </w:tr>
      <w:tr w:rsidR="004D6E72" w:rsidRPr="00E70FBD" w14:paraId="105E81B3" w14:textId="77777777" w:rsidTr="00672BDF">
        <w:trPr>
          <w:trHeight w:val="274"/>
          <w:tblHeader/>
        </w:trPr>
        <w:tc>
          <w:tcPr>
            <w:tcW w:w="5022" w:type="dxa"/>
            <w:vAlign w:val="bottom"/>
          </w:tcPr>
          <w:p w14:paraId="41883553" w14:textId="77777777" w:rsidR="004D6E72" w:rsidRPr="00E70FBD" w:rsidRDefault="004D6E72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5D123" w14:textId="77777777" w:rsidR="004D6E72" w:rsidRPr="00E70FBD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D50374" w14:textId="1FB12ECB" w:rsidR="004D6E72" w:rsidRPr="00E70FBD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A779C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0F26DE2" w14:textId="77777777" w:rsidR="004D6E72" w:rsidRPr="00E70FBD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0F6E2A6E" w14:textId="63B1BA46" w:rsidR="004D6E72" w:rsidRPr="00E70FBD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A779C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4D6E72" w:rsidRPr="00E70FBD" w14:paraId="2CA07E21" w14:textId="77777777" w:rsidTr="00672BDF">
        <w:trPr>
          <w:trHeight w:val="274"/>
          <w:tblHeader/>
        </w:trPr>
        <w:tc>
          <w:tcPr>
            <w:tcW w:w="5022" w:type="dxa"/>
          </w:tcPr>
          <w:p w14:paraId="0EDAD8EF" w14:textId="77777777" w:rsidR="004D6E72" w:rsidRPr="00E70FBD" w:rsidRDefault="004D6E72" w:rsidP="007D16B6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EECE1" w14:textId="77777777" w:rsidR="004D6E72" w:rsidRPr="00E70FBD" w:rsidRDefault="004D6E72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dxa"/>
            <w:gridSpan w:val="3"/>
            <w:shd w:val="clear" w:color="auto" w:fill="auto"/>
            <w:vAlign w:val="bottom"/>
          </w:tcPr>
          <w:p w14:paraId="51D9D3D5" w14:textId="70511758" w:rsidR="004D6E72" w:rsidRPr="00E70FBD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79C" w:rsidRPr="00E70FBD" w14:paraId="0A2B2142" w14:textId="77777777" w:rsidTr="00F103A0">
        <w:trPr>
          <w:trHeight w:val="274"/>
        </w:trPr>
        <w:tc>
          <w:tcPr>
            <w:tcW w:w="5022" w:type="dxa"/>
            <w:shd w:val="clear" w:color="auto" w:fill="auto"/>
          </w:tcPr>
          <w:p w14:paraId="0815EBF5" w14:textId="3B9C6A17" w:rsidR="00FA779C" w:rsidRPr="00E70FBD" w:rsidRDefault="00FA779C" w:rsidP="00FA779C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70F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3C1BC" w14:textId="77777777" w:rsidR="00FA779C" w:rsidRPr="00E70FBD" w:rsidRDefault="00FA779C" w:rsidP="00FA77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C226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008AF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2D9D77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779C" w:rsidRPr="00E70FBD" w14:paraId="56AF8321" w14:textId="77777777" w:rsidTr="00F103A0">
        <w:trPr>
          <w:trHeight w:val="274"/>
        </w:trPr>
        <w:tc>
          <w:tcPr>
            <w:tcW w:w="5022" w:type="dxa"/>
            <w:shd w:val="clear" w:color="auto" w:fill="auto"/>
          </w:tcPr>
          <w:p w14:paraId="01698A36" w14:textId="77777777" w:rsidR="00FA779C" w:rsidRPr="00E70FBD" w:rsidRDefault="00FA779C" w:rsidP="00FA779C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DFDB5" w14:textId="77777777" w:rsidR="00FA779C" w:rsidRPr="00E70FBD" w:rsidRDefault="00FA779C" w:rsidP="00FA77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AB60" w14:textId="71A71440" w:rsidR="00FA779C" w:rsidRPr="00E70FBD" w:rsidRDefault="00151C7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17,984</w:t>
            </w:r>
          </w:p>
        </w:tc>
        <w:tc>
          <w:tcPr>
            <w:tcW w:w="270" w:type="dxa"/>
            <w:shd w:val="clear" w:color="auto" w:fill="auto"/>
          </w:tcPr>
          <w:p w14:paraId="118D323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D4CC" w14:textId="387FFFDB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37,883</w:t>
            </w:r>
          </w:p>
        </w:tc>
      </w:tr>
      <w:tr w:rsidR="00FA779C" w:rsidRPr="00E70FBD" w14:paraId="7AB4BFE6" w14:textId="77777777" w:rsidTr="00F103A0">
        <w:trPr>
          <w:trHeight w:val="274"/>
        </w:trPr>
        <w:tc>
          <w:tcPr>
            <w:tcW w:w="5022" w:type="dxa"/>
            <w:shd w:val="clear" w:color="auto" w:fill="auto"/>
          </w:tcPr>
          <w:p w14:paraId="26466DEB" w14:textId="77777777" w:rsidR="00FA779C" w:rsidRPr="00E70FBD" w:rsidRDefault="00FA779C" w:rsidP="00FA779C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FE124" w14:textId="77777777" w:rsidR="00FA779C" w:rsidRPr="00E70FBD" w:rsidRDefault="00FA779C" w:rsidP="00FA77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D27D3" w14:textId="4E0BEA55" w:rsidR="00FA779C" w:rsidRPr="00E70FBD" w:rsidRDefault="00151C7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17,984</w:t>
            </w:r>
          </w:p>
        </w:tc>
        <w:tc>
          <w:tcPr>
            <w:tcW w:w="270" w:type="dxa"/>
            <w:shd w:val="clear" w:color="auto" w:fill="auto"/>
          </w:tcPr>
          <w:p w14:paraId="2B0DAC5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91B2F" w14:textId="5E4A9710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left" w:pos="1063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37,883</w:t>
            </w:r>
          </w:p>
        </w:tc>
      </w:tr>
    </w:tbl>
    <w:p w14:paraId="42A5469E" w14:textId="7BFB0A30" w:rsidR="00166EAB" w:rsidRPr="00E70FBD" w:rsidRDefault="00166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8F5B12" w14:textId="0F7FA29C" w:rsidR="006244F8" w:rsidRPr="00E70FBD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3" w:name="_Hlk109724525"/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53"/>
    <w:p w14:paraId="164C359A" w14:textId="175B668D" w:rsidR="006244F8" w:rsidRPr="00F873D3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EA49CA3" w14:textId="72A0C091" w:rsidR="007E28AF" w:rsidRPr="00E70FBD" w:rsidRDefault="007E28AF" w:rsidP="007E28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bookmarkStart w:id="54" w:name="_Hlk107907206"/>
      <w:r w:rsidRPr="00E70FB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E70FBD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E70FB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Pr="00E70FBD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E70FBD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BC524F">
        <w:rPr>
          <w:rFonts w:asciiTheme="majorBidi" w:hAnsiTheme="majorBidi" w:cstheme="majorBidi" w:hint="cs"/>
          <w:b/>
          <w:sz w:val="30"/>
          <w:szCs w:val="30"/>
          <w:cs/>
        </w:rPr>
        <w:t xml:space="preserve"> ส่วนการกำหนดราคาสำหรับรายการกับกิจการที่เกี่ยวข้องกันเป็นไปตาม</w:t>
      </w:r>
      <w:r w:rsidR="00BC524F">
        <w:rPr>
          <w:rFonts w:asciiTheme="majorBidi" w:hAnsiTheme="majorBidi" w:cstheme="majorBidi"/>
          <w:b/>
          <w:sz w:val="30"/>
          <w:szCs w:val="30"/>
          <w:cs/>
        </w:rPr>
        <w:br/>
      </w:r>
      <w:r w:rsidR="00BC524F">
        <w:rPr>
          <w:rFonts w:asciiTheme="majorBidi" w:hAnsiTheme="majorBidi" w:cstheme="majorBidi" w:hint="cs"/>
          <w:b/>
          <w:sz w:val="30"/>
          <w:szCs w:val="30"/>
          <w:cs/>
        </w:rPr>
        <w:t>การดำเนินธุรกิจปกติ หรือเป็นไปตามสัญญาที่ตกลง</w:t>
      </w:r>
      <w:r w:rsidR="009E45E9">
        <w:rPr>
          <w:rFonts w:asciiTheme="majorBidi" w:hAnsiTheme="majorBidi" w:cstheme="majorBidi" w:hint="cs"/>
          <w:b/>
          <w:sz w:val="30"/>
          <w:szCs w:val="30"/>
          <w:cs/>
        </w:rPr>
        <w:t>กัน</w:t>
      </w:r>
      <w:r w:rsidR="00BC524F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</w:p>
    <w:bookmarkEnd w:id="54"/>
    <w:p w14:paraId="426598D3" w14:textId="77777777" w:rsidR="007E28AF" w:rsidRPr="00F873D3" w:rsidRDefault="007E28AF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65D372F" w14:textId="2079648B" w:rsidR="007D16B6" w:rsidRPr="00E70FBD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70FBD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E70FBD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E70FBD">
        <w:rPr>
          <w:rFonts w:asciiTheme="majorBidi" w:hAnsiTheme="majorBidi" w:cstheme="majorBidi"/>
          <w:sz w:val="30"/>
          <w:szCs w:val="30"/>
          <w:cs/>
        </w:rPr>
        <w:t>อื่น</w:t>
      </w:r>
      <w:r w:rsidRPr="00E70FB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ที่เกี่ยวข้องกันที่มีรายการระหว่างกันที่มีนัยสำคัญกับบริษัทใน</w:t>
      </w:r>
      <w:r w:rsidR="00651FD1" w:rsidRPr="00E70FBD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3A413C" w:rsidRPr="00E70FBD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E70FBD">
        <w:rPr>
          <w:rFonts w:asciiTheme="majorBidi" w:hAnsiTheme="majorBidi" w:cstheme="majorBidi"/>
          <w:sz w:val="30"/>
          <w:szCs w:val="30"/>
          <w:cs/>
        </w:rPr>
        <w:t>มี</w:t>
      </w:r>
      <w:r w:rsidRPr="00E70FBD">
        <w:rPr>
          <w:rFonts w:asciiTheme="majorBidi" w:hAnsiTheme="majorBidi" w:cstheme="majorBidi"/>
          <w:b/>
          <w:sz w:val="30"/>
          <w:szCs w:val="30"/>
          <w:cs/>
        </w:rPr>
        <w:t xml:space="preserve">ดังต่อไปนี้ </w:t>
      </w:r>
    </w:p>
    <w:p w14:paraId="1F65250B" w14:textId="77777777" w:rsidR="00A92F90" w:rsidRPr="00E70FBD" w:rsidRDefault="00A92F9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E70FBD" w14:paraId="1359A372" w14:textId="77777777" w:rsidTr="007D16B6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E70FBD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E70FBD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77777777" w:rsidR="007D16B6" w:rsidRPr="00E70FBD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74FC1AD8" w14:textId="77777777" w:rsidR="007D16B6" w:rsidRPr="00E70FBD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E70FBD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16B6" w:rsidRPr="00E70FBD" w14:paraId="74432ED9" w14:textId="77777777" w:rsidTr="007D16B6">
        <w:tc>
          <w:tcPr>
            <w:tcW w:w="4122" w:type="dxa"/>
          </w:tcPr>
          <w:p w14:paraId="70E018FD" w14:textId="77777777" w:rsidR="007D16B6" w:rsidRPr="00E70FBD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602B942D" w14:textId="77777777" w:rsidR="007D16B6" w:rsidRPr="00E70FBD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05C57" w14:textId="77777777" w:rsidR="007D16B6" w:rsidRPr="00E70FBD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873622" w:rsidRPr="00E70FBD" w14:paraId="6D08A2A3" w14:textId="77777777" w:rsidTr="007D16B6">
        <w:trPr>
          <w:trHeight w:val="423"/>
        </w:trPr>
        <w:tc>
          <w:tcPr>
            <w:tcW w:w="4122" w:type="dxa"/>
          </w:tcPr>
          <w:p w14:paraId="6F0D6C27" w14:textId="0CF36FCE" w:rsidR="00873622" w:rsidRPr="00E70FBD" w:rsidRDefault="00873622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</w:t>
            </w:r>
            <w:proofErr w:type="spellStart"/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ซ์</w:t>
            </w:r>
            <w:proofErr w:type="spellEnd"/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88" w:type="dxa"/>
          </w:tcPr>
          <w:p w14:paraId="70FB157E" w14:textId="21547EE8" w:rsidR="00873622" w:rsidRPr="00E70FBD" w:rsidRDefault="00873622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B747064" w14:textId="6C8B3F7B" w:rsidR="00873622" w:rsidRPr="00E70FBD" w:rsidRDefault="00873622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เป็นบริษัทใหญ่ในลำดับสูงสุด</w:t>
            </w:r>
          </w:p>
        </w:tc>
      </w:tr>
      <w:tr w:rsidR="007D16B6" w:rsidRPr="00E70FBD" w14:paraId="72A20FB0" w14:textId="77777777" w:rsidTr="007D16B6">
        <w:trPr>
          <w:trHeight w:val="423"/>
        </w:trPr>
        <w:tc>
          <w:tcPr>
            <w:tcW w:w="4122" w:type="dxa"/>
          </w:tcPr>
          <w:p w14:paraId="50693258" w14:textId="77777777" w:rsidR="007D16B6" w:rsidRPr="00E70FBD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7D16B6" w:rsidRPr="00E70FBD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5AC5BBB5" w:rsidR="007D16B6" w:rsidRPr="00E70FBD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ถือหุ้นในบริษัทร้อยละ </w:t>
            </w:r>
            <w:r w:rsidR="00C3566A" w:rsidRPr="00E70FBD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และมีผู้แทนเป็นกรรมการของบริษัท</w:t>
            </w:r>
          </w:p>
        </w:tc>
      </w:tr>
      <w:tr w:rsidR="004A1FE6" w:rsidRPr="00E70FBD" w14:paraId="32AE065B" w14:textId="77777777" w:rsidTr="007D16B6">
        <w:trPr>
          <w:trHeight w:val="423"/>
        </w:trPr>
        <w:tc>
          <w:tcPr>
            <w:tcW w:w="4122" w:type="dxa"/>
          </w:tcPr>
          <w:p w14:paraId="4DD0A199" w14:textId="03B3BBBE" w:rsidR="004A1FE6" w:rsidRPr="00E70FBD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็น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เอก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ซ์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88" w:type="dxa"/>
          </w:tcPr>
          <w:p w14:paraId="57D43BBA" w14:textId="0F0EAFBB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40443E9" w14:textId="41785AB9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36568869" w14:textId="77777777" w:rsidTr="007D16B6">
        <w:trPr>
          <w:trHeight w:val="423"/>
        </w:trPr>
        <w:tc>
          <w:tcPr>
            <w:tcW w:w="4122" w:type="dxa"/>
          </w:tcPr>
          <w:p w14:paraId="31752D61" w14:textId="21362372" w:rsidR="004A1FE6" w:rsidRPr="00E70FBD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Siam Commercial Myanmar Ltd.</w:t>
            </w:r>
          </w:p>
        </w:tc>
        <w:tc>
          <w:tcPr>
            <w:tcW w:w="1188" w:type="dxa"/>
          </w:tcPr>
          <w:p w14:paraId="775AAE96" w14:textId="513EF1D7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พม่า</w:t>
            </w:r>
          </w:p>
        </w:tc>
        <w:tc>
          <w:tcPr>
            <w:tcW w:w="3960" w:type="dxa"/>
          </w:tcPr>
          <w:p w14:paraId="6CE8B437" w14:textId="3DECF3EC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30F8A7AF" w14:textId="77777777" w:rsidTr="007D16B6">
        <w:tc>
          <w:tcPr>
            <w:tcW w:w="4122" w:type="dxa"/>
          </w:tcPr>
          <w:p w14:paraId="6ACAE380" w14:textId="77777777" w:rsidR="004A1FE6" w:rsidRPr="00E70FBD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4868723" w14:textId="77777777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37FAF0E7" w14:textId="77777777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3B21B143" w14:textId="77777777" w:rsidTr="007D16B6">
        <w:tc>
          <w:tcPr>
            <w:tcW w:w="4122" w:type="dxa"/>
          </w:tcPr>
          <w:p w14:paraId="05E99EE7" w14:textId="6C9FCE82" w:rsidR="004A1FE6" w:rsidRPr="00E70FBD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ร์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88" w:type="dxa"/>
          </w:tcPr>
          <w:p w14:paraId="6E81B97D" w14:textId="49C231F5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B5EBBF" w14:textId="3A037106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E70FBD" w14:paraId="05921527" w14:textId="77777777" w:rsidTr="007D16B6">
        <w:tc>
          <w:tcPr>
            <w:tcW w:w="4122" w:type="dxa"/>
          </w:tcPr>
          <w:p w14:paraId="5A0D3613" w14:textId="1F26F779" w:rsidR="004079A1" w:rsidRPr="00E70FBD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บริษัท มันนิกซ์ จำกัด</w:t>
            </w:r>
          </w:p>
        </w:tc>
        <w:tc>
          <w:tcPr>
            <w:tcW w:w="1188" w:type="dxa"/>
          </w:tcPr>
          <w:p w14:paraId="47E04FFE" w14:textId="34F0AD48" w:rsidR="004079A1" w:rsidRPr="00E70FBD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3699BFE" w14:textId="10347235" w:rsidR="004079A1" w:rsidRPr="00E70FBD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39D97471" w14:textId="77777777" w:rsidTr="007D16B6">
        <w:tc>
          <w:tcPr>
            <w:tcW w:w="4122" w:type="dxa"/>
          </w:tcPr>
          <w:p w14:paraId="5FAD3281" w14:textId="01B986EB" w:rsidR="004A1FE6" w:rsidRPr="00E70FBD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ธ.ท.พ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. ศูนย์ฝึกอบรม จำกัด</w:t>
            </w:r>
          </w:p>
        </w:tc>
        <w:tc>
          <w:tcPr>
            <w:tcW w:w="1188" w:type="dxa"/>
          </w:tcPr>
          <w:p w14:paraId="12775E06" w14:textId="45798537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85ED9E2" w14:textId="61F87063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E70FBD" w14:paraId="46712708" w14:textId="77777777" w:rsidTr="007D16B6">
        <w:tc>
          <w:tcPr>
            <w:tcW w:w="4122" w:type="dxa"/>
          </w:tcPr>
          <w:p w14:paraId="297A8D90" w14:textId="096A6F52" w:rsidR="004079A1" w:rsidRPr="00E70FBD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เทค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5D958ECC" w14:textId="533D60E6" w:rsidR="004079A1" w:rsidRPr="00E70FBD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D941EDF" w14:textId="74BB35A9" w:rsidR="004079A1" w:rsidRPr="00E70FBD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E70FBD" w14:paraId="7E7FDA65" w14:textId="77777777" w:rsidTr="007D16B6">
        <w:tc>
          <w:tcPr>
            <w:tcW w:w="4122" w:type="dxa"/>
          </w:tcPr>
          <w:p w14:paraId="465FCEBF" w14:textId="6C12F9A4" w:rsidR="004079A1" w:rsidRPr="00E70FBD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เอไอเอสซีบี จำกัด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</w:tcPr>
          <w:p w14:paraId="648B4E8D" w14:textId="02C8ADD1" w:rsidR="004079A1" w:rsidRPr="00E70FBD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F5156E8" w14:textId="67C0D9E7" w:rsidR="004079A1" w:rsidRPr="00E70FBD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4DBB3D49" w14:textId="77777777" w:rsidTr="007D16B6">
        <w:tc>
          <w:tcPr>
            <w:tcW w:w="4122" w:type="dxa"/>
          </w:tcPr>
          <w:p w14:paraId="538786A9" w14:textId="4E3642ED" w:rsidR="004A1FE6" w:rsidRPr="00E70FBD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145E341" w14:textId="12B26919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12BF0A2" w14:textId="6176A63E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079A1" w:rsidRPr="00E70FBD" w14:paraId="17F02224" w14:textId="77777777" w:rsidTr="007D16B6">
        <w:tc>
          <w:tcPr>
            <w:tcW w:w="4122" w:type="dxa"/>
          </w:tcPr>
          <w:p w14:paraId="1DA577C5" w14:textId="2EFFFDEB" w:rsidR="004079A1" w:rsidRPr="00E70FBD" w:rsidRDefault="004079A1" w:rsidP="004079A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เทค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เอก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ซ์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88" w:type="dxa"/>
          </w:tcPr>
          <w:p w14:paraId="6FF0820D" w14:textId="1490F5F2" w:rsidR="004079A1" w:rsidRPr="00E70FBD" w:rsidRDefault="004079A1" w:rsidP="004079A1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8BA237B" w14:textId="1837FAA4" w:rsidR="004079A1" w:rsidRPr="00E70FBD" w:rsidRDefault="004079A1" w:rsidP="00407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6259AB34" w14:textId="77777777" w:rsidTr="007D16B6">
        <w:tc>
          <w:tcPr>
            <w:tcW w:w="4122" w:type="dxa"/>
          </w:tcPr>
          <w:p w14:paraId="40E5F150" w14:textId="6A23AB8F" w:rsidR="004A1FE6" w:rsidRPr="00E70FBD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5067542A" w14:textId="75796BA8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714C1C0" w14:textId="4E23FCA6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E70FBD" w14:paraId="263C8373" w14:textId="77777777" w:rsidTr="007D16B6">
        <w:tc>
          <w:tcPr>
            <w:tcW w:w="4122" w:type="dxa"/>
          </w:tcPr>
          <w:p w14:paraId="1A2106C3" w14:textId="18876529" w:rsidR="004A1FE6" w:rsidRPr="00E70FBD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000D2290" w14:textId="1D40A70B" w:rsidR="004A1FE6" w:rsidRPr="00E70FBD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F398E0" w14:textId="54551FF8" w:rsidR="004A1FE6" w:rsidRPr="00E70FBD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0C5432" w:rsidRPr="00E70FBD" w14:paraId="23B03265" w14:textId="77777777" w:rsidTr="007D16B6">
        <w:tc>
          <w:tcPr>
            <w:tcW w:w="4122" w:type="dxa"/>
          </w:tcPr>
          <w:p w14:paraId="2774C41D" w14:textId="52512ABD" w:rsidR="000C5432" w:rsidRPr="00E70FBD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45945058" w14:textId="64B29348" w:rsidR="000C5432" w:rsidRPr="00E70FBD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DB2891" w14:textId="31C9260C" w:rsidR="000C5432" w:rsidRPr="00E70FBD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E70FBD" w14:paraId="1EA0CD3A" w14:textId="77777777" w:rsidTr="007D16B6">
        <w:tc>
          <w:tcPr>
            <w:tcW w:w="4122" w:type="dxa"/>
          </w:tcPr>
          <w:p w14:paraId="3F48049D" w14:textId="56727C0B" w:rsidR="00EF14B4" w:rsidRPr="00E70FBD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์ส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48E5DF84" w14:textId="010D8373" w:rsidR="00EF14B4" w:rsidRPr="00E70FBD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5BC94AF" w14:textId="7E7870E5" w:rsidR="00EF14B4" w:rsidRPr="00E70FBD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E70FBD" w14:paraId="608A5A36" w14:textId="77777777" w:rsidTr="007D16B6">
        <w:tc>
          <w:tcPr>
            <w:tcW w:w="4122" w:type="dxa"/>
          </w:tcPr>
          <w:p w14:paraId="398A1FDD" w14:textId="6FC619CB" w:rsidR="000C5432" w:rsidRPr="00E70FBD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เอสซีบี อบา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คัส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88" w:type="dxa"/>
          </w:tcPr>
          <w:p w14:paraId="02F52C98" w14:textId="599077E8" w:rsidR="000C5432" w:rsidRPr="00E70FBD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BC6564" w14:textId="1654E4D0" w:rsidR="000C5432" w:rsidRPr="00E70FBD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E70FBD" w14:paraId="73B2BE11" w14:textId="77777777" w:rsidTr="0062251E">
        <w:tc>
          <w:tcPr>
            <w:tcW w:w="4122" w:type="dxa"/>
          </w:tcPr>
          <w:p w14:paraId="699C53CF" w14:textId="09457CCA" w:rsidR="000C5432" w:rsidRPr="00E70FBD" w:rsidRDefault="000C5432" w:rsidP="000C543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บริษัท เพอร์เพ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ิล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เวนเจอร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์ส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2D482762" w14:textId="0CCD976A" w:rsidR="000C5432" w:rsidRPr="00E70FBD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1BA5C1" w14:textId="463671A8" w:rsidR="000C5432" w:rsidRPr="00E70FBD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E70FBD" w14:paraId="3A9DBF5F" w14:textId="77777777" w:rsidTr="0062251E">
        <w:tc>
          <w:tcPr>
            <w:tcW w:w="4122" w:type="dxa"/>
          </w:tcPr>
          <w:p w14:paraId="06024CB3" w14:textId="4D802C5E" w:rsidR="00EF14B4" w:rsidRPr="00E70FBD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>บริษัท โทเคน เอก</w:t>
            </w:r>
            <w:proofErr w:type="spellStart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>ซ์</w:t>
            </w:r>
            <w:proofErr w:type="spellEnd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 จำกัด </w:t>
            </w:r>
          </w:p>
        </w:tc>
        <w:tc>
          <w:tcPr>
            <w:tcW w:w="1188" w:type="dxa"/>
          </w:tcPr>
          <w:p w14:paraId="21453011" w14:textId="208B481F" w:rsidR="00EF14B4" w:rsidRPr="00E70FBD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651C920" w14:textId="1A5A88C2" w:rsidR="00EF14B4" w:rsidRPr="00E70FBD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E70FBD" w14:paraId="0C035A9A" w14:textId="77777777" w:rsidTr="0062251E">
        <w:tc>
          <w:tcPr>
            <w:tcW w:w="4122" w:type="dxa"/>
          </w:tcPr>
          <w:p w14:paraId="6D7F132D" w14:textId="42603166" w:rsidR="00EF14B4" w:rsidRPr="00E70FBD" w:rsidRDefault="00EF14B4" w:rsidP="00EF14B4">
            <w:pPr>
              <w:spacing w:line="240" w:lineRule="auto"/>
              <w:ind w:right="-10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>บริษัท เท</w:t>
            </w:r>
            <w:proofErr w:type="spellStart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>ร็กซ์</w:t>
            </w:r>
            <w:proofErr w:type="spellEnd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 เวนเจอร</w:t>
            </w:r>
            <w:proofErr w:type="spellStart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>์ส</w:t>
            </w:r>
            <w:proofErr w:type="spellEnd"/>
            <w:r w:rsidRPr="00E70FBD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 จํากัด </w:t>
            </w:r>
            <w:r w:rsidR="00CB17A9" w:rsidRPr="00E70FBD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1188" w:type="dxa"/>
          </w:tcPr>
          <w:p w14:paraId="3F0FA63A" w14:textId="0EE76A17" w:rsidR="00EF14B4" w:rsidRPr="00E70FBD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668C2BB" w14:textId="5EDDBBE9" w:rsidR="00EF14B4" w:rsidRPr="00E70FBD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4D6E72" w:rsidRPr="00E70FBD" w14:paraId="66D24A62" w14:textId="77777777" w:rsidTr="0085608E">
        <w:trPr>
          <w:trHeight w:val="92"/>
        </w:trPr>
        <w:tc>
          <w:tcPr>
            <w:tcW w:w="4122" w:type="dxa"/>
          </w:tcPr>
          <w:p w14:paraId="536382C1" w14:textId="73294E3A" w:rsidR="004D6E72" w:rsidRPr="00E70FBD" w:rsidRDefault="004D6E72" w:rsidP="004D6E7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SCB-Julius Baer (Singapore) Pte. Ltd.</w:t>
            </w:r>
          </w:p>
        </w:tc>
        <w:tc>
          <w:tcPr>
            <w:tcW w:w="1188" w:type="dxa"/>
          </w:tcPr>
          <w:p w14:paraId="2B9BF876" w14:textId="12AAFB96" w:rsidR="004D6E72" w:rsidRPr="00E70FBD" w:rsidRDefault="004D6E72" w:rsidP="004D6E7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1997923F" w14:textId="44826E5A" w:rsidR="004D6E72" w:rsidRPr="00E70FBD" w:rsidRDefault="004D6E72" w:rsidP="004D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2C4878" w:rsidRPr="00E70FBD" w14:paraId="361E6A8A" w14:textId="77777777" w:rsidTr="0085608E">
        <w:trPr>
          <w:trHeight w:val="92"/>
        </w:trPr>
        <w:tc>
          <w:tcPr>
            <w:tcW w:w="4122" w:type="dxa"/>
          </w:tcPr>
          <w:p w14:paraId="7131AD2E" w14:textId="5DC0EE3B" w:rsidR="002C4878" w:rsidRPr="00E70FBD" w:rsidRDefault="002C4878" w:rsidP="002C487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อัลฟ</w:t>
            </w:r>
            <w:r w:rsidR="004079A1" w:rsidRPr="00E70FBD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เอก</w:t>
            </w:r>
            <w:proofErr w:type="spellStart"/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>ซ์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188" w:type="dxa"/>
          </w:tcPr>
          <w:p w14:paraId="19CD9F1F" w14:textId="66C9A66B" w:rsidR="002C4878" w:rsidRPr="00E70FBD" w:rsidRDefault="002C4878" w:rsidP="002C4878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05E20D6" w14:textId="610236C7" w:rsidR="002C4878" w:rsidRPr="00E70FBD" w:rsidRDefault="002C4878" w:rsidP="002C4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การร่วมค้าของบริษัทใหญ่</w:t>
            </w:r>
          </w:p>
        </w:tc>
      </w:tr>
    </w:tbl>
    <w:p w14:paraId="444EC417" w14:textId="63350DE2" w:rsidR="009E1D9E" w:rsidRPr="00E70FBD" w:rsidRDefault="009E1D9E" w:rsidP="003A413C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29CD4EA4" w14:textId="7B38351E" w:rsidR="009E1D9E" w:rsidRPr="00E70FBD" w:rsidRDefault="009E1D9E" w:rsidP="00F873D3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810" w:right="-117" w:hanging="27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</w:pPr>
      <w:r w:rsidRPr="00E70FBD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E70FBD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เอสซีบี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เท</w:t>
      </w:r>
      <w:proofErr w:type="spellStart"/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็น</w:t>
      </w:r>
      <w:proofErr w:type="spellEnd"/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เอก</w:t>
      </w:r>
      <w:proofErr w:type="spellStart"/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ซ์</w:t>
      </w:r>
      <w:proofErr w:type="spellEnd"/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จำกัด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ซึ่งได้ดำเนินการจดทะเบียนการชำระบัญชีต่อกรมพัฒนาธุรกิจการค้า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กระทรวงพาณิชย์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เสร็จสิ้นแล้วเมื่อวันที่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9E45E9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br/>
      </w:r>
      <w:r w:rsidR="00A719F2" w:rsidRPr="00A719F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17 </w:t>
      </w:r>
      <w:r w:rsidR="00A719F2" w:rsidRPr="00A719F2">
        <w:rPr>
          <w:rFonts w:asciiTheme="majorBidi" w:eastAsia="Times New Roman" w:hAnsiTheme="majorBidi" w:hint="cs"/>
          <w:color w:val="000000"/>
          <w:sz w:val="20"/>
          <w:szCs w:val="20"/>
          <w:cs/>
          <w:lang w:eastAsia="zh-CN"/>
        </w:rPr>
        <w:t>กุมภาพันธ์</w:t>
      </w:r>
      <w:r w:rsidR="00A719F2" w:rsidRPr="00A719F2">
        <w:rPr>
          <w:rFonts w:asciiTheme="majorBidi" w:eastAsia="Times New Roman" w:hAnsiTheme="majorBidi"/>
          <w:color w:val="000000"/>
          <w:sz w:val="20"/>
          <w:szCs w:val="20"/>
          <w:cs/>
          <w:lang w:eastAsia="zh-CN"/>
        </w:rPr>
        <w:t xml:space="preserve"> </w:t>
      </w:r>
      <w:r w:rsidR="00A719F2" w:rsidRPr="00A719F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2565</w:t>
      </w:r>
      <w:r w:rsidR="00A719F2" w:rsidRPr="00A719F2" w:rsidDel="00A719F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FA779C" w:rsidRPr="00E70FBD" w14:paraId="036B4C19" w14:textId="77777777" w:rsidTr="00D3129B">
        <w:trPr>
          <w:trHeight w:val="70"/>
          <w:tblHeader/>
        </w:trPr>
        <w:tc>
          <w:tcPr>
            <w:tcW w:w="5040" w:type="dxa"/>
            <w:vAlign w:val="bottom"/>
          </w:tcPr>
          <w:p w14:paraId="43119B15" w14:textId="499839AA" w:rsidR="003A413C" w:rsidRPr="00E70FBD" w:rsidRDefault="003A413C" w:rsidP="00D3129B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  <w:p w14:paraId="209533AC" w14:textId="60119ECB" w:rsidR="003A413C" w:rsidRPr="00E70FBD" w:rsidRDefault="00FA779C" w:rsidP="003A413C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6EC20F5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196DD8" w14:textId="77777777" w:rsidR="003A413C" w:rsidRPr="00E70FBD" w:rsidRDefault="003A413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B917D0" w14:textId="469547B2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6D38B57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FC79D98" w14:textId="77777777" w:rsidR="003A413C" w:rsidRPr="00E70FBD" w:rsidRDefault="003A413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9536FC" w14:textId="5E6E2B41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FA779C" w:rsidRPr="00E70FBD" w:rsidDel="004F3E40" w14:paraId="4258DB4A" w14:textId="77777777" w:rsidTr="00D3129B">
        <w:trPr>
          <w:trHeight w:val="70"/>
          <w:tblHeader/>
        </w:trPr>
        <w:tc>
          <w:tcPr>
            <w:tcW w:w="5040" w:type="dxa"/>
            <w:vAlign w:val="bottom"/>
          </w:tcPr>
          <w:p w14:paraId="465319F2" w14:textId="77777777" w:rsidR="00FA779C" w:rsidRPr="00E70FBD" w:rsidRDefault="00FA779C" w:rsidP="00D3129B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741F6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04A6D89" w14:textId="77777777" w:rsidR="00FA779C" w:rsidRPr="00E70FBD" w:rsidDel="004F3E40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779C" w:rsidRPr="00E70FBD" w14:paraId="75EE07C3" w14:textId="77777777" w:rsidTr="00D3129B">
        <w:tc>
          <w:tcPr>
            <w:tcW w:w="5040" w:type="dxa"/>
          </w:tcPr>
          <w:p w14:paraId="65E17A67" w14:textId="77777777" w:rsidR="00FA779C" w:rsidRPr="00E70FBD" w:rsidRDefault="00FA779C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621A573" w14:textId="77777777" w:rsidR="00FA779C" w:rsidRPr="00E70FBD" w:rsidRDefault="00FA779C" w:rsidP="00D3129B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D4F310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D6ED3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116F77" w14:textId="77777777" w:rsidR="00FA779C" w:rsidRPr="00E70FBD" w:rsidRDefault="00FA779C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1484967C" w14:textId="77777777" w:rsidTr="00D3129B">
        <w:tc>
          <w:tcPr>
            <w:tcW w:w="5040" w:type="dxa"/>
          </w:tcPr>
          <w:p w14:paraId="47ACB462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90E6D9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F4E51B" w14:textId="6350AFEB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673</w:t>
            </w:r>
          </w:p>
        </w:tc>
        <w:tc>
          <w:tcPr>
            <w:tcW w:w="270" w:type="dxa"/>
            <w:vAlign w:val="bottom"/>
          </w:tcPr>
          <w:p w14:paraId="7A06013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6994F6" w14:textId="09BDD03B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57</w:t>
            </w:r>
          </w:p>
        </w:tc>
      </w:tr>
      <w:tr w:rsidR="00FA779C" w:rsidRPr="00E70FBD" w14:paraId="145AD0F2" w14:textId="77777777" w:rsidTr="00D3129B">
        <w:tc>
          <w:tcPr>
            <w:tcW w:w="5040" w:type="dxa"/>
          </w:tcPr>
          <w:p w14:paraId="3D8DC2DA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278FAB1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36157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3E1724A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EA2A0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2DBAAFDD" w14:textId="77777777" w:rsidTr="00D3129B">
        <w:tc>
          <w:tcPr>
            <w:tcW w:w="5040" w:type="dxa"/>
          </w:tcPr>
          <w:p w14:paraId="7B0E8032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7658E56A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65F909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0FACE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690391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7FFCE14B" w14:textId="77777777" w:rsidTr="00D3129B">
        <w:tc>
          <w:tcPr>
            <w:tcW w:w="5040" w:type="dxa"/>
          </w:tcPr>
          <w:p w14:paraId="6DF9711F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575A92D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E7E103" w14:textId="1139EC48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1</w:t>
            </w:r>
            <w:r w:rsidR="001E4ECD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297</w:t>
            </w:r>
          </w:p>
        </w:tc>
        <w:tc>
          <w:tcPr>
            <w:tcW w:w="270" w:type="dxa"/>
            <w:vAlign w:val="bottom"/>
          </w:tcPr>
          <w:p w14:paraId="23B01CBD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4B40AC" w14:textId="1F561474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1,259</w:t>
            </w:r>
          </w:p>
        </w:tc>
      </w:tr>
      <w:tr w:rsidR="00FA779C" w:rsidRPr="00E70FBD" w14:paraId="1795F9BB" w14:textId="77777777" w:rsidTr="00D3129B">
        <w:tc>
          <w:tcPr>
            <w:tcW w:w="5040" w:type="dxa"/>
          </w:tcPr>
          <w:p w14:paraId="235C0025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1B7E55B3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AA67BA" w14:textId="094290CE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14</w:t>
            </w:r>
            <w:r w:rsidR="00D73A58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070</w:t>
            </w:r>
          </w:p>
        </w:tc>
        <w:tc>
          <w:tcPr>
            <w:tcW w:w="270" w:type="dxa"/>
            <w:vAlign w:val="bottom"/>
          </w:tcPr>
          <w:p w14:paraId="1C5A312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1C4BD5" w14:textId="026F72B5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16,170</w:t>
            </w:r>
          </w:p>
        </w:tc>
      </w:tr>
      <w:tr w:rsidR="00FA779C" w:rsidRPr="00E70FBD" w14:paraId="61F22C4B" w14:textId="77777777" w:rsidTr="00D3129B">
        <w:tc>
          <w:tcPr>
            <w:tcW w:w="5040" w:type="dxa"/>
          </w:tcPr>
          <w:p w14:paraId="6F9A3C1E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014C27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D3346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08D60A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C0CFD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55AD6DBF" w14:textId="77777777" w:rsidTr="00D3129B">
        <w:tc>
          <w:tcPr>
            <w:tcW w:w="5040" w:type="dxa"/>
          </w:tcPr>
          <w:p w14:paraId="229A1F9A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0DBB0F12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3DDAE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031CE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83C4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6F1AF3CA" w14:textId="77777777" w:rsidTr="00D3129B">
        <w:tc>
          <w:tcPr>
            <w:tcW w:w="5040" w:type="dxa"/>
          </w:tcPr>
          <w:p w14:paraId="79581F2F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4B1565E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4B3D92" w14:textId="4D708E9C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203</w:t>
            </w:r>
            <w:r w:rsidR="001E4ECD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228</w:t>
            </w:r>
          </w:p>
        </w:tc>
        <w:tc>
          <w:tcPr>
            <w:tcW w:w="270" w:type="dxa"/>
            <w:vAlign w:val="bottom"/>
          </w:tcPr>
          <w:p w14:paraId="7B85F9A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87AC6" w14:textId="221C4001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29,740</w:t>
            </w:r>
          </w:p>
        </w:tc>
      </w:tr>
      <w:tr w:rsidR="00FA779C" w:rsidRPr="00E70FBD" w14:paraId="3DB83474" w14:textId="77777777" w:rsidTr="00D3129B">
        <w:tc>
          <w:tcPr>
            <w:tcW w:w="5040" w:type="dxa"/>
          </w:tcPr>
          <w:p w14:paraId="780781DE" w14:textId="77777777" w:rsidR="00FA779C" w:rsidRPr="00E70FBD" w:rsidDel="00B47F0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0E1AA8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21865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42C3D6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3C8B4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379B8723" w14:textId="77777777" w:rsidTr="00D3129B">
        <w:tc>
          <w:tcPr>
            <w:tcW w:w="5040" w:type="dxa"/>
          </w:tcPr>
          <w:p w14:paraId="5EC1242D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3295AA9D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BF21D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9817ED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EC844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03C22D66" w14:textId="77777777" w:rsidTr="00D3129B">
        <w:tc>
          <w:tcPr>
            <w:tcW w:w="5040" w:type="dxa"/>
          </w:tcPr>
          <w:p w14:paraId="649C2068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49415B0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10EDF5" w14:textId="3ACE9BE7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675</w:t>
            </w:r>
          </w:p>
        </w:tc>
        <w:tc>
          <w:tcPr>
            <w:tcW w:w="270" w:type="dxa"/>
            <w:vAlign w:val="bottom"/>
          </w:tcPr>
          <w:p w14:paraId="3485B4DC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82222" w14:textId="3DA37E76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E70FBD">
              <w:rPr>
                <w:rFonts w:asciiTheme="majorBidi" w:hAnsiTheme="majorBidi"/>
                <w:sz w:val="30"/>
                <w:szCs w:val="30"/>
                <w:lang w:eastAsia="ja-JP"/>
              </w:rPr>
              <w:t>207</w:t>
            </w:r>
          </w:p>
        </w:tc>
      </w:tr>
      <w:tr w:rsidR="00FA779C" w:rsidRPr="00E70FBD" w14:paraId="5D1F3EFA" w14:textId="77777777" w:rsidTr="00D3129B">
        <w:tc>
          <w:tcPr>
            <w:tcW w:w="5040" w:type="dxa"/>
          </w:tcPr>
          <w:p w14:paraId="4B545AA0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</w:t>
            </w:r>
            <w:proofErr w:type="spellStart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ร์</w:t>
            </w:r>
            <w:proofErr w:type="spellEnd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7E258B48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5D3D39" w14:textId="3107E86E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3</w:t>
            </w:r>
            <w:r w:rsidR="001E4ECD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783</w:t>
            </w:r>
          </w:p>
        </w:tc>
        <w:tc>
          <w:tcPr>
            <w:tcW w:w="270" w:type="dxa"/>
            <w:vAlign w:val="bottom"/>
          </w:tcPr>
          <w:p w14:paraId="7102751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3EFB2" w14:textId="1AC6010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5,604</w:t>
            </w:r>
          </w:p>
        </w:tc>
      </w:tr>
      <w:tr w:rsidR="00FA779C" w:rsidRPr="00E70FBD" w14:paraId="55EEDF2A" w14:textId="77777777" w:rsidTr="00D3129B">
        <w:tc>
          <w:tcPr>
            <w:tcW w:w="5040" w:type="dxa"/>
          </w:tcPr>
          <w:p w14:paraId="12BFE952" w14:textId="7D81BA39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66A2DD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782DB5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25776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62088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6F4FFB" w:rsidRPr="00E70FBD" w14:paraId="083AC89C" w14:textId="77777777" w:rsidTr="00D3129B">
        <w:tc>
          <w:tcPr>
            <w:tcW w:w="5040" w:type="dxa"/>
          </w:tcPr>
          <w:p w14:paraId="16E342D3" w14:textId="2AA4F1CA" w:rsidR="006F4FFB" w:rsidRPr="00F873D3" w:rsidRDefault="006F4FFB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873D3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8747DC" w14:textId="77777777" w:rsidR="006F4FFB" w:rsidRPr="00E70FBD" w:rsidRDefault="006F4FFB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DC8709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6351C05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80A4AF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6F4FFB" w:rsidRPr="00E70FBD" w14:paraId="3E15305F" w14:textId="77777777" w:rsidTr="00D3129B">
        <w:tc>
          <w:tcPr>
            <w:tcW w:w="5040" w:type="dxa"/>
          </w:tcPr>
          <w:p w14:paraId="3CF3A96F" w14:textId="773CB96A" w:rsidR="006F4FFB" w:rsidRPr="00E70FBD" w:rsidRDefault="006F4FFB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6AB7DC5E" w14:textId="77777777" w:rsidR="006F4FFB" w:rsidRPr="00E70FBD" w:rsidRDefault="006F4FFB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8DE235" w14:textId="31C4701F" w:rsidR="006F4FFB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4</w:t>
            </w:r>
            <w:r w:rsidR="001E4ECD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301</w:t>
            </w:r>
          </w:p>
        </w:tc>
        <w:tc>
          <w:tcPr>
            <w:tcW w:w="270" w:type="dxa"/>
            <w:vAlign w:val="bottom"/>
          </w:tcPr>
          <w:p w14:paraId="202BDFDA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376471" w14:textId="4858DA3E" w:rsidR="006F4FFB" w:rsidRPr="00E70FBD" w:rsidRDefault="006F4FFB" w:rsidP="00F873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667151" w:rsidRPr="00E70FBD" w14:paraId="4F45268C" w14:textId="77777777" w:rsidTr="00D3129B">
        <w:tc>
          <w:tcPr>
            <w:tcW w:w="5040" w:type="dxa"/>
          </w:tcPr>
          <w:p w14:paraId="7B6AFF93" w14:textId="28F3005A" w:rsidR="00667151" w:rsidRPr="00E70FBD" w:rsidRDefault="00667151" w:rsidP="006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52DBA1D6" w14:textId="77777777" w:rsidR="00667151" w:rsidRPr="00E70FBD" w:rsidRDefault="00667151" w:rsidP="00667151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DC7D43" w14:textId="48B1EB62" w:rsidR="00667151" w:rsidRPr="00E70FBD" w:rsidRDefault="00667151" w:rsidP="006671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1,541</w:t>
            </w:r>
          </w:p>
        </w:tc>
        <w:tc>
          <w:tcPr>
            <w:tcW w:w="270" w:type="dxa"/>
            <w:vAlign w:val="bottom"/>
          </w:tcPr>
          <w:p w14:paraId="7BBE4A1A" w14:textId="77777777" w:rsidR="00667151" w:rsidRPr="00E70FBD" w:rsidRDefault="00667151" w:rsidP="006671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2DD4AF" w14:textId="2FF50C2B" w:rsidR="00667151" w:rsidRPr="00E70FBD" w:rsidRDefault="00667151" w:rsidP="006671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6F4FFB" w:rsidRPr="00E70FBD" w14:paraId="002604C6" w14:textId="77777777" w:rsidTr="00D3129B">
        <w:tc>
          <w:tcPr>
            <w:tcW w:w="5040" w:type="dxa"/>
          </w:tcPr>
          <w:p w14:paraId="233B2A36" w14:textId="77777777" w:rsidR="006F4FFB" w:rsidRPr="00E70FBD" w:rsidRDefault="006F4FFB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CF0D65" w14:textId="77777777" w:rsidR="006F4FFB" w:rsidRPr="00E70FBD" w:rsidRDefault="006F4FFB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41A2E0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2123448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6C7DE0" w14:textId="77777777" w:rsidR="006F4FFB" w:rsidRPr="00E70FBD" w:rsidRDefault="006F4FF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5FBD2CED" w14:textId="77777777" w:rsidTr="00D3129B">
        <w:tc>
          <w:tcPr>
            <w:tcW w:w="5040" w:type="dxa"/>
          </w:tcPr>
          <w:p w14:paraId="47F43536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7EAA221E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EBE05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70B5F9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5E53B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0E8B1100" w14:textId="77777777" w:rsidTr="00D3129B">
        <w:tc>
          <w:tcPr>
            <w:tcW w:w="5040" w:type="dxa"/>
          </w:tcPr>
          <w:p w14:paraId="77715D75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31B37C8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37CB3F" w14:textId="3279E805" w:rsidR="00FA779C" w:rsidRPr="00E70FBD" w:rsidRDefault="00B6313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119,036</w:t>
            </w:r>
          </w:p>
        </w:tc>
        <w:tc>
          <w:tcPr>
            <w:tcW w:w="270" w:type="dxa"/>
            <w:vAlign w:val="bottom"/>
          </w:tcPr>
          <w:p w14:paraId="357D16B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DC3FDF" w14:textId="6F49BD42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44,391</w:t>
            </w:r>
          </w:p>
        </w:tc>
      </w:tr>
      <w:tr w:rsidR="00FA779C" w:rsidRPr="00E70FBD" w14:paraId="7059DD3D" w14:textId="77777777" w:rsidTr="00D3129B">
        <w:tc>
          <w:tcPr>
            <w:tcW w:w="5040" w:type="dxa"/>
          </w:tcPr>
          <w:p w14:paraId="0817EF51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44A063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C9C50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F97F621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A3B8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1537E08B" w14:textId="77777777" w:rsidTr="00D3129B">
        <w:tc>
          <w:tcPr>
            <w:tcW w:w="5040" w:type="dxa"/>
          </w:tcPr>
          <w:p w14:paraId="42896665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2C2A06A3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4D5BCD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9C7B75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D165B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1ADF4D19" w14:textId="77777777" w:rsidTr="00D3129B">
        <w:tc>
          <w:tcPr>
            <w:tcW w:w="5040" w:type="dxa"/>
          </w:tcPr>
          <w:p w14:paraId="1BADFDDA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CF0675D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BA4C74" w14:textId="526F55C2" w:rsidR="00FA779C" w:rsidRPr="00E70FBD" w:rsidRDefault="001E4ECD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10,521</w:t>
            </w:r>
          </w:p>
        </w:tc>
        <w:tc>
          <w:tcPr>
            <w:tcW w:w="270" w:type="dxa"/>
            <w:vAlign w:val="bottom"/>
          </w:tcPr>
          <w:p w14:paraId="5F13C6BF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C679A" w14:textId="2B018299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5,805</w:t>
            </w:r>
          </w:p>
        </w:tc>
      </w:tr>
      <w:tr w:rsidR="00FA779C" w:rsidRPr="00E70FBD" w14:paraId="0F90CBA7" w14:textId="77777777" w:rsidTr="00D3129B">
        <w:tc>
          <w:tcPr>
            <w:tcW w:w="5040" w:type="dxa"/>
          </w:tcPr>
          <w:p w14:paraId="039D7CDF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BCC20BF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111FE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9016C3C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A1FDC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37E9D93B" w14:textId="77777777" w:rsidTr="00D3129B">
        <w:tc>
          <w:tcPr>
            <w:tcW w:w="5040" w:type="dxa"/>
          </w:tcPr>
          <w:p w14:paraId="40E186C8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26FC7A94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F7440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EF9863A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9F361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E4ECD" w:rsidRPr="00E70FBD" w14:paraId="24A47017" w14:textId="77777777" w:rsidTr="002D61D1">
        <w:tc>
          <w:tcPr>
            <w:tcW w:w="5040" w:type="dxa"/>
          </w:tcPr>
          <w:p w14:paraId="1387020A" w14:textId="77777777" w:rsidR="001E4ECD" w:rsidRPr="00E70FBD" w:rsidRDefault="001E4ECD" w:rsidP="002D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D65F487" w14:textId="77777777" w:rsidR="001E4ECD" w:rsidRPr="00E70FBD" w:rsidRDefault="001E4ECD" w:rsidP="002D61D1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2B00B" w14:textId="140486E5" w:rsidR="001E4ECD" w:rsidRPr="00E70FBD" w:rsidRDefault="00087AE5" w:rsidP="002D61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43,392</w:t>
            </w:r>
          </w:p>
        </w:tc>
        <w:tc>
          <w:tcPr>
            <w:tcW w:w="270" w:type="dxa"/>
            <w:vAlign w:val="bottom"/>
          </w:tcPr>
          <w:p w14:paraId="64085708" w14:textId="77777777" w:rsidR="001E4ECD" w:rsidRPr="00E70FBD" w:rsidRDefault="001E4ECD" w:rsidP="002D61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FFC139" w14:textId="77777777" w:rsidR="001E4ECD" w:rsidRPr="00E70FBD" w:rsidRDefault="001E4ECD" w:rsidP="002D61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34,145</w:t>
            </w:r>
          </w:p>
        </w:tc>
      </w:tr>
      <w:tr w:rsidR="00E67125" w:rsidRPr="00E70FBD" w14:paraId="5FF90200" w14:textId="77777777" w:rsidTr="002D61D1">
        <w:tc>
          <w:tcPr>
            <w:tcW w:w="5040" w:type="dxa"/>
          </w:tcPr>
          <w:p w14:paraId="6F7F02D8" w14:textId="77777777" w:rsidR="00E67125" w:rsidRPr="00E70FBD" w:rsidRDefault="00E67125" w:rsidP="002D6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เอสซีบี</w:t>
            </w: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เท</w:t>
            </w:r>
            <w:proofErr w:type="spellStart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็น</w:t>
            </w:r>
            <w:proofErr w:type="spellEnd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</w:t>
            </w:r>
            <w:proofErr w:type="spellStart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ซ์</w:t>
            </w:r>
            <w:proofErr w:type="spellEnd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69D0509" w14:textId="77777777" w:rsidR="00E67125" w:rsidRPr="00E70FBD" w:rsidRDefault="00E67125" w:rsidP="002D61D1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D7321E" w14:textId="550F3193" w:rsidR="00E67125" w:rsidRPr="00E70FBD" w:rsidRDefault="00E67125" w:rsidP="002D61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  <w:r w:rsidR="00087AE5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</w:t>
            </w:r>
          </w:p>
        </w:tc>
        <w:tc>
          <w:tcPr>
            <w:tcW w:w="270" w:type="dxa"/>
            <w:vAlign w:val="bottom"/>
          </w:tcPr>
          <w:p w14:paraId="5AAA6883" w14:textId="77777777" w:rsidR="00E67125" w:rsidRPr="00E70FBD" w:rsidRDefault="00E67125" w:rsidP="002D61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784B99" w14:textId="77777777" w:rsidR="00E67125" w:rsidRPr="00E70FBD" w:rsidRDefault="00E67125" w:rsidP="00B631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FA779C" w:rsidRPr="00E70FBD" w14:paraId="03BC1472" w14:textId="77777777" w:rsidTr="00D3129B">
        <w:tc>
          <w:tcPr>
            <w:tcW w:w="5040" w:type="dxa"/>
          </w:tcPr>
          <w:p w14:paraId="213F88F9" w14:textId="5B7C3FE5" w:rsidR="00FA779C" w:rsidRPr="00E70FBD" w:rsidRDefault="00E67125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</w:t>
            </w:r>
            <w:proofErr w:type="spellStart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์ส</w:t>
            </w:r>
            <w:proofErr w:type="spellEnd"/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1D767873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78BE6" w14:textId="3CAED78B" w:rsidR="00FA779C" w:rsidRPr="00E70FBD" w:rsidRDefault="001E4ECD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  <w:r w:rsidR="00E67125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,252</w:t>
            </w:r>
          </w:p>
        </w:tc>
        <w:tc>
          <w:tcPr>
            <w:tcW w:w="270" w:type="dxa"/>
            <w:vAlign w:val="bottom"/>
          </w:tcPr>
          <w:p w14:paraId="07BED24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56121" w14:textId="68882416" w:rsidR="00FA779C" w:rsidRPr="00E70FBD" w:rsidRDefault="001E4ECD" w:rsidP="00B631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FA779C" w:rsidRPr="00E70FBD" w14:paraId="30405F15" w14:textId="77777777" w:rsidTr="00D3129B">
        <w:tc>
          <w:tcPr>
            <w:tcW w:w="5040" w:type="dxa"/>
          </w:tcPr>
          <w:p w14:paraId="7F9405E0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6CB2546A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5D520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720C98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E145D1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50D24109" w14:textId="77777777" w:rsidTr="00D3129B">
        <w:tc>
          <w:tcPr>
            <w:tcW w:w="5040" w:type="dxa"/>
          </w:tcPr>
          <w:p w14:paraId="308C81B8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9594890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417230" w14:textId="0188E519" w:rsidR="00FA779C" w:rsidRPr="00E70FBD" w:rsidRDefault="00087AE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13,836</w:t>
            </w:r>
          </w:p>
        </w:tc>
        <w:tc>
          <w:tcPr>
            <w:tcW w:w="270" w:type="dxa"/>
            <w:vAlign w:val="bottom"/>
          </w:tcPr>
          <w:p w14:paraId="16C665E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40B0FA" w14:textId="2DFAA9C0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8,444</w:t>
            </w:r>
          </w:p>
        </w:tc>
      </w:tr>
      <w:tr w:rsidR="00087AE5" w:rsidRPr="00E70FBD" w14:paraId="39D872A0" w14:textId="77777777" w:rsidTr="00D3129B">
        <w:tc>
          <w:tcPr>
            <w:tcW w:w="5040" w:type="dxa"/>
          </w:tcPr>
          <w:p w14:paraId="3D2D0413" w14:textId="35CEC995" w:rsidR="00087AE5" w:rsidRPr="00E70FBD" w:rsidRDefault="00087AE5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เอสซีบี</w:t>
            </w: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เท</w:t>
            </w:r>
            <w:proofErr w:type="spellStart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็น</w:t>
            </w:r>
            <w:proofErr w:type="spellEnd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</w:t>
            </w:r>
            <w:proofErr w:type="spellStart"/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ซ์</w:t>
            </w:r>
            <w:proofErr w:type="spellEnd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3023475" w14:textId="77777777" w:rsidR="00087AE5" w:rsidRPr="00E70FBD" w:rsidRDefault="00087AE5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A32108" w14:textId="320E1122" w:rsidR="00087AE5" w:rsidRPr="00E70FBD" w:rsidRDefault="00087AE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68</w:t>
            </w:r>
          </w:p>
        </w:tc>
        <w:tc>
          <w:tcPr>
            <w:tcW w:w="270" w:type="dxa"/>
            <w:vAlign w:val="bottom"/>
          </w:tcPr>
          <w:p w14:paraId="3B36F00C" w14:textId="77777777" w:rsidR="00087AE5" w:rsidRPr="00E70FBD" w:rsidRDefault="00087AE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A3D969" w14:textId="5565C575" w:rsidR="00087AE5" w:rsidRPr="00E70FBD" w:rsidRDefault="00087AE5" w:rsidP="00087A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FA779C" w:rsidRPr="00E70FBD" w14:paraId="10196986" w14:textId="77777777" w:rsidTr="00D3129B">
        <w:tc>
          <w:tcPr>
            <w:tcW w:w="5040" w:type="dxa"/>
          </w:tcPr>
          <w:p w14:paraId="2D15C46C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371D2805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9517E9" w14:textId="5F710E54" w:rsidR="00FA779C" w:rsidRPr="00E70FBD" w:rsidRDefault="00044F4B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5,754</w:t>
            </w:r>
          </w:p>
        </w:tc>
        <w:tc>
          <w:tcPr>
            <w:tcW w:w="270" w:type="dxa"/>
            <w:vAlign w:val="bottom"/>
          </w:tcPr>
          <w:p w14:paraId="16C34C8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5B3BFE" w14:textId="67169F06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6,133</w:t>
            </w:r>
          </w:p>
        </w:tc>
      </w:tr>
    </w:tbl>
    <w:p w14:paraId="10134CBD" w14:textId="77777777" w:rsidR="00194CA6" w:rsidRPr="00E70FBD" w:rsidRDefault="00194CA6" w:rsidP="00FA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A6534" w14:textId="5DBE25CB" w:rsidR="00FA779C" w:rsidRPr="00E70FBD" w:rsidRDefault="00FA779C" w:rsidP="00FA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 xml:space="preserve">ยอดคงเหลือที่สำคัญกับกิจการที่เกี่ยวข้องกัน ณ 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30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70FBD">
        <w:rPr>
          <w:rFonts w:asciiTheme="majorBidi" w:hAnsiTheme="majorBidi" w:cstheme="majorBidi"/>
          <w:sz w:val="30"/>
          <w:szCs w:val="30"/>
        </w:rPr>
        <w:t>256</w:t>
      </w:r>
      <w:r w:rsidR="004422FA" w:rsidRPr="00E70FBD">
        <w:rPr>
          <w:rFonts w:asciiTheme="majorBidi" w:hAnsiTheme="majorBidi" w:cstheme="majorBidi" w:hint="cs"/>
          <w:sz w:val="30"/>
          <w:szCs w:val="30"/>
        </w:rPr>
        <w:t>5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70FBD">
        <w:rPr>
          <w:rFonts w:asciiTheme="majorBidi" w:hAnsiTheme="majorBidi" w:cstheme="majorBidi"/>
          <w:sz w:val="30"/>
          <w:szCs w:val="30"/>
        </w:rPr>
        <w:t>31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70FBD">
        <w:rPr>
          <w:rFonts w:asciiTheme="majorBidi" w:hAnsiTheme="majorBidi" w:cstheme="majorBidi"/>
          <w:sz w:val="30"/>
          <w:szCs w:val="30"/>
        </w:rPr>
        <w:t>2564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458070" w14:textId="68AC3ADB" w:rsidR="007D16B6" w:rsidRPr="00E70FBD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FA779C" w:rsidRPr="00E70FBD" w14:paraId="331583FA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14C50627" w14:textId="77777777" w:rsidR="00FA779C" w:rsidRPr="00E70FBD" w:rsidRDefault="00FA779C" w:rsidP="00FA779C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89D01F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0219D0" w14:textId="55D2F9F2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32A537A0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753C0BB" w14:textId="19CB95AE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A38D1" w:rsidRPr="00E70FBD" w14:paraId="2F7AB840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54EA96A0" w14:textId="28FBB439" w:rsidR="005A38D1" w:rsidRPr="00E70FBD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16DC3" w14:textId="77777777" w:rsidR="005A38D1" w:rsidRPr="00E70FBD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FCB26C" w14:textId="433E54FC" w:rsidR="005A38D1" w:rsidRPr="00E70FBD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A779C"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E55B83F" w14:textId="77777777" w:rsidR="005A38D1" w:rsidRPr="00E70FBD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98A08A7" w14:textId="7B8CE6F6" w:rsidR="005A38D1" w:rsidRPr="00E70FBD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A779C"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A38D1" w:rsidRPr="00E70FBD" w:rsidDel="004F3E40" w14:paraId="2D27BFD6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11FB30F7" w14:textId="77777777" w:rsidR="005A38D1" w:rsidRPr="00E70FBD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9232AB" w14:textId="77777777" w:rsidR="005A38D1" w:rsidRPr="00E70FBD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FAEBA24" w14:textId="77777777" w:rsidR="005A38D1" w:rsidRPr="00E70FBD" w:rsidDel="004F3E40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A38D1" w:rsidRPr="00E70FBD" w14:paraId="1E113BFB" w14:textId="77777777" w:rsidTr="004E4939">
        <w:tc>
          <w:tcPr>
            <w:tcW w:w="5040" w:type="dxa"/>
          </w:tcPr>
          <w:p w14:paraId="68F73687" w14:textId="7A8F414B" w:rsidR="005A38D1" w:rsidRPr="00E70FBD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vAlign w:val="bottom"/>
          </w:tcPr>
          <w:p w14:paraId="6EF3C550" w14:textId="77777777" w:rsidR="005A38D1" w:rsidRPr="00E70FBD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E579F6" w14:textId="77777777" w:rsidR="005A38D1" w:rsidRPr="00E70FBD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49B6C" w14:textId="77777777" w:rsidR="005A38D1" w:rsidRPr="00E70FBD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4B5BE6" w14:textId="77777777" w:rsidR="005A38D1" w:rsidRPr="00E70FBD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20EE96EA" w14:textId="77777777" w:rsidTr="004E4939">
        <w:tc>
          <w:tcPr>
            <w:tcW w:w="5040" w:type="dxa"/>
          </w:tcPr>
          <w:p w14:paraId="1636D338" w14:textId="1D798D94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051C650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31C307" w14:textId="0F9110E3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1,036,26</w:t>
            </w:r>
            <w:r w:rsidR="00087AE5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270" w:type="dxa"/>
            <w:vAlign w:val="bottom"/>
          </w:tcPr>
          <w:p w14:paraId="4C13C6D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BF5A0E" w14:textId="6DC96463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356,707</w:t>
            </w:r>
          </w:p>
        </w:tc>
      </w:tr>
      <w:tr w:rsidR="00FA779C" w:rsidRPr="00E70FBD" w14:paraId="4462F2A7" w14:textId="77777777" w:rsidTr="004E4939">
        <w:tc>
          <w:tcPr>
            <w:tcW w:w="5040" w:type="dxa"/>
          </w:tcPr>
          <w:p w14:paraId="22FD6500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18696B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1257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056CF7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612F5D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142F859C" w14:textId="77777777" w:rsidTr="004E4939">
        <w:tc>
          <w:tcPr>
            <w:tcW w:w="5040" w:type="dxa"/>
          </w:tcPr>
          <w:p w14:paraId="75F403FC" w14:textId="654F9B36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2D49D50E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7F535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3AC7DC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31BD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220EADE5" w14:textId="77777777" w:rsidTr="00766D09">
        <w:tc>
          <w:tcPr>
            <w:tcW w:w="5040" w:type="dxa"/>
          </w:tcPr>
          <w:p w14:paraId="7E25733B" w14:textId="28636D8F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DC29C29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EDC94E" w14:textId="21151440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17,793</w:t>
            </w:r>
          </w:p>
        </w:tc>
        <w:tc>
          <w:tcPr>
            <w:tcW w:w="270" w:type="dxa"/>
            <w:vAlign w:val="bottom"/>
          </w:tcPr>
          <w:p w14:paraId="16508B4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FC09BF" w14:textId="1201BB4D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17,435</w:t>
            </w:r>
          </w:p>
        </w:tc>
      </w:tr>
      <w:tr w:rsidR="00FA779C" w:rsidRPr="00E70FBD" w14:paraId="5722EDD7" w14:textId="77777777" w:rsidTr="00766D09">
        <w:tc>
          <w:tcPr>
            <w:tcW w:w="5040" w:type="dxa"/>
          </w:tcPr>
          <w:p w14:paraId="2D806CEE" w14:textId="7837643A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</w:t>
            </w:r>
            <w:proofErr w:type="spellStart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ร์</w:t>
            </w:r>
            <w:proofErr w:type="spellEnd"/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32DFA6FA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15875B" w14:textId="1732DD23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1,653</w:t>
            </w:r>
          </w:p>
        </w:tc>
        <w:tc>
          <w:tcPr>
            <w:tcW w:w="270" w:type="dxa"/>
            <w:vAlign w:val="bottom"/>
          </w:tcPr>
          <w:p w14:paraId="59F69349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7D4091" w14:textId="7E4D87F3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2,976</w:t>
            </w:r>
          </w:p>
        </w:tc>
      </w:tr>
      <w:tr w:rsidR="00FA779C" w:rsidRPr="00E70FBD" w14:paraId="1830CD4A" w14:textId="77777777" w:rsidTr="00766D09">
        <w:tc>
          <w:tcPr>
            <w:tcW w:w="5040" w:type="dxa"/>
          </w:tcPr>
          <w:p w14:paraId="720B31E9" w14:textId="14E35F46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3286AB8F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7066C9" w14:textId="65BCDE8F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2,026</w:t>
            </w:r>
          </w:p>
        </w:tc>
        <w:tc>
          <w:tcPr>
            <w:tcW w:w="270" w:type="dxa"/>
            <w:vAlign w:val="bottom"/>
          </w:tcPr>
          <w:p w14:paraId="3A24250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63A1" w14:textId="734D165C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2,981</w:t>
            </w:r>
          </w:p>
        </w:tc>
      </w:tr>
      <w:tr w:rsidR="00FA779C" w:rsidRPr="00E70FBD" w14:paraId="1ABB44C9" w14:textId="77777777" w:rsidTr="004E4939">
        <w:tc>
          <w:tcPr>
            <w:tcW w:w="5040" w:type="dxa"/>
          </w:tcPr>
          <w:p w14:paraId="3F5FE80B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55BBB2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0E835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0D26F9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091E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02F209F2" w14:textId="77777777" w:rsidTr="004E4939">
        <w:tc>
          <w:tcPr>
            <w:tcW w:w="5040" w:type="dxa"/>
          </w:tcPr>
          <w:p w14:paraId="775C03F5" w14:textId="7CF93C11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2010C8AA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EEE29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D76D97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80E58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769F97E3" w14:textId="77777777" w:rsidTr="003C3108">
        <w:tc>
          <w:tcPr>
            <w:tcW w:w="5040" w:type="dxa"/>
          </w:tcPr>
          <w:p w14:paraId="1A74283D" w14:textId="675C2368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5385CCA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4C9DCF" w14:textId="0E3536EB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2,296</w:t>
            </w:r>
          </w:p>
        </w:tc>
        <w:tc>
          <w:tcPr>
            <w:tcW w:w="270" w:type="dxa"/>
            <w:vAlign w:val="bottom"/>
          </w:tcPr>
          <w:p w14:paraId="2C4EBB62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76662" w14:textId="47AB202F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</w:tr>
      <w:tr w:rsidR="00FA779C" w:rsidRPr="00E70FBD" w14:paraId="08A62336" w14:textId="77777777" w:rsidTr="003C3108">
        <w:tc>
          <w:tcPr>
            <w:tcW w:w="5040" w:type="dxa"/>
          </w:tcPr>
          <w:p w14:paraId="6392DAF2" w14:textId="54C72E69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13E65CF2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885A07" w14:textId="5A3068E6" w:rsidR="00FA779C" w:rsidRPr="00E70FBD" w:rsidRDefault="006A4FA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2,663</w:t>
            </w:r>
          </w:p>
        </w:tc>
        <w:tc>
          <w:tcPr>
            <w:tcW w:w="270" w:type="dxa"/>
            <w:vAlign w:val="bottom"/>
          </w:tcPr>
          <w:p w14:paraId="14F2752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85B60F" w14:textId="60B3DCE3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FA779C" w:rsidRPr="00E70FBD" w14:paraId="58DACF32" w14:textId="77777777" w:rsidTr="004E4939">
        <w:tc>
          <w:tcPr>
            <w:tcW w:w="5040" w:type="dxa"/>
          </w:tcPr>
          <w:p w14:paraId="12CE3549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DEE8D2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9675B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2EB484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FE6ED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04EC6C96" w14:textId="77777777" w:rsidTr="004E4939">
        <w:tc>
          <w:tcPr>
            <w:tcW w:w="5040" w:type="dxa"/>
          </w:tcPr>
          <w:p w14:paraId="19D54280" w14:textId="23CDE82D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564EFD5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519539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D6733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0DDD3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61D0503A" w14:textId="77777777" w:rsidTr="00766D09">
        <w:tc>
          <w:tcPr>
            <w:tcW w:w="5040" w:type="dxa"/>
          </w:tcPr>
          <w:p w14:paraId="3EDFEEF2" w14:textId="2D50C55D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FDE8179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19C458" w14:textId="392E7E57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35</w:t>
            </w:r>
            <w:r w:rsidR="006A4FAF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867</w:t>
            </w:r>
          </w:p>
        </w:tc>
        <w:tc>
          <w:tcPr>
            <w:tcW w:w="270" w:type="dxa"/>
            <w:vAlign w:val="bottom"/>
          </w:tcPr>
          <w:p w14:paraId="258E1F1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4B74E5" w14:textId="22784E21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5,460</w:t>
            </w:r>
          </w:p>
        </w:tc>
      </w:tr>
      <w:tr w:rsidR="00FA779C" w:rsidRPr="00E70FBD" w14:paraId="1374B671" w14:textId="77777777" w:rsidTr="00766D09">
        <w:tc>
          <w:tcPr>
            <w:tcW w:w="5040" w:type="dxa"/>
          </w:tcPr>
          <w:p w14:paraId="3D8676D9" w14:textId="52BEF3F2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6A8A47AF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ECF125" w14:textId="670BDFAD" w:rsidR="00FA779C" w:rsidRPr="00E70FBD" w:rsidRDefault="005D1C35" w:rsidP="00087A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6"/>
              </w:tabs>
              <w:spacing w:line="240" w:lineRule="auto"/>
              <w:ind w:left="-45" w:right="34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7DEBF9D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DCD8C4" w14:textId="27E4DE4B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</w:t>
            </w:r>
          </w:p>
        </w:tc>
      </w:tr>
      <w:tr w:rsidR="00791288" w:rsidRPr="00E70FBD" w14:paraId="0DC87E31" w14:textId="77777777" w:rsidTr="004E4939">
        <w:tc>
          <w:tcPr>
            <w:tcW w:w="5040" w:type="dxa"/>
          </w:tcPr>
          <w:p w14:paraId="3045E53A" w14:textId="77777777" w:rsidR="00791288" w:rsidRPr="00E70FBD" w:rsidRDefault="00791288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77A43C" w14:textId="77777777" w:rsidR="00791288" w:rsidRPr="00E70FBD" w:rsidRDefault="00791288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E4542E" w14:textId="77777777" w:rsidR="00791288" w:rsidRPr="00E70FBD" w:rsidRDefault="00791288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E7E665D" w14:textId="77777777" w:rsidR="00791288" w:rsidRPr="00E70FBD" w:rsidRDefault="00791288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29EF27" w14:textId="77777777" w:rsidR="00791288" w:rsidRPr="00E70FBD" w:rsidRDefault="00791288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94CA6" w:rsidRPr="00E70FBD" w14:paraId="44745B52" w14:textId="77777777" w:rsidTr="004E4939">
        <w:tc>
          <w:tcPr>
            <w:tcW w:w="5040" w:type="dxa"/>
          </w:tcPr>
          <w:p w14:paraId="176DAD0D" w14:textId="77777777" w:rsidR="00194CA6" w:rsidRPr="00E70FBD" w:rsidRDefault="00194CA6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948411" w14:textId="77777777" w:rsidR="00194CA6" w:rsidRPr="00E70FBD" w:rsidRDefault="00194CA6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9B70CC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F42F5D0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DCECC6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94CA6" w:rsidRPr="00E70FBD" w14:paraId="2FC50B90" w14:textId="77777777" w:rsidTr="004E4939">
        <w:tc>
          <w:tcPr>
            <w:tcW w:w="5040" w:type="dxa"/>
          </w:tcPr>
          <w:p w14:paraId="76F13821" w14:textId="77777777" w:rsidR="00194CA6" w:rsidRPr="00E70FBD" w:rsidRDefault="00194CA6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0338A9" w14:textId="77777777" w:rsidR="00194CA6" w:rsidRPr="00E70FBD" w:rsidRDefault="00194CA6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9A169CF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0650FCE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1C1100" w14:textId="77777777" w:rsidR="00194CA6" w:rsidRPr="00E70FBD" w:rsidRDefault="00194CA6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540EC80E" w14:textId="77777777" w:rsidTr="004E4939">
        <w:tc>
          <w:tcPr>
            <w:tcW w:w="5040" w:type="dxa"/>
          </w:tcPr>
          <w:p w14:paraId="67031689" w14:textId="08BBCD2D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C847509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8AD05C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868171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A93A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49E06306" w14:textId="77777777" w:rsidTr="004E4939">
        <w:tc>
          <w:tcPr>
            <w:tcW w:w="5040" w:type="dxa"/>
          </w:tcPr>
          <w:p w14:paraId="561D9408" w14:textId="4E4EDD8E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C4D3AB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91C03" w14:textId="76241D3B" w:rsidR="00FA779C" w:rsidRPr="00E70FBD" w:rsidRDefault="00667151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43,312</w:t>
            </w:r>
          </w:p>
        </w:tc>
        <w:tc>
          <w:tcPr>
            <w:tcW w:w="270" w:type="dxa"/>
            <w:vAlign w:val="bottom"/>
          </w:tcPr>
          <w:p w14:paraId="43B49793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27BF3E" w14:textId="71A7D41C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71,942</w:t>
            </w:r>
          </w:p>
        </w:tc>
      </w:tr>
      <w:tr w:rsidR="00FA779C" w:rsidRPr="00E70FBD" w14:paraId="5BA0DA6B" w14:textId="77777777" w:rsidTr="003C3108">
        <w:tc>
          <w:tcPr>
            <w:tcW w:w="5040" w:type="dxa"/>
          </w:tcPr>
          <w:p w14:paraId="7849BCC4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็น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เอก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ซ์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3FDB9527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F5CD03" w14:textId="39F97FCC" w:rsidR="00FA779C" w:rsidRPr="00E70FBD" w:rsidRDefault="00667151" w:rsidP="006671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6"/>
              </w:tabs>
              <w:spacing w:line="240" w:lineRule="auto"/>
              <w:ind w:left="-45" w:right="34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21C6CFBF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1C9C30" w14:textId="04FAD4E2" w:rsidR="00FA779C" w:rsidRPr="00E70FBD" w:rsidRDefault="004422FA" w:rsidP="00E966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8</w:t>
            </w:r>
            <w:r w:rsidR="00FA779C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575</w:t>
            </w:r>
          </w:p>
        </w:tc>
      </w:tr>
      <w:tr w:rsidR="00FA779C" w:rsidRPr="00E70FBD" w14:paraId="44C7ACBA" w14:textId="77777777" w:rsidTr="003C3108">
        <w:tc>
          <w:tcPr>
            <w:tcW w:w="5040" w:type="dxa"/>
          </w:tcPr>
          <w:p w14:paraId="0C632515" w14:textId="5888CD23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บริษัท</w:t>
            </w: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ดิจิทัล</w:t>
            </w: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เวนเจอร</w:t>
            </w:r>
            <w:proofErr w:type="spellStart"/>
            <w:r w:rsidRPr="00E70FBD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์ส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E70FBD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2925CFC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061EE4" w14:textId="0CC651DE" w:rsidR="00FA779C" w:rsidRPr="00E70FBD" w:rsidRDefault="005D1C35" w:rsidP="00087A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6"/>
              </w:tabs>
              <w:spacing w:line="240" w:lineRule="auto"/>
              <w:ind w:left="-45" w:right="344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09DBE786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4DB939" w14:textId="7DED3395" w:rsidR="00FA779C" w:rsidRPr="00E70FBD" w:rsidRDefault="004422FA" w:rsidP="00E9669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2</w:t>
            </w:r>
            <w:r w:rsidR="00FA779C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350</w:t>
            </w:r>
          </w:p>
        </w:tc>
      </w:tr>
      <w:tr w:rsidR="00672BDF" w:rsidRPr="00E70FBD" w14:paraId="398FDC27" w14:textId="77777777" w:rsidTr="00766D09">
        <w:tc>
          <w:tcPr>
            <w:tcW w:w="5040" w:type="dxa"/>
          </w:tcPr>
          <w:p w14:paraId="10451118" w14:textId="77777777" w:rsidR="00672BDF" w:rsidRPr="00E70FBD" w:rsidRDefault="00672BDF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AD72D3" w14:textId="77777777" w:rsidR="00672BDF" w:rsidRPr="00E70FBD" w:rsidRDefault="00672BDF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1AEFD4" w14:textId="77777777" w:rsidR="00672BDF" w:rsidRPr="00E70FBD" w:rsidRDefault="00672BD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D6F766D" w14:textId="77777777" w:rsidR="00672BDF" w:rsidRPr="00E70FBD" w:rsidRDefault="00672BD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1F0857" w14:textId="77777777" w:rsidR="00672BDF" w:rsidRPr="00E70FBD" w:rsidRDefault="00672BDF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72539EBF" w14:textId="77777777" w:rsidTr="00766D09">
        <w:tc>
          <w:tcPr>
            <w:tcW w:w="5040" w:type="dxa"/>
          </w:tcPr>
          <w:p w14:paraId="39294045" w14:textId="34393A9C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vAlign w:val="bottom"/>
          </w:tcPr>
          <w:p w14:paraId="7E935AF3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150BD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074492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6C4AB" w14:textId="33D74BF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79C" w:rsidRPr="00E70FBD" w14:paraId="29515D49" w14:textId="77777777" w:rsidTr="004E4939">
        <w:tc>
          <w:tcPr>
            <w:tcW w:w="5040" w:type="dxa"/>
          </w:tcPr>
          <w:p w14:paraId="0CFE024C" w14:textId="337708C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7AAC94C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F9181D" w14:textId="78B98CDD" w:rsidR="00FA779C" w:rsidRPr="00E70FBD" w:rsidRDefault="00667151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</w:rPr>
              <w:t>42,530</w:t>
            </w:r>
          </w:p>
        </w:tc>
        <w:tc>
          <w:tcPr>
            <w:tcW w:w="270" w:type="dxa"/>
            <w:vAlign w:val="bottom"/>
          </w:tcPr>
          <w:p w14:paraId="181EF085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FDEBF0" w14:textId="1C66BB22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FA779C" w:rsidRPr="00E70FBD">
              <w:rPr>
                <w:rFonts w:asciiTheme="majorBidi" w:hAnsiTheme="majorBidi"/>
                <w:sz w:val="30"/>
                <w:szCs w:val="30"/>
              </w:rPr>
              <w:t>3</w:t>
            </w:r>
            <w:r w:rsidR="00FA779C" w:rsidRPr="00E70FBD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E70FBD">
              <w:rPr>
                <w:rFonts w:asciiTheme="majorBidi" w:hAnsiTheme="majorBidi" w:hint="cs"/>
                <w:sz w:val="30"/>
                <w:szCs w:val="30"/>
              </w:rPr>
              <w:t>6</w:t>
            </w:r>
            <w:r w:rsidR="00FA779C" w:rsidRPr="00E70FBD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</w:tr>
      <w:tr w:rsidR="00087AE5" w:rsidRPr="00E70FBD" w14:paraId="722B8C34" w14:textId="77777777" w:rsidTr="004E4939">
        <w:tc>
          <w:tcPr>
            <w:tcW w:w="5040" w:type="dxa"/>
          </w:tcPr>
          <w:p w14:paraId="6D94E0F4" w14:textId="3594C7A9" w:rsidR="00087AE5" w:rsidRPr="00E70FBD" w:rsidRDefault="00667151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็น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เอก</w:t>
            </w:r>
            <w:proofErr w:type="spellStart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ซ์</w:t>
            </w:r>
            <w:proofErr w:type="spellEnd"/>
            <w:r w:rsidRPr="00E70FBD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0386E4DC" w14:textId="77777777" w:rsidR="00087AE5" w:rsidRPr="00E70FBD" w:rsidRDefault="00087AE5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0674E8" w14:textId="529C2BCD" w:rsidR="00087AE5" w:rsidRPr="00E70FBD" w:rsidRDefault="00667151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66</w:t>
            </w:r>
          </w:p>
        </w:tc>
        <w:tc>
          <w:tcPr>
            <w:tcW w:w="270" w:type="dxa"/>
            <w:vAlign w:val="bottom"/>
          </w:tcPr>
          <w:p w14:paraId="37BFCFD5" w14:textId="77777777" w:rsidR="00087AE5" w:rsidRPr="00E70FBD" w:rsidRDefault="00087AE5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94F944" w14:textId="30393276" w:rsidR="00087AE5" w:rsidRPr="00E70FBD" w:rsidRDefault="00667151" w:rsidP="006671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A779C" w:rsidRPr="00E70FBD" w14:paraId="0A8BE84B" w14:textId="77777777" w:rsidTr="004E4939">
        <w:tc>
          <w:tcPr>
            <w:tcW w:w="5040" w:type="dxa"/>
          </w:tcPr>
          <w:p w14:paraId="3F49D4B2" w14:textId="345B3B58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0E7199CB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25AE27" w14:textId="5A780740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</w:rPr>
              <w:t>9</w:t>
            </w:r>
            <w:r w:rsidR="00087AE5" w:rsidRPr="00E70FBD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3B96EADB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CA17C" w14:textId="641D8514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hint="cs"/>
                <w:sz w:val="30"/>
                <w:szCs w:val="30"/>
              </w:rPr>
              <w:t>70</w:t>
            </w:r>
          </w:p>
        </w:tc>
      </w:tr>
      <w:tr w:rsidR="00FA779C" w:rsidRPr="00E70FBD" w14:paraId="0190CFCA" w14:textId="77777777" w:rsidTr="00766D09">
        <w:tc>
          <w:tcPr>
            <w:tcW w:w="5040" w:type="dxa"/>
          </w:tcPr>
          <w:p w14:paraId="330FD315" w14:textId="77777777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21886D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7B6F1F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062FAF0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1A62C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A779C" w:rsidRPr="00E70FBD" w14:paraId="55BB8B6F" w14:textId="77777777" w:rsidTr="00766D09">
        <w:tc>
          <w:tcPr>
            <w:tcW w:w="5040" w:type="dxa"/>
          </w:tcPr>
          <w:p w14:paraId="509C1062" w14:textId="75A22A38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170" w:type="dxa"/>
            <w:vAlign w:val="bottom"/>
          </w:tcPr>
          <w:p w14:paraId="0E2D679B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EC5D4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C360EE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6A7947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A779C" w:rsidRPr="00E70FBD" w14:paraId="36C280C8" w14:textId="77777777" w:rsidTr="00766D09">
        <w:tc>
          <w:tcPr>
            <w:tcW w:w="5040" w:type="dxa"/>
          </w:tcPr>
          <w:p w14:paraId="26970EFF" w14:textId="693AABDD" w:rsidR="00FA779C" w:rsidRPr="00E70FBD" w:rsidRDefault="00FA779C" w:rsidP="00FA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C27207C" w14:textId="77777777" w:rsidR="00FA779C" w:rsidRPr="00E70FBD" w:rsidRDefault="00FA779C" w:rsidP="00FA779C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15F256" w14:textId="4B465C01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8</w:t>
            </w:r>
            <w:r w:rsidR="005D1C35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395</w:t>
            </w:r>
            <w:r w:rsidR="005D1C35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7</w:t>
            </w:r>
            <w:r w:rsidR="00087AE5" w:rsidRPr="00E70FB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40</w:t>
            </w:r>
          </w:p>
        </w:tc>
        <w:tc>
          <w:tcPr>
            <w:tcW w:w="270" w:type="dxa"/>
            <w:vAlign w:val="bottom"/>
          </w:tcPr>
          <w:p w14:paraId="68FEBD68" w14:textId="77777777" w:rsidR="00FA779C" w:rsidRPr="00E70FBD" w:rsidRDefault="00FA779C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B53BC4" w14:textId="705506B4" w:rsidR="00FA779C" w:rsidRPr="00E70FBD" w:rsidRDefault="004422FA" w:rsidP="00FA77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E70FBD">
              <w:rPr>
                <w:rFonts w:asciiTheme="majorBidi" w:hAnsiTheme="majorBidi"/>
                <w:sz w:val="30"/>
                <w:szCs w:val="30"/>
                <w:lang w:eastAsia="ja-JP"/>
              </w:rPr>
              <w:t>7</w:t>
            </w:r>
            <w:r w:rsidR="00FA779C" w:rsidRPr="00E70FB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/>
                <w:sz w:val="30"/>
                <w:szCs w:val="30"/>
                <w:lang w:eastAsia="ja-JP"/>
              </w:rPr>
              <w:t>703</w:t>
            </w:r>
            <w:r w:rsidR="00FA779C" w:rsidRPr="00E70FB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,</w:t>
            </w:r>
            <w:r w:rsidRPr="00E70FBD">
              <w:rPr>
                <w:rFonts w:asciiTheme="majorBidi" w:hAnsiTheme="majorBidi"/>
                <w:sz w:val="30"/>
                <w:szCs w:val="30"/>
                <w:lang w:eastAsia="ja-JP"/>
              </w:rPr>
              <w:t>218</w:t>
            </w:r>
          </w:p>
        </w:tc>
      </w:tr>
    </w:tbl>
    <w:p w14:paraId="315A6B33" w14:textId="77777777" w:rsidR="002B106E" w:rsidRPr="00F873D3" w:rsidRDefault="002B106E" w:rsidP="0054391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163F0" w14:textId="34941E47" w:rsidR="007D16B6" w:rsidRPr="00E70FBD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="0088145A" w:rsidRPr="00E70FB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5D31D6E3" w14:textId="005BD2FC" w:rsidR="00986450" w:rsidRPr="00F873D3" w:rsidRDefault="00986450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864FE" w14:textId="77777777" w:rsidR="0049072B" w:rsidRPr="00E70FBD" w:rsidRDefault="0049072B" w:rsidP="0049072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79D74B26" w14:textId="77777777" w:rsidR="0049072B" w:rsidRPr="00F873D3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AD9B4" w14:textId="6155D3D5" w:rsidR="0049072B" w:rsidRPr="00E70FBD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70FBD">
        <w:rPr>
          <w:rFonts w:ascii="Angsana New" w:hAnsi="Angsana New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E70FBD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</w:t>
      </w:r>
      <w:r w:rsidR="008304E9" w:rsidRPr="00E70FBD">
        <w:rPr>
          <w:rFonts w:asciiTheme="majorBidi" w:hAnsiTheme="majorBidi" w:cstheme="majorBidi"/>
          <w:sz w:val="30"/>
          <w:szCs w:val="30"/>
          <w:cs/>
        </w:rPr>
        <w:br/>
      </w:r>
      <w:r w:rsidRPr="00E70FBD">
        <w:rPr>
          <w:rFonts w:asciiTheme="majorBidi" w:hAnsiTheme="majorBidi" w:cstheme="majorBidi"/>
          <w:sz w:val="30"/>
          <w:szCs w:val="30"/>
          <w:cs/>
        </w:rPr>
        <w:t>ผลบังคับใช้ต่อไปจนกว่าจะมีการ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E70FBD">
        <w:rPr>
          <w:rFonts w:asciiTheme="majorBidi" w:hAnsiTheme="majorBidi" w:cstheme="majorBidi"/>
          <w:sz w:val="30"/>
          <w:szCs w:val="30"/>
          <w:cs/>
        </w:rPr>
        <w:t>สัญญาระหว่างกันเป็นลายลักษณ์อักษร</w:t>
      </w:r>
      <w:r w:rsidRPr="00E70FBD">
        <w:rPr>
          <w:rFonts w:ascii="Angsana New" w:hAnsi="Angsana New"/>
          <w:sz w:val="30"/>
          <w:szCs w:val="30"/>
        </w:rPr>
        <w:t xml:space="preserve"> </w:t>
      </w:r>
      <w:r w:rsidRPr="00E70FBD">
        <w:rPr>
          <w:rFonts w:ascii="Angsana New" w:hAnsi="Angsana New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E70FBD">
        <w:rPr>
          <w:rFonts w:ascii="Angsana New" w:hAnsi="Angsana New"/>
          <w:sz w:val="30"/>
          <w:szCs w:val="30"/>
        </w:rPr>
        <w:t xml:space="preserve">Primary Distribution </w:t>
      </w:r>
      <w:r w:rsidRPr="00E70FBD">
        <w:rPr>
          <w:rFonts w:ascii="Angsana New" w:hAnsi="Angsana New"/>
          <w:sz w:val="30"/>
          <w:szCs w:val="30"/>
          <w:cs/>
        </w:rPr>
        <w:t>ของธนาคาร บริษัทได้รับค่าบริการตามที่ระบุในสัญญา</w:t>
      </w:r>
    </w:p>
    <w:p w14:paraId="452EB39E" w14:textId="77777777" w:rsidR="0049072B" w:rsidRPr="00F873D3" w:rsidRDefault="0049072B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D9D73" w14:textId="1F4A9852" w:rsidR="0049072B" w:rsidRPr="00E70FBD" w:rsidRDefault="0049072B" w:rsidP="0049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70FBD">
        <w:rPr>
          <w:rFonts w:ascii="Angsana New" w:hAnsi="Angsana New"/>
          <w:sz w:val="30"/>
          <w:szCs w:val="30"/>
          <w:cs/>
        </w:rPr>
        <w:t>บริษัทได้ทำสัญญาการให้บริการด้านผลิตภัณฑ์ฮาร์ดแวร์ ผลิตภัณฑ์ซอฟต์แวร์และบริการที่เกี่ยวข้องกับ</w:t>
      </w:r>
      <w:r w:rsidRPr="00E70FBD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สัญญานี้จะมีผลบังคับใช้ต่อไปจนกว่าจะมีการ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E70FBD">
        <w:rPr>
          <w:rFonts w:asciiTheme="majorBidi" w:hAnsiTheme="majorBidi" w:cstheme="majorBidi"/>
          <w:sz w:val="30"/>
          <w:szCs w:val="30"/>
          <w:cs/>
        </w:rPr>
        <w:t>เลิกสัญญาระหว่างกัน</w:t>
      </w:r>
      <w:r w:rsidRPr="00E70FBD">
        <w:rPr>
          <w:rFonts w:ascii="Angsana New" w:hAnsi="Angsana New"/>
          <w:sz w:val="30"/>
          <w:szCs w:val="30"/>
        </w:rPr>
        <w:t xml:space="preserve"> </w:t>
      </w:r>
      <w:r w:rsidRPr="00E70FBD">
        <w:rPr>
          <w:rFonts w:ascii="Angsana New" w:hAnsi="Angsana New"/>
          <w:sz w:val="30"/>
          <w:szCs w:val="30"/>
          <w:cs/>
        </w:rPr>
        <w:t>บริษัทได้รับค่าบริการตามที่ระบุในสัญญา</w:t>
      </w:r>
    </w:p>
    <w:p w14:paraId="3E7E1194" w14:textId="77777777" w:rsidR="0049072B" w:rsidRPr="00F873D3" w:rsidRDefault="0049072B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B43F3" w14:textId="513B0631" w:rsidR="0049072B" w:rsidRPr="00E70FBD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บริษัทได้ทำสัญญาให้ยืมบุคลากร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(มหาชน)โดยสัญญามีผลตั้งแต่วันที่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</w:rPr>
        <w:t xml:space="preserve">2563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31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0FBD">
        <w:rPr>
          <w:rFonts w:asciiTheme="majorBidi" w:hAnsiTheme="majorBidi" w:cstheme="majorBidi"/>
          <w:sz w:val="30"/>
          <w:szCs w:val="30"/>
        </w:rPr>
        <w:t>2564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บริษัทได้รับค่าบริการตามที่ระบุในสัญญา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ต่อมาบริษัทได้</w:t>
      </w:r>
      <w:r w:rsidR="00676EC0" w:rsidRPr="00E70FBD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เลิกสัญญา โดยมี</w:t>
      </w:r>
      <w:r w:rsidR="008304E9" w:rsidRPr="00E70FBD">
        <w:rPr>
          <w:rFonts w:asciiTheme="majorBidi" w:hAnsiTheme="majorBidi" w:cstheme="majorBidi"/>
          <w:sz w:val="30"/>
          <w:szCs w:val="30"/>
        </w:rPr>
        <w:br/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ผลตั้งแต่วันที่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31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70FBD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550A7DA2" w14:textId="49275E7A" w:rsidR="0049072B" w:rsidRPr="00E70FBD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บริษัทได้ทำสัญญาการให้บริการเพื่อสนับสนุนธุรกิจตามปกติกับบริษัทหลักทรัพย์ ไทยพาณิชย์ จูเลียส แบ</w:t>
      </w:r>
      <w:proofErr w:type="spellStart"/>
      <w:r w:rsidRPr="00E70FBD">
        <w:rPr>
          <w:rFonts w:asciiTheme="majorBidi" w:hAnsiTheme="majorBidi" w:cstheme="majorBidi"/>
          <w:sz w:val="30"/>
          <w:szCs w:val="30"/>
          <w:cs/>
        </w:rPr>
        <w:t>ร์</w:t>
      </w:r>
      <w:proofErr w:type="spellEnd"/>
      <w:r w:rsidRPr="00E70FBD">
        <w:rPr>
          <w:rFonts w:asciiTheme="majorBidi" w:hAnsiTheme="majorBidi" w:cstheme="majorBidi"/>
          <w:sz w:val="30"/>
          <w:szCs w:val="30"/>
          <w:cs/>
        </w:rPr>
        <w:t xml:space="preserve"> จำกัด สัญญานี้จะมีผลบังคับใช้ต่อไปจนกว่าจะมีการ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E70FBD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ขอบเขต</w:t>
      </w:r>
      <w:r w:rsidR="00536C6D">
        <w:rPr>
          <w:rFonts w:asciiTheme="majorBidi" w:hAnsiTheme="majorBidi" w:cstheme="majorBidi"/>
          <w:sz w:val="30"/>
          <w:szCs w:val="30"/>
        </w:rPr>
        <w:br/>
      </w:r>
      <w:r w:rsidRPr="00E70FBD">
        <w:rPr>
          <w:rFonts w:asciiTheme="majorBidi" w:hAnsiTheme="majorBidi" w:cstheme="majorBidi"/>
          <w:sz w:val="30"/>
          <w:szCs w:val="30"/>
          <w:cs/>
        </w:rPr>
        <w:t>การให้บริการประกอบด้วย 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="00536C6D">
        <w:rPr>
          <w:rFonts w:asciiTheme="majorBidi" w:hAnsiTheme="majorBidi" w:cstheme="majorBidi"/>
          <w:sz w:val="30"/>
          <w:szCs w:val="30"/>
        </w:rPr>
        <w:br/>
      </w:r>
      <w:r w:rsidRPr="00E70FBD">
        <w:rPr>
          <w:rFonts w:asciiTheme="majorBidi" w:hAnsiTheme="majorBidi" w:cstheme="majorBidi"/>
          <w:sz w:val="30"/>
          <w:szCs w:val="30"/>
          <w:cs/>
        </w:rPr>
        <w:t>การลงทุน บริษัทได้รับค่าบริการเพื่อสนับสนุนธุรกิจตามที่ระบุในสัญญา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6A6BC8B3" w14:textId="77777777" w:rsidR="00667151" w:rsidRPr="00E70FBD" w:rsidRDefault="00667151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36482" w14:textId="77777777" w:rsidR="008304E9" w:rsidRPr="00E70FBD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บริษัทได้ทำสัญญาให้ยืมบุคลากร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จูเลียส แบ</w:t>
      </w:r>
      <w:proofErr w:type="spellStart"/>
      <w:r w:rsidRPr="00E70FBD">
        <w:rPr>
          <w:rFonts w:asciiTheme="majorBidi" w:hAnsiTheme="majorBidi" w:cstheme="majorBidi"/>
          <w:sz w:val="30"/>
          <w:szCs w:val="30"/>
          <w:cs/>
        </w:rPr>
        <w:t>ร์</w:t>
      </w:r>
      <w:proofErr w:type="spellEnd"/>
      <w:r w:rsidRPr="00E70FBD">
        <w:rPr>
          <w:rFonts w:asciiTheme="majorBidi" w:hAnsiTheme="majorBidi" w:cstheme="majorBidi"/>
          <w:sz w:val="30"/>
          <w:szCs w:val="30"/>
          <w:cs/>
        </w:rPr>
        <w:t xml:space="preserve"> จำกัด โดยสัญญามีผลตั้งแต่วันที่ </w:t>
      </w:r>
    </w:p>
    <w:p w14:paraId="438F7E74" w14:textId="123F9965" w:rsidR="0049072B" w:rsidRPr="00E70FBD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/>
          <w:sz w:val="30"/>
          <w:szCs w:val="30"/>
          <w:cs/>
        </w:rPr>
        <w:t>ม</w:t>
      </w:r>
      <w:r w:rsidR="001B50FD" w:rsidRPr="00E70FBD">
        <w:rPr>
          <w:rFonts w:asciiTheme="majorBidi" w:hAnsiTheme="majorBidi" w:cstheme="majorBidi" w:hint="cs"/>
          <w:sz w:val="30"/>
          <w:szCs w:val="30"/>
          <w:cs/>
        </w:rPr>
        <w:t xml:space="preserve">กราคม </w:t>
      </w:r>
      <w:r w:rsidRPr="00E70FBD">
        <w:rPr>
          <w:rFonts w:asciiTheme="majorBidi" w:hAnsiTheme="majorBidi" w:cstheme="majorBidi"/>
          <w:sz w:val="30"/>
          <w:szCs w:val="30"/>
        </w:rPr>
        <w:t>256</w:t>
      </w:r>
      <w:r w:rsidR="001B50FD" w:rsidRPr="00E70FBD">
        <w:rPr>
          <w:rFonts w:asciiTheme="majorBidi" w:hAnsiTheme="majorBidi" w:cstheme="majorBidi"/>
          <w:sz w:val="30"/>
          <w:szCs w:val="30"/>
        </w:rPr>
        <w:t>5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31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0FBD">
        <w:rPr>
          <w:rFonts w:asciiTheme="majorBidi" w:hAnsiTheme="majorBidi" w:cstheme="majorBidi"/>
          <w:sz w:val="30"/>
          <w:szCs w:val="30"/>
        </w:rPr>
        <w:t>256</w:t>
      </w:r>
      <w:r w:rsidR="001B50FD" w:rsidRPr="00E70FBD">
        <w:rPr>
          <w:rFonts w:asciiTheme="majorBidi" w:hAnsiTheme="majorBidi" w:cstheme="majorBidi"/>
          <w:sz w:val="30"/>
          <w:szCs w:val="30"/>
        </w:rPr>
        <w:t>5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บริษัทได้รับค่าบริการตามที่ระบุในสัญญา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5DB9C238" w14:textId="3A5CD2C9" w:rsidR="0049072B" w:rsidRPr="00F873D3" w:rsidRDefault="0049072B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9D81C" w14:textId="4D2DA154" w:rsidR="0049072B" w:rsidRPr="00E70FBD" w:rsidRDefault="0049072B" w:rsidP="0049072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แนะนำผลิตภัณฑ์และบริการ</w:t>
      </w:r>
    </w:p>
    <w:p w14:paraId="160F3539" w14:textId="60799B21" w:rsidR="0049072B" w:rsidRPr="00F873D3" w:rsidRDefault="0049072B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2A27B" w14:textId="40DF1F2E" w:rsidR="0049072B" w:rsidRPr="00E70FBD" w:rsidRDefault="0049072B" w:rsidP="0049072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ได้ทำสัญญา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แนะนำผลิตภัณฑ์และบริการ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70FBD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สัญญานี้จะมีผลบังคับใช้ต่อไปจนกว่าจะมีการ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E70FBD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E70FBD">
        <w:rPr>
          <w:rFonts w:ascii="Angsana New" w:hAnsi="Angsana New"/>
          <w:sz w:val="30"/>
          <w:szCs w:val="30"/>
        </w:rPr>
        <w:t xml:space="preserve"> </w:t>
      </w:r>
      <w:r w:rsidRPr="00E70FBD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E70FBD">
        <w:rPr>
          <w:rFonts w:asciiTheme="majorBidi" w:hAnsiTheme="majorBidi"/>
          <w:sz w:val="30"/>
          <w:szCs w:val="30"/>
        </w:rPr>
        <w:t xml:space="preserve">30 </w:t>
      </w:r>
      <w:r w:rsidRPr="00E70FBD">
        <w:rPr>
          <w:rFonts w:asciiTheme="majorBidi" w:hAnsiTheme="majorBidi"/>
          <w:sz w:val="30"/>
          <w:szCs w:val="30"/>
          <w:cs/>
        </w:rPr>
        <w:t>วัน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บริษัทตกลง</w:t>
      </w:r>
      <w:r w:rsidRPr="00E70FBD">
        <w:rPr>
          <w:rFonts w:asciiTheme="majorBidi" w:hAnsiTheme="majorBidi" w:cstheme="majorBidi"/>
          <w:sz w:val="30"/>
          <w:szCs w:val="30"/>
          <w:cs/>
        </w:rPr>
        <w:t>ชำระ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ค่าบริการ</w:t>
      </w:r>
      <w:r w:rsidRPr="00E70FBD">
        <w:rPr>
          <w:rFonts w:asciiTheme="majorBidi" w:hAnsiTheme="majorBidi" w:cstheme="majorBidi"/>
          <w:sz w:val="30"/>
          <w:szCs w:val="30"/>
          <w:cs/>
        </w:rPr>
        <w:t>เป็นรายเดือนตามที่ระบุในสัญญา</w:t>
      </w:r>
    </w:p>
    <w:p w14:paraId="34412F82" w14:textId="77777777" w:rsidR="0049072B" w:rsidRPr="00F873D3" w:rsidRDefault="0049072B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93575" w14:textId="77777777" w:rsidR="007D16B6" w:rsidRPr="00E70FBD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สัญญาการรับบริการเพื่อสนับสนุนธุรกิจตามปกติ</w:t>
      </w:r>
    </w:p>
    <w:p w14:paraId="057F31A5" w14:textId="77777777" w:rsidR="00986450" w:rsidRPr="00F873D3" w:rsidRDefault="00986450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93B6" w14:textId="5F351126" w:rsidR="000B4C05" w:rsidRPr="00E70FBD" w:rsidRDefault="007D16B6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บริษัทได้ทำสัญญาการรับบริการเพื่อสนับสนุนธุรกิจตามปกติกับธนาคารไทยพาณิชย์ จำกัด (มหาชน) โดยสัญญามีระยะเวลา </w:t>
      </w: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ปี เมื่อสิ้นสุดระยะเวลาตามสัญญา หากไม่มีคู่สัญญารายใดบอกเลิกสัญญาให้ถือว่าสัญญานี้มีผลใช้บังคับต่อไปอีก </w:t>
      </w: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E70FBD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E70FBD">
        <w:rPr>
          <w:rFonts w:asciiTheme="majorBidi" w:hAnsiTheme="majorBidi"/>
          <w:sz w:val="30"/>
          <w:szCs w:val="30"/>
        </w:rPr>
        <w:t>90</w:t>
      </w:r>
      <w:r w:rsidRPr="00E70FBD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 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E70FBD">
        <w:rPr>
          <w:rFonts w:asciiTheme="majorBidi" w:hAnsiTheme="majorBidi"/>
          <w:sz w:val="30"/>
          <w:szCs w:val="30"/>
        </w:rPr>
        <w:t xml:space="preserve">30 </w:t>
      </w:r>
      <w:r w:rsidRPr="00E70FBD">
        <w:rPr>
          <w:rFonts w:asciiTheme="majorBidi" w:hAnsiTheme="majorBidi"/>
          <w:sz w:val="30"/>
          <w:szCs w:val="30"/>
          <w:cs/>
        </w:rPr>
        <w:t xml:space="preserve">วัน </w:t>
      </w:r>
      <w:r w:rsidRPr="00E70FBD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งานบัญชีและการเงิน งานทรัพยากรบุคคล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งาน</w:t>
      </w:r>
      <w:r w:rsidR="009D6DBB"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</w:rPr>
        <w:t xml:space="preserve">Wealth </w:t>
      </w:r>
      <w:r w:rsidR="00354296" w:rsidRPr="00E70FBD">
        <w:rPr>
          <w:rFonts w:asciiTheme="majorBidi" w:hAnsiTheme="majorBidi" w:cstheme="majorBidi"/>
          <w:sz w:val="30"/>
          <w:szCs w:val="30"/>
        </w:rPr>
        <w:t>Academy</w:t>
      </w:r>
      <w:r w:rsidRPr="00E70FBD">
        <w:rPr>
          <w:rFonts w:asciiTheme="majorBidi" w:hAnsiTheme="majorBidi" w:cstheme="majorBidi"/>
          <w:sz w:val="30"/>
          <w:szCs w:val="30"/>
        </w:rPr>
        <w:t xml:space="preserve"> (License)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งานตรวจสอบ งานกำกับและควบคุม งานเลขานุการ งานการตลาด งานประชาสัมพันธ์ งาน</w:t>
      </w:r>
      <w:r w:rsidR="00354296" w:rsidRPr="00E70FBD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บริการกลาง งานบริหารงานจัดซื้อ</w:t>
      </w:r>
      <w:r w:rsidR="00B52C00" w:rsidRPr="00E70FBD">
        <w:rPr>
          <w:rFonts w:asciiTheme="majorBidi" w:hAnsiTheme="majorBidi" w:cstheme="majorBidi"/>
          <w:sz w:val="30"/>
          <w:szCs w:val="30"/>
          <w:cs/>
        </w:rPr>
        <w:t>และงานจัดซื้อเทคโนโลยีสารสนเทศ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งานบริหาร</w:t>
      </w:r>
      <w:r w:rsidR="00D77A03" w:rsidRPr="00E70FBD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E70FBD">
        <w:rPr>
          <w:rFonts w:asciiTheme="majorBidi" w:hAnsiTheme="majorBidi" w:cstheme="majorBidi"/>
          <w:sz w:val="30"/>
          <w:szCs w:val="30"/>
          <w:cs/>
        </w:rPr>
        <w:t>อาคาร งานบริหารความปลอดภัยและรักษาความปลอดภัย งานเทคโนโลยี และงานกฎหมาย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บริษัทตกลงชำระค่าบริการเพื่อสนับสนุนธุรกิจตามปกติตามที่ระบุในสัญญา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252309FF" w14:textId="55DA4197" w:rsidR="00194CA6" w:rsidRDefault="00194CA6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C1BB01C" w14:textId="2C552862" w:rsidR="005B7D93" w:rsidRPr="00E70FBD" w:rsidRDefault="005B7D93" w:rsidP="005B7D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บริษัทได้ทำสัญญาแต่งตั้งที่ปรึกษาการลงทุนกับ</w:t>
      </w:r>
      <w:r w:rsidRPr="00E70FBD">
        <w:rPr>
          <w:rFonts w:asciiTheme="majorBidi" w:hAnsiTheme="majorBidi" w:hint="cs"/>
          <w:sz w:val="30"/>
          <w:szCs w:val="30"/>
          <w:cs/>
        </w:rPr>
        <w:t>บริษัท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เอสซีบี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เท</w:t>
      </w:r>
      <w:proofErr w:type="spellStart"/>
      <w:r w:rsidRPr="00E70FBD">
        <w:rPr>
          <w:rFonts w:asciiTheme="majorBidi" w:hAnsiTheme="majorBidi" w:hint="cs"/>
          <w:sz w:val="30"/>
          <w:szCs w:val="30"/>
          <w:cs/>
        </w:rPr>
        <w:t>็น</w:t>
      </w:r>
      <w:proofErr w:type="spellEnd"/>
      <w:r w:rsidRPr="00E70FBD">
        <w:rPr>
          <w:rFonts w:asciiTheme="majorBidi" w:hAnsiTheme="majorBidi" w:hint="cs"/>
          <w:sz w:val="30"/>
          <w:szCs w:val="30"/>
          <w:cs/>
        </w:rPr>
        <w:t>เอก</w:t>
      </w:r>
      <w:proofErr w:type="spellStart"/>
      <w:r w:rsidRPr="00E70FBD">
        <w:rPr>
          <w:rFonts w:asciiTheme="majorBidi" w:hAnsiTheme="majorBidi" w:hint="cs"/>
          <w:sz w:val="30"/>
          <w:szCs w:val="30"/>
          <w:cs/>
        </w:rPr>
        <w:t>ซ์</w:t>
      </w:r>
      <w:proofErr w:type="spellEnd"/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จำกัด</w:t>
      </w:r>
      <w:r w:rsidRPr="00E70FBD">
        <w:rPr>
          <w:rFonts w:asciiTheme="majorBidi" w:hAnsi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นี้จะ</w:t>
      </w:r>
      <w:r w:rsidRPr="00E70FBD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ใช้ต่อ</w:t>
      </w:r>
      <w:r w:rsidRPr="00E70FBD">
        <w:rPr>
          <w:rFonts w:asciiTheme="majorBidi" w:hAnsiTheme="majorBidi" w:cstheme="majorBidi"/>
          <w:sz w:val="30"/>
          <w:szCs w:val="30"/>
          <w:cs/>
        </w:rPr>
        <w:t>ไปจนกว่าจะมีการ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E70FBD">
        <w:rPr>
          <w:rFonts w:asciiTheme="majorBidi" w:hAnsiTheme="majorBidi" w:cstheme="majorBidi"/>
          <w:sz w:val="30"/>
          <w:szCs w:val="30"/>
          <w:cs/>
        </w:rPr>
        <w:t>เลิกสัญญา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ระหว่างกันเป็นลายลักษณ์อักษร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E70FBD">
        <w:rPr>
          <w:rFonts w:asciiTheme="majorBidi" w:hAnsiTheme="majorBidi"/>
          <w:sz w:val="30"/>
          <w:szCs w:val="30"/>
        </w:rPr>
        <w:t xml:space="preserve">30 </w:t>
      </w:r>
      <w:r w:rsidRPr="00E70FBD">
        <w:rPr>
          <w:rFonts w:asciiTheme="majorBidi" w:hAnsiTheme="majorBidi"/>
          <w:sz w:val="30"/>
          <w:szCs w:val="30"/>
          <w:cs/>
        </w:rPr>
        <w:t>วัน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Pr="00E70FBD">
        <w:rPr>
          <w:rFonts w:asciiTheme="majorBidi" w:hAnsiTheme="majorBidi" w:cstheme="majorBidi"/>
          <w:sz w:val="30"/>
          <w:szCs w:val="30"/>
          <w:cs/>
        </w:rPr>
        <w:t>เป็นรายครึ่งปีตามที่ระบุในสัญญา</w:t>
      </w:r>
    </w:p>
    <w:p w14:paraId="2B6C4343" w14:textId="735D30C3" w:rsidR="005B7D93" w:rsidRPr="00E70FBD" w:rsidRDefault="005B7D93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0B151" w14:textId="707F61A0" w:rsidR="005B7D93" w:rsidRPr="00E70FBD" w:rsidRDefault="005B7D93" w:rsidP="005B7D9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จากบริษัท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เอสซีบี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เท</w:t>
      </w:r>
      <w:proofErr w:type="spellStart"/>
      <w:r w:rsidRPr="00E70FBD">
        <w:rPr>
          <w:rFonts w:asciiTheme="majorBidi" w:hAnsiTheme="majorBidi" w:cstheme="majorBidi" w:hint="cs"/>
          <w:sz w:val="30"/>
          <w:szCs w:val="30"/>
          <w:cs/>
        </w:rPr>
        <w:t>็น</w:t>
      </w:r>
      <w:proofErr w:type="spellEnd"/>
      <w:r w:rsidRPr="00E70FBD">
        <w:rPr>
          <w:rFonts w:asciiTheme="majorBidi" w:hAnsiTheme="majorBidi" w:cstheme="majorBidi" w:hint="cs"/>
          <w:sz w:val="30"/>
          <w:szCs w:val="30"/>
          <w:cs/>
        </w:rPr>
        <w:t>เอก</w:t>
      </w:r>
      <w:proofErr w:type="spellStart"/>
      <w:r w:rsidRPr="00E70FBD">
        <w:rPr>
          <w:rFonts w:asciiTheme="majorBidi" w:hAnsiTheme="majorBidi" w:cstheme="majorBidi" w:hint="cs"/>
          <w:sz w:val="30"/>
          <w:szCs w:val="30"/>
          <w:cs/>
        </w:rPr>
        <w:t>ซ์</w:t>
      </w:r>
      <w:proofErr w:type="spellEnd"/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E70FBD">
        <w:rPr>
          <w:rFonts w:asciiTheme="majorBidi" w:hAnsiTheme="majorBidi" w:cstheme="majorBidi"/>
          <w:sz w:val="30"/>
          <w:szCs w:val="30"/>
        </w:rPr>
        <w:t xml:space="preserve">2564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31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70FBD">
        <w:rPr>
          <w:rFonts w:asciiTheme="majorBidi" w:hAnsiTheme="majorBidi" w:cstheme="majorBidi"/>
          <w:sz w:val="30"/>
          <w:szCs w:val="30"/>
        </w:rPr>
        <w:t xml:space="preserve">2564 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E70FBD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6C7F520E" w14:textId="77777777" w:rsidR="005B7D93" w:rsidRPr="00E70FBD" w:rsidRDefault="005B7D93" w:rsidP="00F873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101745" w14:textId="7CAC704F" w:rsidR="00F103A0" w:rsidRPr="00E70FBD" w:rsidRDefault="005B7D93" w:rsidP="003A413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E70FBD">
        <w:rPr>
          <w:rFonts w:asciiTheme="majorBidi" w:hAnsiTheme="majorBidi" w:hint="cs"/>
          <w:sz w:val="30"/>
          <w:szCs w:val="30"/>
          <w:cs/>
        </w:rPr>
        <w:t>บริษัท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ดิจิทัล เวนเจอร</w:t>
      </w:r>
      <w:proofErr w:type="spellStart"/>
      <w:r w:rsidRPr="00E70FBD">
        <w:rPr>
          <w:rFonts w:asciiTheme="majorBidi" w:hAnsiTheme="majorBidi" w:hint="cs"/>
          <w:sz w:val="30"/>
          <w:szCs w:val="30"/>
          <w:cs/>
        </w:rPr>
        <w:t>์ส</w:t>
      </w:r>
      <w:proofErr w:type="spellEnd"/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จำกัด</w:t>
      </w:r>
      <w:r w:rsidRPr="00E70FBD">
        <w:rPr>
          <w:rFonts w:asciiTheme="majorBidi" w:hAnsi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Pr="00E70FBD">
        <w:rPr>
          <w:rFonts w:asciiTheme="majorBidi" w:hAnsiTheme="majorBidi" w:cstheme="majorBidi"/>
          <w:sz w:val="30"/>
          <w:szCs w:val="30"/>
        </w:rPr>
        <w:t xml:space="preserve">1 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E70FBD">
        <w:rPr>
          <w:rFonts w:asciiTheme="majorBidi" w:hAnsiTheme="majorBidi" w:cstheme="majorBidi"/>
          <w:sz w:val="30"/>
          <w:szCs w:val="30"/>
        </w:rPr>
        <w:t xml:space="preserve">2564 </w:t>
      </w:r>
      <w:r w:rsidRPr="00E70FBD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536C" w:rsidRPr="00E70FBD">
        <w:rPr>
          <w:rFonts w:asciiTheme="majorBidi" w:hAnsiTheme="majorBidi" w:cstheme="majorBidi"/>
          <w:sz w:val="30"/>
          <w:szCs w:val="30"/>
        </w:rPr>
        <w:t xml:space="preserve">30 </w:t>
      </w:r>
      <w:r w:rsidR="0014536C" w:rsidRPr="00E70FB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4536C" w:rsidRPr="00E70FBD">
        <w:rPr>
          <w:rFonts w:asciiTheme="majorBidi" w:hAnsiTheme="majorBidi" w:cstheme="majorBidi"/>
          <w:sz w:val="30"/>
          <w:szCs w:val="30"/>
        </w:rPr>
        <w:t xml:space="preserve">2565 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E70FBD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7F52F992" w14:textId="77777777" w:rsidR="003A413C" w:rsidRPr="00F873D3" w:rsidRDefault="003A413C" w:rsidP="003A413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968A2FE" w14:textId="7E350BBC" w:rsidR="007D16B6" w:rsidRPr="00E70FBD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0FBD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447846" w:rsidRPr="00E70FBD">
        <w:rPr>
          <w:rFonts w:asciiTheme="majorBidi" w:hAnsiTheme="majorBidi" w:cstheme="majorBidi"/>
          <w:i/>
          <w:iCs/>
          <w:sz w:val="30"/>
          <w:szCs w:val="30"/>
          <w:cs/>
        </w:rPr>
        <w:t>บริการ</w:t>
      </w:r>
    </w:p>
    <w:p w14:paraId="1E41DB91" w14:textId="77777777" w:rsidR="007D16B6" w:rsidRPr="00E70FBD" w:rsidRDefault="007D16B6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115BA" w14:textId="1E050009" w:rsidR="007D16B6" w:rsidRPr="00E70FBD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บริษัทได้ทำสัญญ</w:t>
      </w:r>
      <w:r w:rsidR="00C16E1B" w:rsidRPr="00E70FBD">
        <w:rPr>
          <w:rFonts w:asciiTheme="majorBidi" w:hAnsiTheme="majorBidi" w:cstheme="majorBidi"/>
          <w:sz w:val="30"/>
          <w:szCs w:val="30"/>
          <w:cs/>
        </w:rPr>
        <w:t>า</w:t>
      </w:r>
      <w:r w:rsidRPr="00E70FBD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E70FBD">
        <w:rPr>
          <w:rFonts w:asciiTheme="majorBidi" w:hAnsiTheme="majorBidi" w:cstheme="majorBidi"/>
          <w:sz w:val="30"/>
          <w:szCs w:val="30"/>
          <w:cs/>
        </w:rPr>
        <w:t>หลาย</w:t>
      </w:r>
      <w:r w:rsidR="00C16E1B" w:rsidRPr="00E70FBD">
        <w:rPr>
          <w:rFonts w:asciiTheme="majorBidi" w:hAnsiTheme="majorBidi" w:cstheme="majorBidi"/>
          <w:sz w:val="30"/>
          <w:szCs w:val="30"/>
          <w:cs/>
        </w:rPr>
        <w:t>ฉบับ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E70FBD">
        <w:rPr>
          <w:rFonts w:asciiTheme="majorBidi" w:hAnsiTheme="majorBidi" w:cstheme="majorBidi"/>
          <w:sz w:val="30"/>
          <w:szCs w:val="30"/>
        </w:rPr>
        <w:t>3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E70FBD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D77A03" w:rsidRPr="00E70FBD">
        <w:rPr>
          <w:rFonts w:asciiTheme="majorBidi" w:hAnsiTheme="majorBidi"/>
          <w:sz w:val="30"/>
          <w:szCs w:val="30"/>
        </w:rPr>
        <w:t xml:space="preserve">60 </w:t>
      </w:r>
      <w:r w:rsidR="00D77A03" w:rsidRPr="00E70FBD">
        <w:rPr>
          <w:rFonts w:asciiTheme="majorBidi" w:hAnsiTheme="majorBidi"/>
          <w:sz w:val="30"/>
          <w:szCs w:val="30"/>
          <w:cs/>
        </w:rPr>
        <w:t>วัน</w:t>
      </w:r>
      <w:r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D93" w:rsidRPr="00E70FBD">
        <w:rPr>
          <w:rFonts w:asciiTheme="majorBidi" w:hAnsiTheme="majorBidi" w:cstheme="majorBidi" w:hint="cs"/>
          <w:sz w:val="30"/>
          <w:szCs w:val="30"/>
          <w:cs/>
        </w:rPr>
        <w:t>บริษัทตกลงชำระ</w:t>
      </w:r>
      <w:r w:rsidRPr="00E70FBD">
        <w:rPr>
          <w:rFonts w:asciiTheme="majorBidi" w:hAnsiTheme="majorBidi" w:cstheme="majorBidi"/>
          <w:sz w:val="30"/>
          <w:szCs w:val="30"/>
          <w:cs/>
        </w:rPr>
        <w:t>ค่าบริการ</w:t>
      </w:r>
      <w:r w:rsidR="005F289F" w:rsidRPr="00E70FBD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E70FBD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2036D6BA" w14:textId="77777777" w:rsidR="00257F99" w:rsidRPr="00E70FBD" w:rsidRDefault="00257F99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665DAB" w14:textId="45E6B469" w:rsidR="00C16E1B" w:rsidRPr="00E70FBD" w:rsidRDefault="00C16E1B" w:rsidP="00C16E1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5" w:name="_Hlk109724543"/>
      <w:r w:rsidRPr="00E70F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bookmarkEnd w:id="55"/>
    <w:p w14:paraId="37241747" w14:textId="77777777" w:rsidR="00C16E1B" w:rsidRPr="00E70FBD" w:rsidRDefault="00C16E1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8733F7" w:rsidRPr="00E70FBD" w14:paraId="175B756B" w14:textId="77777777" w:rsidTr="0056209C">
        <w:trPr>
          <w:trHeight w:val="274"/>
        </w:trPr>
        <w:tc>
          <w:tcPr>
            <w:tcW w:w="6300" w:type="dxa"/>
          </w:tcPr>
          <w:p w14:paraId="2BDAE390" w14:textId="77777777" w:rsidR="008733F7" w:rsidRPr="00E70FBD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58D665" w14:textId="787BF258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6259450" w14:textId="77777777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AB7C709" w14:textId="460D0E7B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733F7" w:rsidRPr="00E70FBD" w14:paraId="61BA02F6" w14:textId="77777777" w:rsidTr="0056209C">
        <w:trPr>
          <w:trHeight w:val="274"/>
        </w:trPr>
        <w:tc>
          <w:tcPr>
            <w:tcW w:w="6300" w:type="dxa"/>
          </w:tcPr>
          <w:p w14:paraId="0D5B3B27" w14:textId="77777777" w:rsidR="008733F7" w:rsidRPr="00E70FBD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F91038" w14:textId="0B5D3301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0F0385F" w14:textId="77777777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AF4A15" w14:textId="1F99E181" w:rsidR="008733F7" w:rsidRPr="00E70FBD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8733F7" w:rsidRPr="00E70FBD" w14:paraId="2F1C6D95" w14:textId="77777777" w:rsidTr="0056209C">
        <w:trPr>
          <w:trHeight w:val="274"/>
        </w:trPr>
        <w:tc>
          <w:tcPr>
            <w:tcW w:w="6300" w:type="dxa"/>
          </w:tcPr>
          <w:p w14:paraId="38107075" w14:textId="77777777" w:rsidR="008733F7" w:rsidRPr="00E70FBD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9B71137" w14:textId="77777777" w:rsidR="008733F7" w:rsidRPr="00E70FBD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E70FB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733F7" w:rsidRPr="00E70FBD" w14:paraId="1D655A49" w14:textId="77777777" w:rsidTr="0056209C">
        <w:trPr>
          <w:trHeight w:val="274"/>
        </w:trPr>
        <w:tc>
          <w:tcPr>
            <w:tcW w:w="6300" w:type="dxa"/>
          </w:tcPr>
          <w:p w14:paraId="70A4B79B" w14:textId="12CB125A" w:rsidR="008733F7" w:rsidRPr="00E70FBD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</w:t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7A24A446" w14:textId="77777777" w:rsidR="008733F7" w:rsidRPr="00E70FBD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8733F7" w:rsidRPr="00E70FBD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584D3" w14:textId="77777777" w:rsidR="008733F7" w:rsidRPr="00E70FBD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9B2DDD" w:rsidRPr="00E70FBD" w14:paraId="12806B64" w14:textId="77777777" w:rsidTr="0056209C">
        <w:trPr>
          <w:trHeight w:val="274"/>
        </w:trPr>
        <w:tc>
          <w:tcPr>
            <w:tcW w:w="6300" w:type="dxa"/>
          </w:tcPr>
          <w:p w14:paraId="54456EDF" w14:textId="77777777" w:rsidR="009B2DDD" w:rsidRPr="00E70FBD" w:rsidRDefault="009B2DDD" w:rsidP="009B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6BB3E60" w14:textId="075F9FA2" w:rsidR="009B2DDD" w:rsidRPr="00E70FBD" w:rsidRDefault="000B0CCB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10,982</w:t>
            </w:r>
            <w:r w:rsidR="009B2DDD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54A8CA" w14:textId="77777777" w:rsidR="009B2DDD" w:rsidRPr="00E70FBD" w:rsidRDefault="009B2DDD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DC24E6" w14:textId="04D79576" w:rsidR="009B2DDD" w:rsidRPr="00E70FBD" w:rsidRDefault="009B2DDD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</w:tr>
      <w:tr w:rsidR="009B2DDD" w:rsidRPr="00E70FBD" w14:paraId="784AE805" w14:textId="77777777" w:rsidTr="0056209C">
        <w:trPr>
          <w:trHeight w:val="274"/>
        </w:trPr>
        <w:tc>
          <w:tcPr>
            <w:tcW w:w="6300" w:type="dxa"/>
          </w:tcPr>
          <w:p w14:paraId="63A49B04" w14:textId="77777777" w:rsidR="009B2DDD" w:rsidRPr="00E70FBD" w:rsidRDefault="009B2DDD" w:rsidP="009B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DBD16E" w14:textId="02D67FD5" w:rsidR="009B2DDD" w:rsidRPr="00E70FBD" w:rsidRDefault="000B0CCB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20,025</w:t>
            </w:r>
            <w:r w:rsidR="009B2DDD"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7FE2ECB" w14:textId="77777777" w:rsidR="009B2DDD" w:rsidRPr="00E70FBD" w:rsidRDefault="009B2DDD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5606AD" w14:textId="17CF65D6" w:rsidR="009B2DDD" w:rsidRPr="00E70FBD" w:rsidRDefault="009B2DDD" w:rsidP="009B2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8733F7" w:rsidRPr="009D12D7" w14:paraId="6C224AD8" w14:textId="77777777" w:rsidTr="0056209C">
        <w:trPr>
          <w:trHeight w:val="274"/>
        </w:trPr>
        <w:tc>
          <w:tcPr>
            <w:tcW w:w="6300" w:type="dxa"/>
          </w:tcPr>
          <w:p w14:paraId="6CB40B77" w14:textId="77777777" w:rsidR="008733F7" w:rsidRPr="00E70FBD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28B39D" w14:textId="78024264" w:rsidR="008733F7" w:rsidRPr="00E70FBD" w:rsidRDefault="000B0CCB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/>
                <w:b/>
                <w:bCs/>
                <w:sz w:val="30"/>
                <w:szCs w:val="30"/>
              </w:rPr>
              <w:t>31,007</w:t>
            </w:r>
          </w:p>
        </w:tc>
        <w:tc>
          <w:tcPr>
            <w:tcW w:w="270" w:type="dxa"/>
          </w:tcPr>
          <w:p w14:paraId="7E7F70B6" w14:textId="77777777" w:rsidR="008733F7" w:rsidRPr="00E70FBD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13FEC8" w14:textId="49AD97A3" w:rsidR="008733F7" w:rsidRPr="009D12D7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5,802</w:t>
            </w:r>
          </w:p>
        </w:tc>
      </w:tr>
    </w:tbl>
    <w:p w14:paraId="268952F2" w14:textId="4326B458" w:rsidR="00194CA6" w:rsidRDefault="00194CA6" w:rsidP="005B7D9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6" w:name="_Hlk65053378"/>
      <w:bookmarkStart w:id="57" w:name="_Hlk77673706"/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E4D661" w14:textId="59690F1E" w:rsidR="007D16B6" w:rsidRPr="00F873D3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73D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6701409F" w14:textId="77777777" w:rsidR="007D16B6" w:rsidRPr="00F873D3" w:rsidRDefault="007D16B6" w:rsidP="00F873D3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0BAA38" w14:textId="11DFD006" w:rsidR="002A6A83" w:rsidRPr="009D12D7" w:rsidRDefault="007D16B6" w:rsidP="003B6A4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12D7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 w:rsidRPr="009D12D7">
        <w:rPr>
          <w:rFonts w:ascii="Angsana New" w:hAnsi="Angsana New"/>
          <w:sz w:val="30"/>
          <w:szCs w:val="30"/>
          <w:cs/>
        </w:rPr>
        <w:br/>
      </w:r>
      <w:r w:rsidRPr="009D12D7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การจัดการภายในและสอบทานโดยผู้มีอำนาจตัดสินใจสูงสุดด้านการดำเนินงานของบริษัท</w:t>
      </w:r>
    </w:p>
    <w:bookmarkEnd w:id="56"/>
    <w:p w14:paraId="6AC3E83E" w14:textId="523C3B43" w:rsidR="00F103A0" w:rsidRPr="00F873D3" w:rsidRDefault="00F103A0" w:rsidP="00F873D3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8733F7" w:rsidRPr="00CF7ED9" w14:paraId="7C981DF0" w14:textId="77777777" w:rsidTr="00D3129B">
        <w:trPr>
          <w:cantSplit/>
          <w:trHeight w:val="274"/>
          <w:tblHeader/>
        </w:trPr>
        <w:tc>
          <w:tcPr>
            <w:tcW w:w="2517" w:type="dxa"/>
            <w:shd w:val="clear" w:color="auto" w:fill="auto"/>
            <w:vAlign w:val="bottom"/>
          </w:tcPr>
          <w:p w14:paraId="623093E3" w14:textId="6CE365C3" w:rsidR="008733F7" w:rsidRPr="0085608E" w:rsidRDefault="008733F7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6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0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งวดหกเดือนสิ้นสุดวันที่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95" w:type="dxa"/>
            <w:gridSpan w:val="5"/>
            <w:shd w:val="clear" w:color="auto" w:fill="auto"/>
            <w:vAlign w:val="bottom"/>
          </w:tcPr>
          <w:p w14:paraId="7CA65410" w14:textId="27A0C2B9" w:rsidR="008733F7" w:rsidRPr="0085608E" w:rsidRDefault="008733F7" w:rsidP="00D3129B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3D989" w14:textId="77777777" w:rsidR="008733F7" w:rsidRPr="0085608E" w:rsidRDefault="008733F7" w:rsidP="00D3129B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6"/>
            <w:shd w:val="clear" w:color="auto" w:fill="auto"/>
            <w:vAlign w:val="bottom"/>
          </w:tcPr>
          <w:p w14:paraId="0CED09A8" w14:textId="074DA9F7" w:rsidR="008733F7" w:rsidRPr="0085608E" w:rsidRDefault="008733F7" w:rsidP="00D3129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4</w:t>
            </w:r>
          </w:p>
        </w:tc>
      </w:tr>
      <w:tr w:rsidR="008733F7" w:rsidRPr="00CF7ED9" w14:paraId="76112DCC" w14:textId="77777777" w:rsidTr="00D3129B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72C16AF5" w14:textId="77777777" w:rsidR="008733F7" w:rsidRPr="0085608E" w:rsidRDefault="008733F7" w:rsidP="00D3129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313311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5780C29B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01B68D54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358865D" w14:textId="77777777" w:rsidR="008733F7" w:rsidRPr="0085608E" w:rsidRDefault="008733F7" w:rsidP="00D3129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06277622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EBA063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74CBFC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24A1A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1B331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644048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F00F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35C04A7D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F66B7D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86583B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F37D4A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A6005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25503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63E452F1" w14:textId="77777777" w:rsidR="008733F7" w:rsidRPr="0085608E" w:rsidRDefault="008733F7" w:rsidP="00D3129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94ED552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705A8899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5C373F4E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  <w:shd w:val="clear" w:color="auto" w:fill="auto"/>
          </w:tcPr>
          <w:p w14:paraId="4E847890" w14:textId="77777777" w:rsidR="008733F7" w:rsidRPr="0085608E" w:rsidRDefault="008733F7" w:rsidP="00D3129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B12155D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CA5D97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75244C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FE6B85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FCD71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29591F" w14:textId="77777777" w:rsidR="008733F7" w:rsidRPr="0085608E" w:rsidRDefault="008733F7" w:rsidP="00D3129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CB17D" w14:textId="77777777" w:rsidR="008733F7" w:rsidRPr="0085608E" w:rsidRDefault="008733F7" w:rsidP="00D3129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A41B6DD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33F7" w:rsidRPr="00CF7ED9" w14:paraId="4C646A0A" w14:textId="77777777" w:rsidTr="00D3129B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0C16F26F" w14:textId="77777777" w:rsidR="008733F7" w:rsidRPr="0085608E" w:rsidRDefault="008733F7" w:rsidP="00D3129B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6786" w:type="dxa"/>
            <w:gridSpan w:val="11"/>
            <w:shd w:val="clear" w:color="auto" w:fill="auto"/>
          </w:tcPr>
          <w:p w14:paraId="675F4199" w14:textId="77777777" w:rsidR="008733F7" w:rsidRPr="0085608E" w:rsidRDefault="008733F7" w:rsidP="00D312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0003" w:rsidRPr="00CF7ED9" w14:paraId="08CA95A0" w14:textId="77777777" w:rsidTr="00C74426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4344EB35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</w:tcPr>
          <w:p w14:paraId="46002778" w14:textId="4D3081A4" w:rsidR="00580003" w:rsidRPr="0085608E" w:rsidRDefault="00266D6C" w:rsidP="005800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978,177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EF710EC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3750D78C" w14:textId="5F1A2984" w:rsidR="00580003" w:rsidRPr="0085608E" w:rsidRDefault="00266D6C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946,430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69D6F9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E68E260" w14:textId="416DA8EA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1,924,607</w:t>
            </w:r>
          </w:p>
        </w:tc>
        <w:tc>
          <w:tcPr>
            <w:tcW w:w="180" w:type="dxa"/>
            <w:shd w:val="clear" w:color="auto" w:fill="auto"/>
          </w:tcPr>
          <w:p w14:paraId="18C16780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EAC5F42" w14:textId="3CFFCF7A" w:rsidR="00580003" w:rsidRPr="0085608E" w:rsidRDefault="00580003" w:rsidP="005800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0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1,344,559</w:t>
            </w:r>
            <w:r w:rsidRPr="00AA6058" w:rsidDel="00C557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CF44F0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B947C7C" w14:textId="45E9F9C4" w:rsidR="00580003" w:rsidRPr="0085608E" w:rsidRDefault="00580003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4169E">
              <w:rPr>
                <w:rFonts w:asciiTheme="majorBidi" w:hAnsiTheme="majorBidi" w:cstheme="majorBidi"/>
                <w:sz w:val="28"/>
                <w:szCs w:val="28"/>
              </w:rPr>
              <w:t>688,320</w:t>
            </w:r>
            <w:r w:rsidRPr="0094169E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87DF5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B8502D6" w14:textId="255399F5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55BAF">
              <w:rPr>
                <w:rFonts w:asciiTheme="majorBidi" w:hAnsiTheme="majorBidi" w:cstheme="majorBidi"/>
                <w:sz w:val="28"/>
                <w:szCs w:val="28"/>
              </w:rPr>
              <w:t>2,032,879</w:t>
            </w:r>
            <w:r w:rsidRPr="00C55BA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003" w:rsidRPr="00CF7ED9" w14:paraId="2CE9F774" w14:textId="77777777" w:rsidTr="00C74426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5EDAD258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C47528" w14:textId="326617D1" w:rsidR="00580003" w:rsidRPr="0085608E" w:rsidRDefault="00266D6C" w:rsidP="0058000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(252,093)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ACF2453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47B13EBF" w14:textId="79DAECEB" w:rsidR="00580003" w:rsidRPr="0085608E" w:rsidRDefault="00266D6C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(536,040)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100DF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84B62E7" w14:textId="1FBE4147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(788,133)</w:t>
            </w:r>
          </w:p>
        </w:tc>
        <w:tc>
          <w:tcPr>
            <w:tcW w:w="180" w:type="dxa"/>
            <w:shd w:val="clear" w:color="auto" w:fill="auto"/>
          </w:tcPr>
          <w:p w14:paraId="4F1DDD02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7B46C32" w14:textId="0083768E" w:rsidR="00580003" w:rsidRPr="0085608E" w:rsidRDefault="00580003" w:rsidP="005800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(280,562)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A7852A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8AC95A5" w14:textId="03075515" w:rsidR="00580003" w:rsidRPr="0085608E" w:rsidRDefault="00580003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(343,366)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F5984E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BE0DF78" w14:textId="7EA579D3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(623,928)</w:t>
            </w:r>
          </w:p>
        </w:tc>
      </w:tr>
      <w:tr w:rsidR="00580003" w:rsidRPr="00CF7ED9" w14:paraId="121FBA48" w14:textId="77777777" w:rsidTr="00C74426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26C6F688" w14:textId="77777777" w:rsidR="00580003" w:rsidRPr="0085608E" w:rsidRDefault="00580003" w:rsidP="0058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C8DA2" w14:textId="7B210B0E" w:rsidR="00580003" w:rsidRPr="0085608E" w:rsidRDefault="00266D6C" w:rsidP="005800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726,084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3024B9B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B4549" w14:textId="2E82CA61" w:rsidR="00580003" w:rsidRPr="0085608E" w:rsidRDefault="00266D6C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DE268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35DF0" w14:textId="18B47251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1,136,474</w:t>
            </w:r>
          </w:p>
        </w:tc>
        <w:tc>
          <w:tcPr>
            <w:tcW w:w="180" w:type="dxa"/>
            <w:shd w:val="clear" w:color="auto" w:fill="auto"/>
          </w:tcPr>
          <w:p w14:paraId="0FD795D5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BD775" w14:textId="7C235E33" w:rsidR="00580003" w:rsidRPr="0085608E" w:rsidRDefault="00580003" w:rsidP="0058000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53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1,063,997</w:t>
            </w:r>
            <w:r w:rsidRPr="0084533F" w:rsidDel="00C557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A57D7E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C2A62" w14:textId="382859E3" w:rsidR="00580003" w:rsidRPr="0085608E" w:rsidRDefault="00580003" w:rsidP="0058000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3556F">
              <w:rPr>
                <w:rFonts w:asciiTheme="majorBidi" w:hAnsiTheme="majorBidi" w:cstheme="majorBidi"/>
                <w:sz w:val="28"/>
                <w:szCs w:val="28"/>
              </w:rPr>
              <w:t>344,954</w:t>
            </w:r>
            <w:r w:rsidRPr="0023556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2C2C0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0EB9" w14:textId="355CACB4" w:rsidR="00580003" w:rsidRPr="0085608E" w:rsidRDefault="00580003" w:rsidP="00580003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B660F">
              <w:rPr>
                <w:rFonts w:asciiTheme="majorBidi" w:hAnsiTheme="majorBidi" w:cstheme="majorBidi"/>
                <w:sz w:val="28"/>
                <w:szCs w:val="28"/>
              </w:rPr>
              <w:t>1,408,951</w:t>
            </w:r>
            <w:r w:rsidRPr="00FB660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003" w:rsidRPr="002477B2" w14:paraId="4F96112B" w14:textId="77777777" w:rsidTr="00D3129B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663A255C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B82604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3697615D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87EF490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938F6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A8B30D9" w14:textId="119F5C37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65,600</w:t>
            </w:r>
          </w:p>
        </w:tc>
        <w:tc>
          <w:tcPr>
            <w:tcW w:w="180" w:type="dxa"/>
            <w:shd w:val="clear" w:color="auto" w:fill="auto"/>
          </w:tcPr>
          <w:p w14:paraId="78DDDBDB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485764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C4D9AD3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8398877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3501B7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68FA413" w14:textId="048D73E8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34,961</w:t>
            </w:r>
          </w:p>
        </w:tc>
      </w:tr>
      <w:tr w:rsidR="00580003" w:rsidRPr="00CF7ED9" w14:paraId="6BA6884C" w14:textId="77777777" w:rsidTr="00D3129B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4B1D752A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49E3B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BD70C55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1400FCFC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61CCD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0BBA25C" w14:textId="10032359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(580,104)</w:t>
            </w:r>
          </w:p>
        </w:tc>
        <w:tc>
          <w:tcPr>
            <w:tcW w:w="180" w:type="dxa"/>
            <w:shd w:val="clear" w:color="auto" w:fill="auto"/>
          </w:tcPr>
          <w:p w14:paraId="6950A4F8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5D5C08B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4487768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B197B43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9AB92B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9BE7BF8" w14:textId="539E3A71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(518,126)</w:t>
            </w:r>
          </w:p>
        </w:tc>
      </w:tr>
      <w:tr w:rsidR="00580003" w:rsidRPr="00CF7ED9" w14:paraId="639B1563" w14:textId="77777777" w:rsidTr="00D3129B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6EC7B614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A121CF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69B0ED8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059525B3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D40477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71BC2B29" w14:textId="2D7F54C6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(123,230)</w:t>
            </w:r>
          </w:p>
        </w:tc>
        <w:tc>
          <w:tcPr>
            <w:tcW w:w="180" w:type="dxa"/>
            <w:shd w:val="clear" w:color="auto" w:fill="auto"/>
          </w:tcPr>
          <w:p w14:paraId="5AD0AD3E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2930C5A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4D9098" w14:textId="77777777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70B0DE06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27EF8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2E0DD46D" w14:textId="21C08BD8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(182,953)</w:t>
            </w:r>
          </w:p>
        </w:tc>
      </w:tr>
      <w:tr w:rsidR="00580003" w:rsidRPr="00CF7ED9" w14:paraId="52FAE97B" w14:textId="77777777" w:rsidTr="00D3129B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4F907538" w14:textId="77777777" w:rsidR="00580003" w:rsidRPr="0085608E" w:rsidRDefault="00580003" w:rsidP="00580003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DC1A7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32B1B7B" w14:textId="77777777" w:rsidR="00580003" w:rsidRPr="0085608E" w:rsidRDefault="00580003" w:rsidP="00580003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27CA023F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C4E616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B9124" w14:textId="6AADF818" w:rsidR="00580003" w:rsidRPr="0085608E" w:rsidRDefault="00266D6C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498,740</w:t>
            </w:r>
          </w:p>
        </w:tc>
        <w:tc>
          <w:tcPr>
            <w:tcW w:w="180" w:type="dxa"/>
            <w:shd w:val="clear" w:color="auto" w:fill="auto"/>
          </w:tcPr>
          <w:p w14:paraId="05BBDFEF" w14:textId="77777777" w:rsidR="00580003" w:rsidRPr="0085608E" w:rsidRDefault="00580003" w:rsidP="00580003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38A7CBD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E018E1" w14:textId="77777777" w:rsidR="00580003" w:rsidRPr="0085608E" w:rsidRDefault="00580003" w:rsidP="00580003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A274EC0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4DB84" w14:textId="77777777" w:rsidR="00580003" w:rsidRPr="0085608E" w:rsidRDefault="00580003" w:rsidP="00580003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62088" w14:textId="080D5824" w:rsidR="00580003" w:rsidRPr="0085608E" w:rsidRDefault="00580003" w:rsidP="00580003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742,833</w:t>
            </w:r>
          </w:p>
        </w:tc>
      </w:tr>
    </w:tbl>
    <w:p w14:paraId="607C9B27" w14:textId="77777777" w:rsidR="002B106E" w:rsidRPr="00F873D3" w:rsidRDefault="002B106E" w:rsidP="00F873D3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p w14:paraId="27AB8977" w14:textId="67DB3B3E" w:rsidR="007D16B6" w:rsidRPr="00CF7ED9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77777777" w:rsidR="007D16B6" w:rsidRPr="00F873D3" w:rsidRDefault="007D16B6" w:rsidP="00F873D3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p w14:paraId="03AF4BF7" w14:textId="5524FCC4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701BF0D" w14:textId="47408F34" w:rsidR="00194CA6" w:rsidRDefault="00194CA6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bookmarkEnd w:id="57"/>
    <w:p w14:paraId="4FF3ED17" w14:textId="2F1F4F3A" w:rsidR="00EE298A" w:rsidRPr="00330EA9" w:rsidRDefault="0AA0F885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33AB2AAA" w14:textId="55D32897" w:rsidR="00CB6E0E" w:rsidRPr="00A217FC" w:rsidRDefault="00CB6E0E" w:rsidP="00A217FC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9"/>
        <w:gridCol w:w="269"/>
        <w:gridCol w:w="1439"/>
        <w:gridCol w:w="269"/>
        <w:gridCol w:w="1441"/>
      </w:tblGrid>
      <w:tr w:rsidR="008733F7" w:rsidRPr="00F7446E" w14:paraId="6C6E94A1" w14:textId="77777777" w:rsidTr="0085608E">
        <w:trPr>
          <w:trHeight w:val="69"/>
        </w:trPr>
        <w:tc>
          <w:tcPr>
            <w:tcW w:w="4589" w:type="dxa"/>
            <w:vAlign w:val="bottom"/>
          </w:tcPr>
          <w:p w14:paraId="1842ABCD" w14:textId="77777777" w:rsidR="008733F7" w:rsidRPr="00F7446E" w:rsidRDefault="008733F7" w:rsidP="008733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0C58CD2" w14:textId="7777777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5B83AB7" w14:textId="7777777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7B163EF" w14:textId="2E879EEF" w:rsidR="008733F7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7B539F69" w14:textId="7777777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52178C4F" w14:textId="23E8F41E" w:rsidR="008733F7" w:rsidRPr="001F0E13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733F7" w:rsidRPr="00F7446E" w14:paraId="5CC5D1EC" w14:textId="77777777" w:rsidTr="0085608E">
        <w:trPr>
          <w:trHeight w:val="69"/>
        </w:trPr>
        <w:tc>
          <w:tcPr>
            <w:tcW w:w="4589" w:type="dxa"/>
            <w:vAlign w:val="bottom"/>
          </w:tcPr>
          <w:p w14:paraId="3BA04D41" w14:textId="77777777" w:rsidR="008733F7" w:rsidRPr="00F7446E" w:rsidRDefault="008733F7" w:rsidP="008733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C08E6F" w14:textId="31EA1848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924E74D" w14:textId="7777777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7CA70E7" w14:textId="3B2A8C02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C5A3864" w14:textId="7777777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6C323270" w14:textId="342EC7E7" w:rsidR="008733F7" w:rsidRPr="00F7446E" w:rsidRDefault="008733F7" w:rsidP="008733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8733F7" w:rsidRPr="00F7446E" w14:paraId="30D5FA91" w14:textId="77777777" w:rsidTr="0085608E">
        <w:trPr>
          <w:trHeight w:val="407"/>
        </w:trPr>
        <w:tc>
          <w:tcPr>
            <w:tcW w:w="4589" w:type="dxa"/>
          </w:tcPr>
          <w:p w14:paraId="2C131F7B" w14:textId="77777777" w:rsidR="008733F7" w:rsidRPr="00F7446E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4AB75DE" w14:textId="77777777" w:rsidR="008733F7" w:rsidRPr="00F7446E" w:rsidDel="00D17042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D5AAB9" w14:textId="77777777" w:rsidR="008733F7" w:rsidRPr="00F7446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shd w:val="clear" w:color="auto" w:fill="auto"/>
          </w:tcPr>
          <w:p w14:paraId="50037CC2" w14:textId="77777777" w:rsidR="008733F7" w:rsidRPr="00F7446E" w:rsidRDefault="008733F7" w:rsidP="008733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3F7" w:rsidRPr="004930EF" w14:paraId="570D6F26" w14:textId="77777777" w:rsidTr="0085608E">
        <w:trPr>
          <w:trHeight w:val="421"/>
        </w:trPr>
        <w:tc>
          <w:tcPr>
            <w:tcW w:w="4589" w:type="dxa"/>
          </w:tcPr>
          <w:p w14:paraId="1BFA4938" w14:textId="4CD827F7" w:rsidR="008733F7" w:rsidRPr="00F7446E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6BD7BA30" w14:textId="77777777" w:rsidR="008733F7" w:rsidRPr="00F7446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0EC344" w14:textId="77777777" w:rsidR="008733F7" w:rsidRPr="00F7446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2765DD0C" w14:textId="77777777" w:rsidR="008733F7" w:rsidRPr="00F7446E" w:rsidRDefault="008733F7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DDEAEE" w14:textId="77777777" w:rsidR="008733F7" w:rsidRPr="00F7446E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218A7093" w14:textId="0C508C2E" w:rsidR="008733F7" w:rsidRPr="004930EF" w:rsidRDefault="008733F7" w:rsidP="008733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7D76" w:rsidRPr="004930EF" w14:paraId="5205C15A" w14:textId="77777777" w:rsidTr="008D7030">
        <w:trPr>
          <w:trHeight w:val="407"/>
        </w:trPr>
        <w:tc>
          <w:tcPr>
            <w:tcW w:w="4589" w:type="dxa"/>
          </w:tcPr>
          <w:p w14:paraId="396DE40A" w14:textId="6495BFDB" w:rsidR="00487D76" w:rsidRPr="00F7446E" w:rsidRDefault="00487D76" w:rsidP="0048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69" w:type="dxa"/>
            <w:vAlign w:val="bottom"/>
          </w:tcPr>
          <w:p w14:paraId="47D2284D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0F58D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B90B6B" w14:textId="34E491A7" w:rsidR="00487D76" w:rsidRPr="00487D76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7D76">
              <w:rPr>
                <w:rFonts w:asciiTheme="majorBidi" w:hAnsiTheme="majorBidi" w:cstheme="majorBidi"/>
                <w:sz w:val="30"/>
                <w:szCs w:val="30"/>
              </w:rPr>
              <w:t xml:space="preserve"> 35,821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808F9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4D7D1119" w14:textId="01EFCBD9" w:rsidR="00487D76" w:rsidRPr="001C48F7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487D76" w:rsidRPr="004930EF" w14:paraId="3F0D59A9" w14:textId="77777777" w:rsidTr="008D7030">
        <w:trPr>
          <w:trHeight w:val="407"/>
        </w:trPr>
        <w:tc>
          <w:tcPr>
            <w:tcW w:w="4589" w:type="dxa"/>
          </w:tcPr>
          <w:p w14:paraId="41D7684C" w14:textId="4F17BDC6" w:rsidR="00487D76" w:rsidRPr="00F7446E" w:rsidRDefault="00487D76" w:rsidP="0048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vAlign w:val="bottom"/>
          </w:tcPr>
          <w:p w14:paraId="7FC8F3D6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3F5CD7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8D986F0" w14:textId="4C38F477" w:rsidR="00487D76" w:rsidRPr="009D12D7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7D76">
              <w:rPr>
                <w:rFonts w:asciiTheme="majorBidi" w:hAnsiTheme="majorBidi" w:cstheme="majorBidi"/>
                <w:sz w:val="30"/>
                <w:szCs w:val="30"/>
              </w:rPr>
              <w:t xml:space="preserve"> 86</w:t>
            </w:r>
            <w:r w:rsidR="006671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487D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1A6F11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23BCC2" w14:textId="3673C6EC" w:rsidR="00487D76" w:rsidRPr="004930EF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</w:tr>
      <w:tr w:rsidR="00487D76" w:rsidRPr="004930EF" w14:paraId="43681092" w14:textId="77777777" w:rsidTr="008D7030">
        <w:trPr>
          <w:trHeight w:val="407"/>
        </w:trPr>
        <w:tc>
          <w:tcPr>
            <w:tcW w:w="4589" w:type="dxa"/>
          </w:tcPr>
          <w:p w14:paraId="7E35738B" w14:textId="6A98A37B" w:rsidR="00487D76" w:rsidRPr="00F7446E" w:rsidRDefault="00487D76" w:rsidP="0048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639EA2D1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D90790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3FEC6" w14:textId="0889753C" w:rsidR="00487D76" w:rsidRPr="00487D76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D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36,689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51B525" w14:textId="77777777" w:rsidR="00487D76" w:rsidRPr="00F7446E" w:rsidRDefault="00487D76" w:rsidP="00487D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EFD4B" w14:textId="17A32D0D" w:rsidR="00487D76" w:rsidRPr="0085608E" w:rsidRDefault="00487D76" w:rsidP="00487D76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</w:tbl>
    <w:p w14:paraId="17AE26E9" w14:textId="77777777" w:rsidR="008D7030" w:rsidRPr="0085608E" w:rsidRDefault="008D7030" w:rsidP="0085608E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p w14:paraId="08CF7606" w14:textId="68CD7E15" w:rsidR="00445C5F" w:rsidRPr="00E70FBD" w:rsidRDefault="002A6A83" w:rsidP="00445C5F">
      <w:pPr>
        <w:ind w:left="540" w:right="-18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ณ วันที่</w:t>
      </w:r>
      <w:r w:rsidR="003C5D0F">
        <w:rPr>
          <w:rFonts w:asciiTheme="majorBidi" w:hAnsiTheme="majorBidi" w:hint="cs"/>
          <w:sz w:val="30"/>
          <w:szCs w:val="30"/>
          <w:cs/>
        </w:rPr>
        <w:t xml:space="preserve"> </w:t>
      </w:r>
      <w:r w:rsidR="003C5D0F">
        <w:rPr>
          <w:rFonts w:asciiTheme="majorBidi" w:hAnsiTheme="majorBidi"/>
          <w:sz w:val="30"/>
          <w:szCs w:val="30"/>
          <w:lang w:val="en-GB"/>
        </w:rPr>
        <w:t xml:space="preserve">30 </w:t>
      </w:r>
      <w:r w:rsidR="003C5D0F">
        <w:rPr>
          <w:rFonts w:asciiTheme="majorBidi" w:hAnsiTheme="majorBidi" w:hint="cs"/>
          <w:sz w:val="30"/>
          <w:szCs w:val="30"/>
          <w:cs/>
        </w:rPr>
        <w:t>มิถุนายน</w:t>
      </w:r>
      <w:r w:rsidR="00445C5F" w:rsidRPr="00452B31">
        <w:rPr>
          <w:rFonts w:asciiTheme="majorBidi" w:hAnsiTheme="majorBidi"/>
          <w:sz w:val="30"/>
          <w:szCs w:val="30"/>
          <w:cs/>
        </w:rPr>
        <w:t xml:space="preserve"> </w:t>
      </w:r>
      <w:r w:rsidR="00445C5F">
        <w:rPr>
          <w:rFonts w:asciiTheme="majorBidi" w:hAnsiTheme="majorBidi"/>
          <w:sz w:val="30"/>
          <w:szCs w:val="30"/>
        </w:rPr>
        <w:t>256</w:t>
      </w:r>
      <w:r w:rsidR="00E96697">
        <w:rPr>
          <w:rFonts w:asciiTheme="majorBidi" w:hAnsiTheme="majorBidi"/>
          <w:sz w:val="30"/>
          <w:szCs w:val="30"/>
        </w:rPr>
        <w:t>5</w:t>
      </w:r>
      <w:r w:rsidR="00445C5F">
        <w:rPr>
          <w:rFonts w:asciiTheme="majorBidi" w:hAnsiTheme="majorBidi"/>
          <w:sz w:val="30"/>
          <w:szCs w:val="30"/>
        </w:rPr>
        <w:t xml:space="preserve"> </w:t>
      </w:r>
      <w:r w:rsidR="00445C5F" w:rsidRPr="00452B31">
        <w:rPr>
          <w:rFonts w:asciiTheme="majorBidi" w:hAnsiTheme="majorBidi" w:hint="cs"/>
          <w:sz w:val="30"/>
          <w:szCs w:val="30"/>
          <w:cs/>
        </w:rPr>
        <w:t>สินทรัพย์สิทธิการใช้ของบริษัท</w:t>
      </w:r>
      <w:r w:rsidR="00445C5F" w:rsidRPr="00E70FBD">
        <w:rPr>
          <w:rFonts w:asciiTheme="majorBidi" w:hAnsiTheme="majorBidi" w:hint="cs"/>
          <w:sz w:val="30"/>
          <w:szCs w:val="30"/>
          <w:cs/>
        </w:rPr>
        <w:t>เพิ่มขึ้นเป็นจำนวน</w:t>
      </w:r>
      <w:r w:rsidR="00445C5F" w:rsidRPr="00E70FBD">
        <w:rPr>
          <w:rFonts w:asciiTheme="majorBidi" w:hAnsiTheme="majorBidi"/>
          <w:sz w:val="30"/>
          <w:szCs w:val="30"/>
          <w:cs/>
        </w:rPr>
        <w:t xml:space="preserve"> </w:t>
      </w:r>
      <w:r w:rsidR="004422FA" w:rsidRPr="00E70FBD">
        <w:rPr>
          <w:rFonts w:asciiTheme="majorBidi" w:hAnsiTheme="majorBidi" w:hint="cs"/>
          <w:sz w:val="30"/>
          <w:szCs w:val="30"/>
        </w:rPr>
        <w:t>3</w:t>
      </w:r>
      <w:r w:rsidR="00804C2B" w:rsidRPr="00E70FBD">
        <w:rPr>
          <w:rFonts w:asciiTheme="majorBidi" w:hAnsiTheme="majorBidi"/>
          <w:sz w:val="30"/>
          <w:szCs w:val="30"/>
        </w:rPr>
        <w:t>7</w:t>
      </w:r>
      <w:r w:rsidR="00B17FDE" w:rsidRPr="00E70FBD">
        <w:rPr>
          <w:rFonts w:asciiTheme="majorBidi" w:hAnsiTheme="majorBidi"/>
          <w:sz w:val="30"/>
          <w:szCs w:val="30"/>
          <w:lang w:val="en-GB"/>
        </w:rPr>
        <w:t>.7</w:t>
      </w:r>
      <w:r w:rsidR="003368F3" w:rsidRPr="00E70FBD">
        <w:rPr>
          <w:rFonts w:asciiTheme="majorBidi" w:hAnsiTheme="majorBidi" w:hint="cs"/>
          <w:sz w:val="30"/>
          <w:szCs w:val="30"/>
          <w:cs/>
        </w:rPr>
        <w:t xml:space="preserve"> </w:t>
      </w:r>
      <w:r w:rsidR="00445C5F" w:rsidRPr="00E70FBD">
        <w:rPr>
          <w:rFonts w:asciiTheme="majorBidi" w:hAnsiTheme="majorBidi" w:hint="cs"/>
          <w:sz w:val="30"/>
          <w:szCs w:val="30"/>
          <w:cs/>
        </w:rPr>
        <w:t>ล้านบาท</w:t>
      </w:r>
      <w:r w:rsidR="00445C5F" w:rsidRPr="00E70FBD">
        <w:rPr>
          <w:rFonts w:asciiTheme="majorBidi" w:hAnsiTheme="majorBidi"/>
          <w:sz w:val="30"/>
          <w:szCs w:val="30"/>
          <w:cs/>
        </w:rPr>
        <w:t xml:space="preserve"> </w:t>
      </w:r>
      <w:r w:rsidR="00445C5F" w:rsidRPr="00E70FBD">
        <w:rPr>
          <w:rFonts w:asciiTheme="majorBidi" w:hAnsiTheme="majorBidi"/>
          <w:i/>
          <w:iCs/>
          <w:sz w:val="30"/>
          <w:szCs w:val="30"/>
          <w:cs/>
        </w:rPr>
        <w:t>(</w:t>
      </w:r>
      <w:r w:rsidR="003C5D0F" w:rsidRPr="00E70FBD">
        <w:rPr>
          <w:rFonts w:asciiTheme="majorBidi" w:hAnsiTheme="majorBidi"/>
          <w:i/>
          <w:iCs/>
          <w:sz w:val="30"/>
          <w:szCs w:val="30"/>
          <w:lang w:val="en-GB"/>
        </w:rPr>
        <w:t>31</w:t>
      </w:r>
      <w:r w:rsidR="003C5D0F" w:rsidRPr="00E70FB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C5D0F" w:rsidRPr="00E70FBD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445C5F" w:rsidRPr="00E70FBD">
        <w:rPr>
          <w:rFonts w:asciiTheme="majorBidi" w:hAnsiTheme="majorBidi"/>
          <w:i/>
          <w:iCs/>
          <w:sz w:val="30"/>
          <w:szCs w:val="30"/>
        </w:rPr>
        <w:t>256</w:t>
      </w:r>
      <w:r w:rsidR="008733F7" w:rsidRPr="00E70FBD">
        <w:rPr>
          <w:rFonts w:asciiTheme="majorBidi" w:hAnsiTheme="majorBidi"/>
          <w:i/>
          <w:iCs/>
          <w:sz w:val="30"/>
          <w:szCs w:val="30"/>
        </w:rPr>
        <w:t>4</w:t>
      </w:r>
      <w:r w:rsidR="00445C5F" w:rsidRPr="00E70FBD">
        <w:rPr>
          <w:rFonts w:asciiTheme="majorBidi" w:hAnsiTheme="majorBidi"/>
          <w:i/>
          <w:iCs/>
          <w:sz w:val="30"/>
          <w:szCs w:val="30"/>
          <w:cs/>
        </w:rPr>
        <w:t>:</w:t>
      </w:r>
      <w:r w:rsidR="00804C2B" w:rsidRPr="00E70FBD">
        <w:rPr>
          <w:rFonts w:asciiTheme="majorBidi" w:hAnsiTheme="majorBidi"/>
          <w:i/>
          <w:iCs/>
          <w:sz w:val="30"/>
          <w:szCs w:val="30"/>
          <w:cs/>
        </w:rPr>
        <w:br/>
      </w:r>
      <w:r w:rsidR="008733F7" w:rsidRPr="00E70FBD">
        <w:rPr>
          <w:rFonts w:asciiTheme="majorBidi" w:hAnsiTheme="majorBidi"/>
          <w:i/>
          <w:iCs/>
          <w:sz w:val="30"/>
          <w:szCs w:val="30"/>
        </w:rPr>
        <w:t>0.3</w:t>
      </w:r>
      <w:r w:rsidR="006E4875" w:rsidRPr="00E70FBD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445C5F" w:rsidRPr="00E70FB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0C9625E" w14:textId="77777777" w:rsidR="00445C5F" w:rsidRPr="00E70FBD" w:rsidRDefault="00445C5F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F84C2E" w14:textId="479177C7" w:rsidR="00CB6E0E" w:rsidRPr="00E70FBD" w:rsidRDefault="00CB6E0E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="005F289F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="004422FA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3</w:t>
      </w: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="00E12505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สิ้นสุดใน</w:t>
      </w:r>
      <w:r w:rsidR="00DE0152" w:rsidRPr="00E70FBD">
        <w:rPr>
          <w:rFonts w:asciiTheme="majorBidi" w:hAnsiTheme="majorBidi" w:cstheme="majorBidi" w:hint="cs"/>
          <w:sz w:val="30"/>
          <w:szCs w:val="30"/>
          <w:cs/>
        </w:rPr>
        <w:t>เดือ</w:t>
      </w:r>
      <w:r w:rsidR="003C5D0F" w:rsidRPr="00E70FBD">
        <w:rPr>
          <w:rFonts w:asciiTheme="majorBidi" w:hAnsiTheme="majorBidi" w:cstheme="majorBidi" w:hint="cs"/>
          <w:sz w:val="30"/>
          <w:szCs w:val="30"/>
          <w:cs/>
        </w:rPr>
        <w:t>น</w:t>
      </w:r>
      <w:r w:rsidR="003368F3" w:rsidRPr="00E70FB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กรกฎาคม </w:t>
      </w:r>
      <w:r w:rsidR="004422FA" w:rsidRPr="00E70FBD">
        <w:rPr>
          <w:rFonts w:asciiTheme="majorBidi" w:hAnsiTheme="majorBidi" w:cstheme="majorBidi" w:hint="cs"/>
          <w:sz w:val="30"/>
          <w:szCs w:val="30"/>
        </w:rPr>
        <w:t>2567</w:t>
      </w:r>
      <w:r w:rsidR="004E06D0" w:rsidRPr="00E70FBD">
        <w:rPr>
          <w:rFonts w:asciiTheme="majorBidi" w:hAnsiTheme="majorBidi" w:cstheme="majorBidi"/>
          <w:sz w:val="30"/>
          <w:szCs w:val="30"/>
        </w:rPr>
        <w:t xml:space="preserve"> </w:t>
      </w:r>
      <w:r w:rsidR="00DE0152" w:rsidRPr="00E70FB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32995" w:rsidRPr="00E70FBD">
        <w:rPr>
          <w:rFonts w:asciiTheme="majorBidi" w:hAnsiTheme="majorBidi" w:cstheme="majorBidi" w:hint="cs"/>
          <w:sz w:val="30"/>
          <w:szCs w:val="30"/>
          <w:cs/>
        </w:rPr>
        <w:t>เด</w:t>
      </w:r>
      <w:proofErr w:type="spellStart"/>
      <w:r w:rsidR="00732995" w:rsidRPr="00E70FBD">
        <w:rPr>
          <w:rFonts w:asciiTheme="majorBidi" w:hAnsiTheme="majorBidi" w:cstheme="majorBidi" w:hint="cs"/>
          <w:sz w:val="30"/>
          <w:szCs w:val="30"/>
          <w:cs/>
        </w:rPr>
        <w:t>ือ</w:t>
      </w:r>
      <w:proofErr w:type="spellEnd"/>
      <w:r w:rsidR="003C5D0F" w:rsidRPr="00E70FBD">
        <w:rPr>
          <w:rFonts w:asciiTheme="majorBidi" w:hAnsiTheme="majorBidi" w:cstheme="majorBidi" w:hint="cs"/>
          <w:sz w:val="30"/>
          <w:szCs w:val="30"/>
          <w:cs/>
        </w:rPr>
        <w:t>น</w:t>
      </w:r>
      <w:r w:rsidR="003368F3" w:rsidRPr="00E70FBD">
        <w:rPr>
          <w:rFonts w:asciiTheme="majorBidi" w:hAnsiTheme="majorBidi" w:cstheme="majorBidi" w:hint="cs"/>
          <w:sz w:val="30"/>
          <w:szCs w:val="30"/>
          <w:cs/>
          <w:lang w:val="en-GB"/>
        </w:rPr>
        <w:t>พ</w:t>
      </w:r>
      <w:proofErr w:type="spellStart"/>
      <w:r w:rsidR="003368F3" w:rsidRPr="00E70FBD">
        <w:rPr>
          <w:rFonts w:asciiTheme="majorBidi" w:hAnsiTheme="majorBidi" w:cstheme="majorBidi" w:hint="cs"/>
          <w:sz w:val="30"/>
          <w:szCs w:val="30"/>
          <w:cs/>
          <w:lang w:val="en-GB"/>
        </w:rPr>
        <w:t>ฤษา</w:t>
      </w:r>
      <w:proofErr w:type="spellEnd"/>
      <w:r w:rsidR="003368F3" w:rsidRPr="00E70FB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คม </w:t>
      </w:r>
      <w:r w:rsidR="004422FA" w:rsidRPr="00E70FBD">
        <w:rPr>
          <w:rFonts w:asciiTheme="majorBidi" w:hAnsiTheme="majorBidi" w:cstheme="majorBidi" w:hint="cs"/>
          <w:sz w:val="30"/>
          <w:szCs w:val="30"/>
        </w:rPr>
        <w:t>2568</w:t>
      </w:r>
      <w:r w:rsidR="00DE0152" w:rsidRPr="00E70F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4C2B" w:rsidRPr="00E70FBD">
        <w:rPr>
          <w:rFonts w:asciiTheme="majorBidi" w:hAnsiTheme="majorBidi" w:cstheme="majorBidi"/>
          <w:sz w:val="30"/>
          <w:szCs w:val="30"/>
        </w:rPr>
        <w:br/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3C5D0F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31</w:t>
      </w:r>
      <w:r w:rsidR="003C5D0F" w:rsidRPr="00E70FBD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3C5D0F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val="en-GB" w:eastAsia="th-TH"/>
        </w:rPr>
        <w:t>4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B82620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เดือน</w:t>
      </w:r>
      <w:r w:rsidR="003C5D0F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พฤษภาคม</w:t>
      </w:r>
      <w:r w:rsidR="003C5D0F" w:rsidRPr="00E70FB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2564 </w:t>
      </w:r>
      <w:r w:rsidR="003C5D0F" w:rsidRPr="00E70FB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ถึงเดือน</w:t>
      </w:r>
      <w:proofErr w:type="spellStart"/>
      <w:r w:rsidR="003C5D0F" w:rsidRPr="00E70FB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กรกฏาคม</w:t>
      </w:r>
      <w:proofErr w:type="spellEnd"/>
      <w:r w:rsidR="003C5D0F" w:rsidRPr="00E70FBD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="003C5D0F" w:rsidRPr="00E70FBD">
        <w:rPr>
          <w:rFonts w:asciiTheme="majorBidi" w:hAnsiTheme="majorBidi" w:cstheme="majorBidi"/>
          <w:i/>
          <w:iCs/>
          <w:sz w:val="30"/>
          <w:szCs w:val="30"/>
          <w:lang w:val="en-GB"/>
        </w:rPr>
        <w:t>2567</w:t>
      </w:r>
      <w:r w:rsidR="00B82620" w:rsidRPr="00E70FB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B82620" w:rsidRPr="00E70F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D7030" w:rsidRPr="00E70FBD">
        <w:rPr>
          <w:rFonts w:asciiTheme="majorBidi" w:hAnsi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8D7030" w:rsidRPr="00E70FBD">
        <w:rPr>
          <w:rFonts w:asciiTheme="majorBidi" w:hAnsiTheme="majorBidi"/>
          <w:sz w:val="30"/>
          <w:szCs w:val="30"/>
        </w:rPr>
        <w:t xml:space="preserve"> 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="005F289F" w:rsidRPr="00E70FBD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  <w:r w:rsidR="001C48F7" w:rsidRPr="00E70FB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178F650B" w14:textId="77777777" w:rsidR="00CB6E0E" w:rsidRPr="00E70FBD" w:rsidRDefault="00CB6E0E" w:rsidP="0085608E">
      <w:pPr>
        <w:ind w:left="540" w:right="-18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B4CD8EE" w14:textId="19FB126A" w:rsidR="00CB6E0E" w:rsidRPr="00E70FBD" w:rsidRDefault="00CB6E0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="005F289F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เช่ายานพาหนะเป็นระยะเวลา</w:t>
      </w:r>
      <w:r w:rsidR="003368F3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422FA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lang w:eastAsia="th-TH"/>
        </w:rPr>
        <w:t>5</w:t>
      </w:r>
      <w:r w:rsidRPr="00E70FB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สิ้นสุดใน</w:t>
      </w:r>
      <w:r w:rsidR="002C7CDC" w:rsidRPr="00E70FB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49541A" w:rsidRPr="00175ADF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49541A" w:rsidRPr="00175ADF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2566</w:t>
      </w:r>
      <w:r w:rsidR="00456A0C" w:rsidRPr="00175ADF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9541A" w:rsidRPr="00175ADF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ถึง</w:t>
      </w:r>
      <w:r w:rsidR="0049541A" w:rsidRPr="00E70FB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เดือนตุลาคม</w:t>
      </w:r>
      <w:r w:rsidR="00456A0C" w:rsidRPr="00E70FB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422FA" w:rsidRPr="00E70FBD">
        <w:rPr>
          <w:rFonts w:asciiTheme="majorBidi" w:hAnsiTheme="majorBidi" w:hint="cs"/>
          <w:snapToGrid w:val="0"/>
          <w:color w:val="000000"/>
          <w:sz w:val="30"/>
          <w:szCs w:val="30"/>
          <w:lang w:eastAsia="th-TH"/>
        </w:rPr>
        <w:t>2566</w:t>
      </w:r>
      <w:r w:rsidR="004E06D0" w:rsidRPr="00E70FBD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3C5D0F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31 </w:t>
      </w:r>
      <w:r w:rsidR="003C5D0F" w:rsidRPr="00E70FBD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3C5D0F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val="en-GB" w:eastAsia="th-TH"/>
        </w:rPr>
        <w:t>4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2C7CDC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เดือนกุมภาพันธ์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2565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ถึงเดือนตุลาคม </w:t>
      </w:r>
      <w:r w:rsidR="00B82620" w:rsidRPr="00E70FB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2566) </w:t>
      </w:r>
      <w:r w:rsidR="00B07BEE"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</w:t>
      </w:r>
      <w:r w:rsidRPr="00E70FB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</w:p>
    <w:p w14:paraId="2D332A8F" w14:textId="1EF46EE4" w:rsidR="00747F5C" w:rsidRPr="00E70FBD" w:rsidRDefault="00747F5C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47E6C3A" w14:textId="63E78325" w:rsidR="00747F5C" w:rsidRPr="00E70FBD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E70FBD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สิทธิเลือกในการขยายอายุสัญญาเช่า</w:t>
      </w:r>
    </w:p>
    <w:p w14:paraId="439F001A" w14:textId="77777777" w:rsidR="00747F5C" w:rsidRPr="00F873D3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24EEA7C" w14:textId="734F9F89" w:rsidR="00747F5C" w:rsidRPr="00E70FBD" w:rsidRDefault="00747F5C" w:rsidP="00747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70FB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บริษัทมีสิทธิเลือกขยายอายุสัญญาเช่า</w:t>
      </w:r>
      <w:r w:rsidRPr="00E70FB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E70FB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2FDC4BB1" w14:textId="77777777" w:rsidR="00BE5245" w:rsidRPr="00E70FBD" w:rsidRDefault="00BE5245" w:rsidP="00BE5245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00"/>
      </w:tblGrid>
      <w:tr w:rsidR="00BE5245" w:rsidRPr="00E70FBD" w14:paraId="3DFEC139" w14:textId="77777777" w:rsidTr="00D3129B">
        <w:trPr>
          <w:trHeight w:val="68"/>
          <w:tblHeader/>
        </w:trPr>
        <w:tc>
          <w:tcPr>
            <w:tcW w:w="5040" w:type="dxa"/>
            <w:vAlign w:val="bottom"/>
          </w:tcPr>
          <w:p w14:paraId="31508584" w14:textId="77777777" w:rsidR="00BE5245" w:rsidRPr="00E70FBD" w:rsidRDefault="00BE5245" w:rsidP="00D3129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Pr="00E70FBD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E70FBD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791EE5FA" w14:textId="77777777" w:rsidR="00BE5245" w:rsidRPr="00E70FBD" w:rsidRDefault="00BE5245" w:rsidP="00D3129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1699D89" w14:textId="48A97944" w:rsidR="00BE5245" w:rsidRPr="00E70FBD" w:rsidRDefault="00BE5245" w:rsidP="00D3129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BCD5208" w14:textId="77777777" w:rsidR="00BE5245" w:rsidRPr="00E70FBD" w:rsidRDefault="00BE5245" w:rsidP="00D3129B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</w:tcPr>
          <w:p w14:paraId="4ED0DEC3" w14:textId="51B19A09" w:rsidR="00BE5245" w:rsidRPr="00E70FBD" w:rsidRDefault="00BE5245" w:rsidP="00D3129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E5245" w:rsidRPr="00E70FBD" w14:paraId="69F9DEB0" w14:textId="77777777" w:rsidTr="00D3129B">
        <w:trPr>
          <w:trHeight w:val="360"/>
        </w:trPr>
        <w:tc>
          <w:tcPr>
            <w:tcW w:w="5040" w:type="dxa"/>
          </w:tcPr>
          <w:p w14:paraId="71476E23" w14:textId="77777777" w:rsidR="00BE5245" w:rsidRPr="00E70FBD" w:rsidRDefault="00BE524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92B06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63D47E30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245" w:rsidRPr="00E70FBD" w14:paraId="5CA783D3" w14:textId="77777777" w:rsidTr="00D3129B">
        <w:trPr>
          <w:trHeight w:val="374"/>
        </w:trPr>
        <w:tc>
          <w:tcPr>
            <w:tcW w:w="5040" w:type="dxa"/>
          </w:tcPr>
          <w:p w14:paraId="31E0EB51" w14:textId="77777777" w:rsidR="00BE5245" w:rsidRPr="00E70FBD" w:rsidRDefault="00BE524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1CB0530D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6EDE48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5251B7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54159FFD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1741EAF9" w14:textId="77777777" w:rsidTr="00D3129B">
        <w:trPr>
          <w:trHeight w:val="374"/>
        </w:trPr>
        <w:tc>
          <w:tcPr>
            <w:tcW w:w="5040" w:type="dxa"/>
          </w:tcPr>
          <w:p w14:paraId="21792A78" w14:textId="77777777" w:rsidR="00BE5245" w:rsidRPr="00E70FBD" w:rsidRDefault="00BE524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405EF7E3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58A572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C20E" w14:textId="77777777" w:rsidR="00BE5245" w:rsidRPr="00E70FBD" w:rsidRDefault="00BE5245" w:rsidP="00D3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7A548366" w14:textId="77777777" w:rsidR="00BE5245" w:rsidRPr="00E70FBD" w:rsidRDefault="00BE5245" w:rsidP="00D312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516BD47B" w14:textId="77777777" w:rsidTr="00D3129B">
        <w:trPr>
          <w:trHeight w:val="374"/>
        </w:trPr>
        <w:tc>
          <w:tcPr>
            <w:tcW w:w="5040" w:type="dxa"/>
          </w:tcPr>
          <w:p w14:paraId="56E0234E" w14:textId="77777777" w:rsidR="00BE5245" w:rsidRPr="00E70FBD" w:rsidRDefault="00BE5245" w:rsidP="00BE5245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6FB740CC" w14:textId="77777777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3DCDAA" w14:textId="17CF9C13" w:rsidR="00BE5245" w:rsidRPr="00E70FBD" w:rsidRDefault="0049541A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7,253</w:t>
            </w:r>
          </w:p>
        </w:tc>
        <w:tc>
          <w:tcPr>
            <w:tcW w:w="270" w:type="dxa"/>
          </w:tcPr>
          <w:p w14:paraId="3207E0D4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7348F855" w14:textId="57E1B8B2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9,325 </w:t>
            </w:r>
          </w:p>
        </w:tc>
      </w:tr>
      <w:tr w:rsidR="00BE5245" w:rsidRPr="00E70FBD" w14:paraId="1C25290B" w14:textId="77777777" w:rsidTr="00D3129B">
        <w:trPr>
          <w:trHeight w:val="374"/>
        </w:trPr>
        <w:tc>
          <w:tcPr>
            <w:tcW w:w="5040" w:type="dxa"/>
          </w:tcPr>
          <w:p w14:paraId="30C35969" w14:textId="77777777" w:rsidR="00BE5245" w:rsidRPr="00E70FBD" w:rsidRDefault="00BE5245" w:rsidP="00BE5245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5149EC1B" w14:textId="77777777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F3B548" w14:textId="369AC82E" w:rsidR="00BE5245" w:rsidRPr="00E70FBD" w:rsidRDefault="0049541A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6F7E4D17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5B606590" w14:textId="47A17C4C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772 </w:t>
            </w:r>
          </w:p>
        </w:tc>
      </w:tr>
      <w:tr w:rsidR="00BE5245" w:rsidRPr="00E70FBD" w14:paraId="4EB8D771" w14:textId="77777777" w:rsidTr="00D3129B">
        <w:trPr>
          <w:trHeight w:val="374"/>
        </w:trPr>
        <w:tc>
          <w:tcPr>
            <w:tcW w:w="5040" w:type="dxa"/>
          </w:tcPr>
          <w:p w14:paraId="58A45BC5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0FBD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4616710" w14:textId="77777777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BBAA21" w14:textId="51871BA4" w:rsidR="00BE5245" w:rsidRPr="00E70FBD" w:rsidRDefault="0049541A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157A7B3F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16D6EFC3" w14:textId="05DAB7C1" w:rsidR="00BE5245" w:rsidRPr="00E70FBD" w:rsidRDefault="00BE5245" w:rsidP="00BE5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</w:p>
        </w:tc>
      </w:tr>
    </w:tbl>
    <w:p w14:paraId="3E3BB14E" w14:textId="1C9BCA05" w:rsidR="00BE5245" w:rsidRPr="00E70FBD" w:rsidRDefault="00BE5245" w:rsidP="00BE5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70FBD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กระแสเงินสดจ่ายทั้งหมดของสัญญาเช่าของบริษัทสำหรับงวดหกเดือนสิ้นสุดวันที่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/>
          <w:sz w:val="30"/>
          <w:szCs w:val="30"/>
        </w:rPr>
        <w:t>30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E70FBD">
        <w:rPr>
          <w:rFonts w:asciiTheme="majorBidi" w:hAnsiTheme="majorBidi"/>
          <w:sz w:val="30"/>
          <w:szCs w:val="30"/>
        </w:rPr>
        <w:t xml:space="preserve">2565 </w:t>
      </w:r>
      <w:r w:rsidRPr="00E70FB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E70FBD">
        <w:rPr>
          <w:rFonts w:asciiTheme="majorBidi" w:hAnsiTheme="majorBidi"/>
          <w:sz w:val="30"/>
          <w:szCs w:val="30"/>
        </w:rPr>
        <w:t>2564</w:t>
      </w:r>
      <w:r w:rsidRPr="00E70FBD">
        <w:rPr>
          <w:rFonts w:asciiTheme="majorBidi" w:hAnsiTheme="majorBidi" w:hint="cs"/>
          <w:sz w:val="30"/>
          <w:szCs w:val="30"/>
          <w:cs/>
        </w:rPr>
        <w:t xml:space="preserve"> </w:t>
      </w:r>
      <w:r w:rsidRPr="00E70FBD">
        <w:rPr>
          <w:rFonts w:asciiTheme="majorBidi" w:hAnsiTheme="majorBidi"/>
          <w:sz w:val="30"/>
          <w:szCs w:val="30"/>
        </w:rPr>
        <w:br/>
      </w:r>
      <w:r w:rsidRPr="00E70FBD">
        <w:rPr>
          <w:rFonts w:asciiTheme="majorBidi" w:hAnsiTheme="majorBidi" w:hint="cs"/>
          <w:sz w:val="30"/>
          <w:szCs w:val="30"/>
          <w:cs/>
        </w:rPr>
        <w:t>มีจำนวน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="00487D76" w:rsidRPr="00E70FBD">
        <w:rPr>
          <w:rFonts w:asciiTheme="majorBidi" w:hAnsiTheme="majorBidi"/>
          <w:sz w:val="30"/>
          <w:szCs w:val="30"/>
        </w:rPr>
        <w:t xml:space="preserve">8.1 </w:t>
      </w:r>
      <w:r w:rsidRPr="00E70FBD">
        <w:rPr>
          <w:rFonts w:asciiTheme="majorBidi" w:hAnsiTheme="majorBidi"/>
          <w:sz w:val="30"/>
          <w:szCs w:val="30"/>
          <w:cs/>
        </w:rPr>
        <w:t>ล้</w:t>
      </w:r>
      <w:r w:rsidRPr="00E70FBD">
        <w:rPr>
          <w:rFonts w:asciiTheme="majorBidi" w:hAnsiTheme="majorBidi" w:hint="cs"/>
          <w:sz w:val="30"/>
          <w:szCs w:val="30"/>
          <w:cs/>
        </w:rPr>
        <w:t>านบาท</w:t>
      </w:r>
      <w:r w:rsidRPr="00E70FBD">
        <w:rPr>
          <w:rFonts w:asciiTheme="majorBidi" w:hAnsiTheme="majorBidi"/>
          <w:sz w:val="30"/>
          <w:szCs w:val="30"/>
          <w:cs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และ</w:t>
      </w:r>
      <w:r w:rsidR="003C5D0F" w:rsidRPr="00E70FBD">
        <w:rPr>
          <w:rFonts w:asciiTheme="majorBidi" w:hAnsiTheme="majorBidi"/>
          <w:sz w:val="30"/>
          <w:szCs w:val="30"/>
        </w:rPr>
        <w:t xml:space="preserve"> 10.3</w:t>
      </w:r>
      <w:r w:rsidRPr="00E70FBD">
        <w:rPr>
          <w:rFonts w:asciiTheme="majorBidi" w:hAnsiTheme="majorBidi"/>
          <w:sz w:val="30"/>
          <w:szCs w:val="30"/>
        </w:rPr>
        <w:t xml:space="preserve"> </w:t>
      </w:r>
      <w:r w:rsidRPr="00E70FBD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</w:p>
    <w:p w14:paraId="3A73AD23" w14:textId="77777777" w:rsidR="000B128B" w:rsidRPr="00E70FBD" w:rsidRDefault="000B128B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F0E5436" w14:textId="77777777" w:rsidR="009619AD" w:rsidRPr="00E70FBD" w:rsidRDefault="1F994A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70F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4529C062" w14:textId="77777777" w:rsidR="009619AD" w:rsidRPr="00E70FBD" w:rsidRDefault="009619AD" w:rsidP="0020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  <w:cs/>
        </w:rPr>
      </w:pPr>
    </w:p>
    <w:p w14:paraId="3DF30015" w14:textId="42EB6318" w:rsidR="002D0E4D" w:rsidRPr="00E70FBD" w:rsidRDefault="002D0E4D" w:rsidP="002D0E4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66CBD" w:rsidRPr="00E70FBD">
        <w:rPr>
          <w:rFonts w:asciiTheme="majorBidi" w:hAnsiTheme="majorBidi" w:cstheme="majorBidi"/>
          <w:sz w:val="30"/>
          <w:szCs w:val="30"/>
        </w:rPr>
        <w:br/>
      </w:r>
      <w:r w:rsidRPr="00E70FBD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4F9565" w14:textId="1D230003" w:rsidR="003050B6" w:rsidRPr="00E70FBD" w:rsidRDefault="003050B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E70FBD" w14:paraId="22A5BAD1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55FA8D8A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814D7C1" w14:textId="7185AF30" w:rsidR="003050B6" w:rsidRPr="00E70FBD" w:rsidRDefault="00BE5245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2404"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</w:t>
            </w:r>
            <w:r w:rsidR="00412404" w:rsidRPr="00E70F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75AF8" w:rsidRPr="00E70F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22FA" w:rsidRPr="00E70FB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3050B6" w:rsidRPr="00E70FBD" w14:paraId="6589C928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4AFCA424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5931C61A" w14:textId="77777777" w:rsidR="003050B6" w:rsidRPr="00E70FBD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50B6" w:rsidRPr="00E70FBD" w14:paraId="0370CE0A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71F6EB14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5F85" w14:textId="77777777" w:rsidR="003050B6" w:rsidRPr="00E70FBD" w:rsidRDefault="003050B6" w:rsidP="001C69E8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6B4E3187" w14:textId="77777777" w:rsidR="003050B6" w:rsidRPr="00E70FBD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1CEFB6F" w14:textId="77777777" w:rsidR="003050B6" w:rsidRPr="00E70FBD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6C90A0AC" w14:textId="77777777" w:rsidR="003050B6" w:rsidRPr="00E70FBD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50B6" w:rsidRPr="00E70FBD" w14:paraId="1E24FE1C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199D0A4F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8A146C6" w14:textId="77777777" w:rsidR="003050B6" w:rsidRPr="00E70FBD" w:rsidRDefault="003050B6" w:rsidP="001C69E8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0B6" w:rsidRPr="00E70FBD" w14:paraId="7A944F94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C354C65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C07875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A226E" w14:textId="77777777" w:rsidR="003050B6" w:rsidRPr="00E70FBD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7AE9B" w14:textId="77777777" w:rsidR="003050B6" w:rsidRPr="00E70FB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21F37" w14:textId="77777777" w:rsidR="003050B6" w:rsidRPr="00E70FBD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57E" w:rsidRPr="00E70FBD" w14:paraId="63BE1D9F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26BDDDBF" w14:textId="7777777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CF0C153" w14:textId="1E507223" w:rsidR="0008057E" w:rsidRPr="00E70FBD" w:rsidRDefault="0008057E" w:rsidP="0049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357E4C" w14:textId="44CCF51E" w:rsidR="0008057E" w:rsidRPr="00E70FBD" w:rsidRDefault="00932BA0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1,466,794</w:t>
            </w:r>
          </w:p>
        </w:tc>
        <w:tc>
          <w:tcPr>
            <w:tcW w:w="1170" w:type="dxa"/>
            <w:shd w:val="clear" w:color="auto" w:fill="auto"/>
          </w:tcPr>
          <w:p w14:paraId="6E3AE7B9" w14:textId="51062EAB" w:rsidR="0008057E" w:rsidRPr="00E70FBD" w:rsidRDefault="00932BA0" w:rsidP="0093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D8944C" w14:textId="112348E5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1,466,794</w:t>
            </w:r>
          </w:p>
        </w:tc>
      </w:tr>
      <w:tr w:rsidR="00311B67" w:rsidRPr="00E70FBD" w14:paraId="75C7D6B3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F8339D3" w14:textId="77777777" w:rsidR="00311B67" w:rsidRPr="00E70FBD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384E1E0F" w14:textId="77777777" w:rsidR="00311B67" w:rsidRPr="00E70FBD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3E717" w14:textId="77777777" w:rsidR="00311B67" w:rsidRPr="00E70FBD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51553" w14:textId="77777777" w:rsidR="00311B67" w:rsidRPr="00E70FBD" w:rsidRDefault="00311B67" w:rsidP="003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054B" w14:textId="77777777" w:rsidR="00311B67" w:rsidRPr="00E70FBD" w:rsidRDefault="00311B67" w:rsidP="00311B6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57E" w:rsidRPr="00E70FBD" w14:paraId="217BD03C" w14:textId="77777777" w:rsidTr="00EE1725">
        <w:trPr>
          <w:cantSplit/>
        </w:trPr>
        <w:tc>
          <w:tcPr>
            <w:tcW w:w="5040" w:type="dxa"/>
            <w:shd w:val="clear" w:color="auto" w:fill="auto"/>
          </w:tcPr>
          <w:p w14:paraId="0E8483AC" w14:textId="7777777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</w:tcPr>
          <w:p w14:paraId="74799214" w14:textId="7777777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504BB" w14:textId="283AD7E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4,848,539</w:t>
            </w:r>
          </w:p>
        </w:tc>
        <w:tc>
          <w:tcPr>
            <w:tcW w:w="1260" w:type="dxa"/>
          </w:tcPr>
          <w:p w14:paraId="72E64840" w14:textId="77777777" w:rsidR="0008057E" w:rsidRPr="00E70FBD" w:rsidRDefault="0008057E" w:rsidP="0008057E">
            <w:pPr>
              <w:tabs>
                <w:tab w:val="clear" w:pos="680"/>
                <w:tab w:val="clear" w:pos="907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DF77B" w14:textId="76E60F4F" w:rsidR="0008057E" w:rsidRPr="00E70FBD" w:rsidRDefault="0008057E" w:rsidP="0008057E">
            <w:pPr>
              <w:tabs>
                <w:tab w:val="clear" w:pos="680"/>
                <w:tab w:val="clear" w:pos="907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1,656,248</w:t>
            </w:r>
          </w:p>
        </w:tc>
        <w:tc>
          <w:tcPr>
            <w:tcW w:w="1170" w:type="dxa"/>
          </w:tcPr>
          <w:p w14:paraId="3D82E499" w14:textId="7777777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CD0F0" w14:textId="076EB784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8,299 </w:t>
            </w:r>
          </w:p>
        </w:tc>
        <w:tc>
          <w:tcPr>
            <w:tcW w:w="1170" w:type="dxa"/>
          </w:tcPr>
          <w:p w14:paraId="4E32CD43" w14:textId="77777777" w:rsidR="0008057E" w:rsidRPr="00E70FBD" w:rsidRDefault="0008057E" w:rsidP="0008057E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2E2CDC" w14:textId="6A2496C1" w:rsidR="0008057E" w:rsidRPr="00E70FBD" w:rsidRDefault="0008057E" w:rsidP="0008057E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6,513,08</w:t>
            </w:r>
            <w:r w:rsidR="00932BA0" w:rsidRPr="00E70FB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2F87" w:rsidRPr="00E70FBD" w14:paraId="32F1C079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25F05F3F" w14:textId="77777777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77898ABE" w14:textId="77777777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7EF19" w14:textId="729CA1F7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8806A7D" w14:textId="77777777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D4671" w14:textId="4181F48F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2D560B95" w14:textId="77777777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C9CF2" w14:textId="590723AD" w:rsidR="00B22F87" w:rsidRPr="00E70FBD" w:rsidRDefault="00B22F87" w:rsidP="00B2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0396A928" w14:textId="77777777" w:rsidR="00B22F87" w:rsidRPr="00E70FBD" w:rsidRDefault="00B22F87" w:rsidP="00B22F8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B56E7" w14:textId="45E4034E" w:rsidR="00B22F87" w:rsidRPr="00E70FBD" w:rsidRDefault="00B22F87" w:rsidP="00B22F8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1F6FC8" w:rsidRPr="00E70FBD" w14:paraId="4F7CBE5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71B2A7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DFA28F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C2562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30DD8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7113A" w14:textId="77777777" w:rsidR="001F6FC8" w:rsidRPr="00E70FBD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C8" w:rsidRPr="00E70FBD" w14:paraId="58C5EB3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9F6C31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2068A6A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8CCA9" w14:textId="77777777" w:rsidR="001F6FC8" w:rsidRPr="00E70FBD" w:rsidRDefault="001F6FC8" w:rsidP="001F6FC8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06C87" w14:textId="77777777" w:rsidR="001F6FC8" w:rsidRPr="00E70FBD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037B4" w14:textId="77777777" w:rsidR="001F6FC8" w:rsidRPr="00E70FBD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57E" w:rsidRPr="00E70FBD" w14:paraId="58861D98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3BDDED35" w14:textId="77777777" w:rsidR="0008057E" w:rsidRPr="00E70FBD" w:rsidRDefault="0008057E" w:rsidP="00080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4BE1DBA0" w14:textId="3BADE4E4" w:rsidR="0008057E" w:rsidRPr="00E70FBD" w:rsidRDefault="0008057E" w:rsidP="0049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B36D01" w14:textId="46CF8DC5" w:rsidR="0008057E" w:rsidRPr="00E70FBD" w:rsidRDefault="00932BA0" w:rsidP="0008057E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646,340</w:t>
            </w:r>
          </w:p>
        </w:tc>
        <w:tc>
          <w:tcPr>
            <w:tcW w:w="1170" w:type="dxa"/>
            <w:shd w:val="clear" w:color="auto" w:fill="auto"/>
          </w:tcPr>
          <w:p w14:paraId="28699E13" w14:textId="286D5131" w:rsidR="0008057E" w:rsidRPr="00E70FBD" w:rsidRDefault="00932BA0" w:rsidP="00932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E20927" w14:textId="5B9AC131" w:rsidR="0008057E" w:rsidRPr="00E70FBD" w:rsidRDefault="0008057E" w:rsidP="0008057E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646,340 </w:t>
            </w:r>
          </w:p>
        </w:tc>
      </w:tr>
    </w:tbl>
    <w:p w14:paraId="3940771D" w14:textId="70E893BF" w:rsidR="00194CA6" w:rsidRDefault="00194CA6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E70FBD" w14:paraId="180F6A83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67AC534" w14:textId="77777777" w:rsidR="003050B6" w:rsidRPr="00E70FBD" w:rsidRDefault="003050B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8" w:name="_Hlk65053965"/>
          </w:p>
        </w:tc>
        <w:tc>
          <w:tcPr>
            <w:tcW w:w="4770" w:type="dxa"/>
            <w:gridSpan w:val="4"/>
          </w:tcPr>
          <w:p w14:paraId="0EEC3DE6" w14:textId="3F84F47F" w:rsidR="003050B6" w:rsidRPr="00E70FBD" w:rsidRDefault="00BE5245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3050B6" w:rsidRPr="00E70F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950E3" w:rsidRPr="00E70FBD" w14:paraId="0C5890BD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75F609BC" w14:textId="77777777" w:rsidR="00C950E3" w:rsidRPr="00E70FB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7AE05CE4" w14:textId="77777777" w:rsidR="00C950E3" w:rsidRPr="00E70FBD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E70FBD" w14:paraId="17EF7DF6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3CB56A84" w14:textId="22AC8B46" w:rsidR="00C950E3" w:rsidRPr="00E70FBD" w:rsidRDefault="00C950E3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42B36" w14:textId="77777777" w:rsidR="00C950E3" w:rsidRPr="00E70FBD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EBA879C" w14:textId="77777777" w:rsidR="00C950E3" w:rsidRPr="00E70FBD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54F1796F" w14:textId="77777777" w:rsidR="00C950E3" w:rsidRPr="00E70FBD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ECC8AA3" w14:textId="77777777" w:rsidR="00C950E3" w:rsidRPr="00E70FBD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E70FBD" w14:paraId="2EA2A172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C00BAD" w14:textId="77777777" w:rsidR="00C950E3" w:rsidRPr="00E70FB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78CC65D" w14:textId="77777777" w:rsidR="00C950E3" w:rsidRPr="00E70FBD" w:rsidRDefault="00C950E3" w:rsidP="00A10246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245" w:rsidRPr="00E70FBD" w14:paraId="050AC928" w14:textId="77777777" w:rsidTr="00F91E58">
        <w:trPr>
          <w:cantSplit/>
          <w:trHeight w:val="80"/>
        </w:trPr>
        <w:tc>
          <w:tcPr>
            <w:tcW w:w="5040" w:type="dxa"/>
            <w:shd w:val="clear" w:color="auto" w:fill="auto"/>
          </w:tcPr>
          <w:p w14:paraId="30186D14" w14:textId="4897B4F0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41D69DD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315B4" w14:textId="77777777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4931A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C17D3" w14:textId="77777777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64FE7A3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9D3AC4C" w14:textId="08A47EA1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858BE5" w14:textId="2A9E6F94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549114" w14:textId="6523AD50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333,800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54E91A6" w14:textId="77756E69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361,077</w:t>
            </w:r>
          </w:p>
        </w:tc>
        <w:tc>
          <w:tcPr>
            <w:tcW w:w="1170" w:type="dxa"/>
          </w:tcPr>
          <w:p w14:paraId="32363791" w14:textId="492F02D1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694,877</w:t>
            </w:r>
          </w:p>
        </w:tc>
      </w:tr>
      <w:tr w:rsidR="00BE5245" w:rsidRPr="00E70FBD" w14:paraId="11D92EA9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1A4315B" w14:textId="33D4810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63063690" w14:textId="6A7C4AEC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82F99" w14:textId="737DDF8E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6A8AB" w14:textId="55748E24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188C9" w14:textId="54B24100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0ABD563F" w14:textId="77777777" w:rsidTr="006A3E4A">
        <w:trPr>
          <w:cantSplit/>
        </w:trPr>
        <w:tc>
          <w:tcPr>
            <w:tcW w:w="5040" w:type="dxa"/>
            <w:shd w:val="clear" w:color="auto" w:fill="auto"/>
          </w:tcPr>
          <w:p w14:paraId="53DFC03E" w14:textId="51AD6BEE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49DEE2DD" w14:textId="2F4FBD70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 xml:space="preserve"> 4,895,362</w:t>
            </w:r>
          </w:p>
        </w:tc>
        <w:tc>
          <w:tcPr>
            <w:tcW w:w="1260" w:type="dxa"/>
            <w:vAlign w:val="bottom"/>
          </w:tcPr>
          <w:p w14:paraId="06B2180C" w14:textId="5E77B55B" w:rsidR="00BE5245" w:rsidRPr="00E70FBD" w:rsidRDefault="00BE5245" w:rsidP="00BE5245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 xml:space="preserve"> 57,247 </w:t>
            </w:r>
          </w:p>
        </w:tc>
        <w:tc>
          <w:tcPr>
            <w:tcW w:w="1170" w:type="dxa"/>
            <w:vAlign w:val="bottom"/>
          </w:tcPr>
          <w:p w14:paraId="79513D14" w14:textId="7D274BF1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CA1155D" w14:textId="02A1DD31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 xml:space="preserve"> 4,952,60</w:t>
            </w:r>
            <w:r w:rsidRPr="00E70FB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E5245" w:rsidRPr="00E70FBD" w14:paraId="6AD98F5B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2916B48D" w14:textId="5D32F122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33DB7C2E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7195AB7" w14:textId="0637B593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B5BDD32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A01FC" w14:textId="7E419F93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0BED7CF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B02C7" w14:textId="146A14A4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45BE17E9" w14:textId="77777777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66B28" w14:textId="28A825C7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BE5245" w:rsidRPr="00E70FBD" w14:paraId="236B8518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B39E3AE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E05BE2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1C67D" w14:textId="77777777" w:rsidR="00BE5245" w:rsidRPr="00E70FBD" w:rsidRDefault="00BE5245" w:rsidP="00BE5245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89E01" w14:textId="77777777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231C0" w14:textId="77777777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3E0847D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CA270FA" w14:textId="79B2900C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ED4E23E" w14:textId="08A783CE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1992" w14:textId="6DC3B945" w:rsidR="00BE5245" w:rsidRPr="00E70FBD" w:rsidRDefault="00BE5245" w:rsidP="00BE5245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F9E6F5" w14:textId="58CDE47F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E1495" w14:textId="19AB399C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245" w:rsidRPr="00E70FBD" w14:paraId="6EC1FD16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9741FBF" w14:textId="708791ED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6F294AB" w14:textId="4C0DE87B" w:rsidR="00BE5245" w:rsidRPr="00E70FBD" w:rsidRDefault="00BE5245" w:rsidP="00BE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3E1306" w14:textId="2B7B6C36" w:rsidR="00BE5245" w:rsidRPr="00E70FBD" w:rsidRDefault="00BE5245" w:rsidP="00BE5245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287,803</w:t>
            </w:r>
          </w:p>
        </w:tc>
        <w:tc>
          <w:tcPr>
            <w:tcW w:w="1170" w:type="dxa"/>
          </w:tcPr>
          <w:p w14:paraId="2F6CC225" w14:textId="5F35CBF3" w:rsidR="00BE5245" w:rsidRPr="00E70FBD" w:rsidRDefault="00BE5245" w:rsidP="00BE5245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170" w:type="dxa"/>
          </w:tcPr>
          <w:p w14:paraId="7A60CDBE" w14:textId="3A01FDDF" w:rsidR="00BE5245" w:rsidRPr="00E70FBD" w:rsidRDefault="00BE5245" w:rsidP="00BE5245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</w:rPr>
              <w:t>288,028</w:t>
            </w:r>
          </w:p>
        </w:tc>
      </w:tr>
      <w:bookmarkEnd w:id="58"/>
    </w:tbl>
    <w:p w14:paraId="48F055C0" w14:textId="77777777" w:rsidR="00194CA6" w:rsidRPr="00F873D3" w:rsidRDefault="00194CA6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</w:rPr>
      </w:pPr>
    </w:p>
    <w:p w14:paraId="2F56AAAD" w14:textId="0DAF3EC7" w:rsidR="009619AD" w:rsidRPr="00E70FBD" w:rsidRDefault="0010254E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70FB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619AD" w:rsidRPr="00E70FBD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 w:rsidRPr="00E70FBD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="009619AD" w:rsidRPr="00E70FBD">
        <w:rPr>
          <w:rFonts w:asciiTheme="majorBidi" w:hAnsiTheme="majorBidi" w:cstheme="majorBidi"/>
          <w:sz w:val="30"/>
          <w:szCs w:val="30"/>
        </w:rPr>
        <w:t xml:space="preserve"> </w:t>
      </w:r>
    </w:p>
    <w:p w14:paraId="2ADE7DF9" w14:textId="77777777" w:rsidR="009619AD" w:rsidRPr="00F873D3" w:rsidRDefault="009619A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10254E" w14:paraId="4A3FEB8F" w14:textId="77777777" w:rsidTr="007C1C58">
        <w:tc>
          <w:tcPr>
            <w:tcW w:w="2880" w:type="dxa"/>
          </w:tcPr>
          <w:p w14:paraId="71CF2266" w14:textId="34A1F292" w:rsidR="0010254E" w:rsidRPr="00E70FBD" w:rsidRDefault="0010254E" w:rsidP="00DA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3267915A" w14:textId="48C29CDF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</w:t>
            </w:r>
            <w:r w:rsidR="009710E6"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ุ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ติธรรมโดยประมาณแสดง</w:t>
            </w:r>
            <w:r w:rsidR="009710E6"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E70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0254E" w:rsidRPr="002C413D" w14:paraId="44F7390E" w14:textId="77777777" w:rsidTr="007C1C58">
        <w:tc>
          <w:tcPr>
            <w:tcW w:w="2880" w:type="dxa"/>
          </w:tcPr>
          <w:p w14:paraId="3965383D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B2B3E05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26167E70" w14:textId="77777777" w:rsidTr="007C1C58">
        <w:tc>
          <w:tcPr>
            <w:tcW w:w="2880" w:type="dxa"/>
          </w:tcPr>
          <w:p w14:paraId="00DFCCA6" w14:textId="24E8D2C2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สำนักหักบัญชีและบริษัท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24BA9C9A" w14:textId="357A0781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14:paraId="54D868B2" w14:textId="77777777" w:rsidTr="007C1C58">
        <w:tc>
          <w:tcPr>
            <w:tcW w:w="2880" w:type="dxa"/>
          </w:tcPr>
          <w:p w14:paraId="47FD6066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E67F2BF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18BE9A0B" w14:textId="77777777" w:rsidTr="007C1C58">
        <w:tc>
          <w:tcPr>
            <w:tcW w:w="2880" w:type="dxa"/>
          </w:tcPr>
          <w:p w14:paraId="34938C1B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1B72A8B3" w14:textId="627909C3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ED0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9514F5" w:rsidRPr="002C413D" w14:paraId="04D0B33D" w14:textId="77777777" w:rsidTr="007C1C58">
        <w:tc>
          <w:tcPr>
            <w:tcW w:w="2880" w:type="dxa"/>
          </w:tcPr>
          <w:p w14:paraId="7EFFD5B9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7B70F3F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5D0F" w:rsidRPr="002C413D" w14:paraId="53EB86FD" w14:textId="77777777" w:rsidTr="007C1C58">
        <w:tc>
          <w:tcPr>
            <w:tcW w:w="2880" w:type="dxa"/>
          </w:tcPr>
          <w:p w14:paraId="337D51B7" w14:textId="7DEEE5EB" w:rsidR="003C5D0F" w:rsidRPr="002C413D" w:rsidRDefault="003C5D0F" w:rsidP="003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50F76CB2" w14:textId="11C47024" w:rsidR="003C5D0F" w:rsidRDefault="003C5D0F" w:rsidP="003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ที่ซื้อขายนอกตลาดหลักทรัพย์อ้างอิงราคาจากนายหน้าในตลาดที่มีสภาพคล่อง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  <w:p w14:paraId="69B4B0B2" w14:textId="19B5A993" w:rsidR="003C5D0F" w:rsidRPr="002C413D" w:rsidRDefault="003C5D0F" w:rsidP="003C5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462FF310" w14:textId="77777777" w:rsidTr="007C1C58">
        <w:tc>
          <w:tcPr>
            <w:tcW w:w="2880" w:type="dxa"/>
          </w:tcPr>
          <w:p w14:paraId="4C8BBBB1" w14:textId="77777777" w:rsidR="00BE0583" w:rsidRPr="007B526A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19FFF742" w14:textId="340B4033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คำนวณโดยใช้อัตราผลตอบแทนหรือราคาที่ประกาศโดยสมาคมตลาด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07D83ED5" w14:textId="77777777" w:rsidR="00572097" w:rsidRDefault="00572097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B2755C6" w14:textId="01FEF295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 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  <w:r w:rsidR="002F7E9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2F7E9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</w:t>
            </w:r>
            <w:r w:rsidR="002F7E96" w:rsidRPr="00021F31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วิธีการอ้างอิงจากราคาเสนอซื้อขายครั้งล่าสุดและปรับปรุงปัจจัยต่าง ๆ ที่มีผลกระทบต่อมูลค่ายุติธรรมของเงินลงทุน</w:t>
            </w:r>
          </w:p>
          <w:p w14:paraId="61F74E8D" w14:textId="77777777" w:rsidR="004646C4" w:rsidRDefault="004646C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7CD3325" w14:textId="51898C7F" w:rsidR="00021F31" w:rsidRPr="004646C4" w:rsidRDefault="004646C4" w:rsidP="00CB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คำนวณจากราคาปิด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วันที่รายงาน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หรือดัชนีกลุ่มหลักทรัพย์อ้างอิงจากผู้ให้บริการข้อมูลที่มี</w:t>
            </w:r>
            <w:r w:rsidR="000B128B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ความน่าเชื่อถือ</w:t>
            </w:r>
          </w:p>
        </w:tc>
      </w:tr>
      <w:tr w:rsidR="00BE0583" w:rsidRPr="007D58E2" w14:paraId="7843F3C1" w14:textId="77777777" w:rsidTr="007C1C58">
        <w:tc>
          <w:tcPr>
            <w:tcW w:w="2880" w:type="dxa"/>
          </w:tcPr>
          <w:p w14:paraId="38BB2846" w14:textId="60B23808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F04DA9F" w14:textId="50943496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23C4895" w14:textId="77777777" w:rsidTr="007C1C58">
        <w:tc>
          <w:tcPr>
            <w:tcW w:w="2880" w:type="dxa"/>
          </w:tcPr>
          <w:p w14:paraId="193AC6CE" w14:textId="09BD4DB1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7EE99669" w14:textId="09081413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E1160B" w14:paraId="6AE3543E" w14:textId="77777777" w:rsidTr="007C1C58">
        <w:tc>
          <w:tcPr>
            <w:tcW w:w="2880" w:type="dxa"/>
          </w:tcPr>
          <w:p w14:paraId="1F51B654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CCC764E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1AED" w:rsidRPr="007D58E2" w14:paraId="30A271E2" w14:textId="77777777" w:rsidTr="007C1C58">
        <w:tc>
          <w:tcPr>
            <w:tcW w:w="2880" w:type="dxa"/>
          </w:tcPr>
          <w:p w14:paraId="0F8717BF" w14:textId="189286EC" w:rsidR="00401AED" w:rsidRPr="007D58E2" w:rsidRDefault="00433D8C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00" w:type="dxa"/>
          </w:tcPr>
          <w:p w14:paraId="4CA6A8B1" w14:textId="24DFCED6" w:rsidR="00401AED" w:rsidRPr="0024464C" w:rsidRDefault="00C42004" w:rsidP="0000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</w:t>
            </w:r>
            <w:r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ที่ต้องจ่ายคืนเมื่อทวงถาม</w:t>
            </w:r>
            <w:r w:rsidRPr="002446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</w:t>
            </w:r>
            <w:r w:rsidR="00A41EE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</w:tr>
      <w:tr w:rsidR="00401AED" w:rsidRPr="007D58E2" w14:paraId="5D221EA9" w14:textId="77777777" w:rsidTr="007C1C58">
        <w:tc>
          <w:tcPr>
            <w:tcW w:w="2880" w:type="dxa"/>
          </w:tcPr>
          <w:p w14:paraId="62F7ADF0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52D8AAED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907" w:rsidRPr="007D58E2" w14:paraId="0B637AFD" w14:textId="77777777" w:rsidTr="007C1C58">
        <w:tc>
          <w:tcPr>
            <w:tcW w:w="2880" w:type="dxa"/>
          </w:tcPr>
          <w:p w14:paraId="442124F0" w14:textId="28F414B3" w:rsidR="00E42907" w:rsidRPr="007D58E2" w:rsidRDefault="00E42907" w:rsidP="00FE1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</w:t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="00FE14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4692DE35" w14:textId="610B6243" w:rsidR="00FE1486" w:rsidRPr="00CF33A2" w:rsidRDefault="00CF33A2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:rsidRPr="007D58E2" w14:paraId="4A5D6B5C" w14:textId="77777777" w:rsidTr="007C1C58">
        <w:tc>
          <w:tcPr>
            <w:tcW w:w="2880" w:type="dxa"/>
          </w:tcPr>
          <w:p w14:paraId="157F4011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C99B73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583" w14:paraId="3FA9D503" w14:textId="77777777" w:rsidTr="007C1C58">
        <w:tc>
          <w:tcPr>
            <w:tcW w:w="2880" w:type="dxa"/>
          </w:tcPr>
          <w:p w14:paraId="7CEC876D" w14:textId="77777777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9146D17" w14:textId="398FAC5E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2F7E96" w14:paraId="1E3AFF00" w14:textId="77777777" w:rsidTr="007C1C58">
        <w:tc>
          <w:tcPr>
            <w:tcW w:w="2880" w:type="dxa"/>
          </w:tcPr>
          <w:p w14:paraId="7937EEFF" w14:textId="77777777" w:rsidR="002F7E96" w:rsidRDefault="002F7E96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1D89E3A" w14:textId="77777777" w:rsidR="002F7E96" w:rsidRDefault="002F7E96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140F832" w14:textId="77777777" w:rsidTr="007C1C58">
        <w:tc>
          <w:tcPr>
            <w:tcW w:w="2880" w:type="dxa"/>
          </w:tcPr>
          <w:p w14:paraId="5B018B4D" w14:textId="7A00EFE0" w:rsidR="00BE0583" w:rsidRPr="00D16270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6300" w:type="dxa"/>
          </w:tcPr>
          <w:p w14:paraId="6549F4CB" w14:textId="3CD27EC2" w:rsidR="00BE0583" w:rsidRPr="00565EA7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มูลค่ายุติธรรมสำหรับภาระที่ต้องส่งมอบหลักทรัพย์จะใช้ราคาเสนอซื้อ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 ณ วันที่รายงาน</w:t>
            </w:r>
          </w:p>
        </w:tc>
      </w:tr>
      <w:tr w:rsidR="002B106E" w14:paraId="2BCFD735" w14:textId="77777777" w:rsidTr="007C1C58">
        <w:tc>
          <w:tcPr>
            <w:tcW w:w="2880" w:type="dxa"/>
          </w:tcPr>
          <w:p w14:paraId="3F0BC4DB" w14:textId="77777777" w:rsidR="002B106E" w:rsidRPr="0071670F" w:rsidRDefault="002B106E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18BD0A3" w14:textId="77777777" w:rsidR="002B106E" w:rsidRPr="00565EA7" w:rsidRDefault="002B106E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EE869DA" w14:textId="77777777" w:rsidTr="007C1C58">
        <w:tc>
          <w:tcPr>
            <w:tcW w:w="2880" w:type="dxa"/>
          </w:tcPr>
          <w:p w14:paraId="4C42FD00" w14:textId="7C199F1B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1DD46385" w14:textId="6CF3AB45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5AFE75F8" w14:textId="77777777" w:rsidR="006B7D4B" w:rsidRDefault="006B7D4B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0BF51" w14:textId="229C272A" w:rsidR="00BE0583" w:rsidRPr="0071670F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ด้านเครดิตของคู่สัญญา </w:t>
            </w:r>
          </w:p>
        </w:tc>
      </w:tr>
      <w:tr w:rsidR="00200CAF" w14:paraId="3A792BAE" w14:textId="77777777" w:rsidTr="007C1C58">
        <w:tc>
          <w:tcPr>
            <w:tcW w:w="2880" w:type="dxa"/>
          </w:tcPr>
          <w:p w14:paraId="178D8736" w14:textId="77777777" w:rsidR="00200CAF" w:rsidRPr="0071670F" w:rsidRDefault="00200CA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B88CEFB" w14:textId="77777777" w:rsidR="00200CAF" w:rsidRPr="00565EA7" w:rsidRDefault="00200CAF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41B4628" w14:textId="77777777" w:rsidTr="007C1C58">
        <w:tc>
          <w:tcPr>
            <w:tcW w:w="2880" w:type="dxa"/>
          </w:tcPr>
          <w:p w14:paraId="497D121A" w14:textId="77777777" w:rsidR="00BE0583" w:rsidRPr="001B0A0D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0A0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772AF41A" w14:textId="6DC71AA3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41DA4868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C49E2" w14:textId="21C58566" w:rsidR="00BE0583" w:rsidRPr="001B0A0D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แบบจำลองที่เหมาะสม</w:t>
            </w:r>
            <w:r w:rsidRPr="00E12E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46274C5B" w14:textId="0B966099" w:rsidR="000B0170" w:rsidRPr="00C4236D" w:rsidRDefault="000B0170" w:rsidP="00C4236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0B0170" w:rsidRPr="00C4236D" w:rsidSect="00F873D3">
      <w:headerReference w:type="default" r:id="rId14"/>
      <w:footerReference w:type="default" r:id="rId15"/>
      <w:headerReference w:type="first" r:id="rId16"/>
      <w:pgSz w:w="11907" w:h="16839" w:code="9"/>
      <w:pgMar w:top="691" w:right="1152" w:bottom="720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1558" w14:textId="77777777" w:rsidR="009C586E" w:rsidRDefault="009C586E">
      <w:r>
        <w:separator/>
      </w:r>
    </w:p>
  </w:endnote>
  <w:endnote w:type="continuationSeparator" w:id="0">
    <w:p w14:paraId="2A28769E" w14:textId="77777777" w:rsidR="009C586E" w:rsidRDefault="009C586E">
      <w:r>
        <w:continuationSeparator/>
      </w:r>
    </w:p>
  </w:endnote>
  <w:endnote w:type="continuationNotice" w:id="1">
    <w:p w14:paraId="64873B01" w14:textId="77777777" w:rsidR="009C586E" w:rsidRDefault="009C58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ULDIC+AngsanaNew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2913" w14:textId="77777777" w:rsidR="00BC524F" w:rsidRDefault="00BC52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511F" w14:textId="5FC2AA4A" w:rsidR="00AE7F2C" w:rsidRDefault="00AE7F2C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6C0DB8A8" w14:textId="77777777" w:rsidTr="5E06E701">
      <w:tc>
        <w:tcPr>
          <w:tcW w:w="3200" w:type="dxa"/>
        </w:tcPr>
        <w:p w14:paraId="71B7343E" w14:textId="645D45F4" w:rsidR="00AE7F2C" w:rsidRDefault="00AE7F2C" w:rsidP="5E06E701">
          <w:pPr>
            <w:pStyle w:val="Header"/>
            <w:ind w:left="-115"/>
          </w:pPr>
        </w:p>
      </w:tc>
      <w:tc>
        <w:tcPr>
          <w:tcW w:w="3200" w:type="dxa"/>
        </w:tcPr>
        <w:p w14:paraId="18C54A20" w14:textId="78BD0126" w:rsidR="00AE7F2C" w:rsidRDefault="00AE7F2C" w:rsidP="5E06E701">
          <w:pPr>
            <w:pStyle w:val="Header"/>
            <w:jc w:val="center"/>
          </w:pPr>
        </w:p>
      </w:tc>
      <w:tc>
        <w:tcPr>
          <w:tcW w:w="3200" w:type="dxa"/>
        </w:tcPr>
        <w:p w14:paraId="33B1291E" w14:textId="3AFA799B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2E7A59E7" w14:textId="3CCE7DEB" w:rsidR="00AE7F2C" w:rsidRDefault="00AE7F2C" w:rsidP="5E06E7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3553EEB" w14:textId="77777777" w:rsidR="00AE7F2C" w:rsidRPr="0085608E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A0B7A" w14:textId="77777777" w:rsidR="009C586E" w:rsidRDefault="009C586E">
      <w:r>
        <w:separator/>
      </w:r>
    </w:p>
  </w:footnote>
  <w:footnote w:type="continuationSeparator" w:id="0">
    <w:p w14:paraId="5D906FF2" w14:textId="77777777" w:rsidR="009C586E" w:rsidRDefault="009C586E">
      <w:r>
        <w:continuationSeparator/>
      </w:r>
    </w:p>
  </w:footnote>
  <w:footnote w:type="continuationNotice" w:id="1">
    <w:p w14:paraId="2F8CAF14" w14:textId="77777777" w:rsidR="009C586E" w:rsidRDefault="009C58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B2AB" w14:textId="77777777" w:rsidR="00BC524F" w:rsidRDefault="00BC5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0C4D38A3" w14:textId="77777777" w:rsidTr="5E06E701">
      <w:tc>
        <w:tcPr>
          <w:tcW w:w="3200" w:type="dxa"/>
        </w:tcPr>
        <w:p w14:paraId="31D10C3D" w14:textId="1E162D7F" w:rsidR="00AE7F2C" w:rsidRDefault="00AE7F2C" w:rsidP="5E06E701">
          <w:pPr>
            <w:pStyle w:val="Header"/>
            <w:ind w:left="-115"/>
          </w:pPr>
        </w:p>
      </w:tc>
      <w:tc>
        <w:tcPr>
          <w:tcW w:w="3200" w:type="dxa"/>
        </w:tcPr>
        <w:p w14:paraId="6961595B" w14:textId="037FD862" w:rsidR="00AE7F2C" w:rsidRDefault="00AE7F2C" w:rsidP="5E06E701">
          <w:pPr>
            <w:pStyle w:val="Header"/>
            <w:jc w:val="center"/>
          </w:pPr>
        </w:p>
      </w:tc>
      <w:tc>
        <w:tcPr>
          <w:tcW w:w="3200" w:type="dxa"/>
        </w:tcPr>
        <w:p w14:paraId="734A1FF0" w14:textId="3C6D3B8E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4B5B6EA7" w14:textId="036A4CDA" w:rsidR="00AE7F2C" w:rsidRDefault="00AE7F2C" w:rsidP="5E06E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4FBA9AB7" w14:textId="77777777" w:rsidTr="5E06E701">
      <w:tc>
        <w:tcPr>
          <w:tcW w:w="3200" w:type="dxa"/>
        </w:tcPr>
        <w:p w14:paraId="4714E23E" w14:textId="40241B91" w:rsidR="00AE7F2C" w:rsidRDefault="00AE7F2C" w:rsidP="5E06E701">
          <w:pPr>
            <w:pStyle w:val="Header"/>
            <w:ind w:left="-115"/>
          </w:pPr>
        </w:p>
      </w:tc>
      <w:tc>
        <w:tcPr>
          <w:tcW w:w="3200" w:type="dxa"/>
        </w:tcPr>
        <w:p w14:paraId="6C6298AA" w14:textId="61E2A7E9" w:rsidR="00AE7F2C" w:rsidRDefault="00AE7F2C" w:rsidP="5E06E701">
          <w:pPr>
            <w:pStyle w:val="Header"/>
            <w:jc w:val="center"/>
          </w:pPr>
        </w:p>
      </w:tc>
      <w:tc>
        <w:tcPr>
          <w:tcW w:w="3200" w:type="dxa"/>
        </w:tcPr>
        <w:p w14:paraId="1AD4B930" w14:textId="0CABA8F6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12C381FF" w14:textId="3CBC4B9F" w:rsidR="00AE7F2C" w:rsidRDefault="00AE7F2C" w:rsidP="5E06E7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99BD" w14:textId="49955D2D" w:rsidR="00AE7F2C" w:rsidRDefault="00AE7F2C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ไทยพาณิชย์ จำกัด </w:t>
    </w:r>
  </w:p>
  <w:p w14:paraId="0CDE92BF" w14:textId="4C44BD3F" w:rsidR="00AE7F2C" w:rsidRDefault="00AE7F2C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CA19AF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23C30C" w14:textId="310A4D14" w:rsidR="00D6427E" w:rsidRDefault="00D6427E" w:rsidP="00D6427E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2565</w:t>
    </w:r>
  </w:p>
  <w:p w14:paraId="7873DE99" w14:textId="77777777" w:rsidR="00AE7F2C" w:rsidRPr="000E0B3D" w:rsidRDefault="00AE7F2C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AE7F2C" w14:paraId="1DDEF762" w14:textId="77777777" w:rsidTr="5E06E701">
      <w:tc>
        <w:tcPr>
          <w:tcW w:w="3195" w:type="dxa"/>
        </w:tcPr>
        <w:p w14:paraId="40B6EFC1" w14:textId="18D15D8C" w:rsidR="00AE7F2C" w:rsidRDefault="00AE7F2C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AE7F2C" w:rsidRDefault="00AE7F2C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AE7F2C" w:rsidRDefault="00AE7F2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4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5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15"/>
  </w:num>
  <w:num w:numId="12">
    <w:abstractNumId w:val="8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20"/>
  </w:num>
  <w:num w:numId="18">
    <w:abstractNumId w:val="9"/>
  </w:num>
  <w:num w:numId="19">
    <w:abstractNumId w:val="0"/>
  </w:num>
  <w:num w:numId="20">
    <w:abstractNumId w:val="11"/>
  </w:num>
  <w:num w:numId="21">
    <w:abstractNumId w:val="14"/>
  </w:num>
  <w:num w:numId="22">
    <w:abstractNumId w:val="13"/>
  </w:num>
  <w:num w:numId="2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oNotTrackFormatting/>
  <w:documentProtection w:edit="trackedChanges" w:enforcement="1" w:cryptProviderType="rsaAES" w:cryptAlgorithmClass="hash" w:cryptAlgorithmType="typeAny" w:cryptAlgorithmSid="14" w:cryptSpinCount="100000" w:hash="wrGIQvyK6hsR/ZA12JrwabQonFFlvI1yjkQHimfgVAk1dBYYCMZXM04ecyKpU9CwTE5oNTIIkwcbwqx4OhRJGg==" w:salt="nYE4bMepvkR4YuynYygIeg==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BDA"/>
    <w:rsid w:val="00000C46"/>
    <w:rsid w:val="000010F7"/>
    <w:rsid w:val="000011BC"/>
    <w:rsid w:val="000015C8"/>
    <w:rsid w:val="00001772"/>
    <w:rsid w:val="000018E6"/>
    <w:rsid w:val="00001BCA"/>
    <w:rsid w:val="00001DBA"/>
    <w:rsid w:val="00002417"/>
    <w:rsid w:val="00002447"/>
    <w:rsid w:val="0000282F"/>
    <w:rsid w:val="00002CB9"/>
    <w:rsid w:val="00002D5F"/>
    <w:rsid w:val="00002D76"/>
    <w:rsid w:val="00002E8C"/>
    <w:rsid w:val="000031CB"/>
    <w:rsid w:val="0000363C"/>
    <w:rsid w:val="00003917"/>
    <w:rsid w:val="00003A4F"/>
    <w:rsid w:val="00003A58"/>
    <w:rsid w:val="00004546"/>
    <w:rsid w:val="00004632"/>
    <w:rsid w:val="000050B0"/>
    <w:rsid w:val="000051AA"/>
    <w:rsid w:val="00005329"/>
    <w:rsid w:val="00005904"/>
    <w:rsid w:val="000059B1"/>
    <w:rsid w:val="00005C7B"/>
    <w:rsid w:val="00005DB9"/>
    <w:rsid w:val="0000613C"/>
    <w:rsid w:val="00006987"/>
    <w:rsid w:val="000069A9"/>
    <w:rsid w:val="00006E08"/>
    <w:rsid w:val="00007133"/>
    <w:rsid w:val="000072A4"/>
    <w:rsid w:val="0000769D"/>
    <w:rsid w:val="00007ACF"/>
    <w:rsid w:val="00007AED"/>
    <w:rsid w:val="00007D7C"/>
    <w:rsid w:val="00007E52"/>
    <w:rsid w:val="000100A1"/>
    <w:rsid w:val="00010458"/>
    <w:rsid w:val="000105A8"/>
    <w:rsid w:val="00010CB5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5AB"/>
    <w:rsid w:val="00013A3F"/>
    <w:rsid w:val="00013AD1"/>
    <w:rsid w:val="00014725"/>
    <w:rsid w:val="0001493A"/>
    <w:rsid w:val="00014F0A"/>
    <w:rsid w:val="00015109"/>
    <w:rsid w:val="00015115"/>
    <w:rsid w:val="0001547D"/>
    <w:rsid w:val="0001584D"/>
    <w:rsid w:val="00015A02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50C"/>
    <w:rsid w:val="00020602"/>
    <w:rsid w:val="00020676"/>
    <w:rsid w:val="0002083B"/>
    <w:rsid w:val="00020A44"/>
    <w:rsid w:val="00020D50"/>
    <w:rsid w:val="00021082"/>
    <w:rsid w:val="00021127"/>
    <w:rsid w:val="00021439"/>
    <w:rsid w:val="0002178F"/>
    <w:rsid w:val="00021A8B"/>
    <w:rsid w:val="00021F31"/>
    <w:rsid w:val="000223D4"/>
    <w:rsid w:val="000227C1"/>
    <w:rsid w:val="00022A53"/>
    <w:rsid w:val="000234F0"/>
    <w:rsid w:val="00023765"/>
    <w:rsid w:val="000238E8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7D1"/>
    <w:rsid w:val="00030815"/>
    <w:rsid w:val="000308B9"/>
    <w:rsid w:val="000308D6"/>
    <w:rsid w:val="00030F01"/>
    <w:rsid w:val="000311BF"/>
    <w:rsid w:val="00032097"/>
    <w:rsid w:val="000326C2"/>
    <w:rsid w:val="00032923"/>
    <w:rsid w:val="00032DB1"/>
    <w:rsid w:val="00033192"/>
    <w:rsid w:val="000335EA"/>
    <w:rsid w:val="00033672"/>
    <w:rsid w:val="000337F5"/>
    <w:rsid w:val="000338D9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5DF"/>
    <w:rsid w:val="00037620"/>
    <w:rsid w:val="00037723"/>
    <w:rsid w:val="00037C68"/>
    <w:rsid w:val="00037E11"/>
    <w:rsid w:val="00037EE2"/>
    <w:rsid w:val="000401F2"/>
    <w:rsid w:val="00040518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919"/>
    <w:rsid w:val="00042A6E"/>
    <w:rsid w:val="00043123"/>
    <w:rsid w:val="00043261"/>
    <w:rsid w:val="00043A61"/>
    <w:rsid w:val="00043AC4"/>
    <w:rsid w:val="00043E9A"/>
    <w:rsid w:val="00044010"/>
    <w:rsid w:val="000440BC"/>
    <w:rsid w:val="00044585"/>
    <w:rsid w:val="00044E8C"/>
    <w:rsid w:val="00044F4B"/>
    <w:rsid w:val="00045014"/>
    <w:rsid w:val="00045866"/>
    <w:rsid w:val="000459DE"/>
    <w:rsid w:val="00045BCC"/>
    <w:rsid w:val="00045C18"/>
    <w:rsid w:val="0004647A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3D2"/>
    <w:rsid w:val="00050B45"/>
    <w:rsid w:val="00050C6B"/>
    <w:rsid w:val="00050EE4"/>
    <w:rsid w:val="00051228"/>
    <w:rsid w:val="0005181C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541"/>
    <w:rsid w:val="00054C5C"/>
    <w:rsid w:val="00054D5D"/>
    <w:rsid w:val="00054DE4"/>
    <w:rsid w:val="00054DF1"/>
    <w:rsid w:val="0005516F"/>
    <w:rsid w:val="00055595"/>
    <w:rsid w:val="00055941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9D1"/>
    <w:rsid w:val="00060C56"/>
    <w:rsid w:val="00060F16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27B"/>
    <w:rsid w:val="0006347D"/>
    <w:rsid w:val="000634F4"/>
    <w:rsid w:val="00063D10"/>
    <w:rsid w:val="00063E05"/>
    <w:rsid w:val="00063FD7"/>
    <w:rsid w:val="00064032"/>
    <w:rsid w:val="00064357"/>
    <w:rsid w:val="000646D8"/>
    <w:rsid w:val="000647A2"/>
    <w:rsid w:val="000648DF"/>
    <w:rsid w:val="00064F4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142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2A2"/>
    <w:rsid w:val="000713D2"/>
    <w:rsid w:val="000716BC"/>
    <w:rsid w:val="00071729"/>
    <w:rsid w:val="000717B0"/>
    <w:rsid w:val="00071C02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4FA1"/>
    <w:rsid w:val="0007596D"/>
    <w:rsid w:val="00075B86"/>
    <w:rsid w:val="00076373"/>
    <w:rsid w:val="00076666"/>
    <w:rsid w:val="000768DA"/>
    <w:rsid w:val="00076C37"/>
    <w:rsid w:val="0007718E"/>
    <w:rsid w:val="0007719B"/>
    <w:rsid w:val="00077235"/>
    <w:rsid w:val="00077987"/>
    <w:rsid w:val="00077C5B"/>
    <w:rsid w:val="00077D31"/>
    <w:rsid w:val="00077F1F"/>
    <w:rsid w:val="0008057E"/>
    <w:rsid w:val="000808C6"/>
    <w:rsid w:val="000813CD"/>
    <w:rsid w:val="0008167F"/>
    <w:rsid w:val="00081973"/>
    <w:rsid w:val="00081AD8"/>
    <w:rsid w:val="00081F5A"/>
    <w:rsid w:val="00081FAD"/>
    <w:rsid w:val="000823E6"/>
    <w:rsid w:val="00082762"/>
    <w:rsid w:val="00082888"/>
    <w:rsid w:val="00082EA3"/>
    <w:rsid w:val="00083167"/>
    <w:rsid w:val="0008321A"/>
    <w:rsid w:val="0008344D"/>
    <w:rsid w:val="000834DB"/>
    <w:rsid w:val="000837AF"/>
    <w:rsid w:val="00083A76"/>
    <w:rsid w:val="00083B5D"/>
    <w:rsid w:val="00083C92"/>
    <w:rsid w:val="00083EC8"/>
    <w:rsid w:val="00084265"/>
    <w:rsid w:val="00084AF3"/>
    <w:rsid w:val="00084C7D"/>
    <w:rsid w:val="00085056"/>
    <w:rsid w:val="000851FC"/>
    <w:rsid w:val="000852CB"/>
    <w:rsid w:val="000854C8"/>
    <w:rsid w:val="00085C25"/>
    <w:rsid w:val="000860EA"/>
    <w:rsid w:val="000864F6"/>
    <w:rsid w:val="00086BCF"/>
    <w:rsid w:val="00087061"/>
    <w:rsid w:val="00087127"/>
    <w:rsid w:val="0008757D"/>
    <w:rsid w:val="0008768D"/>
    <w:rsid w:val="00087AE5"/>
    <w:rsid w:val="00087B3E"/>
    <w:rsid w:val="00087C09"/>
    <w:rsid w:val="00087E01"/>
    <w:rsid w:val="00090A0B"/>
    <w:rsid w:val="00091164"/>
    <w:rsid w:val="00091673"/>
    <w:rsid w:val="00091781"/>
    <w:rsid w:val="0009188A"/>
    <w:rsid w:val="00091904"/>
    <w:rsid w:val="00091C1D"/>
    <w:rsid w:val="00091F9C"/>
    <w:rsid w:val="0009221D"/>
    <w:rsid w:val="00092883"/>
    <w:rsid w:val="00092CD0"/>
    <w:rsid w:val="000930AE"/>
    <w:rsid w:val="000937E5"/>
    <w:rsid w:val="000938D9"/>
    <w:rsid w:val="00093CA7"/>
    <w:rsid w:val="00093CF7"/>
    <w:rsid w:val="000940FD"/>
    <w:rsid w:val="0009457A"/>
    <w:rsid w:val="00094919"/>
    <w:rsid w:val="00094965"/>
    <w:rsid w:val="00094A59"/>
    <w:rsid w:val="00094F22"/>
    <w:rsid w:val="000956C2"/>
    <w:rsid w:val="000956FF"/>
    <w:rsid w:val="000961BE"/>
    <w:rsid w:val="00096292"/>
    <w:rsid w:val="00096367"/>
    <w:rsid w:val="0009656B"/>
    <w:rsid w:val="000966CE"/>
    <w:rsid w:val="0009693D"/>
    <w:rsid w:val="00096ED8"/>
    <w:rsid w:val="000974FC"/>
    <w:rsid w:val="000976F8"/>
    <w:rsid w:val="00097DD5"/>
    <w:rsid w:val="00097DE2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025"/>
    <w:rsid w:val="000A2333"/>
    <w:rsid w:val="000A2904"/>
    <w:rsid w:val="000A2B6D"/>
    <w:rsid w:val="000A2C6F"/>
    <w:rsid w:val="000A2D91"/>
    <w:rsid w:val="000A3F2F"/>
    <w:rsid w:val="000A41A2"/>
    <w:rsid w:val="000A48E8"/>
    <w:rsid w:val="000A508E"/>
    <w:rsid w:val="000A51CA"/>
    <w:rsid w:val="000A5470"/>
    <w:rsid w:val="000A54E6"/>
    <w:rsid w:val="000A5780"/>
    <w:rsid w:val="000A578B"/>
    <w:rsid w:val="000A5AA6"/>
    <w:rsid w:val="000A5B56"/>
    <w:rsid w:val="000A5C68"/>
    <w:rsid w:val="000A5C71"/>
    <w:rsid w:val="000A60CD"/>
    <w:rsid w:val="000A64DC"/>
    <w:rsid w:val="000A667C"/>
    <w:rsid w:val="000A6767"/>
    <w:rsid w:val="000A6DCE"/>
    <w:rsid w:val="000A70E3"/>
    <w:rsid w:val="000A736B"/>
    <w:rsid w:val="000A75EC"/>
    <w:rsid w:val="000A7A55"/>
    <w:rsid w:val="000A7AB4"/>
    <w:rsid w:val="000B00ED"/>
    <w:rsid w:val="000B0170"/>
    <w:rsid w:val="000B01EE"/>
    <w:rsid w:val="000B0399"/>
    <w:rsid w:val="000B0511"/>
    <w:rsid w:val="000B08A4"/>
    <w:rsid w:val="000B0CCB"/>
    <w:rsid w:val="000B1018"/>
    <w:rsid w:val="000B1246"/>
    <w:rsid w:val="000B128B"/>
    <w:rsid w:val="000B13E0"/>
    <w:rsid w:val="000B1AD1"/>
    <w:rsid w:val="000B1F87"/>
    <w:rsid w:val="000B20A0"/>
    <w:rsid w:val="000B23D0"/>
    <w:rsid w:val="000B2667"/>
    <w:rsid w:val="000B26D0"/>
    <w:rsid w:val="000B2DFF"/>
    <w:rsid w:val="000B30AE"/>
    <w:rsid w:val="000B344B"/>
    <w:rsid w:val="000B392C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5CFB"/>
    <w:rsid w:val="000B5DBF"/>
    <w:rsid w:val="000B6552"/>
    <w:rsid w:val="000B6B5B"/>
    <w:rsid w:val="000B7434"/>
    <w:rsid w:val="000B749E"/>
    <w:rsid w:val="000B7744"/>
    <w:rsid w:val="000B77E4"/>
    <w:rsid w:val="000C0237"/>
    <w:rsid w:val="000C02CF"/>
    <w:rsid w:val="000C06E9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742"/>
    <w:rsid w:val="000C392A"/>
    <w:rsid w:val="000C3988"/>
    <w:rsid w:val="000C3BC8"/>
    <w:rsid w:val="000C3C50"/>
    <w:rsid w:val="000C3E25"/>
    <w:rsid w:val="000C454F"/>
    <w:rsid w:val="000C4878"/>
    <w:rsid w:val="000C4C41"/>
    <w:rsid w:val="000C51D9"/>
    <w:rsid w:val="000C5283"/>
    <w:rsid w:val="000C5339"/>
    <w:rsid w:val="000C5432"/>
    <w:rsid w:val="000C571C"/>
    <w:rsid w:val="000C59AA"/>
    <w:rsid w:val="000C5F09"/>
    <w:rsid w:val="000C638A"/>
    <w:rsid w:val="000C63C5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BD6"/>
    <w:rsid w:val="000D0DDB"/>
    <w:rsid w:val="000D1817"/>
    <w:rsid w:val="000D1B59"/>
    <w:rsid w:val="000D2141"/>
    <w:rsid w:val="000D245F"/>
    <w:rsid w:val="000D261F"/>
    <w:rsid w:val="000D26C8"/>
    <w:rsid w:val="000D2816"/>
    <w:rsid w:val="000D2951"/>
    <w:rsid w:val="000D2B11"/>
    <w:rsid w:val="000D3DDE"/>
    <w:rsid w:val="000D46C0"/>
    <w:rsid w:val="000D484E"/>
    <w:rsid w:val="000D48E5"/>
    <w:rsid w:val="000D4950"/>
    <w:rsid w:val="000D4D89"/>
    <w:rsid w:val="000D4DF3"/>
    <w:rsid w:val="000D543F"/>
    <w:rsid w:val="000D57A4"/>
    <w:rsid w:val="000D588B"/>
    <w:rsid w:val="000D59FC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1D0E"/>
    <w:rsid w:val="000E1D63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ABE"/>
    <w:rsid w:val="000E3BAF"/>
    <w:rsid w:val="000E3BE5"/>
    <w:rsid w:val="000E45F0"/>
    <w:rsid w:val="000E461C"/>
    <w:rsid w:val="000E488C"/>
    <w:rsid w:val="000E49C6"/>
    <w:rsid w:val="000E4A90"/>
    <w:rsid w:val="000E533B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79"/>
    <w:rsid w:val="000E7BA2"/>
    <w:rsid w:val="000F014B"/>
    <w:rsid w:val="000F0303"/>
    <w:rsid w:val="000F07E1"/>
    <w:rsid w:val="000F0868"/>
    <w:rsid w:val="000F087B"/>
    <w:rsid w:val="000F0912"/>
    <w:rsid w:val="000F0D27"/>
    <w:rsid w:val="000F1024"/>
    <w:rsid w:val="000F18FD"/>
    <w:rsid w:val="000F1D4A"/>
    <w:rsid w:val="000F224A"/>
    <w:rsid w:val="000F23F1"/>
    <w:rsid w:val="000F2BD4"/>
    <w:rsid w:val="000F2E80"/>
    <w:rsid w:val="000F3413"/>
    <w:rsid w:val="000F382C"/>
    <w:rsid w:val="000F3B16"/>
    <w:rsid w:val="000F3B78"/>
    <w:rsid w:val="000F3B83"/>
    <w:rsid w:val="000F3C1A"/>
    <w:rsid w:val="000F3D3B"/>
    <w:rsid w:val="000F4329"/>
    <w:rsid w:val="000F4623"/>
    <w:rsid w:val="000F48EA"/>
    <w:rsid w:val="000F4932"/>
    <w:rsid w:val="000F5010"/>
    <w:rsid w:val="000F5134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592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0F7D66"/>
    <w:rsid w:val="000F7D8A"/>
    <w:rsid w:val="000F7E3B"/>
    <w:rsid w:val="0010033B"/>
    <w:rsid w:val="0010066E"/>
    <w:rsid w:val="00100696"/>
    <w:rsid w:val="0010076E"/>
    <w:rsid w:val="001008A9"/>
    <w:rsid w:val="001008EC"/>
    <w:rsid w:val="00100CAD"/>
    <w:rsid w:val="00100D48"/>
    <w:rsid w:val="00100F11"/>
    <w:rsid w:val="00100F19"/>
    <w:rsid w:val="001010EE"/>
    <w:rsid w:val="00101233"/>
    <w:rsid w:val="00101349"/>
    <w:rsid w:val="0010149F"/>
    <w:rsid w:val="0010170B"/>
    <w:rsid w:val="001018BD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64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5A0C"/>
    <w:rsid w:val="00106054"/>
    <w:rsid w:val="0010645C"/>
    <w:rsid w:val="00106629"/>
    <w:rsid w:val="001066B1"/>
    <w:rsid w:val="001066F3"/>
    <w:rsid w:val="00106954"/>
    <w:rsid w:val="00106ACA"/>
    <w:rsid w:val="00106B7E"/>
    <w:rsid w:val="00106D49"/>
    <w:rsid w:val="00106E03"/>
    <w:rsid w:val="00106E4E"/>
    <w:rsid w:val="00106F38"/>
    <w:rsid w:val="00106F9B"/>
    <w:rsid w:val="0010703A"/>
    <w:rsid w:val="001072F8"/>
    <w:rsid w:val="0010736B"/>
    <w:rsid w:val="00107408"/>
    <w:rsid w:val="001074A1"/>
    <w:rsid w:val="001074DC"/>
    <w:rsid w:val="00107821"/>
    <w:rsid w:val="00107B27"/>
    <w:rsid w:val="00107D2D"/>
    <w:rsid w:val="00107FC3"/>
    <w:rsid w:val="001107F3"/>
    <w:rsid w:val="00110862"/>
    <w:rsid w:val="001109C8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A5C"/>
    <w:rsid w:val="00112B2F"/>
    <w:rsid w:val="00112B3C"/>
    <w:rsid w:val="00112CFA"/>
    <w:rsid w:val="00112E29"/>
    <w:rsid w:val="00112E8B"/>
    <w:rsid w:val="001134A9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6ED"/>
    <w:rsid w:val="00121711"/>
    <w:rsid w:val="001217BC"/>
    <w:rsid w:val="0012189D"/>
    <w:rsid w:val="00121C46"/>
    <w:rsid w:val="00122400"/>
    <w:rsid w:val="001224D9"/>
    <w:rsid w:val="00122EFA"/>
    <w:rsid w:val="0012318D"/>
    <w:rsid w:val="0012321E"/>
    <w:rsid w:val="0012332C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FD"/>
    <w:rsid w:val="00125484"/>
    <w:rsid w:val="00125751"/>
    <w:rsid w:val="00125B49"/>
    <w:rsid w:val="001266DF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3010E"/>
    <w:rsid w:val="00130335"/>
    <w:rsid w:val="00130C20"/>
    <w:rsid w:val="00130CCE"/>
    <w:rsid w:val="00130D5F"/>
    <w:rsid w:val="0013113B"/>
    <w:rsid w:val="0013119B"/>
    <w:rsid w:val="001315F2"/>
    <w:rsid w:val="0013210E"/>
    <w:rsid w:val="00132BC2"/>
    <w:rsid w:val="0013311F"/>
    <w:rsid w:val="00133BDF"/>
    <w:rsid w:val="001340D7"/>
    <w:rsid w:val="001342E9"/>
    <w:rsid w:val="001343E5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1044"/>
    <w:rsid w:val="001410F1"/>
    <w:rsid w:val="00141163"/>
    <w:rsid w:val="001411F5"/>
    <w:rsid w:val="00141351"/>
    <w:rsid w:val="00141477"/>
    <w:rsid w:val="00141BCB"/>
    <w:rsid w:val="00141BED"/>
    <w:rsid w:val="00141D67"/>
    <w:rsid w:val="0014291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410B"/>
    <w:rsid w:val="00144847"/>
    <w:rsid w:val="00144A8C"/>
    <w:rsid w:val="00144EC2"/>
    <w:rsid w:val="0014536C"/>
    <w:rsid w:val="0014545A"/>
    <w:rsid w:val="001455A3"/>
    <w:rsid w:val="001455B1"/>
    <w:rsid w:val="001459F6"/>
    <w:rsid w:val="00145AAA"/>
    <w:rsid w:val="00145BDE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84A"/>
    <w:rsid w:val="00150969"/>
    <w:rsid w:val="00150AB5"/>
    <w:rsid w:val="00150F7E"/>
    <w:rsid w:val="001511A6"/>
    <w:rsid w:val="001513DF"/>
    <w:rsid w:val="001518EF"/>
    <w:rsid w:val="00151A78"/>
    <w:rsid w:val="00151B5A"/>
    <w:rsid w:val="00151C75"/>
    <w:rsid w:val="00152074"/>
    <w:rsid w:val="00152166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7"/>
    <w:rsid w:val="0015539A"/>
    <w:rsid w:val="00155810"/>
    <w:rsid w:val="00156197"/>
    <w:rsid w:val="001562E5"/>
    <w:rsid w:val="001565E5"/>
    <w:rsid w:val="00156A9E"/>
    <w:rsid w:val="001571D1"/>
    <w:rsid w:val="001574CA"/>
    <w:rsid w:val="00157698"/>
    <w:rsid w:val="00157AED"/>
    <w:rsid w:val="00157B01"/>
    <w:rsid w:val="00157BAE"/>
    <w:rsid w:val="00157D76"/>
    <w:rsid w:val="001604FA"/>
    <w:rsid w:val="001605D6"/>
    <w:rsid w:val="001606B8"/>
    <w:rsid w:val="001607DE"/>
    <w:rsid w:val="00160874"/>
    <w:rsid w:val="00160A3C"/>
    <w:rsid w:val="00160CE1"/>
    <w:rsid w:val="00160E3D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3C19"/>
    <w:rsid w:val="00163E92"/>
    <w:rsid w:val="00164102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4C1"/>
    <w:rsid w:val="0016590E"/>
    <w:rsid w:val="001659AC"/>
    <w:rsid w:val="001659DE"/>
    <w:rsid w:val="00165D27"/>
    <w:rsid w:val="00165EA3"/>
    <w:rsid w:val="00165F65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CFA"/>
    <w:rsid w:val="00170D70"/>
    <w:rsid w:val="00170DA7"/>
    <w:rsid w:val="00170FB3"/>
    <w:rsid w:val="001711C7"/>
    <w:rsid w:val="0017153A"/>
    <w:rsid w:val="00171862"/>
    <w:rsid w:val="001718B8"/>
    <w:rsid w:val="00171A84"/>
    <w:rsid w:val="00171C10"/>
    <w:rsid w:val="00171D1D"/>
    <w:rsid w:val="00171DCD"/>
    <w:rsid w:val="001722B0"/>
    <w:rsid w:val="0017243D"/>
    <w:rsid w:val="001724B9"/>
    <w:rsid w:val="001724E1"/>
    <w:rsid w:val="001729AE"/>
    <w:rsid w:val="00172ABA"/>
    <w:rsid w:val="00172CC5"/>
    <w:rsid w:val="00173083"/>
    <w:rsid w:val="00173289"/>
    <w:rsid w:val="001732F4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ADF"/>
    <w:rsid w:val="00175B59"/>
    <w:rsid w:val="00175D88"/>
    <w:rsid w:val="00175EF6"/>
    <w:rsid w:val="00175FA7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514"/>
    <w:rsid w:val="001816EC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EA"/>
    <w:rsid w:val="00183779"/>
    <w:rsid w:val="00183CB6"/>
    <w:rsid w:val="00184165"/>
    <w:rsid w:val="00184834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BE4"/>
    <w:rsid w:val="00187C28"/>
    <w:rsid w:val="00187C63"/>
    <w:rsid w:val="001900C1"/>
    <w:rsid w:val="00190237"/>
    <w:rsid w:val="00190492"/>
    <w:rsid w:val="0019065B"/>
    <w:rsid w:val="001906C2"/>
    <w:rsid w:val="001907CA"/>
    <w:rsid w:val="00190E92"/>
    <w:rsid w:val="00191041"/>
    <w:rsid w:val="00191061"/>
    <w:rsid w:val="00191448"/>
    <w:rsid w:val="00191792"/>
    <w:rsid w:val="001918D3"/>
    <w:rsid w:val="00191918"/>
    <w:rsid w:val="001919F3"/>
    <w:rsid w:val="00191C81"/>
    <w:rsid w:val="00191C98"/>
    <w:rsid w:val="00191EB2"/>
    <w:rsid w:val="00192019"/>
    <w:rsid w:val="00192244"/>
    <w:rsid w:val="001922AD"/>
    <w:rsid w:val="001922EB"/>
    <w:rsid w:val="001924FB"/>
    <w:rsid w:val="00192561"/>
    <w:rsid w:val="00192BE5"/>
    <w:rsid w:val="00192D23"/>
    <w:rsid w:val="001930C0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219"/>
    <w:rsid w:val="001948F3"/>
    <w:rsid w:val="00194C42"/>
    <w:rsid w:val="00194C68"/>
    <w:rsid w:val="00194C90"/>
    <w:rsid w:val="00194CA6"/>
    <w:rsid w:val="00194D92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7D"/>
    <w:rsid w:val="00196FAF"/>
    <w:rsid w:val="001A003A"/>
    <w:rsid w:val="001A00B4"/>
    <w:rsid w:val="001A02E6"/>
    <w:rsid w:val="001A044C"/>
    <w:rsid w:val="001A04C0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1B04"/>
    <w:rsid w:val="001A22B0"/>
    <w:rsid w:val="001A23EB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3FC3"/>
    <w:rsid w:val="001A422A"/>
    <w:rsid w:val="001A42A6"/>
    <w:rsid w:val="001A43DB"/>
    <w:rsid w:val="001A48A5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6C7B"/>
    <w:rsid w:val="001A7014"/>
    <w:rsid w:val="001A7F9E"/>
    <w:rsid w:val="001A7FF5"/>
    <w:rsid w:val="001B01AF"/>
    <w:rsid w:val="001B032F"/>
    <w:rsid w:val="001B06C5"/>
    <w:rsid w:val="001B0A0D"/>
    <w:rsid w:val="001B0CA9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0FD"/>
    <w:rsid w:val="001B540D"/>
    <w:rsid w:val="001B5951"/>
    <w:rsid w:val="001B5C37"/>
    <w:rsid w:val="001B5D2A"/>
    <w:rsid w:val="001B5E61"/>
    <w:rsid w:val="001B61F6"/>
    <w:rsid w:val="001B6505"/>
    <w:rsid w:val="001B6534"/>
    <w:rsid w:val="001B6991"/>
    <w:rsid w:val="001B6A63"/>
    <w:rsid w:val="001B6AB7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08C4"/>
    <w:rsid w:val="001C0DD5"/>
    <w:rsid w:val="001C1847"/>
    <w:rsid w:val="001C1B74"/>
    <w:rsid w:val="001C2104"/>
    <w:rsid w:val="001C28C8"/>
    <w:rsid w:val="001C2FA6"/>
    <w:rsid w:val="001C300B"/>
    <w:rsid w:val="001C315E"/>
    <w:rsid w:val="001C345C"/>
    <w:rsid w:val="001C3497"/>
    <w:rsid w:val="001C35C5"/>
    <w:rsid w:val="001C384B"/>
    <w:rsid w:val="001C3F73"/>
    <w:rsid w:val="001C45C8"/>
    <w:rsid w:val="001C48F7"/>
    <w:rsid w:val="001C49DF"/>
    <w:rsid w:val="001C4D04"/>
    <w:rsid w:val="001C4DE8"/>
    <w:rsid w:val="001C5473"/>
    <w:rsid w:val="001C5A91"/>
    <w:rsid w:val="001C5BD4"/>
    <w:rsid w:val="001C67B3"/>
    <w:rsid w:val="001C69E8"/>
    <w:rsid w:val="001C6B25"/>
    <w:rsid w:val="001C6C9E"/>
    <w:rsid w:val="001C7156"/>
    <w:rsid w:val="001C7BFE"/>
    <w:rsid w:val="001C7E0E"/>
    <w:rsid w:val="001C7F07"/>
    <w:rsid w:val="001D0125"/>
    <w:rsid w:val="001D015E"/>
    <w:rsid w:val="001D076B"/>
    <w:rsid w:val="001D0E63"/>
    <w:rsid w:val="001D0F93"/>
    <w:rsid w:val="001D10CC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F47"/>
    <w:rsid w:val="001D325F"/>
    <w:rsid w:val="001D35D6"/>
    <w:rsid w:val="001D36D8"/>
    <w:rsid w:val="001D399D"/>
    <w:rsid w:val="001D3F7F"/>
    <w:rsid w:val="001D4025"/>
    <w:rsid w:val="001D4515"/>
    <w:rsid w:val="001D4C57"/>
    <w:rsid w:val="001D50E1"/>
    <w:rsid w:val="001D515D"/>
    <w:rsid w:val="001D5177"/>
    <w:rsid w:val="001D5450"/>
    <w:rsid w:val="001D552A"/>
    <w:rsid w:val="001D5D74"/>
    <w:rsid w:val="001D5E39"/>
    <w:rsid w:val="001D61E1"/>
    <w:rsid w:val="001D6CA1"/>
    <w:rsid w:val="001D6D02"/>
    <w:rsid w:val="001D6EA8"/>
    <w:rsid w:val="001D720A"/>
    <w:rsid w:val="001D72DD"/>
    <w:rsid w:val="001D7339"/>
    <w:rsid w:val="001D7686"/>
    <w:rsid w:val="001D7AC3"/>
    <w:rsid w:val="001D7B68"/>
    <w:rsid w:val="001D7FBC"/>
    <w:rsid w:val="001D7FE9"/>
    <w:rsid w:val="001E01F1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59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CD"/>
    <w:rsid w:val="001E4EF3"/>
    <w:rsid w:val="001E51F5"/>
    <w:rsid w:val="001E554F"/>
    <w:rsid w:val="001E57C8"/>
    <w:rsid w:val="001E58C1"/>
    <w:rsid w:val="001E597F"/>
    <w:rsid w:val="001E5AD1"/>
    <w:rsid w:val="001E5C67"/>
    <w:rsid w:val="001E5C6C"/>
    <w:rsid w:val="001E5F53"/>
    <w:rsid w:val="001E6362"/>
    <w:rsid w:val="001E6370"/>
    <w:rsid w:val="001E63D6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A8E"/>
    <w:rsid w:val="001E7B34"/>
    <w:rsid w:val="001E7C72"/>
    <w:rsid w:val="001E7D36"/>
    <w:rsid w:val="001E7FAE"/>
    <w:rsid w:val="001F0198"/>
    <w:rsid w:val="001F0695"/>
    <w:rsid w:val="001F0976"/>
    <w:rsid w:val="001F09F5"/>
    <w:rsid w:val="001F0C4C"/>
    <w:rsid w:val="001F0E13"/>
    <w:rsid w:val="001F1352"/>
    <w:rsid w:val="001F14A5"/>
    <w:rsid w:val="001F171B"/>
    <w:rsid w:val="001F19B5"/>
    <w:rsid w:val="001F1AF7"/>
    <w:rsid w:val="001F1D2F"/>
    <w:rsid w:val="001F2115"/>
    <w:rsid w:val="001F274C"/>
    <w:rsid w:val="001F2770"/>
    <w:rsid w:val="001F28D1"/>
    <w:rsid w:val="001F2AD4"/>
    <w:rsid w:val="001F2DDD"/>
    <w:rsid w:val="001F3587"/>
    <w:rsid w:val="001F3CC9"/>
    <w:rsid w:val="001F3D23"/>
    <w:rsid w:val="001F448E"/>
    <w:rsid w:val="001F469D"/>
    <w:rsid w:val="001F4714"/>
    <w:rsid w:val="001F4C03"/>
    <w:rsid w:val="001F4EAB"/>
    <w:rsid w:val="001F512B"/>
    <w:rsid w:val="001F53D1"/>
    <w:rsid w:val="001F54D5"/>
    <w:rsid w:val="001F578F"/>
    <w:rsid w:val="001F57F4"/>
    <w:rsid w:val="001F5B20"/>
    <w:rsid w:val="001F5C6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98A"/>
    <w:rsid w:val="001F79F4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ACF"/>
    <w:rsid w:val="00203D49"/>
    <w:rsid w:val="0020432B"/>
    <w:rsid w:val="002043CC"/>
    <w:rsid w:val="00204744"/>
    <w:rsid w:val="00204877"/>
    <w:rsid w:val="00204A7F"/>
    <w:rsid w:val="00204DA7"/>
    <w:rsid w:val="00204FA5"/>
    <w:rsid w:val="00205109"/>
    <w:rsid w:val="0020512B"/>
    <w:rsid w:val="00205186"/>
    <w:rsid w:val="002052FB"/>
    <w:rsid w:val="002055B8"/>
    <w:rsid w:val="00205798"/>
    <w:rsid w:val="00205976"/>
    <w:rsid w:val="00205C0C"/>
    <w:rsid w:val="00205FE9"/>
    <w:rsid w:val="0020609E"/>
    <w:rsid w:val="00206218"/>
    <w:rsid w:val="0020630E"/>
    <w:rsid w:val="002067FE"/>
    <w:rsid w:val="002069E1"/>
    <w:rsid w:val="00206AAE"/>
    <w:rsid w:val="00206BE5"/>
    <w:rsid w:val="00206EBC"/>
    <w:rsid w:val="00207249"/>
    <w:rsid w:val="002075D8"/>
    <w:rsid w:val="00207BDA"/>
    <w:rsid w:val="00207C94"/>
    <w:rsid w:val="00207EFF"/>
    <w:rsid w:val="0021034F"/>
    <w:rsid w:val="0021043A"/>
    <w:rsid w:val="0021058F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970"/>
    <w:rsid w:val="00211C7C"/>
    <w:rsid w:val="00211E0A"/>
    <w:rsid w:val="00211E13"/>
    <w:rsid w:val="002120D3"/>
    <w:rsid w:val="0021216E"/>
    <w:rsid w:val="002124F2"/>
    <w:rsid w:val="00212653"/>
    <w:rsid w:val="00212BC7"/>
    <w:rsid w:val="00212CD7"/>
    <w:rsid w:val="00212DD0"/>
    <w:rsid w:val="00213073"/>
    <w:rsid w:val="00213341"/>
    <w:rsid w:val="002133C7"/>
    <w:rsid w:val="00213453"/>
    <w:rsid w:val="002135CF"/>
    <w:rsid w:val="00214016"/>
    <w:rsid w:val="002140F9"/>
    <w:rsid w:val="002142C1"/>
    <w:rsid w:val="00214373"/>
    <w:rsid w:val="0021488E"/>
    <w:rsid w:val="002149F8"/>
    <w:rsid w:val="00214B8A"/>
    <w:rsid w:val="00214DDF"/>
    <w:rsid w:val="002152F2"/>
    <w:rsid w:val="0021531B"/>
    <w:rsid w:val="0021566A"/>
    <w:rsid w:val="0021598A"/>
    <w:rsid w:val="00215AB8"/>
    <w:rsid w:val="00215B42"/>
    <w:rsid w:val="00215BA3"/>
    <w:rsid w:val="00215DB1"/>
    <w:rsid w:val="00215F36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17DC6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07C"/>
    <w:rsid w:val="00223086"/>
    <w:rsid w:val="0022321C"/>
    <w:rsid w:val="00223266"/>
    <w:rsid w:val="00223382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4D2"/>
    <w:rsid w:val="002255B9"/>
    <w:rsid w:val="00225754"/>
    <w:rsid w:val="00225763"/>
    <w:rsid w:val="00225AFC"/>
    <w:rsid w:val="00225C25"/>
    <w:rsid w:val="0022610C"/>
    <w:rsid w:val="002261CC"/>
    <w:rsid w:val="0022651A"/>
    <w:rsid w:val="0022693F"/>
    <w:rsid w:val="00226BA3"/>
    <w:rsid w:val="00226CBD"/>
    <w:rsid w:val="00226EF2"/>
    <w:rsid w:val="0022716B"/>
    <w:rsid w:val="00227242"/>
    <w:rsid w:val="002274B7"/>
    <w:rsid w:val="00227627"/>
    <w:rsid w:val="00227F13"/>
    <w:rsid w:val="002302E0"/>
    <w:rsid w:val="002305AB"/>
    <w:rsid w:val="002307B0"/>
    <w:rsid w:val="00230CF7"/>
    <w:rsid w:val="00230FAB"/>
    <w:rsid w:val="0023107B"/>
    <w:rsid w:val="0023125A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10"/>
    <w:rsid w:val="00233E7A"/>
    <w:rsid w:val="00234033"/>
    <w:rsid w:val="00234230"/>
    <w:rsid w:val="00234499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721"/>
    <w:rsid w:val="002367A0"/>
    <w:rsid w:val="00236BB5"/>
    <w:rsid w:val="00236FC0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1A3"/>
    <w:rsid w:val="002418D5"/>
    <w:rsid w:val="002428D9"/>
    <w:rsid w:val="002429CC"/>
    <w:rsid w:val="00242CAB"/>
    <w:rsid w:val="00242E29"/>
    <w:rsid w:val="00242EE7"/>
    <w:rsid w:val="00242F17"/>
    <w:rsid w:val="00242FC8"/>
    <w:rsid w:val="0024316D"/>
    <w:rsid w:val="00243578"/>
    <w:rsid w:val="0024388B"/>
    <w:rsid w:val="00243FE0"/>
    <w:rsid w:val="0024464C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7B2"/>
    <w:rsid w:val="00247AA2"/>
    <w:rsid w:val="00247C37"/>
    <w:rsid w:val="00247CAD"/>
    <w:rsid w:val="00247DD9"/>
    <w:rsid w:val="00247DE5"/>
    <w:rsid w:val="00250432"/>
    <w:rsid w:val="00250651"/>
    <w:rsid w:val="0025092E"/>
    <w:rsid w:val="0025124D"/>
    <w:rsid w:val="00251348"/>
    <w:rsid w:val="002517D9"/>
    <w:rsid w:val="00251821"/>
    <w:rsid w:val="0025233F"/>
    <w:rsid w:val="00252500"/>
    <w:rsid w:val="002532CD"/>
    <w:rsid w:val="00253343"/>
    <w:rsid w:val="00253432"/>
    <w:rsid w:val="00253837"/>
    <w:rsid w:val="00253CD4"/>
    <w:rsid w:val="002541D9"/>
    <w:rsid w:val="002548B5"/>
    <w:rsid w:val="002548C7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57F99"/>
    <w:rsid w:val="00260368"/>
    <w:rsid w:val="0026037C"/>
    <w:rsid w:val="00260593"/>
    <w:rsid w:val="00260995"/>
    <w:rsid w:val="00260D5D"/>
    <w:rsid w:val="002610EF"/>
    <w:rsid w:val="0026110E"/>
    <w:rsid w:val="002611E8"/>
    <w:rsid w:val="002617FF"/>
    <w:rsid w:val="00261D70"/>
    <w:rsid w:val="002628B9"/>
    <w:rsid w:val="00262C4B"/>
    <w:rsid w:val="00262C70"/>
    <w:rsid w:val="00262CBD"/>
    <w:rsid w:val="00262DFC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FE2"/>
    <w:rsid w:val="002652A4"/>
    <w:rsid w:val="0026540A"/>
    <w:rsid w:val="00265B61"/>
    <w:rsid w:val="00266163"/>
    <w:rsid w:val="00266278"/>
    <w:rsid w:val="002662C2"/>
    <w:rsid w:val="00266638"/>
    <w:rsid w:val="00266907"/>
    <w:rsid w:val="00266D6C"/>
    <w:rsid w:val="002675D6"/>
    <w:rsid w:val="002701F0"/>
    <w:rsid w:val="0027051B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C24"/>
    <w:rsid w:val="00272D92"/>
    <w:rsid w:val="002732FD"/>
    <w:rsid w:val="00273533"/>
    <w:rsid w:val="002736B0"/>
    <w:rsid w:val="0027371D"/>
    <w:rsid w:val="00274253"/>
    <w:rsid w:val="00274267"/>
    <w:rsid w:val="00274316"/>
    <w:rsid w:val="002746FE"/>
    <w:rsid w:val="0027484E"/>
    <w:rsid w:val="00274E6F"/>
    <w:rsid w:val="00275314"/>
    <w:rsid w:val="002762B7"/>
    <w:rsid w:val="002767D3"/>
    <w:rsid w:val="00276AFA"/>
    <w:rsid w:val="00276AFB"/>
    <w:rsid w:val="00276B5F"/>
    <w:rsid w:val="00276CD1"/>
    <w:rsid w:val="00276F65"/>
    <w:rsid w:val="00276FD6"/>
    <w:rsid w:val="002770CC"/>
    <w:rsid w:val="0027740E"/>
    <w:rsid w:val="00277676"/>
    <w:rsid w:val="002777B5"/>
    <w:rsid w:val="00277DD3"/>
    <w:rsid w:val="002800FE"/>
    <w:rsid w:val="00280178"/>
    <w:rsid w:val="00280329"/>
    <w:rsid w:val="00280441"/>
    <w:rsid w:val="00280851"/>
    <w:rsid w:val="0028092D"/>
    <w:rsid w:val="00280968"/>
    <w:rsid w:val="00280A05"/>
    <w:rsid w:val="00280BE3"/>
    <w:rsid w:val="00280F29"/>
    <w:rsid w:val="002810AB"/>
    <w:rsid w:val="00281552"/>
    <w:rsid w:val="00281668"/>
    <w:rsid w:val="00281F10"/>
    <w:rsid w:val="002821EF"/>
    <w:rsid w:val="00282228"/>
    <w:rsid w:val="002824B7"/>
    <w:rsid w:val="002826C7"/>
    <w:rsid w:val="002826E1"/>
    <w:rsid w:val="0028270C"/>
    <w:rsid w:val="00282767"/>
    <w:rsid w:val="002827B6"/>
    <w:rsid w:val="00282E98"/>
    <w:rsid w:val="00282F07"/>
    <w:rsid w:val="002831B8"/>
    <w:rsid w:val="00283365"/>
    <w:rsid w:val="0028377C"/>
    <w:rsid w:val="00283ADA"/>
    <w:rsid w:val="00283C5C"/>
    <w:rsid w:val="00283DB5"/>
    <w:rsid w:val="00283FA7"/>
    <w:rsid w:val="0028433D"/>
    <w:rsid w:val="00284354"/>
    <w:rsid w:val="00284614"/>
    <w:rsid w:val="0028462A"/>
    <w:rsid w:val="002846C3"/>
    <w:rsid w:val="00284C69"/>
    <w:rsid w:val="00284F03"/>
    <w:rsid w:val="00284F5B"/>
    <w:rsid w:val="002850BA"/>
    <w:rsid w:val="0028514B"/>
    <w:rsid w:val="0028534E"/>
    <w:rsid w:val="002854A3"/>
    <w:rsid w:val="00285702"/>
    <w:rsid w:val="00285A29"/>
    <w:rsid w:val="00285E44"/>
    <w:rsid w:val="002860B3"/>
    <w:rsid w:val="002863EF"/>
    <w:rsid w:val="002869F3"/>
    <w:rsid w:val="00286EBA"/>
    <w:rsid w:val="00286F33"/>
    <w:rsid w:val="00286FEC"/>
    <w:rsid w:val="0028702D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30"/>
    <w:rsid w:val="00290BDD"/>
    <w:rsid w:val="00290F3F"/>
    <w:rsid w:val="0029175D"/>
    <w:rsid w:val="00291CEC"/>
    <w:rsid w:val="0029204F"/>
    <w:rsid w:val="002922A2"/>
    <w:rsid w:val="00292353"/>
    <w:rsid w:val="00292661"/>
    <w:rsid w:val="002927B9"/>
    <w:rsid w:val="00292959"/>
    <w:rsid w:val="00292B37"/>
    <w:rsid w:val="002930FE"/>
    <w:rsid w:val="0029381B"/>
    <w:rsid w:val="002938BA"/>
    <w:rsid w:val="00293B8F"/>
    <w:rsid w:val="00293E07"/>
    <w:rsid w:val="00293FA2"/>
    <w:rsid w:val="002940B8"/>
    <w:rsid w:val="0029439B"/>
    <w:rsid w:val="002945AF"/>
    <w:rsid w:val="002947BD"/>
    <w:rsid w:val="00294AA8"/>
    <w:rsid w:val="00295065"/>
    <w:rsid w:val="0029513A"/>
    <w:rsid w:val="0029525A"/>
    <w:rsid w:val="002956DE"/>
    <w:rsid w:val="002958EB"/>
    <w:rsid w:val="00295B59"/>
    <w:rsid w:val="00295B8C"/>
    <w:rsid w:val="00295C85"/>
    <w:rsid w:val="00296279"/>
    <w:rsid w:val="00296610"/>
    <w:rsid w:val="00296656"/>
    <w:rsid w:val="002967DB"/>
    <w:rsid w:val="00296E97"/>
    <w:rsid w:val="00296F9C"/>
    <w:rsid w:val="0029753A"/>
    <w:rsid w:val="00297817"/>
    <w:rsid w:val="0029786B"/>
    <w:rsid w:val="002978C7"/>
    <w:rsid w:val="00297E3D"/>
    <w:rsid w:val="002A00D8"/>
    <w:rsid w:val="002A00E8"/>
    <w:rsid w:val="002A03E2"/>
    <w:rsid w:val="002A079D"/>
    <w:rsid w:val="002A0BB4"/>
    <w:rsid w:val="002A0DF9"/>
    <w:rsid w:val="002A0F5C"/>
    <w:rsid w:val="002A133F"/>
    <w:rsid w:val="002A13D1"/>
    <w:rsid w:val="002A1AA8"/>
    <w:rsid w:val="002A20CB"/>
    <w:rsid w:val="002A2422"/>
    <w:rsid w:val="002A2462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7C7"/>
    <w:rsid w:val="002A626E"/>
    <w:rsid w:val="002A6380"/>
    <w:rsid w:val="002A646E"/>
    <w:rsid w:val="002A64B3"/>
    <w:rsid w:val="002A6647"/>
    <w:rsid w:val="002A6803"/>
    <w:rsid w:val="002A690E"/>
    <w:rsid w:val="002A6A83"/>
    <w:rsid w:val="002A6B42"/>
    <w:rsid w:val="002A6C6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06E"/>
    <w:rsid w:val="002B142F"/>
    <w:rsid w:val="002B1B14"/>
    <w:rsid w:val="002B1DCC"/>
    <w:rsid w:val="002B1F7D"/>
    <w:rsid w:val="002B25B0"/>
    <w:rsid w:val="002B28A9"/>
    <w:rsid w:val="002B2987"/>
    <w:rsid w:val="002B2B00"/>
    <w:rsid w:val="002B2CD9"/>
    <w:rsid w:val="002B2DD1"/>
    <w:rsid w:val="002B2E56"/>
    <w:rsid w:val="002B3103"/>
    <w:rsid w:val="002B34E9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888"/>
    <w:rsid w:val="002B5DCF"/>
    <w:rsid w:val="002B5E80"/>
    <w:rsid w:val="002B6040"/>
    <w:rsid w:val="002B622C"/>
    <w:rsid w:val="002B68EC"/>
    <w:rsid w:val="002B693A"/>
    <w:rsid w:val="002B6DAB"/>
    <w:rsid w:val="002B6FE8"/>
    <w:rsid w:val="002B70B8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C92"/>
    <w:rsid w:val="002C1EF7"/>
    <w:rsid w:val="002C220E"/>
    <w:rsid w:val="002C232F"/>
    <w:rsid w:val="002C291F"/>
    <w:rsid w:val="002C2B70"/>
    <w:rsid w:val="002C2CF5"/>
    <w:rsid w:val="002C2E9D"/>
    <w:rsid w:val="002C2ED5"/>
    <w:rsid w:val="002C376F"/>
    <w:rsid w:val="002C37F9"/>
    <w:rsid w:val="002C3C31"/>
    <w:rsid w:val="002C3C70"/>
    <w:rsid w:val="002C413D"/>
    <w:rsid w:val="002C47C7"/>
    <w:rsid w:val="002C4878"/>
    <w:rsid w:val="002C48BE"/>
    <w:rsid w:val="002C4AE1"/>
    <w:rsid w:val="002C4BBF"/>
    <w:rsid w:val="002C4BCC"/>
    <w:rsid w:val="002C5239"/>
    <w:rsid w:val="002C549F"/>
    <w:rsid w:val="002C54D8"/>
    <w:rsid w:val="002C580B"/>
    <w:rsid w:val="002C5881"/>
    <w:rsid w:val="002C662C"/>
    <w:rsid w:val="002C6695"/>
    <w:rsid w:val="002C699C"/>
    <w:rsid w:val="002C6A9A"/>
    <w:rsid w:val="002C703B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E4D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903"/>
    <w:rsid w:val="002D2A31"/>
    <w:rsid w:val="002D2A37"/>
    <w:rsid w:val="002D2BF3"/>
    <w:rsid w:val="002D2C85"/>
    <w:rsid w:val="002D2FDD"/>
    <w:rsid w:val="002D3392"/>
    <w:rsid w:val="002D364D"/>
    <w:rsid w:val="002D375D"/>
    <w:rsid w:val="002D3809"/>
    <w:rsid w:val="002D3EC0"/>
    <w:rsid w:val="002D3ED3"/>
    <w:rsid w:val="002D46BB"/>
    <w:rsid w:val="002D4739"/>
    <w:rsid w:val="002D4841"/>
    <w:rsid w:val="002D4AA9"/>
    <w:rsid w:val="002D50A4"/>
    <w:rsid w:val="002D50D3"/>
    <w:rsid w:val="002D50EE"/>
    <w:rsid w:val="002D567E"/>
    <w:rsid w:val="002D579E"/>
    <w:rsid w:val="002D5983"/>
    <w:rsid w:val="002D5A66"/>
    <w:rsid w:val="002D5A72"/>
    <w:rsid w:val="002D5DE8"/>
    <w:rsid w:val="002D6088"/>
    <w:rsid w:val="002D6287"/>
    <w:rsid w:val="002D645D"/>
    <w:rsid w:val="002D6530"/>
    <w:rsid w:val="002D6CB0"/>
    <w:rsid w:val="002D6D1C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BF"/>
    <w:rsid w:val="002E1A0F"/>
    <w:rsid w:val="002E1E3B"/>
    <w:rsid w:val="002E210B"/>
    <w:rsid w:val="002E215D"/>
    <w:rsid w:val="002E2167"/>
    <w:rsid w:val="002E21E1"/>
    <w:rsid w:val="002E22F2"/>
    <w:rsid w:val="002E24F9"/>
    <w:rsid w:val="002E283E"/>
    <w:rsid w:val="002E291A"/>
    <w:rsid w:val="002E2F47"/>
    <w:rsid w:val="002E30CF"/>
    <w:rsid w:val="002E32B1"/>
    <w:rsid w:val="002E3677"/>
    <w:rsid w:val="002E3EE2"/>
    <w:rsid w:val="002E3F6E"/>
    <w:rsid w:val="002E40FF"/>
    <w:rsid w:val="002E4FF8"/>
    <w:rsid w:val="002E50A6"/>
    <w:rsid w:val="002E50A8"/>
    <w:rsid w:val="002E50AA"/>
    <w:rsid w:val="002E5115"/>
    <w:rsid w:val="002E5437"/>
    <w:rsid w:val="002E5566"/>
    <w:rsid w:val="002E5761"/>
    <w:rsid w:val="002E59FF"/>
    <w:rsid w:val="002E5A6A"/>
    <w:rsid w:val="002E5AD4"/>
    <w:rsid w:val="002E5D05"/>
    <w:rsid w:val="002E60CA"/>
    <w:rsid w:val="002E663B"/>
    <w:rsid w:val="002E67BD"/>
    <w:rsid w:val="002E6A15"/>
    <w:rsid w:val="002E7491"/>
    <w:rsid w:val="002E797C"/>
    <w:rsid w:val="002E79D8"/>
    <w:rsid w:val="002E7B35"/>
    <w:rsid w:val="002E7C4A"/>
    <w:rsid w:val="002F0046"/>
    <w:rsid w:val="002F00CF"/>
    <w:rsid w:val="002F0B4C"/>
    <w:rsid w:val="002F0B9B"/>
    <w:rsid w:val="002F0C86"/>
    <w:rsid w:val="002F0C91"/>
    <w:rsid w:val="002F0FD8"/>
    <w:rsid w:val="002F11F2"/>
    <w:rsid w:val="002F1942"/>
    <w:rsid w:val="002F1AE5"/>
    <w:rsid w:val="002F1B05"/>
    <w:rsid w:val="002F1C66"/>
    <w:rsid w:val="002F1E09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385D"/>
    <w:rsid w:val="002F40F3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E96"/>
    <w:rsid w:val="002F7F94"/>
    <w:rsid w:val="00300063"/>
    <w:rsid w:val="00300168"/>
    <w:rsid w:val="003001E5"/>
    <w:rsid w:val="00300415"/>
    <w:rsid w:val="003006CA"/>
    <w:rsid w:val="00300CC7"/>
    <w:rsid w:val="003016B2"/>
    <w:rsid w:val="003019AD"/>
    <w:rsid w:val="00301B49"/>
    <w:rsid w:val="00302114"/>
    <w:rsid w:val="00302143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0B6"/>
    <w:rsid w:val="00305114"/>
    <w:rsid w:val="00305385"/>
    <w:rsid w:val="003057CC"/>
    <w:rsid w:val="00305A35"/>
    <w:rsid w:val="00305FD5"/>
    <w:rsid w:val="00306709"/>
    <w:rsid w:val="003067DF"/>
    <w:rsid w:val="00306D76"/>
    <w:rsid w:val="00306FBE"/>
    <w:rsid w:val="0030742F"/>
    <w:rsid w:val="00307D43"/>
    <w:rsid w:val="00307DEC"/>
    <w:rsid w:val="00307EF4"/>
    <w:rsid w:val="00310095"/>
    <w:rsid w:val="003105B1"/>
    <w:rsid w:val="0031064A"/>
    <w:rsid w:val="003108AD"/>
    <w:rsid w:val="00310CB1"/>
    <w:rsid w:val="00310D9D"/>
    <w:rsid w:val="00310DBB"/>
    <w:rsid w:val="00310FFC"/>
    <w:rsid w:val="0031100B"/>
    <w:rsid w:val="0031104C"/>
    <w:rsid w:val="003112A8"/>
    <w:rsid w:val="00311494"/>
    <w:rsid w:val="00311B67"/>
    <w:rsid w:val="00311CF3"/>
    <w:rsid w:val="00312093"/>
    <w:rsid w:val="00312717"/>
    <w:rsid w:val="00312825"/>
    <w:rsid w:val="00312B68"/>
    <w:rsid w:val="0031307D"/>
    <w:rsid w:val="0031380B"/>
    <w:rsid w:val="00313A82"/>
    <w:rsid w:val="00313AB5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8BF"/>
    <w:rsid w:val="00315934"/>
    <w:rsid w:val="003159C0"/>
    <w:rsid w:val="00316180"/>
    <w:rsid w:val="0031662C"/>
    <w:rsid w:val="0031667E"/>
    <w:rsid w:val="00316CAD"/>
    <w:rsid w:val="00316DEA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076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4E3"/>
    <w:rsid w:val="00322565"/>
    <w:rsid w:val="003226D8"/>
    <w:rsid w:val="00322A58"/>
    <w:rsid w:val="00322BBB"/>
    <w:rsid w:val="00323889"/>
    <w:rsid w:val="00323C43"/>
    <w:rsid w:val="00323CFB"/>
    <w:rsid w:val="0032461A"/>
    <w:rsid w:val="003248B1"/>
    <w:rsid w:val="003248CC"/>
    <w:rsid w:val="003248E6"/>
    <w:rsid w:val="00324D17"/>
    <w:rsid w:val="003252DD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7FD"/>
    <w:rsid w:val="00327900"/>
    <w:rsid w:val="00327AA3"/>
    <w:rsid w:val="00327E4D"/>
    <w:rsid w:val="0033009C"/>
    <w:rsid w:val="00330192"/>
    <w:rsid w:val="00330548"/>
    <w:rsid w:val="003307FC"/>
    <w:rsid w:val="00330893"/>
    <w:rsid w:val="00330EA9"/>
    <w:rsid w:val="00330ED9"/>
    <w:rsid w:val="00330F80"/>
    <w:rsid w:val="003311E8"/>
    <w:rsid w:val="003312F5"/>
    <w:rsid w:val="0033161E"/>
    <w:rsid w:val="00331772"/>
    <w:rsid w:val="00331BD0"/>
    <w:rsid w:val="00331CA4"/>
    <w:rsid w:val="00331D7E"/>
    <w:rsid w:val="00331DA3"/>
    <w:rsid w:val="00331DB4"/>
    <w:rsid w:val="00331E08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BC6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8F3"/>
    <w:rsid w:val="00336C65"/>
    <w:rsid w:val="00336D23"/>
    <w:rsid w:val="00336D28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108"/>
    <w:rsid w:val="003434F0"/>
    <w:rsid w:val="003438B4"/>
    <w:rsid w:val="003439B0"/>
    <w:rsid w:val="00343BD8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6F55"/>
    <w:rsid w:val="00347446"/>
    <w:rsid w:val="0034752F"/>
    <w:rsid w:val="0034758E"/>
    <w:rsid w:val="003475A4"/>
    <w:rsid w:val="0034796E"/>
    <w:rsid w:val="00347A4C"/>
    <w:rsid w:val="00347C0F"/>
    <w:rsid w:val="003502FA"/>
    <w:rsid w:val="00350607"/>
    <w:rsid w:val="00350E00"/>
    <w:rsid w:val="00350F69"/>
    <w:rsid w:val="00351053"/>
    <w:rsid w:val="003514E6"/>
    <w:rsid w:val="00351BEB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4A6"/>
    <w:rsid w:val="003536D5"/>
    <w:rsid w:val="00353809"/>
    <w:rsid w:val="00353996"/>
    <w:rsid w:val="003539D5"/>
    <w:rsid w:val="00353B13"/>
    <w:rsid w:val="00353BD7"/>
    <w:rsid w:val="00354050"/>
    <w:rsid w:val="00354296"/>
    <w:rsid w:val="003543FD"/>
    <w:rsid w:val="00354790"/>
    <w:rsid w:val="00354B98"/>
    <w:rsid w:val="00355106"/>
    <w:rsid w:val="0035521A"/>
    <w:rsid w:val="00355A30"/>
    <w:rsid w:val="00355C08"/>
    <w:rsid w:val="00355C7B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F9"/>
    <w:rsid w:val="00361A48"/>
    <w:rsid w:val="0036200D"/>
    <w:rsid w:val="003627A3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3BF6"/>
    <w:rsid w:val="00363F46"/>
    <w:rsid w:val="00364A14"/>
    <w:rsid w:val="00364BB4"/>
    <w:rsid w:val="00364D7A"/>
    <w:rsid w:val="00364D7E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14D"/>
    <w:rsid w:val="0036720C"/>
    <w:rsid w:val="003675DF"/>
    <w:rsid w:val="00367F6B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0D"/>
    <w:rsid w:val="003731E1"/>
    <w:rsid w:val="00373320"/>
    <w:rsid w:val="003738CE"/>
    <w:rsid w:val="00374173"/>
    <w:rsid w:val="003742CF"/>
    <w:rsid w:val="003743CD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69"/>
    <w:rsid w:val="00380783"/>
    <w:rsid w:val="00380E53"/>
    <w:rsid w:val="00381059"/>
    <w:rsid w:val="0038108B"/>
    <w:rsid w:val="003814D7"/>
    <w:rsid w:val="003822CD"/>
    <w:rsid w:val="00382472"/>
    <w:rsid w:val="003826AB"/>
    <w:rsid w:val="00382E2E"/>
    <w:rsid w:val="003831D8"/>
    <w:rsid w:val="00383482"/>
    <w:rsid w:val="003839C8"/>
    <w:rsid w:val="00384005"/>
    <w:rsid w:val="003840EA"/>
    <w:rsid w:val="00384243"/>
    <w:rsid w:val="00384261"/>
    <w:rsid w:val="003846A1"/>
    <w:rsid w:val="00384718"/>
    <w:rsid w:val="00384908"/>
    <w:rsid w:val="00384B1A"/>
    <w:rsid w:val="00384E17"/>
    <w:rsid w:val="003850DD"/>
    <w:rsid w:val="003852B8"/>
    <w:rsid w:val="003855CA"/>
    <w:rsid w:val="003857CB"/>
    <w:rsid w:val="00385ABF"/>
    <w:rsid w:val="00386267"/>
    <w:rsid w:val="00386316"/>
    <w:rsid w:val="003869C4"/>
    <w:rsid w:val="003869EF"/>
    <w:rsid w:val="00386BF6"/>
    <w:rsid w:val="00387033"/>
    <w:rsid w:val="00387348"/>
    <w:rsid w:val="00387B34"/>
    <w:rsid w:val="0039021A"/>
    <w:rsid w:val="00390666"/>
    <w:rsid w:val="00390BF7"/>
    <w:rsid w:val="00391159"/>
    <w:rsid w:val="003912FD"/>
    <w:rsid w:val="0039137E"/>
    <w:rsid w:val="003913B8"/>
    <w:rsid w:val="003915F3"/>
    <w:rsid w:val="00392153"/>
    <w:rsid w:val="0039236B"/>
    <w:rsid w:val="003923A3"/>
    <w:rsid w:val="00392527"/>
    <w:rsid w:val="003928CE"/>
    <w:rsid w:val="00392B5A"/>
    <w:rsid w:val="00392F82"/>
    <w:rsid w:val="00393280"/>
    <w:rsid w:val="00393742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5D63"/>
    <w:rsid w:val="00395FD1"/>
    <w:rsid w:val="0039658C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2C5"/>
    <w:rsid w:val="003A1D13"/>
    <w:rsid w:val="003A26EF"/>
    <w:rsid w:val="003A2776"/>
    <w:rsid w:val="003A2966"/>
    <w:rsid w:val="003A29E4"/>
    <w:rsid w:val="003A2E97"/>
    <w:rsid w:val="003A2EA9"/>
    <w:rsid w:val="003A2FBF"/>
    <w:rsid w:val="003A324C"/>
    <w:rsid w:val="003A3653"/>
    <w:rsid w:val="003A374E"/>
    <w:rsid w:val="003A3B44"/>
    <w:rsid w:val="003A3C53"/>
    <w:rsid w:val="003A3CB0"/>
    <w:rsid w:val="003A3F7D"/>
    <w:rsid w:val="003A403E"/>
    <w:rsid w:val="003A413C"/>
    <w:rsid w:val="003A4373"/>
    <w:rsid w:val="003A44D6"/>
    <w:rsid w:val="003A4829"/>
    <w:rsid w:val="003A4BCD"/>
    <w:rsid w:val="003A4D9F"/>
    <w:rsid w:val="003A4EA2"/>
    <w:rsid w:val="003A5402"/>
    <w:rsid w:val="003A548A"/>
    <w:rsid w:val="003A5E56"/>
    <w:rsid w:val="003A5EA1"/>
    <w:rsid w:val="003A633B"/>
    <w:rsid w:val="003A72CC"/>
    <w:rsid w:val="003A7FDC"/>
    <w:rsid w:val="003B00A8"/>
    <w:rsid w:val="003B0531"/>
    <w:rsid w:val="003B05D1"/>
    <w:rsid w:val="003B0A72"/>
    <w:rsid w:val="003B1E8A"/>
    <w:rsid w:val="003B1F94"/>
    <w:rsid w:val="003B2ADE"/>
    <w:rsid w:val="003B344E"/>
    <w:rsid w:val="003B36D6"/>
    <w:rsid w:val="003B37D0"/>
    <w:rsid w:val="003B399D"/>
    <w:rsid w:val="003B3D06"/>
    <w:rsid w:val="003B3D2E"/>
    <w:rsid w:val="003B3DA2"/>
    <w:rsid w:val="003B3DAC"/>
    <w:rsid w:val="003B3DDA"/>
    <w:rsid w:val="003B3FDB"/>
    <w:rsid w:val="003B4E99"/>
    <w:rsid w:val="003B5294"/>
    <w:rsid w:val="003B54B6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B6A4F"/>
    <w:rsid w:val="003C023A"/>
    <w:rsid w:val="003C028E"/>
    <w:rsid w:val="003C07E6"/>
    <w:rsid w:val="003C0A47"/>
    <w:rsid w:val="003C0B15"/>
    <w:rsid w:val="003C0BE8"/>
    <w:rsid w:val="003C116C"/>
    <w:rsid w:val="003C117B"/>
    <w:rsid w:val="003C1476"/>
    <w:rsid w:val="003C18DB"/>
    <w:rsid w:val="003C19D6"/>
    <w:rsid w:val="003C1C5E"/>
    <w:rsid w:val="003C1CAC"/>
    <w:rsid w:val="003C1E9E"/>
    <w:rsid w:val="003C1EF0"/>
    <w:rsid w:val="003C1FB7"/>
    <w:rsid w:val="003C22D0"/>
    <w:rsid w:val="003C2443"/>
    <w:rsid w:val="003C26E9"/>
    <w:rsid w:val="003C2DE1"/>
    <w:rsid w:val="003C3029"/>
    <w:rsid w:val="003C304E"/>
    <w:rsid w:val="003C3108"/>
    <w:rsid w:val="003C33F0"/>
    <w:rsid w:val="003C38CE"/>
    <w:rsid w:val="003C4331"/>
    <w:rsid w:val="003C4545"/>
    <w:rsid w:val="003C4BC7"/>
    <w:rsid w:val="003C4F11"/>
    <w:rsid w:val="003C5000"/>
    <w:rsid w:val="003C5265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5D0F"/>
    <w:rsid w:val="003C664D"/>
    <w:rsid w:val="003C6D01"/>
    <w:rsid w:val="003C6D05"/>
    <w:rsid w:val="003C70F0"/>
    <w:rsid w:val="003C73C9"/>
    <w:rsid w:val="003C7630"/>
    <w:rsid w:val="003C768B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273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3354"/>
    <w:rsid w:val="003D33C2"/>
    <w:rsid w:val="003D3A84"/>
    <w:rsid w:val="003D4820"/>
    <w:rsid w:val="003D4D51"/>
    <w:rsid w:val="003D50F0"/>
    <w:rsid w:val="003D51C0"/>
    <w:rsid w:val="003D51EA"/>
    <w:rsid w:val="003D5333"/>
    <w:rsid w:val="003D540A"/>
    <w:rsid w:val="003D5725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455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552"/>
    <w:rsid w:val="003E6906"/>
    <w:rsid w:val="003E6A2A"/>
    <w:rsid w:val="003E748E"/>
    <w:rsid w:val="003E75D1"/>
    <w:rsid w:val="003E7A53"/>
    <w:rsid w:val="003F000C"/>
    <w:rsid w:val="003F03E9"/>
    <w:rsid w:val="003F093F"/>
    <w:rsid w:val="003F0980"/>
    <w:rsid w:val="003F0A75"/>
    <w:rsid w:val="003F0C5D"/>
    <w:rsid w:val="003F10FF"/>
    <w:rsid w:val="003F120B"/>
    <w:rsid w:val="003F18DB"/>
    <w:rsid w:val="003F1EA7"/>
    <w:rsid w:val="003F1F94"/>
    <w:rsid w:val="003F2015"/>
    <w:rsid w:val="003F2108"/>
    <w:rsid w:val="003F2915"/>
    <w:rsid w:val="003F31A6"/>
    <w:rsid w:val="003F3236"/>
    <w:rsid w:val="003F3722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5D89"/>
    <w:rsid w:val="003F6135"/>
    <w:rsid w:val="003F6877"/>
    <w:rsid w:val="003F70FB"/>
    <w:rsid w:val="003F77A6"/>
    <w:rsid w:val="003F7E68"/>
    <w:rsid w:val="00400267"/>
    <w:rsid w:val="004002B4"/>
    <w:rsid w:val="00400622"/>
    <w:rsid w:val="00400C61"/>
    <w:rsid w:val="00400F28"/>
    <w:rsid w:val="00401209"/>
    <w:rsid w:val="004015C1"/>
    <w:rsid w:val="004019F2"/>
    <w:rsid w:val="00401AED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85E"/>
    <w:rsid w:val="0040390F"/>
    <w:rsid w:val="00403C17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2CA"/>
    <w:rsid w:val="004062F5"/>
    <w:rsid w:val="00406418"/>
    <w:rsid w:val="0040661F"/>
    <w:rsid w:val="00406D08"/>
    <w:rsid w:val="0040710C"/>
    <w:rsid w:val="0040777E"/>
    <w:rsid w:val="004079A1"/>
    <w:rsid w:val="00407DCA"/>
    <w:rsid w:val="0041003D"/>
    <w:rsid w:val="00410374"/>
    <w:rsid w:val="004104F1"/>
    <w:rsid w:val="00410585"/>
    <w:rsid w:val="00410A9F"/>
    <w:rsid w:val="00410C24"/>
    <w:rsid w:val="00410C2B"/>
    <w:rsid w:val="00411460"/>
    <w:rsid w:val="00411A90"/>
    <w:rsid w:val="00411A9B"/>
    <w:rsid w:val="00411D69"/>
    <w:rsid w:val="00412404"/>
    <w:rsid w:val="004124B5"/>
    <w:rsid w:val="00412A85"/>
    <w:rsid w:val="00412BA3"/>
    <w:rsid w:val="00412E92"/>
    <w:rsid w:val="00413347"/>
    <w:rsid w:val="00413530"/>
    <w:rsid w:val="0041362F"/>
    <w:rsid w:val="004136E8"/>
    <w:rsid w:val="0041372D"/>
    <w:rsid w:val="004139BF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6FA"/>
    <w:rsid w:val="00416EE2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48B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7B7"/>
    <w:rsid w:val="00424A46"/>
    <w:rsid w:val="00424E32"/>
    <w:rsid w:val="00424EF7"/>
    <w:rsid w:val="00425071"/>
    <w:rsid w:val="004250B5"/>
    <w:rsid w:val="004255BB"/>
    <w:rsid w:val="0042567E"/>
    <w:rsid w:val="00425B75"/>
    <w:rsid w:val="00425B8B"/>
    <w:rsid w:val="00425D23"/>
    <w:rsid w:val="00425E30"/>
    <w:rsid w:val="00426392"/>
    <w:rsid w:val="0042664E"/>
    <w:rsid w:val="00426C30"/>
    <w:rsid w:val="00426C37"/>
    <w:rsid w:val="00427008"/>
    <w:rsid w:val="00427760"/>
    <w:rsid w:val="00427B04"/>
    <w:rsid w:val="004303BD"/>
    <w:rsid w:val="004304C3"/>
    <w:rsid w:val="004306D9"/>
    <w:rsid w:val="00430905"/>
    <w:rsid w:val="0043091F"/>
    <w:rsid w:val="00430B6B"/>
    <w:rsid w:val="00431025"/>
    <w:rsid w:val="004310D7"/>
    <w:rsid w:val="004314FF"/>
    <w:rsid w:val="00431693"/>
    <w:rsid w:val="004316EA"/>
    <w:rsid w:val="0043186A"/>
    <w:rsid w:val="00431BE0"/>
    <w:rsid w:val="00431F93"/>
    <w:rsid w:val="004326BA"/>
    <w:rsid w:val="00432C17"/>
    <w:rsid w:val="00432EB8"/>
    <w:rsid w:val="00433227"/>
    <w:rsid w:val="00433528"/>
    <w:rsid w:val="004336D9"/>
    <w:rsid w:val="00433CAE"/>
    <w:rsid w:val="00433D8C"/>
    <w:rsid w:val="00433F79"/>
    <w:rsid w:val="00434A1C"/>
    <w:rsid w:val="00434CCA"/>
    <w:rsid w:val="0043533B"/>
    <w:rsid w:val="004356C1"/>
    <w:rsid w:val="00435811"/>
    <w:rsid w:val="00435A76"/>
    <w:rsid w:val="00435C9E"/>
    <w:rsid w:val="00436087"/>
    <w:rsid w:val="0043661C"/>
    <w:rsid w:val="00436747"/>
    <w:rsid w:val="004368DC"/>
    <w:rsid w:val="00436A13"/>
    <w:rsid w:val="00436BCA"/>
    <w:rsid w:val="00436C6E"/>
    <w:rsid w:val="00436DA3"/>
    <w:rsid w:val="00436E50"/>
    <w:rsid w:val="004373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1EB"/>
    <w:rsid w:val="004422BB"/>
    <w:rsid w:val="004422FA"/>
    <w:rsid w:val="0044292E"/>
    <w:rsid w:val="00442989"/>
    <w:rsid w:val="00442BDE"/>
    <w:rsid w:val="00442CBB"/>
    <w:rsid w:val="00443468"/>
    <w:rsid w:val="004434A2"/>
    <w:rsid w:val="004437BC"/>
    <w:rsid w:val="004437F1"/>
    <w:rsid w:val="00443966"/>
    <w:rsid w:val="00443A0B"/>
    <w:rsid w:val="00443F03"/>
    <w:rsid w:val="00443FF3"/>
    <w:rsid w:val="004442C1"/>
    <w:rsid w:val="00444498"/>
    <w:rsid w:val="0044458F"/>
    <w:rsid w:val="0044487E"/>
    <w:rsid w:val="0044496A"/>
    <w:rsid w:val="00444F00"/>
    <w:rsid w:val="0044541F"/>
    <w:rsid w:val="0044554E"/>
    <w:rsid w:val="00445799"/>
    <w:rsid w:val="004457C9"/>
    <w:rsid w:val="00445C5F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504DE"/>
    <w:rsid w:val="00450DE5"/>
    <w:rsid w:val="0045119D"/>
    <w:rsid w:val="0045292F"/>
    <w:rsid w:val="00452D75"/>
    <w:rsid w:val="00452EE8"/>
    <w:rsid w:val="00452F90"/>
    <w:rsid w:val="00453561"/>
    <w:rsid w:val="004538BB"/>
    <w:rsid w:val="00453B9D"/>
    <w:rsid w:val="0045424C"/>
    <w:rsid w:val="0045426C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2E2"/>
    <w:rsid w:val="00456342"/>
    <w:rsid w:val="0045651F"/>
    <w:rsid w:val="004565CB"/>
    <w:rsid w:val="00456A0C"/>
    <w:rsid w:val="00456BCF"/>
    <w:rsid w:val="00456E86"/>
    <w:rsid w:val="00456FF6"/>
    <w:rsid w:val="00457002"/>
    <w:rsid w:val="004601DB"/>
    <w:rsid w:val="004605C6"/>
    <w:rsid w:val="00460E26"/>
    <w:rsid w:val="004610AB"/>
    <w:rsid w:val="004614EE"/>
    <w:rsid w:val="0046185E"/>
    <w:rsid w:val="00461DD9"/>
    <w:rsid w:val="00462365"/>
    <w:rsid w:val="0046236B"/>
    <w:rsid w:val="004627AF"/>
    <w:rsid w:val="00462970"/>
    <w:rsid w:val="00462AAF"/>
    <w:rsid w:val="00462C2C"/>
    <w:rsid w:val="00462CF9"/>
    <w:rsid w:val="00463307"/>
    <w:rsid w:val="0046348C"/>
    <w:rsid w:val="00463540"/>
    <w:rsid w:val="004638D4"/>
    <w:rsid w:val="00463984"/>
    <w:rsid w:val="00463A66"/>
    <w:rsid w:val="00463EDD"/>
    <w:rsid w:val="00463EF8"/>
    <w:rsid w:val="00464313"/>
    <w:rsid w:val="004644AB"/>
    <w:rsid w:val="0046458A"/>
    <w:rsid w:val="004646C4"/>
    <w:rsid w:val="00464D69"/>
    <w:rsid w:val="00464D79"/>
    <w:rsid w:val="00465AA5"/>
    <w:rsid w:val="00465AFF"/>
    <w:rsid w:val="00465CA6"/>
    <w:rsid w:val="00465D77"/>
    <w:rsid w:val="00465DE7"/>
    <w:rsid w:val="00465FA5"/>
    <w:rsid w:val="0046625D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1ED4"/>
    <w:rsid w:val="004721C6"/>
    <w:rsid w:val="00472534"/>
    <w:rsid w:val="00472A6A"/>
    <w:rsid w:val="0047316A"/>
    <w:rsid w:val="00473258"/>
    <w:rsid w:val="0047395C"/>
    <w:rsid w:val="0047396F"/>
    <w:rsid w:val="00473988"/>
    <w:rsid w:val="00474199"/>
    <w:rsid w:val="004742C8"/>
    <w:rsid w:val="0047436D"/>
    <w:rsid w:val="00474EEC"/>
    <w:rsid w:val="00475238"/>
    <w:rsid w:val="00475634"/>
    <w:rsid w:val="00475714"/>
    <w:rsid w:val="00475889"/>
    <w:rsid w:val="004759EE"/>
    <w:rsid w:val="00475CC8"/>
    <w:rsid w:val="00475D7E"/>
    <w:rsid w:val="00475EA0"/>
    <w:rsid w:val="004763B8"/>
    <w:rsid w:val="00476632"/>
    <w:rsid w:val="004766F0"/>
    <w:rsid w:val="00476D45"/>
    <w:rsid w:val="00476F1F"/>
    <w:rsid w:val="004770EC"/>
    <w:rsid w:val="0047712C"/>
    <w:rsid w:val="0047724D"/>
    <w:rsid w:val="00477310"/>
    <w:rsid w:val="004778B7"/>
    <w:rsid w:val="00477B8F"/>
    <w:rsid w:val="00477C41"/>
    <w:rsid w:val="00477DD7"/>
    <w:rsid w:val="00477E0F"/>
    <w:rsid w:val="00480458"/>
    <w:rsid w:val="00480526"/>
    <w:rsid w:val="00480F07"/>
    <w:rsid w:val="00480F88"/>
    <w:rsid w:val="00481333"/>
    <w:rsid w:val="004813A3"/>
    <w:rsid w:val="004816C8"/>
    <w:rsid w:val="00481A79"/>
    <w:rsid w:val="00481AC3"/>
    <w:rsid w:val="00481EFE"/>
    <w:rsid w:val="00482563"/>
    <w:rsid w:val="004825CC"/>
    <w:rsid w:val="00482A36"/>
    <w:rsid w:val="00482D90"/>
    <w:rsid w:val="00482F9F"/>
    <w:rsid w:val="0048388A"/>
    <w:rsid w:val="00483961"/>
    <w:rsid w:val="00483AC5"/>
    <w:rsid w:val="00483E31"/>
    <w:rsid w:val="00484431"/>
    <w:rsid w:val="00484620"/>
    <w:rsid w:val="004847A3"/>
    <w:rsid w:val="00484B41"/>
    <w:rsid w:val="00485509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D76"/>
    <w:rsid w:val="00487EA9"/>
    <w:rsid w:val="00487FDB"/>
    <w:rsid w:val="004900C7"/>
    <w:rsid w:val="004901B3"/>
    <w:rsid w:val="0049072B"/>
    <w:rsid w:val="004907D5"/>
    <w:rsid w:val="00490975"/>
    <w:rsid w:val="00490D68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48C"/>
    <w:rsid w:val="00494646"/>
    <w:rsid w:val="004947DC"/>
    <w:rsid w:val="004947FC"/>
    <w:rsid w:val="00494988"/>
    <w:rsid w:val="00494C7F"/>
    <w:rsid w:val="004950FE"/>
    <w:rsid w:val="0049541A"/>
    <w:rsid w:val="00495563"/>
    <w:rsid w:val="004955B5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97D73"/>
    <w:rsid w:val="004A0309"/>
    <w:rsid w:val="004A0749"/>
    <w:rsid w:val="004A0A20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610"/>
    <w:rsid w:val="004A38D4"/>
    <w:rsid w:val="004A3BCD"/>
    <w:rsid w:val="004A3CC8"/>
    <w:rsid w:val="004A46CC"/>
    <w:rsid w:val="004A4AAE"/>
    <w:rsid w:val="004A4ADA"/>
    <w:rsid w:val="004A4FF5"/>
    <w:rsid w:val="004A5239"/>
    <w:rsid w:val="004A5251"/>
    <w:rsid w:val="004A552F"/>
    <w:rsid w:val="004A55A8"/>
    <w:rsid w:val="004A5878"/>
    <w:rsid w:val="004A5CD3"/>
    <w:rsid w:val="004A5E38"/>
    <w:rsid w:val="004A6167"/>
    <w:rsid w:val="004A61ED"/>
    <w:rsid w:val="004A6668"/>
    <w:rsid w:val="004A66A0"/>
    <w:rsid w:val="004A66C0"/>
    <w:rsid w:val="004A6732"/>
    <w:rsid w:val="004A6A06"/>
    <w:rsid w:val="004A6FC1"/>
    <w:rsid w:val="004A7115"/>
    <w:rsid w:val="004A712C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A5E"/>
    <w:rsid w:val="004B4BEF"/>
    <w:rsid w:val="004B4C48"/>
    <w:rsid w:val="004B5373"/>
    <w:rsid w:val="004B56A2"/>
    <w:rsid w:val="004B59E7"/>
    <w:rsid w:val="004B5E4E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434"/>
    <w:rsid w:val="004C3AB9"/>
    <w:rsid w:val="004C3C3F"/>
    <w:rsid w:val="004C3CA2"/>
    <w:rsid w:val="004C3D16"/>
    <w:rsid w:val="004C3FC6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56"/>
    <w:rsid w:val="004C588B"/>
    <w:rsid w:val="004C5890"/>
    <w:rsid w:val="004C5910"/>
    <w:rsid w:val="004C5D94"/>
    <w:rsid w:val="004C64BE"/>
    <w:rsid w:val="004C698D"/>
    <w:rsid w:val="004C6EC7"/>
    <w:rsid w:val="004C72DB"/>
    <w:rsid w:val="004C76DD"/>
    <w:rsid w:val="004C7CA5"/>
    <w:rsid w:val="004D0371"/>
    <w:rsid w:val="004D06F2"/>
    <w:rsid w:val="004D0A17"/>
    <w:rsid w:val="004D0F2C"/>
    <w:rsid w:val="004D1834"/>
    <w:rsid w:val="004D1B13"/>
    <w:rsid w:val="004D1DAD"/>
    <w:rsid w:val="004D1EC2"/>
    <w:rsid w:val="004D1FE4"/>
    <w:rsid w:val="004D2807"/>
    <w:rsid w:val="004D2857"/>
    <w:rsid w:val="004D2863"/>
    <w:rsid w:val="004D2A83"/>
    <w:rsid w:val="004D2AF6"/>
    <w:rsid w:val="004D2BCD"/>
    <w:rsid w:val="004D2D9A"/>
    <w:rsid w:val="004D2DFB"/>
    <w:rsid w:val="004D2EDB"/>
    <w:rsid w:val="004D33B7"/>
    <w:rsid w:val="004D355C"/>
    <w:rsid w:val="004D3765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50B1"/>
    <w:rsid w:val="004D5C5B"/>
    <w:rsid w:val="004D5D18"/>
    <w:rsid w:val="004D668F"/>
    <w:rsid w:val="004D6B2A"/>
    <w:rsid w:val="004D6CB2"/>
    <w:rsid w:val="004D6E72"/>
    <w:rsid w:val="004D6EE5"/>
    <w:rsid w:val="004D7654"/>
    <w:rsid w:val="004D7752"/>
    <w:rsid w:val="004D7982"/>
    <w:rsid w:val="004D79CD"/>
    <w:rsid w:val="004D7D77"/>
    <w:rsid w:val="004D7DF4"/>
    <w:rsid w:val="004D7DFB"/>
    <w:rsid w:val="004D7F0D"/>
    <w:rsid w:val="004E03C9"/>
    <w:rsid w:val="004E03EB"/>
    <w:rsid w:val="004E0438"/>
    <w:rsid w:val="004E06D0"/>
    <w:rsid w:val="004E0A2C"/>
    <w:rsid w:val="004E0DD2"/>
    <w:rsid w:val="004E18B3"/>
    <w:rsid w:val="004E1AB9"/>
    <w:rsid w:val="004E1CD5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4939"/>
    <w:rsid w:val="004E5101"/>
    <w:rsid w:val="004E5C34"/>
    <w:rsid w:val="004E5E73"/>
    <w:rsid w:val="004E645E"/>
    <w:rsid w:val="004E6519"/>
    <w:rsid w:val="004E688E"/>
    <w:rsid w:val="004E68D5"/>
    <w:rsid w:val="004E6950"/>
    <w:rsid w:val="004E6B4E"/>
    <w:rsid w:val="004E6C8E"/>
    <w:rsid w:val="004E6D4C"/>
    <w:rsid w:val="004E7010"/>
    <w:rsid w:val="004E766D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8C4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064"/>
    <w:rsid w:val="004F3181"/>
    <w:rsid w:val="004F3499"/>
    <w:rsid w:val="004F34B1"/>
    <w:rsid w:val="004F34FB"/>
    <w:rsid w:val="004F35DD"/>
    <w:rsid w:val="004F39CA"/>
    <w:rsid w:val="004F3E40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732"/>
    <w:rsid w:val="004F6D10"/>
    <w:rsid w:val="004F748F"/>
    <w:rsid w:val="004F74CB"/>
    <w:rsid w:val="004F74EC"/>
    <w:rsid w:val="004F753B"/>
    <w:rsid w:val="004F798B"/>
    <w:rsid w:val="0050036B"/>
    <w:rsid w:val="005005D2"/>
    <w:rsid w:val="00500BBA"/>
    <w:rsid w:val="00500F9E"/>
    <w:rsid w:val="0050141C"/>
    <w:rsid w:val="0050145A"/>
    <w:rsid w:val="0050161C"/>
    <w:rsid w:val="00501737"/>
    <w:rsid w:val="00501773"/>
    <w:rsid w:val="00501A28"/>
    <w:rsid w:val="00501B01"/>
    <w:rsid w:val="00501C50"/>
    <w:rsid w:val="00501D62"/>
    <w:rsid w:val="00501D80"/>
    <w:rsid w:val="00501EF7"/>
    <w:rsid w:val="00501F70"/>
    <w:rsid w:val="00502642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5699"/>
    <w:rsid w:val="00505A4A"/>
    <w:rsid w:val="00506101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53"/>
    <w:rsid w:val="00507FC8"/>
    <w:rsid w:val="00510136"/>
    <w:rsid w:val="0051023E"/>
    <w:rsid w:val="00510415"/>
    <w:rsid w:val="00510812"/>
    <w:rsid w:val="00510B7B"/>
    <w:rsid w:val="00511047"/>
    <w:rsid w:val="0051132B"/>
    <w:rsid w:val="0051137B"/>
    <w:rsid w:val="005115FE"/>
    <w:rsid w:val="0051182D"/>
    <w:rsid w:val="00511A4C"/>
    <w:rsid w:val="00511AE2"/>
    <w:rsid w:val="00511C40"/>
    <w:rsid w:val="00512173"/>
    <w:rsid w:val="00512229"/>
    <w:rsid w:val="005125CD"/>
    <w:rsid w:val="005126AB"/>
    <w:rsid w:val="00512781"/>
    <w:rsid w:val="005128AC"/>
    <w:rsid w:val="00512D3C"/>
    <w:rsid w:val="00512EEF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B3C"/>
    <w:rsid w:val="00514C1D"/>
    <w:rsid w:val="00514C87"/>
    <w:rsid w:val="00515263"/>
    <w:rsid w:val="00515B3B"/>
    <w:rsid w:val="00515F18"/>
    <w:rsid w:val="005170B4"/>
    <w:rsid w:val="005171CB"/>
    <w:rsid w:val="0051731E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1D23"/>
    <w:rsid w:val="00521FFC"/>
    <w:rsid w:val="005224E9"/>
    <w:rsid w:val="00522A45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853"/>
    <w:rsid w:val="00524BA8"/>
    <w:rsid w:val="00524DC1"/>
    <w:rsid w:val="00525677"/>
    <w:rsid w:val="0052574C"/>
    <w:rsid w:val="0052579D"/>
    <w:rsid w:val="005259C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9F4"/>
    <w:rsid w:val="00530A91"/>
    <w:rsid w:val="00530C88"/>
    <w:rsid w:val="00530D5A"/>
    <w:rsid w:val="005310D4"/>
    <w:rsid w:val="0053197E"/>
    <w:rsid w:val="00531F50"/>
    <w:rsid w:val="0053265F"/>
    <w:rsid w:val="00532753"/>
    <w:rsid w:val="00532D49"/>
    <w:rsid w:val="00532DC9"/>
    <w:rsid w:val="00533163"/>
    <w:rsid w:val="005335AA"/>
    <w:rsid w:val="0053388E"/>
    <w:rsid w:val="00533CD2"/>
    <w:rsid w:val="00533E4D"/>
    <w:rsid w:val="005344EE"/>
    <w:rsid w:val="00534807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6C6D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6F0"/>
    <w:rsid w:val="00541C33"/>
    <w:rsid w:val="00541E08"/>
    <w:rsid w:val="00541E26"/>
    <w:rsid w:val="0054222E"/>
    <w:rsid w:val="005424B3"/>
    <w:rsid w:val="0054258C"/>
    <w:rsid w:val="0054261A"/>
    <w:rsid w:val="005428D0"/>
    <w:rsid w:val="00542B69"/>
    <w:rsid w:val="005431D4"/>
    <w:rsid w:val="00543307"/>
    <w:rsid w:val="00543888"/>
    <w:rsid w:val="0054391C"/>
    <w:rsid w:val="0054395A"/>
    <w:rsid w:val="005439B0"/>
    <w:rsid w:val="00543BEB"/>
    <w:rsid w:val="00543BF8"/>
    <w:rsid w:val="00543D7D"/>
    <w:rsid w:val="00544009"/>
    <w:rsid w:val="005440FA"/>
    <w:rsid w:val="0054441A"/>
    <w:rsid w:val="0054463F"/>
    <w:rsid w:val="005447C3"/>
    <w:rsid w:val="00544987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1E00"/>
    <w:rsid w:val="00551EFB"/>
    <w:rsid w:val="00552340"/>
    <w:rsid w:val="005524B4"/>
    <w:rsid w:val="0055258D"/>
    <w:rsid w:val="00552AF0"/>
    <w:rsid w:val="00552EFE"/>
    <w:rsid w:val="00552F06"/>
    <w:rsid w:val="00552F77"/>
    <w:rsid w:val="00553381"/>
    <w:rsid w:val="005538D7"/>
    <w:rsid w:val="00553C90"/>
    <w:rsid w:val="005548FA"/>
    <w:rsid w:val="00554985"/>
    <w:rsid w:val="00554A17"/>
    <w:rsid w:val="00554E6C"/>
    <w:rsid w:val="00555449"/>
    <w:rsid w:val="005555A5"/>
    <w:rsid w:val="00555654"/>
    <w:rsid w:val="00555C1E"/>
    <w:rsid w:val="00555C67"/>
    <w:rsid w:val="00556017"/>
    <w:rsid w:val="005563CA"/>
    <w:rsid w:val="005567AE"/>
    <w:rsid w:val="00556A2C"/>
    <w:rsid w:val="00556AD0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B5A"/>
    <w:rsid w:val="005610E2"/>
    <w:rsid w:val="005611F4"/>
    <w:rsid w:val="00561713"/>
    <w:rsid w:val="0056209C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05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924"/>
    <w:rsid w:val="00566CBD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097"/>
    <w:rsid w:val="005723D4"/>
    <w:rsid w:val="005724C2"/>
    <w:rsid w:val="00572ADD"/>
    <w:rsid w:val="00572E96"/>
    <w:rsid w:val="00573065"/>
    <w:rsid w:val="005730DC"/>
    <w:rsid w:val="00573103"/>
    <w:rsid w:val="00573433"/>
    <w:rsid w:val="005739A3"/>
    <w:rsid w:val="00573BDD"/>
    <w:rsid w:val="00573CA9"/>
    <w:rsid w:val="00573D9D"/>
    <w:rsid w:val="0057404E"/>
    <w:rsid w:val="005741BA"/>
    <w:rsid w:val="005745E4"/>
    <w:rsid w:val="00574661"/>
    <w:rsid w:val="00574738"/>
    <w:rsid w:val="005749CC"/>
    <w:rsid w:val="00574F69"/>
    <w:rsid w:val="00574FF4"/>
    <w:rsid w:val="0057514E"/>
    <w:rsid w:val="005754BB"/>
    <w:rsid w:val="0057565D"/>
    <w:rsid w:val="00575C25"/>
    <w:rsid w:val="00575D3F"/>
    <w:rsid w:val="00575ECF"/>
    <w:rsid w:val="00575F53"/>
    <w:rsid w:val="00575FA6"/>
    <w:rsid w:val="0057610C"/>
    <w:rsid w:val="0057636F"/>
    <w:rsid w:val="0057666D"/>
    <w:rsid w:val="0057711C"/>
    <w:rsid w:val="005779CC"/>
    <w:rsid w:val="00580003"/>
    <w:rsid w:val="00580056"/>
    <w:rsid w:val="0058008F"/>
    <w:rsid w:val="00580758"/>
    <w:rsid w:val="00580CCA"/>
    <w:rsid w:val="00580DEF"/>
    <w:rsid w:val="00580EB3"/>
    <w:rsid w:val="00581054"/>
    <w:rsid w:val="00581245"/>
    <w:rsid w:val="005814B7"/>
    <w:rsid w:val="00581546"/>
    <w:rsid w:val="005816EC"/>
    <w:rsid w:val="0058210F"/>
    <w:rsid w:val="005822D1"/>
    <w:rsid w:val="00582489"/>
    <w:rsid w:val="00582556"/>
    <w:rsid w:val="0058283D"/>
    <w:rsid w:val="00582B89"/>
    <w:rsid w:val="00582D4F"/>
    <w:rsid w:val="00582D55"/>
    <w:rsid w:val="005832D3"/>
    <w:rsid w:val="00583540"/>
    <w:rsid w:val="005835FB"/>
    <w:rsid w:val="00583A88"/>
    <w:rsid w:val="00583F0D"/>
    <w:rsid w:val="00583F7E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C21"/>
    <w:rsid w:val="005871A3"/>
    <w:rsid w:val="005875F0"/>
    <w:rsid w:val="00587679"/>
    <w:rsid w:val="0058781D"/>
    <w:rsid w:val="0059007A"/>
    <w:rsid w:val="005901F5"/>
    <w:rsid w:val="00590603"/>
    <w:rsid w:val="005906D1"/>
    <w:rsid w:val="00590BBD"/>
    <w:rsid w:val="00590C37"/>
    <w:rsid w:val="005910BE"/>
    <w:rsid w:val="005910DF"/>
    <w:rsid w:val="005913EF"/>
    <w:rsid w:val="00591429"/>
    <w:rsid w:val="005915BC"/>
    <w:rsid w:val="00591624"/>
    <w:rsid w:val="00591881"/>
    <w:rsid w:val="00591ACA"/>
    <w:rsid w:val="00591D9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4DA5"/>
    <w:rsid w:val="00595352"/>
    <w:rsid w:val="00595843"/>
    <w:rsid w:val="005963AC"/>
    <w:rsid w:val="00596442"/>
    <w:rsid w:val="005964A6"/>
    <w:rsid w:val="0059670A"/>
    <w:rsid w:val="0059690C"/>
    <w:rsid w:val="00597034"/>
    <w:rsid w:val="005975E0"/>
    <w:rsid w:val="00597F50"/>
    <w:rsid w:val="00597FB3"/>
    <w:rsid w:val="005A0001"/>
    <w:rsid w:val="005A0692"/>
    <w:rsid w:val="005A07C5"/>
    <w:rsid w:val="005A0815"/>
    <w:rsid w:val="005A106E"/>
    <w:rsid w:val="005A10F0"/>
    <w:rsid w:val="005A136F"/>
    <w:rsid w:val="005A1613"/>
    <w:rsid w:val="005A186D"/>
    <w:rsid w:val="005A1C29"/>
    <w:rsid w:val="005A21C8"/>
    <w:rsid w:val="005A2746"/>
    <w:rsid w:val="005A284A"/>
    <w:rsid w:val="005A2A8B"/>
    <w:rsid w:val="005A2AA4"/>
    <w:rsid w:val="005A2AD4"/>
    <w:rsid w:val="005A32CA"/>
    <w:rsid w:val="005A38D1"/>
    <w:rsid w:val="005A3E91"/>
    <w:rsid w:val="005A4515"/>
    <w:rsid w:val="005A46B1"/>
    <w:rsid w:val="005A473D"/>
    <w:rsid w:val="005A5192"/>
    <w:rsid w:val="005A53D9"/>
    <w:rsid w:val="005A58F4"/>
    <w:rsid w:val="005A59A2"/>
    <w:rsid w:val="005A5FAD"/>
    <w:rsid w:val="005A6043"/>
    <w:rsid w:val="005A6219"/>
    <w:rsid w:val="005A62B9"/>
    <w:rsid w:val="005A7A6B"/>
    <w:rsid w:val="005A7C6C"/>
    <w:rsid w:val="005A7CB5"/>
    <w:rsid w:val="005A7F1C"/>
    <w:rsid w:val="005B0168"/>
    <w:rsid w:val="005B0178"/>
    <w:rsid w:val="005B09C3"/>
    <w:rsid w:val="005B1366"/>
    <w:rsid w:val="005B1542"/>
    <w:rsid w:val="005B172B"/>
    <w:rsid w:val="005B1894"/>
    <w:rsid w:val="005B1BCB"/>
    <w:rsid w:val="005B1F76"/>
    <w:rsid w:val="005B203A"/>
    <w:rsid w:val="005B23B4"/>
    <w:rsid w:val="005B245B"/>
    <w:rsid w:val="005B2579"/>
    <w:rsid w:val="005B266F"/>
    <w:rsid w:val="005B269D"/>
    <w:rsid w:val="005B26E3"/>
    <w:rsid w:val="005B3091"/>
    <w:rsid w:val="005B33BA"/>
    <w:rsid w:val="005B3424"/>
    <w:rsid w:val="005B3425"/>
    <w:rsid w:val="005B343C"/>
    <w:rsid w:val="005B3A7B"/>
    <w:rsid w:val="005B3BAC"/>
    <w:rsid w:val="005B3F27"/>
    <w:rsid w:val="005B43B1"/>
    <w:rsid w:val="005B452E"/>
    <w:rsid w:val="005B47A2"/>
    <w:rsid w:val="005B49EC"/>
    <w:rsid w:val="005B4AE4"/>
    <w:rsid w:val="005B4B26"/>
    <w:rsid w:val="005B501F"/>
    <w:rsid w:val="005B50D1"/>
    <w:rsid w:val="005B546E"/>
    <w:rsid w:val="005B5490"/>
    <w:rsid w:val="005B5499"/>
    <w:rsid w:val="005B5A44"/>
    <w:rsid w:val="005B63D4"/>
    <w:rsid w:val="005B6596"/>
    <w:rsid w:val="005B6963"/>
    <w:rsid w:val="005B6CC9"/>
    <w:rsid w:val="005B6FDF"/>
    <w:rsid w:val="005B7393"/>
    <w:rsid w:val="005B789C"/>
    <w:rsid w:val="005B7D93"/>
    <w:rsid w:val="005B7E09"/>
    <w:rsid w:val="005B7E43"/>
    <w:rsid w:val="005C0371"/>
    <w:rsid w:val="005C0416"/>
    <w:rsid w:val="005C05BF"/>
    <w:rsid w:val="005C098E"/>
    <w:rsid w:val="005C099A"/>
    <w:rsid w:val="005C0B89"/>
    <w:rsid w:val="005C0CB8"/>
    <w:rsid w:val="005C14C2"/>
    <w:rsid w:val="005C154C"/>
    <w:rsid w:val="005C16FA"/>
    <w:rsid w:val="005C1747"/>
    <w:rsid w:val="005C1AA3"/>
    <w:rsid w:val="005C1C50"/>
    <w:rsid w:val="005C20B1"/>
    <w:rsid w:val="005C224D"/>
    <w:rsid w:val="005C22D0"/>
    <w:rsid w:val="005C27DB"/>
    <w:rsid w:val="005C2869"/>
    <w:rsid w:val="005C2A7C"/>
    <w:rsid w:val="005C327A"/>
    <w:rsid w:val="005C3723"/>
    <w:rsid w:val="005C3BA0"/>
    <w:rsid w:val="005C3F85"/>
    <w:rsid w:val="005C45C8"/>
    <w:rsid w:val="005C4B71"/>
    <w:rsid w:val="005C5917"/>
    <w:rsid w:val="005C5A89"/>
    <w:rsid w:val="005C60C7"/>
    <w:rsid w:val="005C6725"/>
    <w:rsid w:val="005C67D9"/>
    <w:rsid w:val="005C69A4"/>
    <w:rsid w:val="005C6EEC"/>
    <w:rsid w:val="005C6FFA"/>
    <w:rsid w:val="005C741B"/>
    <w:rsid w:val="005C7448"/>
    <w:rsid w:val="005C7664"/>
    <w:rsid w:val="005C7953"/>
    <w:rsid w:val="005C79D9"/>
    <w:rsid w:val="005C7C12"/>
    <w:rsid w:val="005C7E2D"/>
    <w:rsid w:val="005C7E38"/>
    <w:rsid w:val="005C7EAF"/>
    <w:rsid w:val="005C7F34"/>
    <w:rsid w:val="005D0093"/>
    <w:rsid w:val="005D00DB"/>
    <w:rsid w:val="005D089A"/>
    <w:rsid w:val="005D0919"/>
    <w:rsid w:val="005D0C9D"/>
    <w:rsid w:val="005D102E"/>
    <w:rsid w:val="005D12EF"/>
    <w:rsid w:val="005D13E7"/>
    <w:rsid w:val="005D1B74"/>
    <w:rsid w:val="005D1C35"/>
    <w:rsid w:val="005D2030"/>
    <w:rsid w:val="005D2079"/>
    <w:rsid w:val="005D2116"/>
    <w:rsid w:val="005D2908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518"/>
    <w:rsid w:val="005D5686"/>
    <w:rsid w:val="005D5796"/>
    <w:rsid w:val="005D5BEA"/>
    <w:rsid w:val="005D5D80"/>
    <w:rsid w:val="005D5EE6"/>
    <w:rsid w:val="005D670A"/>
    <w:rsid w:val="005D6865"/>
    <w:rsid w:val="005D68B0"/>
    <w:rsid w:val="005D6938"/>
    <w:rsid w:val="005D6B38"/>
    <w:rsid w:val="005D71D5"/>
    <w:rsid w:val="005D71E2"/>
    <w:rsid w:val="005D7342"/>
    <w:rsid w:val="005D754D"/>
    <w:rsid w:val="005D7C78"/>
    <w:rsid w:val="005D7D93"/>
    <w:rsid w:val="005D7EB7"/>
    <w:rsid w:val="005E00FC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6D9"/>
    <w:rsid w:val="005E1746"/>
    <w:rsid w:val="005E1CCF"/>
    <w:rsid w:val="005E1E06"/>
    <w:rsid w:val="005E2898"/>
    <w:rsid w:val="005E2BB5"/>
    <w:rsid w:val="005E2C12"/>
    <w:rsid w:val="005E2EBF"/>
    <w:rsid w:val="005E3121"/>
    <w:rsid w:val="005E337D"/>
    <w:rsid w:val="005E340F"/>
    <w:rsid w:val="005E3646"/>
    <w:rsid w:val="005E3BFA"/>
    <w:rsid w:val="005E40DA"/>
    <w:rsid w:val="005E4547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CBA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770"/>
    <w:rsid w:val="005E78C0"/>
    <w:rsid w:val="005E7D6D"/>
    <w:rsid w:val="005E7ED9"/>
    <w:rsid w:val="005F016D"/>
    <w:rsid w:val="005F0350"/>
    <w:rsid w:val="005F05BD"/>
    <w:rsid w:val="005F0848"/>
    <w:rsid w:val="005F10E0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118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7CE"/>
    <w:rsid w:val="005F680F"/>
    <w:rsid w:val="005F6877"/>
    <w:rsid w:val="005F6A1B"/>
    <w:rsid w:val="005F6CED"/>
    <w:rsid w:val="005F6CFE"/>
    <w:rsid w:val="005F6DDF"/>
    <w:rsid w:val="005F6F91"/>
    <w:rsid w:val="005F77DB"/>
    <w:rsid w:val="005F7863"/>
    <w:rsid w:val="005F7B1F"/>
    <w:rsid w:val="005F7C73"/>
    <w:rsid w:val="005F7DC7"/>
    <w:rsid w:val="005F7E1C"/>
    <w:rsid w:val="005F7F86"/>
    <w:rsid w:val="00600178"/>
    <w:rsid w:val="00600179"/>
    <w:rsid w:val="0060052B"/>
    <w:rsid w:val="0060054B"/>
    <w:rsid w:val="00600E0A"/>
    <w:rsid w:val="00600F05"/>
    <w:rsid w:val="006010CC"/>
    <w:rsid w:val="0060170C"/>
    <w:rsid w:val="00601807"/>
    <w:rsid w:val="00601AAD"/>
    <w:rsid w:val="00601DAB"/>
    <w:rsid w:val="00602242"/>
    <w:rsid w:val="006023E3"/>
    <w:rsid w:val="00602720"/>
    <w:rsid w:val="00602992"/>
    <w:rsid w:val="00602A08"/>
    <w:rsid w:val="00602A4C"/>
    <w:rsid w:val="00602A52"/>
    <w:rsid w:val="006031AB"/>
    <w:rsid w:val="006031AF"/>
    <w:rsid w:val="00603318"/>
    <w:rsid w:val="00603832"/>
    <w:rsid w:val="00603842"/>
    <w:rsid w:val="00603C51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1E81"/>
    <w:rsid w:val="00611EC2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0D"/>
    <w:rsid w:val="0061601C"/>
    <w:rsid w:val="00616042"/>
    <w:rsid w:val="006164C6"/>
    <w:rsid w:val="006164D9"/>
    <w:rsid w:val="006167C7"/>
    <w:rsid w:val="006167EF"/>
    <w:rsid w:val="00616B1B"/>
    <w:rsid w:val="00616DB8"/>
    <w:rsid w:val="00616FDB"/>
    <w:rsid w:val="0061766F"/>
    <w:rsid w:val="00617877"/>
    <w:rsid w:val="00617933"/>
    <w:rsid w:val="006179BF"/>
    <w:rsid w:val="00617D56"/>
    <w:rsid w:val="00617F9B"/>
    <w:rsid w:val="006201B9"/>
    <w:rsid w:val="00620807"/>
    <w:rsid w:val="00620AE1"/>
    <w:rsid w:val="00620C3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44"/>
    <w:rsid w:val="00622097"/>
    <w:rsid w:val="00622502"/>
    <w:rsid w:val="0062251E"/>
    <w:rsid w:val="0062280B"/>
    <w:rsid w:val="0062293F"/>
    <w:rsid w:val="006229D5"/>
    <w:rsid w:val="00622E19"/>
    <w:rsid w:val="00623188"/>
    <w:rsid w:val="00623681"/>
    <w:rsid w:val="00623879"/>
    <w:rsid w:val="006238DB"/>
    <w:rsid w:val="00623B05"/>
    <w:rsid w:val="006244F8"/>
    <w:rsid w:val="0062487C"/>
    <w:rsid w:val="00624BAF"/>
    <w:rsid w:val="00624C77"/>
    <w:rsid w:val="00624D0A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6"/>
    <w:rsid w:val="00627FBB"/>
    <w:rsid w:val="00630001"/>
    <w:rsid w:val="0063003B"/>
    <w:rsid w:val="006302F7"/>
    <w:rsid w:val="00630403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5ECB"/>
    <w:rsid w:val="00635F82"/>
    <w:rsid w:val="006363D3"/>
    <w:rsid w:val="00636965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583"/>
    <w:rsid w:val="00640652"/>
    <w:rsid w:val="006407A8"/>
    <w:rsid w:val="0064099A"/>
    <w:rsid w:val="00640C14"/>
    <w:rsid w:val="00640C4A"/>
    <w:rsid w:val="00640C88"/>
    <w:rsid w:val="00640E2E"/>
    <w:rsid w:val="00641181"/>
    <w:rsid w:val="006413FC"/>
    <w:rsid w:val="0064152A"/>
    <w:rsid w:val="0064167E"/>
    <w:rsid w:val="006416AA"/>
    <w:rsid w:val="0064180E"/>
    <w:rsid w:val="00641B0B"/>
    <w:rsid w:val="00641B12"/>
    <w:rsid w:val="00641FC1"/>
    <w:rsid w:val="00642016"/>
    <w:rsid w:val="00642033"/>
    <w:rsid w:val="00642117"/>
    <w:rsid w:val="006424A0"/>
    <w:rsid w:val="00642537"/>
    <w:rsid w:val="00642587"/>
    <w:rsid w:val="00642767"/>
    <w:rsid w:val="006427BC"/>
    <w:rsid w:val="006427FD"/>
    <w:rsid w:val="00642A90"/>
    <w:rsid w:val="00642BC3"/>
    <w:rsid w:val="00643258"/>
    <w:rsid w:val="00643448"/>
    <w:rsid w:val="006434B3"/>
    <w:rsid w:val="006434F0"/>
    <w:rsid w:val="00643641"/>
    <w:rsid w:val="006438CA"/>
    <w:rsid w:val="006439EC"/>
    <w:rsid w:val="00643AC6"/>
    <w:rsid w:val="00643BF8"/>
    <w:rsid w:val="00643C38"/>
    <w:rsid w:val="00643D38"/>
    <w:rsid w:val="00643DDD"/>
    <w:rsid w:val="00643E81"/>
    <w:rsid w:val="006440C1"/>
    <w:rsid w:val="006441B7"/>
    <w:rsid w:val="00644311"/>
    <w:rsid w:val="00644757"/>
    <w:rsid w:val="00644E34"/>
    <w:rsid w:val="00644FE6"/>
    <w:rsid w:val="0064500F"/>
    <w:rsid w:val="00645201"/>
    <w:rsid w:val="00645695"/>
    <w:rsid w:val="00645723"/>
    <w:rsid w:val="006459B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AF0"/>
    <w:rsid w:val="00650BF2"/>
    <w:rsid w:val="00650F43"/>
    <w:rsid w:val="00650FF0"/>
    <w:rsid w:val="00651425"/>
    <w:rsid w:val="006515C7"/>
    <w:rsid w:val="006517C3"/>
    <w:rsid w:val="00651B9D"/>
    <w:rsid w:val="00651F23"/>
    <w:rsid w:val="00651FD1"/>
    <w:rsid w:val="00652037"/>
    <w:rsid w:val="006520D5"/>
    <w:rsid w:val="006526A6"/>
    <w:rsid w:val="00652755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42C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C73"/>
    <w:rsid w:val="00660F77"/>
    <w:rsid w:val="00661512"/>
    <w:rsid w:val="00661548"/>
    <w:rsid w:val="0066164A"/>
    <w:rsid w:val="006616F8"/>
    <w:rsid w:val="00661877"/>
    <w:rsid w:val="00661F03"/>
    <w:rsid w:val="0066230F"/>
    <w:rsid w:val="0066233E"/>
    <w:rsid w:val="006628EC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8A"/>
    <w:rsid w:val="006662E7"/>
    <w:rsid w:val="00666456"/>
    <w:rsid w:val="006667DE"/>
    <w:rsid w:val="0066680D"/>
    <w:rsid w:val="006669D7"/>
    <w:rsid w:val="00666EE7"/>
    <w:rsid w:val="00667056"/>
    <w:rsid w:val="00667151"/>
    <w:rsid w:val="00667277"/>
    <w:rsid w:val="006675A1"/>
    <w:rsid w:val="00667883"/>
    <w:rsid w:val="00667C07"/>
    <w:rsid w:val="00667E99"/>
    <w:rsid w:val="00667EA6"/>
    <w:rsid w:val="00670138"/>
    <w:rsid w:val="006705B5"/>
    <w:rsid w:val="00670806"/>
    <w:rsid w:val="00670B6B"/>
    <w:rsid w:val="00670FCC"/>
    <w:rsid w:val="006712A3"/>
    <w:rsid w:val="00671348"/>
    <w:rsid w:val="00671522"/>
    <w:rsid w:val="00671647"/>
    <w:rsid w:val="00671BCA"/>
    <w:rsid w:val="00671CB9"/>
    <w:rsid w:val="00671D5C"/>
    <w:rsid w:val="00672418"/>
    <w:rsid w:val="00672501"/>
    <w:rsid w:val="006729C8"/>
    <w:rsid w:val="00672A26"/>
    <w:rsid w:val="00672BDF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DE7"/>
    <w:rsid w:val="00675FBC"/>
    <w:rsid w:val="0067635A"/>
    <w:rsid w:val="00676687"/>
    <w:rsid w:val="006768B7"/>
    <w:rsid w:val="006769E8"/>
    <w:rsid w:val="00676EC0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2D08"/>
    <w:rsid w:val="0068308C"/>
    <w:rsid w:val="00683497"/>
    <w:rsid w:val="0068369D"/>
    <w:rsid w:val="00683B6D"/>
    <w:rsid w:val="00683EC2"/>
    <w:rsid w:val="00683ECC"/>
    <w:rsid w:val="00683ECD"/>
    <w:rsid w:val="0068411B"/>
    <w:rsid w:val="00684217"/>
    <w:rsid w:val="00684320"/>
    <w:rsid w:val="006847D2"/>
    <w:rsid w:val="0068492E"/>
    <w:rsid w:val="006849D8"/>
    <w:rsid w:val="00684C81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7E"/>
    <w:rsid w:val="006870B8"/>
    <w:rsid w:val="00687182"/>
    <w:rsid w:val="00687370"/>
    <w:rsid w:val="00687458"/>
    <w:rsid w:val="006876C4"/>
    <w:rsid w:val="00687963"/>
    <w:rsid w:val="00687C9E"/>
    <w:rsid w:val="00687D74"/>
    <w:rsid w:val="00690088"/>
    <w:rsid w:val="00690185"/>
    <w:rsid w:val="0069020E"/>
    <w:rsid w:val="006902B6"/>
    <w:rsid w:val="00690516"/>
    <w:rsid w:val="00690C3D"/>
    <w:rsid w:val="00690E5B"/>
    <w:rsid w:val="0069155B"/>
    <w:rsid w:val="00691B78"/>
    <w:rsid w:val="00691F2E"/>
    <w:rsid w:val="006920E2"/>
    <w:rsid w:val="0069225E"/>
    <w:rsid w:val="00692410"/>
    <w:rsid w:val="006924D9"/>
    <w:rsid w:val="00692502"/>
    <w:rsid w:val="0069277D"/>
    <w:rsid w:val="00692A3E"/>
    <w:rsid w:val="00692A98"/>
    <w:rsid w:val="00692D2E"/>
    <w:rsid w:val="00692F6B"/>
    <w:rsid w:val="00693026"/>
    <w:rsid w:val="00693128"/>
    <w:rsid w:val="006931B0"/>
    <w:rsid w:val="00693339"/>
    <w:rsid w:val="00694109"/>
    <w:rsid w:val="006943D3"/>
    <w:rsid w:val="00694499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7FC"/>
    <w:rsid w:val="00695BB0"/>
    <w:rsid w:val="00695C6C"/>
    <w:rsid w:val="00695CED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A17"/>
    <w:rsid w:val="006A1B61"/>
    <w:rsid w:val="006A2176"/>
    <w:rsid w:val="006A2326"/>
    <w:rsid w:val="006A233F"/>
    <w:rsid w:val="006A28FA"/>
    <w:rsid w:val="006A2C7F"/>
    <w:rsid w:val="006A2D3D"/>
    <w:rsid w:val="006A2E5D"/>
    <w:rsid w:val="006A3207"/>
    <w:rsid w:val="006A3D33"/>
    <w:rsid w:val="006A3FC3"/>
    <w:rsid w:val="006A4A9B"/>
    <w:rsid w:val="006A4BAA"/>
    <w:rsid w:val="006A4D14"/>
    <w:rsid w:val="006A4FAF"/>
    <w:rsid w:val="006A5012"/>
    <w:rsid w:val="006A5524"/>
    <w:rsid w:val="006A5656"/>
    <w:rsid w:val="006A6175"/>
    <w:rsid w:val="006A6616"/>
    <w:rsid w:val="006A67C3"/>
    <w:rsid w:val="006A6BF9"/>
    <w:rsid w:val="006A6E92"/>
    <w:rsid w:val="006A7047"/>
    <w:rsid w:val="006A70B0"/>
    <w:rsid w:val="006A743E"/>
    <w:rsid w:val="006A7469"/>
    <w:rsid w:val="006A74F1"/>
    <w:rsid w:val="006A760F"/>
    <w:rsid w:val="006A77F6"/>
    <w:rsid w:val="006A7A82"/>
    <w:rsid w:val="006A7D1C"/>
    <w:rsid w:val="006B00A9"/>
    <w:rsid w:val="006B037A"/>
    <w:rsid w:val="006B0659"/>
    <w:rsid w:val="006B0775"/>
    <w:rsid w:val="006B0855"/>
    <w:rsid w:val="006B0D85"/>
    <w:rsid w:val="006B128B"/>
    <w:rsid w:val="006B1311"/>
    <w:rsid w:val="006B1C1F"/>
    <w:rsid w:val="006B22C3"/>
    <w:rsid w:val="006B242C"/>
    <w:rsid w:val="006B29B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ECB"/>
    <w:rsid w:val="006B4FEB"/>
    <w:rsid w:val="006B5041"/>
    <w:rsid w:val="006B5237"/>
    <w:rsid w:val="006B52DA"/>
    <w:rsid w:val="006B578E"/>
    <w:rsid w:val="006B5A7C"/>
    <w:rsid w:val="006B6120"/>
    <w:rsid w:val="006B63F9"/>
    <w:rsid w:val="006B64F3"/>
    <w:rsid w:val="006B675F"/>
    <w:rsid w:val="006B682C"/>
    <w:rsid w:val="006B7074"/>
    <w:rsid w:val="006B760C"/>
    <w:rsid w:val="006B7881"/>
    <w:rsid w:val="006B7985"/>
    <w:rsid w:val="006B7D4B"/>
    <w:rsid w:val="006C0093"/>
    <w:rsid w:val="006C00EE"/>
    <w:rsid w:val="006C0C5A"/>
    <w:rsid w:val="006C0E83"/>
    <w:rsid w:val="006C138A"/>
    <w:rsid w:val="006C149D"/>
    <w:rsid w:val="006C1C87"/>
    <w:rsid w:val="006C1E28"/>
    <w:rsid w:val="006C2C4D"/>
    <w:rsid w:val="006C2D43"/>
    <w:rsid w:val="006C3009"/>
    <w:rsid w:val="006C3033"/>
    <w:rsid w:val="006C30EE"/>
    <w:rsid w:val="006C3562"/>
    <w:rsid w:val="006C363E"/>
    <w:rsid w:val="006C3762"/>
    <w:rsid w:val="006C3D9B"/>
    <w:rsid w:val="006C3EF7"/>
    <w:rsid w:val="006C4104"/>
    <w:rsid w:val="006C44FB"/>
    <w:rsid w:val="006C4622"/>
    <w:rsid w:val="006C46DD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373"/>
    <w:rsid w:val="006C6452"/>
    <w:rsid w:val="006C6A35"/>
    <w:rsid w:val="006C6ABF"/>
    <w:rsid w:val="006C6C5E"/>
    <w:rsid w:val="006C71BB"/>
    <w:rsid w:val="006C7231"/>
    <w:rsid w:val="006C79E1"/>
    <w:rsid w:val="006D0105"/>
    <w:rsid w:val="006D0280"/>
    <w:rsid w:val="006D07D8"/>
    <w:rsid w:val="006D099C"/>
    <w:rsid w:val="006D0A47"/>
    <w:rsid w:val="006D0C04"/>
    <w:rsid w:val="006D0D44"/>
    <w:rsid w:val="006D0FEA"/>
    <w:rsid w:val="006D106C"/>
    <w:rsid w:val="006D116E"/>
    <w:rsid w:val="006D1646"/>
    <w:rsid w:val="006D16F4"/>
    <w:rsid w:val="006D198B"/>
    <w:rsid w:val="006D1B53"/>
    <w:rsid w:val="006D2045"/>
    <w:rsid w:val="006D2125"/>
    <w:rsid w:val="006D22D6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2EE"/>
    <w:rsid w:val="006D560E"/>
    <w:rsid w:val="006D573E"/>
    <w:rsid w:val="006D5822"/>
    <w:rsid w:val="006D583A"/>
    <w:rsid w:val="006D5D3F"/>
    <w:rsid w:val="006D5E3D"/>
    <w:rsid w:val="006D654B"/>
    <w:rsid w:val="006D6749"/>
    <w:rsid w:val="006D6857"/>
    <w:rsid w:val="006D69A3"/>
    <w:rsid w:val="006D6A5B"/>
    <w:rsid w:val="006D6D15"/>
    <w:rsid w:val="006D6E3D"/>
    <w:rsid w:val="006D735A"/>
    <w:rsid w:val="006D741C"/>
    <w:rsid w:val="006D7AC1"/>
    <w:rsid w:val="006D7B26"/>
    <w:rsid w:val="006D7CFE"/>
    <w:rsid w:val="006D7F0B"/>
    <w:rsid w:val="006E04FF"/>
    <w:rsid w:val="006E05FB"/>
    <w:rsid w:val="006E07AD"/>
    <w:rsid w:val="006E0874"/>
    <w:rsid w:val="006E09BF"/>
    <w:rsid w:val="006E0A76"/>
    <w:rsid w:val="006E0DFE"/>
    <w:rsid w:val="006E0FB2"/>
    <w:rsid w:val="006E1006"/>
    <w:rsid w:val="006E1494"/>
    <w:rsid w:val="006E1929"/>
    <w:rsid w:val="006E1DF7"/>
    <w:rsid w:val="006E25E9"/>
    <w:rsid w:val="006E2651"/>
    <w:rsid w:val="006E2823"/>
    <w:rsid w:val="006E285C"/>
    <w:rsid w:val="006E2C6E"/>
    <w:rsid w:val="006E2F3E"/>
    <w:rsid w:val="006E31CA"/>
    <w:rsid w:val="006E33AA"/>
    <w:rsid w:val="006E34C3"/>
    <w:rsid w:val="006E35E7"/>
    <w:rsid w:val="006E37F1"/>
    <w:rsid w:val="006E3B60"/>
    <w:rsid w:val="006E3D0F"/>
    <w:rsid w:val="006E4218"/>
    <w:rsid w:val="006E4247"/>
    <w:rsid w:val="006E43D5"/>
    <w:rsid w:val="006E4616"/>
    <w:rsid w:val="006E4636"/>
    <w:rsid w:val="006E4875"/>
    <w:rsid w:val="006E4A43"/>
    <w:rsid w:val="006E4AC5"/>
    <w:rsid w:val="006E4C16"/>
    <w:rsid w:val="006E4F92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495"/>
    <w:rsid w:val="006F0759"/>
    <w:rsid w:val="006F0913"/>
    <w:rsid w:val="006F09E0"/>
    <w:rsid w:val="006F0A3E"/>
    <w:rsid w:val="006F0BBB"/>
    <w:rsid w:val="006F0BCB"/>
    <w:rsid w:val="006F0D41"/>
    <w:rsid w:val="006F0DB7"/>
    <w:rsid w:val="006F1262"/>
    <w:rsid w:val="006F17D8"/>
    <w:rsid w:val="006F1C3A"/>
    <w:rsid w:val="006F264E"/>
    <w:rsid w:val="006F2944"/>
    <w:rsid w:val="006F297B"/>
    <w:rsid w:val="006F2CA3"/>
    <w:rsid w:val="006F2FB2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E60"/>
    <w:rsid w:val="006F4FFB"/>
    <w:rsid w:val="006F551B"/>
    <w:rsid w:val="006F571B"/>
    <w:rsid w:val="006F5BA8"/>
    <w:rsid w:val="006F5F71"/>
    <w:rsid w:val="006F6094"/>
    <w:rsid w:val="006F60D6"/>
    <w:rsid w:val="006F64F3"/>
    <w:rsid w:val="006F6527"/>
    <w:rsid w:val="006F6720"/>
    <w:rsid w:val="006F6769"/>
    <w:rsid w:val="006F6B81"/>
    <w:rsid w:val="006F6C0A"/>
    <w:rsid w:val="006F6E10"/>
    <w:rsid w:val="006F7049"/>
    <w:rsid w:val="006F7177"/>
    <w:rsid w:val="006F723C"/>
    <w:rsid w:val="006F72B0"/>
    <w:rsid w:val="006F73CE"/>
    <w:rsid w:val="006F74B5"/>
    <w:rsid w:val="006F7A4C"/>
    <w:rsid w:val="006F7FA3"/>
    <w:rsid w:val="0070000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129"/>
    <w:rsid w:val="00702748"/>
    <w:rsid w:val="007027E2"/>
    <w:rsid w:val="007029A3"/>
    <w:rsid w:val="00702CC4"/>
    <w:rsid w:val="00703229"/>
    <w:rsid w:val="007034EE"/>
    <w:rsid w:val="007035E2"/>
    <w:rsid w:val="007039D3"/>
    <w:rsid w:val="00703A5A"/>
    <w:rsid w:val="00703F35"/>
    <w:rsid w:val="0070407C"/>
    <w:rsid w:val="007045B2"/>
    <w:rsid w:val="007045D9"/>
    <w:rsid w:val="00704E9C"/>
    <w:rsid w:val="00705023"/>
    <w:rsid w:val="00705278"/>
    <w:rsid w:val="007053FB"/>
    <w:rsid w:val="0070586C"/>
    <w:rsid w:val="00705BE4"/>
    <w:rsid w:val="00705BF2"/>
    <w:rsid w:val="00705E64"/>
    <w:rsid w:val="00705E96"/>
    <w:rsid w:val="007061EF"/>
    <w:rsid w:val="0070647D"/>
    <w:rsid w:val="00706B19"/>
    <w:rsid w:val="00706B2A"/>
    <w:rsid w:val="00707010"/>
    <w:rsid w:val="00707268"/>
    <w:rsid w:val="00707313"/>
    <w:rsid w:val="0070746C"/>
    <w:rsid w:val="00707B38"/>
    <w:rsid w:val="00707B3D"/>
    <w:rsid w:val="00707B58"/>
    <w:rsid w:val="00707ECD"/>
    <w:rsid w:val="007105D4"/>
    <w:rsid w:val="00710CCB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40E"/>
    <w:rsid w:val="0071256F"/>
    <w:rsid w:val="00712FD4"/>
    <w:rsid w:val="00713180"/>
    <w:rsid w:val="007132BD"/>
    <w:rsid w:val="00713430"/>
    <w:rsid w:val="00713657"/>
    <w:rsid w:val="00713887"/>
    <w:rsid w:val="00713920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69B1"/>
    <w:rsid w:val="00717047"/>
    <w:rsid w:val="00717098"/>
    <w:rsid w:val="007170D3"/>
    <w:rsid w:val="0071727E"/>
    <w:rsid w:val="00717315"/>
    <w:rsid w:val="00717FF9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CCD"/>
    <w:rsid w:val="00721F20"/>
    <w:rsid w:val="00721FEA"/>
    <w:rsid w:val="00722306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8E8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C6A"/>
    <w:rsid w:val="00730F22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95"/>
    <w:rsid w:val="007329D7"/>
    <w:rsid w:val="007330F9"/>
    <w:rsid w:val="007333A7"/>
    <w:rsid w:val="00733AED"/>
    <w:rsid w:val="0073450F"/>
    <w:rsid w:val="00734525"/>
    <w:rsid w:val="0073476B"/>
    <w:rsid w:val="007347EF"/>
    <w:rsid w:val="00734982"/>
    <w:rsid w:val="00734C2A"/>
    <w:rsid w:val="0073504B"/>
    <w:rsid w:val="007351E0"/>
    <w:rsid w:val="00735302"/>
    <w:rsid w:val="00735537"/>
    <w:rsid w:val="00735818"/>
    <w:rsid w:val="00735D3F"/>
    <w:rsid w:val="00735EA9"/>
    <w:rsid w:val="00736348"/>
    <w:rsid w:val="007364F4"/>
    <w:rsid w:val="00736563"/>
    <w:rsid w:val="00736E3C"/>
    <w:rsid w:val="00736E8C"/>
    <w:rsid w:val="007374F9"/>
    <w:rsid w:val="00737A04"/>
    <w:rsid w:val="00737B2C"/>
    <w:rsid w:val="00737ECC"/>
    <w:rsid w:val="00740380"/>
    <w:rsid w:val="0074058C"/>
    <w:rsid w:val="007405CA"/>
    <w:rsid w:val="007413AA"/>
    <w:rsid w:val="00742C3D"/>
    <w:rsid w:val="00742F55"/>
    <w:rsid w:val="00743247"/>
    <w:rsid w:val="00743978"/>
    <w:rsid w:val="007439BF"/>
    <w:rsid w:val="00743C4C"/>
    <w:rsid w:val="00743D7A"/>
    <w:rsid w:val="00743E19"/>
    <w:rsid w:val="00743F7E"/>
    <w:rsid w:val="00744028"/>
    <w:rsid w:val="00744158"/>
    <w:rsid w:val="00744526"/>
    <w:rsid w:val="007447D6"/>
    <w:rsid w:val="00744EC9"/>
    <w:rsid w:val="0074503F"/>
    <w:rsid w:val="007450A1"/>
    <w:rsid w:val="0074511B"/>
    <w:rsid w:val="007453BD"/>
    <w:rsid w:val="00745477"/>
    <w:rsid w:val="0074574B"/>
    <w:rsid w:val="00745A23"/>
    <w:rsid w:val="00745A2B"/>
    <w:rsid w:val="00745ACF"/>
    <w:rsid w:val="00745C63"/>
    <w:rsid w:val="00745D4A"/>
    <w:rsid w:val="00745F32"/>
    <w:rsid w:val="0074644F"/>
    <w:rsid w:val="00746A88"/>
    <w:rsid w:val="00746B19"/>
    <w:rsid w:val="00746F1C"/>
    <w:rsid w:val="00746FB7"/>
    <w:rsid w:val="007473B2"/>
    <w:rsid w:val="00747540"/>
    <w:rsid w:val="00747615"/>
    <w:rsid w:val="00747616"/>
    <w:rsid w:val="00747AB9"/>
    <w:rsid w:val="00747B30"/>
    <w:rsid w:val="00747F5C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4F8B"/>
    <w:rsid w:val="0075520E"/>
    <w:rsid w:val="007555D9"/>
    <w:rsid w:val="00755773"/>
    <w:rsid w:val="00755A98"/>
    <w:rsid w:val="00755B92"/>
    <w:rsid w:val="00755BBA"/>
    <w:rsid w:val="00755D93"/>
    <w:rsid w:val="00756352"/>
    <w:rsid w:val="0075639C"/>
    <w:rsid w:val="00756569"/>
    <w:rsid w:val="00756718"/>
    <w:rsid w:val="0075677D"/>
    <w:rsid w:val="00756878"/>
    <w:rsid w:val="00756D1A"/>
    <w:rsid w:val="00757021"/>
    <w:rsid w:val="00757122"/>
    <w:rsid w:val="00757216"/>
    <w:rsid w:val="0075724F"/>
    <w:rsid w:val="00757502"/>
    <w:rsid w:val="007577A1"/>
    <w:rsid w:val="0075790A"/>
    <w:rsid w:val="00757BEF"/>
    <w:rsid w:val="00757C59"/>
    <w:rsid w:val="00757D7D"/>
    <w:rsid w:val="00757F3E"/>
    <w:rsid w:val="00757FF5"/>
    <w:rsid w:val="0076003F"/>
    <w:rsid w:val="00760588"/>
    <w:rsid w:val="00760734"/>
    <w:rsid w:val="00760828"/>
    <w:rsid w:val="007608CB"/>
    <w:rsid w:val="00760C17"/>
    <w:rsid w:val="00760ED3"/>
    <w:rsid w:val="0076105D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2D"/>
    <w:rsid w:val="0076345F"/>
    <w:rsid w:val="007636B2"/>
    <w:rsid w:val="0076380C"/>
    <w:rsid w:val="00763CA2"/>
    <w:rsid w:val="00763D95"/>
    <w:rsid w:val="00763F48"/>
    <w:rsid w:val="0076458A"/>
    <w:rsid w:val="0076474E"/>
    <w:rsid w:val="00764A75"/>
    <w:rsid w:val="00764CB8"/>
    <w:rsid w:val="00764D1A"/>
    <w:rsid w:val="00765036"/>
    <w:rsid w:val="00765131"/>
    <w:rsid w:val="007652C2"/>
    <w:rsid w:val="007653A5"/>
    <w:rsid w:val="00765AEE"/>
    <w:rsid w:val="00765B88"/>
    <w:rsid w:val="00765BAA"/>
    <w:rsid w:val="007664F7"/>
    <w:rsid w:val="00766908"/>
    <w:rsid w:val="00766D99"/>
    <w:rsid w:val="0076752B"/>
    <w:rsid w:val="00767934"/>
    <w:rsid w:val="00767ECD"/>
    <w:rsid w:val="007700F4"/>
    <w:rsid w:val="007701A6"/>
    <w:rsid w:val="007704B0"/>
    <w:rsid w:val="0077051A"/>
    <w:rsid w:val="007707F0"/>
    <w:rsid w:val="00770866"/>
    <w:rsid w:val="0077095C"/>
    <w:rsid w:val="00770C71"/>
    <w:rsid w:val="00770CE2"/>
    <w:rsid w:val="00770CFD"/>
    <w:rsid w:val="00770DB7"/>
    <w:rsid w:val="00771079"/>
    <w:rsid w:val="00771602"/>
    <w:rsid w:val="0077160B"/>
    <w:rsid w:val="0077185B"/>
    <w:rsid w:val="00771FD8"/>
    <w:rsid w:val="00772B13"/>
    <w:rsid w:val="00772C81"/>
    <w:rsid w:val="00772C95"/>
    <w:rsid w:val="00772D1C"/>
    <w:rsid w:val="00772D27"/>
    <w:rsid w:val="00772E14"/>
    <w:rsid w:val="00772EE4"/>
    <w:rsid w:val="007730B8"/>
    <w:rsid w:val="007732FC"/>
    <w:rsid w:val="00773489"/>
    <w:rsid w:val="0077351E"/>
    <w:rsid w:val="00773A9F"/>
    <w:rsid w:val="00773DCA"/>
    <w:rsid w:val="00773E3E"/>
    <w:rsid w:val="00773E4C"/>
    <w:rsid w:val="007740D5"/>
    <w:rsid w:val="007741A0"/>
    <w:rsid w:val="007742B3"/>
    <w:rsid w:val="007742DB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3E2"/>
    <w:rsid w:val="00775653"/>
    <w:rsid w:val="00775917"/>
    <w:rsid w:val="00775A70"/>
    <w:rsid w:val="00775C2F"/>
    <w:rsid w:val="00775CAE"/>
    <w:rsid w:val="00776146"/>
    <w:rsid w:val="00776240"/>
    <w:rsid w:val="0077624B"/>
    <w:rsid w:val="00776797"/>
    <w:rsid w:val="0077687E"/>
    <w:rsid w:val="00776B4C"/>
    <w:rsid w:val="00776D6A"/>
    <w:rsid w:val="00776FCE"/>
    <w:rsid w:val="00777404"/>
    <w:rsid w:val="00777C6D"/>
    <w:rsid w:val="00777CBA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7FC"/>
    <w:rsid w:val="007828EE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E89"/>
    <w:rsid w:val="0079011F"/>
    <w:rsid w:val="007903A4"/>
    <w:rsid w:val="007905F2"/>
    <w:rsid w:val="00790C01"/>
    <w:rsid w:val="00790F94"/>
    <w:rsid w:val="00790FCF"/>
    <w:rsid w:val="00791084"/>
    <w:rsid w:val="0079109F"/>
    <w:rsid w:val="00791288"/>
    <w:rsid w:val="00791792"/>
    <w:rsid w:val="007917A6"/>
    <w:rsid w:val="00791933"/>
    <w:rsid w:val="00791938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216"/>
    <w:rsid w:val="0079436D"/>
    <w:rsid w:val="0079445D"/>
    <w:rsid w:val="0079477A"/>
    <w:rsid w:val="00794D2D"/>
    <w:rsid w:val="00794FEC"/>
    <w:rsid w:val="0079547C"/>
    <w:rsid w:val="007957CC"/>
    <w:rsid w:val="00795CEC"/>
    <w:rsid w:val="00795F82"/>
    <w:rsid w:val="00796307"/>
    <w:rsid w:val="0079666A"/>
    <w:rsid w:val="00796724"/>
    <w:rsid w:val="0079676F"/>
    <w:rsid w:val="00796B83"/>
    <w:rsid w:val="00796DFC"/>
    <w:rsid w:val="0079744E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955"/>
    <w:rsid w:val="007A22C6"/>
    <w:rsid w:val="007A2DEF"/>
    <w:rsid w:val="007A31FE"/>
    <w:rsid w:val="007A3395"/>
    <w:rsid w:val="007A3486"/>
    <w:rsid w:val="007A352C"/>
    <w:rsid w:val="007A359A"/>
    <w:rsid w:val="007A37F2"/>
    <w:rsid w:val="007A3933"/>
    <w:rsid w:val="007A3ECD"/>
    <w:rsid w:val="007A3EF3"/>
    <w:rsid w:val="007A4429"/>
    <w:rsid w:val="007A44E9"/>
    <w:rsid w:val="007A45CA"/>
    <w:rsid w:val="007A4640"/>
    <w:rsid w:val="007A475B"/>
    <w:rsid w:val="007A476B"/>
    <w:rsid w:val="007A498E"/>
    <w:rsid w:val="007A4A34"/>
    <w:rsid w:val="007A4D19"/>
    <w:rsid w:val="007A54CF"/>
    <w:rsid w:val="007A5E2A"/>
    <w:rsid w:val="007A64C0"/>
    <w:rsid w:val="007A65BF"/>
    <w:rsid w:val="007A68DF"/>
    <w:rsid w:val="007A6A7E"/>
    <w:rsid w:val="007A6C26"/>
    <w:rsid w:val="007A6DC0"/>
    <w:rsid w:val="007A6F05"/>
    <w:rsid w:val="007A6F2E"/>
    <w:rsid w:val="007A741A"/>
    <w:rsid w:val="007A74B4"/>
    <w:rsid w:val="007A77A4"/>
    <w:rsid w:val="007A7950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420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158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2B"/>
    <w:rsid w:val="007B6ECC"/>
    <w:rsid w:val="007B7321"/>
    <w:rsid w:val="007B741D"/>
    <w:rsid w:val="007B7AE4"/>
    <w:rsid w:val="007B7BA9"/>
    <w:rsid w:val="007B7CF3"/>
    <w:rsid w:val="007C03CE"/>
    <w:rsid w:val="007C0509"/>
    <w:rsid w:val="007C1015"/>
    <w:rsid w:val="007C199A"/>
    <w:rsid w:val="007C1A4D"/>
    <w:rsid w:val="007C1B68"/>
    <w:rsid w:val="007C1C58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1D6"/>
    <w:rsid w:val="007C42CC"/>
    <w:rsid w:val="007C45D8"/>
    <w:rsid w:val="007C4A9A"/>
    <w:rsid w:val="007C4F99"/>
    <w:rsid w:val="007C53AA"/>
    <w:rsid w:val="007C5547"/>
    <w:rsid w:val="007C5E36"/>
    <w:rsid w:val="007C5EE4"/>
    <w:rsid w:val="007C6074"/>
    <w:rsid w:val="007C67AF"/>
    <w:rsid w:val="007C70B0"/>
    <w:rsid w:val="007C70CF"/>
    <w:rsid w:val="007C74F7"/>
    <w:rsid w:val="007C78D3"/>
    <w:rsid w:val="007C7904"/>
    <w:rsid w:val="007C7A2E"/>
    <w:rsid w:val="007C7C87"/>
    <w:rsid w:val="007C7DF8"/>
    <w:rsid w:val="007D00CE"/>
    <w:rsid w:val="007D078A"/>
    <w:rsid w:val="007D0E40"/>
    <w:rsid w:val="007D0FC4"/>
    <w:rsid w:val="007D16B6"/>
    <w:rsid w:val="007D1AE6"/>
    <w:rsid w:val="007D1AF7"/>
    <w:rsid w:val="007D1C47"/>
    <w:rsid w:val="007D1CB0"/>
    <w:rsid w:val="007D21F4"/>
    <w:rsid w:val="007D25E6"/>
    <w:rsid w:val="007D29E7"/>
    <w:rsid w:val="007D2CE2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6FFD"/>
    <w:rsid w:val="007D72E5"/>
    <w:rsid w:val="007D7A5F"/>
    <w:rsid w:val="007D7D72"/>
    <w:rsid w:val="007D7EBC"/>
    <w:rsid w:val="007D7FE6"/>
    <w:rsid w:val="007E0278"/>
    <w:rsid w:val="007E0E31"/>
    <w:rsid w:val="007E12ED"/>
    <w:rsid w:val="007E1318"/>
    <w:rsid w:val="007E156D"/>
    <w:rsid w:val="007E1743"/>
    <w:rsid w:val="007E1963"/>
    <w:rsid w:val="007E1979"/>
    <w:rsid w:val="007E1A38"/>
    <w:rsid w:val="007E28AF"/>
    <w:rsid w:val="007E327D"/>
    <w:rsid w:val="007E34BE"/>
    <w:rsid w:val="007E35D2"/>
    <w:rsid w:val="007E375E"/>
    <w:rsid w:val="007E39BD"/>
    <w:rsid w:val="007E437F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327"/>
    <w:rsid w:val="007E544F"/>
    <w:rsid w:val="007E57F8"/>
    <w:rsid w:val="007E5C52"/>
    <w:rsid w:val="007E5FEB"/>
    <w:rsid w:val="007E6115"/>
    <w:rsid w:val="007E646E"/>
    <w:rsid w:val="007E6B2A"/>
    <w:rsid w:val="007E6C18"/>
    <w:rsid w:val="007E7666"/>
    <w:rsid w:val="007E7984"/>
    <w:rsid w:val="007E7BCE"/>
    <w:rsid w:val="007E7DD0"/>
    <w:rsid w:val="007F006E"/>
    <w:rsid w:val="007F0615"/>
    <w:rsid w:val="007F089D"/>
    <w:rsid w:val="007F08D8"/>
    <w:rsid w:val="007F0965"/>
    <w:rsid w:val="007F0B8C"/>
    <w:rsid w:val="007F0FA7"/>
    <w:rsid w:val="007F1079"/>
    <w:rsid w:val="007F1277"/>
    <w:rsid w:val="007F13CE"/>
    <w:rsid w:val="007F14D6"/>
    <w:rsid w:val="007F1572"/>
    <w:rsid w:val="007F195B"/>
    <w:rsid w:val="007F1D24"/>
    <w:rsid w:val="007F1D8A"/>
    <w:rsid w:val="007F1EEE"/>
    <w:rsid w:val="007F231B"/>
    <w:rsid w:val="007F234D"/>
    <w:rsid w:val="007F238F"/>
    <w:rsid w:val="007F2397"/>
    <w:rsid w:val="007F2853"/>
    <w:rsid w:val="007F2D0D"/>
    <w:rsid w:val="007F3012"/>
    <w:rsid w:val="007F32DE"/>
    <w:rsid w:val="007F33F9"/>
    <w:rsid w:val="007F3AD8"/>
    <w:rsid w:val="007F3AFA"/>
    <w:rsid w:val="007F3F5F"/>
    <w:rsid w:val="007F4068"/>
    <w:rsid w:val="007F415F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79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02D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4C2B"/>
    <w:rsid w:val="0080541B"/>
    <w:rsid w:val="008056B7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627"/>
    <w:rsid w:val="00807634"/>
    <w:rsid w:val="00807899"/>
    <w:rsid w:val="008078D9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255"/>
    <w:rsid w:val="008114E0"/>
    <w:rsid w:val="00811EE7"/>
    <w:rsid w:val="00811F8D"/>
    <w:rsid w:val="008125CE"/>
    <w:rsid w:val="008125D4"/>
    <w:rsid w:val="008128DC"/>
    <w:rsid w:val="00812CDB"/>
    <w:rsid w:val="00812F38"/>
    <w:rsid w:val="00812FCF"/>
    <w:rsid w:val="00812FDD"/>
    <w:rsid w:val="008130F1"/>
    <w:rsid w:val="00813426"/>
    <w:rsid w:val="008139EA"/>
    <w:rsid w:val="0081432F"/>
    <w:rsid w:val="00814401"/>
    <w:rsid w:val="008146E3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C1B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298"/>
    <w:rsid w:val="00821519"/>
    <w:rsid w:val="0082191F"/>
    <w:rsid w:val="00821921"/>
    <w:rsid w:val="00821EB2"/>
    <w:rsid w:val="00822117"/>
    <w:rsid w:val="00822432"/>
    <w:rsid w:val="00822756"/>
    <w:rsid w:val="0082303F"/>
    <w:rsid w:val="00823664"/>
    <w:rsid w:val="00823790"/>
    <w:rsid w:val="0082391E"/>
    <w:rsid w:val="00823DE6"/>
    <w:rsid w:val="008240CE"/>
    <w:rsid w:val="00824208"/>
    <w:rsid w:val="0082464E"/>
    <w:rsid w:val="008247F8"/>
    <w:rsid w:val="00824E57"/>
    <w:rsid w:val="00825037"/>
    <w:rsid w:val="0082523F"/>
    <w:rsid w:val="00825569"/>
    <w:rsid w:val="00825DF5"/>
    <w:rsid w:val="00825F8E"/>
    <w:rsid w:val="00826070"/>
    <w:rsid w:val="0082694F"/>
    <w:rsid w:val="00826D63"/>
    <w:rsid w:val="00826DBF"/>
    <w:rsid w:val="00826E57"/>
    <w:rsid w:val="00827016"/>
    <w:rsid w:val="00827456"/>
    <w:rsid w:val="008276A1"/>
    <w:rsid w:val="00827BEF"/>
    <w:rsid w:val="008304E9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06"/>
    <w:rsid w:val="00833EFB"/>
    <w:rsid w:val="00833FCB"/>
    <w:rsid w:val="0083400E"/>
    <w:rsid w:val="008341FC"/>
    <w:rsid w:val="00834488"/>
    <w:rsid w:val="0083456E"/>
    <w:rsid w:val="0083480D"/>
    <w:rsid w:val="00834FD4"/>
    <w:rsid w:val="00835170"/>
    <w:rsid w:val="008353A8"/>
    <w:rsid w:val="00835502"/>
    <w:rsid w:val="00835677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1D"/>
    <w:rsid w:val="00843A48"/>
    <w:rsid w:val="00843E39"/>
    <w:rsid w:val="0084412A"/>
    <w:rsid w:val="0084419D"/>
    <w:rsid w:val="008441F3"/>
    <w:rsid w:val="00844735"/>
    <w:rsid w:val="00844A4E"/>
    <w:rsid w:val="00844B94"/>
    <w:rsid w:val="00844DB4"/>
    <w:rsid w:val="0084533F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360"/>
    <w:rsid w:val="00851507"/>
    <w:rsid w:val="008516C1"/>
    <w:rsid w:val="008516D9"/>
    <w:rsid w:val="0085178D"/>
    <w:rsid w:val="008519D4"/>
    <w:rsid w:val="00851A57"/>
    <w:rsid w:val="0085214C"/>
    <w:rsid w:val="008526FE"/>
    <w:rsid w:val="008527BA"/>
    <w:rsid w:val="00852E51"/>
    <w:rsid w:val="00852FEC"/>
    <w:rsid w:val="008537A0"/>
    <w:rsid w:val="00853892"/>
    <w:rsid w:val="00853AE0"/>
    <w:rsid w:val="008542EE"/>
    <w:rsid w:val="00854649"/>
    <w:rsid w:val="0085475E"/>
    <w:rsid w:val="008549CA"/>
    <w:rsid w:val="008549E5"/>
    <w:rsid w:val="008549F9"/>
    <w:rsid w:val="00854D1B"/>
    <w:rsid w:val="00854D21"/>
    <w:rsid w:val="00855737"/>
    <w:rsid w:val="00855A99"/>
    <w:rsid w:val="0085608E"/>
    <w:rsid w:val="008561AB"/>
    <w:rsid w:val="0085620B"/>
    <w:rsid w:val="008562EF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12D2"/>
    <w:rsid w:val="008616E8"/>
    <w:rsid w:val="00861735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775"/>
    <w:rsid w:val="00864A1B"/>
    <w:rsid w:val="00865144"/>
    <w:rsid w:val="00865162"/>
    <w:rsid w:val="008651EA"/>
    <w:rsid w:val="00865235"/>
    <w:rsid w:val="00865491"/>
    <w:rsid w:val="0086564A"/>
    <w:rsid w:val="00865F03"/>
    <w:rsid w:val="00865F2F"/>
    <w:rsid w:val="008661FE"/>
    <w:rsid w:val="00866223"/>
    <w:rsid w:val="00866413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3F7"/>
    <w:rsid w:val="008735B0"/>
    <w:rsid w:val="00873622"/>
    <w:rsid w:val="00873675"/>
    <w:rsid w:val="008738F9"/>
    <w:rsid w:val="00873A21"/>
    <w:rsid w:val="00873DBE"/>
    <w:rsid w:val="00873FDF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5BA"/>
    <w:rsid w:val="008756A3"/>
    <w:rsid w:val="00875A83"/>
    <w:rsid w:val="00875CB8"/>
    <w:rsid w:val="00875CDF"/>
    <w:rsid w:val="00875FF2"/>
    <w:rsid w:val="008762AB"/>
    <w:rsid w:val="008764D5"/>
    <w:rsid w:val="00876801"/>
    <w:rsid w:val="00876BCD"/>
    <w:rsid w:val="00876C79"/>
    <w:rsid w:val="0087706C"/>
    <w:rsid w:val="00877242"/>
    <w:rsid w:val="00877298"/>
    <w:rsid w:val="0087780A"/>
    <w:rsid w:val="008778CD"/>
    <w:rsid w:val="00877967"/>
    <w:rsid w:val="00877A97"/>
    <w:rsid w:val="00877CB6"/>
    <w:rsid w:val="00877EE2"/>
    <w:rsid w:val="008803FC"/>
    <w:rsid w:val="00880453"/>
    <w:rsid w:val="0088067A"/>
    <w:rsid w:val="00880B10"/>
    <w:rsid w:val="00880DF8"/>
    <w:rsid w:val="008811B8"/>
    <w:rsid w:val="0088145A"/>
    <w:rsid w:val="008816C9"/>
    <w:rsid w:val="00881E5D"/>
    <w:rsid w:val="00882169"/>
    <w:rsid w:val="008821ED"/>
    <w:rsid w:val="00882338"/>
    <w:rsid w:val="00882425"/>
    <w:rsid w:val="008832E1"/>
    <w:rsid w:val="008835B0"/>
    <w:rsid w:val="008838F7"/>
    <w:rsid w:val="00883DBD"/>
    <w:rsid w:val="00883FBF"/>
    <w:rsid w:val="00884EED"/>
    <w:rsid w:val="00884F20"/>
    <w:rsid w:val="008851AF"/>
    <w:rsid w:val="008855B8"/>
    <w:rsid w:val="0088587C"/>
    <w:rsid w:val="00885CE8"/>
    <w:rsid w:val="0088608F"/>
    <w:rsid w:val="008860C4"/>
    <w:rsid w:val="008861B0"/>
    <w:rsid w:val="008861D4"/>
    <w:rsid w:val="00886572"/>
    <w:rsid w:val="00886591"/>
    <w:rsid w:val="008868EC"/>
    <w:rsid w:val="00886B48"/>
    <w:rsid w:val="00887270"/>
    <w:rsid w:val="008874C6"/>
    <w:rsid w:val="00887BA2"/>
    <w:rsid w:val="00887CF0"/>
    <w:rsid w:val="00890895"/>
    <w:rsid w:val="008908B7"/>
    <w:rsid w:val="00890BFB"/>
    <w:rsid w:val="00891031"/>
    <w:rsid w:val="00891188"/>
    <w:rsid w:val="008914B4"/>
    <w:rsid w:val="00891A55"/>
    <w:rsid w:val="00891FCA"/>
    <w:rsid w:val="008920FE"/>
    <w:rsid w:val="00892653"/>
    <w:rsid w:val="00892917"/>
    <w:rsid w:val="00892A5D"/>
    <w:rsid w:val="00892ADC"/>
    <w:rsid w:val="00892B1F"/>
    <w:rsid w:val="00892B83"/>
    <w:rsid w:val="00892E0F"/>
    <w:rsid w:val="00893124"/>
    <w:rsid w:val="00893815"/>
    <w:rsid w:val="00894058"/>
    <w:rsid w:val="008942E1"/>
    <w:rsid w:val="008947F6"/>
    <w:rsid w:val="008949A5"/>
    <w:rsid w:val="00894A93"/>
    <w:rsid w:val="00894B5E"/>
    <w:rsid w:val="00894BC5"/>
    <w:rsid w:val="00894F14"/>
    <w:rsid w:val="00895655"/>
    <w:rsid w:val="00895C20"/>
    <w:rsid w:val="00895D34"/>
    <w:rsid w:val="00895E47"/>
    <w:rsid w:val="00895E97"/>
    <w:rsid w:val="00895F13"/>
    <w:rsid w:val="00896382"/>
    <w:rsid w:val="0089665A"/>
    <w:rsid w:val="008968E9"/>
    <w:rsid w:val="008970D1"/>
    <w:rsid w:val="0089718B"/>
    <w:rsid w:val="008974FB"/>
    <w:rsid w:val="008977C1"/>
    <w:rsid w:val="00897878"/>
    <w:rsid w:val="008A0361"/>
    <w:rsid w:val="008A05AE"/>
    <w:rsid w:val="008A07F9"/>
    <w:rsid w:val="008A0940"/>
    <w:rsid w:val="008A0A6C"/>
    <w:rsid w:val="008A0F26"/>
    <w:rsid w:val="008A110E"/>
    <w:rsid w:val="008A11AB"/>
    <w:rsid w:val="008A17D2"/>
    <w:rsid w:val="008A1C50"/>
    <w:rsid w:val="008A1E84"/>
    <w:rsid w:val="008A2479"/>
    <w:rsid w:val="008A294D"/>
    <w:rsid w:val="008A2CA7"/>
    <w:rsid w:val="008A2CFA"/>
    <w:rsid w:val="008A2EB6"/>
    <w:rsid w:val="008A3010"/>
    <w:rsid w:val="008A335C"/>
    <w:rsid w:val="008A359D"/>
    <w:rsid w:val="008A3764"/>
    <w:rsid w:val="008A3777"/>
    <w:rsid w:val="008A3AE9"/>
    <w:rsid w:val="008A3E84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72"/>
    <w:rsid w:val="008A659E"/>
    <w:rsid w:val="008A680E"/>
    <w:rsid w:val="008A695E"/>
    <w:rsid w:val="008A6A15"/>
    <w:rsid w:val="008A6AA8"/>
    <w:rsid w:val="008A6F82"/>
    <w:rsid w:val="008A71B0"/>
    <w:rsid w:val="008A72B2"/>
    <w:rsid w:val="008A7349"/>
    <w:rsid w:val="008A775F"/>
    <w:rsid w:val="008A7917"/>
    <w:rsid w:val="008B012A"/>
    <w:rsid w:val="008B039A"/>
    <w:rsid w:val="008B04A0"/>
    <w:rsid w:val="008B0619"/>
    <w:rsid w:val="008B06B6"/>
    <w:rsid w:val="008B0882"/>
    <w:rsid w:val="008B089A"/>
    <w:rsid w:val="008B0FE1"/>
    <w:rsid w:val="008B11F3"/>
    <w:rsid w:val="008B12D8"/>
    <w:rsid w:val="008B17ED"/>
    <w:rsid w:val="008B18AC"/>
    <w:rsid w:val="008B1999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5AE"/>
    <w:rsid w:val="008B4AFC"/>
    <w:rsid w:val="008B559D"/>
    <w:rsid w:val="008B5AA0"/>
    <w:rsid w:val="008B5DB3"/>
    <w:rsid w:val="008B6248"/>
    <w:rsid w:val="008B67E1"/>
    <w:rsid w:val="008B67EB"/>
    <w:rsid w:val="008B69F7"/>
    <w:rsid w:val="008B6A98"/>
    <w:rsid w:val="008B6D13"/>
    <w:rsid w:val="008B7061"/>
    <w:rsid w:val="008B72FA"/>
    <w:rsid w:val="008B74E7"/>
    <w:rsid w:val="008B755B"/>
    <w:rsid w:val="008B7643"/>
    <w:rsid w:val="008B77BA"/>
    <w:rsid w:val="008B7E49"/>
    <w:rsid w:val="008C00F5"/>
    <w:rsid w:val="008C05A1"/>
    <w:rsid w:val="008C07A9"/>
    <w:rsid w:val="008C085B"/>
    <w:rsid w:val="008C0B52"/>
    <w:rsid w:val="008C0E45"/>
    <w:rsid w:val="008C0EBF"/>
    <w:rsid w:val="008C0EDD"/>
    <w:rsid w:val="008C0F4C"/>
    <w:rsid w:val="008C1158"/>
    <w:rsid w:val="008C122F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461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76FB"/>
    <w:rsid w:val="008C7B9E"/>
    <w:rsid w:val="008C7BBE"/>
    <w:rsid w:val="008C7D67"/>
    <w:rsid w:val="008C7E01"/>
    <w:rsid w:val="008C7F3A"/>
    <w:rsid w:val="008D0510"/>
    <w:rsid w:val="008D095B"/>
    <w:rsid w:val="008D0A94"/>
    <w:rsid w:val="008D0C1C"/>
    <w:rsid w:val="008D0E3A"/>
    <w:rsid w:val="008D1274"/>
    <w:rsid w:val="008D1675"/>
    <w:rsid w:val="008D1777"/>
    <w:rsid w:val="008D1E29"/>
    <w:rsid w:val="008D1ECD"/>
    <w:rsid w:val="008D20D5"/>
    <w:rsid w:val="008D2120"/>
    <w:rsid w:val="008D2157"/>
    <w:rsid w:val="008D22BE"/>
    <w:rsid w:val="008D235F"/>
    <w:rsid w:val="008D23EE"/>
    <w:rsid w:val="008D25D0"/>
    <w:rsid w:val="008D25F3"/>
    <w:rsid w:val="008D2B5E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6E74"/>
    <w:rsid w:val="008D7030"/>
    <w:rsid w:val="008D7317"/>
    <w:rsid w:val="008D7713"/>
    <w:rsid w:val="008E0538"/>
    <w:rsid w:val="008E0665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DE4"/>
    <w:rsid w:val="008E2E6F"/>
    <w:rsid w:val="008E4035"/>
    <w:rsid w:val="008E4061"/>
    <w:rsid w:val="008E4067"/>
    <w:rsid w:val="008E4391"/>
    <w:rsid w:val="008E4921"/>
    <w:rsid w:val="008E4E32"/>
    <w:rsid w:val="008E4EF9"/>
    <w:rsid w:val="008E4F0C"/>
    <w:rsid w:val="008E4F4F"/>
    <w:rsid w:val="008E4FC3"/>
    <w:rsid w:val="008E506D"/>
    <w:rsid w:val="008E520E"/>
    <w:rsid w:val="008E5229"/>
    <w:rsid w:val="008E5473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8C"/>
    <w:rsid w:val="008F24D3"/>
    <w:rsid w:val="008F24D8"/>
    <w:rsid w:val="008F250C"/>
    <w:rsid w:val="008F26A0"/>
    <w:rsid w:val="008F2716"/>
    <w:rsid w:val="008F27EC"/>
    <w:rsid w:val="008F2AF7"/>
    <w:rsid w:val="008F2C3B"/>
    <w:rsid w:val="008F35FD"/>
    <w:rsid w:val="008F3650"/>
    <w:rsid w:val="008F36A0"/>
    <w:rsid w:val="008F409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C5E"/>
    <w:rsid w:val="008F6D74"/>
    <w:rsid w:val="008F6F2D"/>
    <w:rsid w:val="008F6FB1"/>
    <w:rsid w:val="008F7165"/>
    <w:rsid w:val="008F744B"/>
    <w:rsid w:val="008F763E"/>
    <w:rsid w:val="008F7D77"/>
    <w:rsid w:val="0090020C"/>
    <w:rsid w:val="009003F7"/>
    <w:rsid w:val="00900702"/>
    <w:rsid w:val="00900C4B"/>
    <w:rsid w:val="00900D8D"/>
    <w:rsid w:val="0090121F"/>
    <w:rsid w:val="0090151F"/>
    <w:rsid w:val="00901A1C"/>
    <w:rsid w:val="00901C9B"/>
    <w:rsid w:val="00901D11"/>
    <w:rsid w:val="009020C4"/>
    <w:rsid w:val="009023DF"/>
    <w:rsid w:val="009024ED"/>
    <w:rsid w:val="00902969"/>
    <w:rsid w:val="00902B60"/>
    <w:rsid w:val="00902BCC"/>
    <w:rsid w:val="00903163"/>
    <w:rsid w:val="00903619"/>
    <w:rsid w:val="0090388D"/>
    <w:rsid w:val="00903C01"/>
    <w:rsid w:val="00903C63"/>
    <w:rsid w:val="00904151"/>
    <w:rsid w:val="009046A5"/>
    <w:rsid w:val="009046E6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16CF"/>
    <w:rsid w:val="00911F32"/>
    <w:rsid w:val="0091200B"/>
    <w:rsid w:val="00912535"/>
    <w:rsid w:val="009129B3"/>
    <w:rsid w:val="00912FBA"/>
    <w:rsid w:val="00912FFD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285"/>
    <w:rsid w:val="00915F1B"/>
    <w:rsid w:val="009161ED"/>
    <w:rsid w:val="00916234"/>
    <w:rsid w:val="00916742"/>
    <w:rsid w:val="00916996"/>
    <w:rsid w:val="00916A14"/>
    <w:rsid w:val="00917036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0C5F"/>
    <w:rsid w:val="009213EE"/>
    <w:rsid w:val="00921406"/>
    <w:rsid w:val="0092153F"/>
    <w:rsid w:val="00921959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A72"/>
    <w:rsid w:val="00923B9F"/>
    <w:rsid w:val="00923DB3"/>
    <w:rsid w:val="00923F96"/>
    <w:rsid w:val="00923F9F"/>
    <w:rsid w:val="0092434D"/>
    <w:rsid w:val="009244A3"/>
    <w:rsid w:val="009245FF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8B7"/>
    <w:rsid w:val="00925A91"/>
    <w:rsid w:val="00925B63"/>
    <w:rsid w:val="00925DA8"/>
    <w:rsid w:val="0092603E"/>
    <w:rsid w:val="0092644C"/>
    <w:rsid w:val="00926487"/>
    <w:rsid w:val="00926822"/>
    <w:rsid w:val="00926A1E"/>
    <w:rsid w:val="00926F4F"/>
    <w:rsid w:val="00927616"/>
    <w:rsid w:val="009276E2"/>
    <w:rsid w:val="00927A16"/>
    <w:rsid w:val="00927A4B"/>
    <w:rsid w:val="00927B92"/>
    <w:rsid w:val="00927E60"/>
    <w:rsid w:val="0093002B"/>
    <w:rsid w:val="00930172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50C"/>
    <w:rsid w:val="009326E0"/>
    <w:rsid w:val="00932BA0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59BE"/>
    <w:rsid w:val="00935DCC"/>
    <w:rsid w:val="00936364"/>
    <w:rsid w:val="00936887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0A1B"/>
    <w:rsid w:val="0094103E"/>
    <w:rsid w:val="00941207"/>
    <w:rsid w:val="009412D8"/>
    <w:rsid w:val="0094169E"/>
    <w:rsid w:val="009417A3"/>
    <w:rsid w:val="009419BF"/>
    <w:rsid w:val="009419FD"/>
    <w:rsid w:val="00941AF0"/>
    <w:rsid w:val="00941EC3"/>
    <w:rsid w:val="00942952"/>
    <w:rsid w:val="009429E6"/>
    <w:rsid w:val="00942CAD"/>
    <w:rsid w:val="009431F2"/>
    <w:rsid w:val="009437B4"/>
    <w:rsid w:val="0094385C"/>
    <w:rsid w:val="00943DF7"/>
    <w:rsid w:val="00943E62"/>
    <w:rsid w:val="00943FA9"/>
    <w:rsid w:val="009444B1"/>
    <w:rsid w:val="009446CD"/>
    <w:rsid w:val="00944810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14F5"/>
    <w:rsid w:val="009516D9"/>
    <w:rsid w:val="00952063"/>
    <w:rsid w:val="00952198"/>
    <w:rsid w:val="00952362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6BF4"/>
    <w:rsid w:val="0095759B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3B4"/>
    <w:rsid w:val="009634C1"/>
    <w:rsid w:val="009636DD"/>
    <w:rsid w:val="009638E3"/>
    <w:rsid w:val="00963CB0"/>
    <w:rsid w:val="00963FC9"/>
    <w:rsid w:val="0096477B"/>
    <w:rsid w:val="009647F0"/>
    <w:rsid w:val="00964BEB"/>
    <w:rsid w:val="00964DAA"/>
    <w:rsid w:val="009650AC"/>
    <w:rsid w:val="009655CB"/>
    <w:rsid w:val="0096586F"/>
    <w:rsid w:val="0096590B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111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0B12"/>
    <w:rsid w:val="009710E6"/>
    <w:rsid w:val="00971108"/>
    <w:rsid w:val="009714A4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2F57"/>
    <w:rsid w:val="00973035"/>
    <w:rsid w:val="00973260"/>
    <w:rsid w:val="009733E5"/>
    <w:rsid w:val="009735A6"/>
    <w:rsid w:val="00973A7F"/>
    <w:rsid w:val="00975268"/>
    <w:rsid w:val="0097534B"/>
    <w:rsid w:val="009754C3"/>
    <w:rsid w:val="009755FE"/>
    <w:rsid w:val="00975AF5"/>
    <w:rsid w:val="00975D50"/>
    <w:rsid w:val="00975D5B"/>
    <w:rsid w:val="00975E36"/>
    <w:rsid w:val="00975EEA"/>
    <w:rsid w:val="009762AD"/>
    <w:rsid w:val="00976E53"/>
    <w:rsid w:val="00977B85"/>
    <w:rsid w:val="00977CCF"/>
    <w:rsid w:val="00977D0E"/>
    <w:rsid w:val="00977DAF"/>
    <w:rsid w:val="00977EF8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3F01"/>
    <w:rsid w:val="00984142"/>
    <w:rsid w:val="009845F2"/>
    <w:rsid w:val="00984673"/>
    <w:rsid w:val="0098485D"/>
    <w:rsid w:val="00984975"/>
    <w:rsid w:val="009849DC"/>
    <w:rsid w:val="00984CFE"/>
    <w:rsid w:val="00984FE9"/>
    <w:rsid w:val="0098524D"/>
    <w:rsid w:val="0098572C"/>
    <w:rsid w:val="00985820"/>
    <w:rsid w:val="00985BE6"/>
    <w:rsid w:val="00986450"/>
    <w:rsid w:val="00986963"/>
    <w:rsid w:val="00986ABF"/>
    <w:rsid w:val="00986B53"/>
    <w:rsid w:val="00986DFE"/>
    <w:rsid w:val="0098729E"/>
    <w:rsid w:val="0098741F"/>
    <w:rsid w:val="00987548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83E"/>
    <w:rsid w:val="00995FD6"/>
    <w:rsid w:val="009966A3"/>
    <w:rsid w:val="009968E3"/>
    <w:rsid w:val="00996978"/>
    <w:rsid w:val="00996B39"/>
    <w:rsid w:val="00996EC4"/>
    <w:rsid w:val="00996F48"/>
    <w:rsid w:val="00997054"/>
    <w:rsid w:val="009973BA"/>
    <w:rsid w:val="00997476"/>
    <w:rsid w:val="00997658"/>
    <w:rsid w:val="009976DA"/>
    <w:rsid w:val="00997852"/>
    <w:rsid w:val="009978E5"/>
    <w:rsid w:val="00997C51"/>
    <w:rsid w:val="009A0020"/>
    <w:rsid w:val="009A0860"/>
    <w:rsid w:val="009A0A63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47F"/>
    <w:rsid w:val="009A3A3D"/>
    <w:rsid w:val="009A3E2A"/>
    <w:rsid w:val="009A3F1A"/>
    <w:rsid w:val="009A3FE4"/>
    <w:rsid w:val="009A49DF"/>
    <w:rsid w:val="009A4FD5"/>
    <w:rsid w:val="009A586B"/>
    <w:rsid w:val="009A5A14"/>
    <w:rsid w:val="009A5E47"/>
    <w:rsid w:val="009A60A3"/>
    <w:rsid w:val="009A641A"/>
    <w:rsid w:val="009A6630"/>
    <w:rsid w:val="009A6702"/>
    <w:rsid w:val="009A6C6C"/>
    <w:rsid w:val="009A6E9B"/>
    <w:rsid w:val="009A745F"/>
    <w:rsid w:val="009A7465"/>
    <w:rsid w:val="009A7EDD"/>
    <w:rsid w:val="009B03B8"/>
    <w:rsid w:val="009B04E7"/>
    <w:rsid w:val="009B0696"/>
    <w:rsid w:val="009B0709"/>
    <w:rsid w:val="009B0816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DDD"/>
    <w:rsid w:val="009B2E7E"/>
    <w:rsid w:val="009B2F38"/>
    <w:rsid w:val="009B3110"/>
    <w:rsid w:val="009B31CE"/>
    <w:rsid w:val="009B3307"/>
    <w:rsid w:val="009B33FB"/>
    <w:rsid w:val="009B3D14"/>
    <w:rsid w:val="009B3D9D"/>
    <w:rsid w:val="009B3E2C"/>
    <w:rsid w:val="009B40C0"/>
    <w:rsid w:val="009B49A2"/>
    <w:rsid w:val="009B4B8C"/>
    <w:rsid w:val="009B4BAE"/>
    <w:rsid w:val="009B4FBA"/>
    <w:rsid w:val="009B4FE2"/>
    <w:rsid w:val="009B4FE5"/>
    <w:rsid w:val="009B5F63"/>
    <w:rsid w:val="009B6157"/>
    <w:rsid w:val="009B676C"/>
    <w:rsid w:val="009B6782"/>
    <w:rsid w:val="009B6788"/>
    <w:rsid w:val="009B6A99"/>
    <w:rsid w:val="009B6F6E"/>
    <w:rsid w:val="009B7954"/>
    <w:rsid w:val="009C0372"/>
    <w:rsid w:val="009C0386"/>
    <w:rsid w:val="009C0584"/>
    <w:rsid w:val="009C08C2"/>
    <w:rsid w:val="009C090E"/>
    <w:rsid w:val="009C1092"/>
    <w:rsid w:val="009C1609"/>
    <w:rsid w:val="009C1C09"/>
    <w:rsid w:val="009C20F2"/>
    <w:rsid w:val="009C20FD"/>
    <w:rsid w:val="009C23D0"/>
    <w:rsid w:val="009C299A"/>
    <w:rsid w:val="009C29A7"/>
    <w:rsid w:val="009C2A6F"/>
    <w:rsid w:val="009C3330"/>
    <w:rsid w:val="009C3626"/>
    <w:rsid w:val="009C36DF"/>
    <w:rsid w:val="009C38C7"/>
    <w:rsid w:val="009C3952"/>
    <w:rsid w:val="009C3BC9"/>
    <w:rsid w:val="009C3C44"/>
    <w:rsid w:val="009C3C82"/>
    <w:rsid w:val="009C40A6"/>
    <w:rsid w:val="009C4EE3"/>
    <w:rsid w:val="009C4F7B"/>
    <w:rsid w:val="009C55A5"/>
    <w:rsid w:val="009C56C5"/>
    <w:rsid w:val="009C586E"/>
    <w:rsid w:val="009C5A8E"/>
    <w:rsid w:val="009C5B20"/>
    <w:rsid w:val="009C5E24"/>
    <w:rsid w:val="009C6413"/>
    <w:rsid w:val="009C6464"/>
    <w:rsid w:val="009C6FE4"/>
    <w:rsid w:val="009C7084"/>
    <w:rsid w:val="009C754B"/>
    <w:rsid w:val="009C7594"/>
    <w:rsid w:val="009C762C"/>
    <w:rsid w:val="009C78D1"/>
    <w:rsid w:val="009C7D40"/>
    <w:rsid w:val="009C7F2A"/>
    <w:rsid w:val="009D00F9"/>
    <w:rsid w:val="009D0140"/>
    <w:rsid w:val="009D035C"/>
    <w:rsid w:val="009D04AC"/>
    <w:rsid w:val="009D0FF2"/>
    <w:rsid w:val="009D12D7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7AC"/>
    <w:rsid w:val="009D4966"/>
    <w:rsid w:val="009D49BF"/>
    <w:rsid w:val="009D4FB2"/>
    <w:rsid w:val="009D4FE2"/>
    <w:rsid w:val="009D51EF"/>
    <w:rsid w:val="009D51FE"/>
    <w:rsid w:val="009D5200"/>
    <w:rsid w:val="009D537A"/>
    <w:rsid w:val="009D5744"/>
    <w:rsid w:val="009D57A3"/>
    <w:rsid w:val="009D5A18"/>
    <w:rsid w:val="009D5BD7"/>
    <w:rsid w:val="009D5E27"/>
    <w:rsid w:val="009D6628"/>
    <w:rsid w:val="009D66B9"/>
    <w:rsid w:val="009D67EF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D9A"/>
    <w:rsid w:val="009E132B"/>
    <w:rsid w:val="009E17DD"/>
    <w:rsid w:val="009E1C7B"/>
    <w:rsid w:val="009E1D9E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659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5E9"/>
    <w:rsid w:val="009E4767"/>
    <w:rsid w:val="009E4954"/>
    <w:rsid w:val="009E4989"/>
    <w:rsid w:val="009E4DE8"/>
    <w:rsid w:val="009E4F47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065"/>
    <w:rsid w:val="009E72B8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B5A"/>
    <w:rsid w:val="009F0E20"/>
    <w:rsid w:val="009F0F43"/>
    <w:rsid w:val="009F12FD"/>
    <w:rsid w:val="009F163D"/>
    <w:rsid w:val="009F17ED"/>
    <w:rsid w:val="009F2275"/>
    <w:rsid w:val="009F2345"/>
    <w:rsid w:val="009F241A"/>
    <w:rsid w:val="009F26EF"/>
    <w:rsid w:val="009F2E4F"/>
    <w:rsid w:val="009F3428"/>
    <w:rsid w:val="009F3ADC"/>
    <w:rsid w:val="009F496D"/>
    <w:rsid w:val="009F4E23"/>
    <w:rsid w:val="009F53BD"/>
    <w:rsid w:val="009F552A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6BA"/>
    <w:rsid w:val="00A009BF"/>
    <w:rsid w:val="00A00A6B"/>
    <w:rsid w:val="00A00DF6"/>
    <w:rsid w:val="00A015D0"/>
    <w:rsid w:val="00A0256C"/>
    <w:rsid w:val="00A02614"/>
    <w:rsid w:val="00A02C69"/>
    <w:rsid w:val="00A03087"/>
    <w:rsid w:val="00A035EB"/>
    <w:rsid w:val="00A0362E"/>
    <w:rsid w:val="00A038A5"/>
    <w:rsid w:val="00A03B25"/>
    <w:rsid w:val="00A03EDC"/>
    <w:rsid w:val="00A03F6B"/>
    <w:rsid w:val="00A04457"/>
    <w:rsid w:val="00A04772"/>
    <w:rsid w:val="00A0500A"/>
    <w:rsid w:val="00A05082"/>
    <w:rsid w:val="00A0516A"/>
    <w:rsid w:val="00A051D9"/>
    <w:rsid w:val="00A0595A"/>
    <w:rsid w:val="00A05BE8"/>
    <w:rsid w:val="00A06299"/>
    <w:rsid w:val="00A0639E"/>
    <w:rsid w:val="00A0666D"/>
    <w:rsid w:val="00A06C46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A40"/>
    <w:rsid w:val="00A13C25"/>
    <w:rsid w:val="00A13C58"/>
    <w:rsid w:val="00A140FA"/>
    <w:rsid w:val="00A14AE2"/>
    <w:rsid w:val="00A14E2B"/>
    <w:rsid w:val="00A15300"/>
    <w:rsid w:val="00A15522"/>
    <w:rsid w:val="00A15A8E"/>
    <w:rsid w:val="00A15F00"/>
    <w:rsid w:val="00A15F7C"/>
    <w:rsid w:val="00A161DD"/>
    <w:rsid w:val="00A16220"/>
    <w:rsid w:val="00A1658A"/>
    <w:rsid w:val="00A16657"/>
    <w:rsid w:val="00A166A4"/>
    <w:rsid w:val="00A166B6"/>
    <w:rsid w:val="00A16972"/>
    <w:rsid w:val="00A16985"/>
    <w:rsid w:val="00A16AA8"/>
    <w:rsid w:val="00A16AF2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296"/>
    <w:rsid w:val="00A204B6"/>
    <w:rsid w:val="00A20640"/>
    <w:rsid w:val="00A20DA4"/>
    <w:rsid w:val="00A20E51"/>
    <w:rsid w:val="00A214A7"/>
    <w:rsid w:val="00A217FC"/>
    <w:rsid w:val="00A2182D"/>
    <w:rsid w:val="00A219C2"/>
    <w:rsid w:val="00A21A3C"/>
    <w:rsid w:val="00A21AEF"/>
    <w:rsid w:val="00A2200D"/>
    <w:rsid w:val="00A222D9"/>
    <w:rsid w:val="00A225DB"/>
    <w:rsid w:val="00A22B7F"/>
    <w:rsid w:val="00A22BE8"/>
    <w:rsid w:val="00A22EE4"/>
    <w:rsid w:val="00A230EC"/>
    <w:rsid w:val="00A234E8"/>
    <w:rsid w:val="00A2383A"/>
    <w:rsid w:val="00A23DB7"/>
    <w:rsid w:val="00A23F23"/>
    <w:rsid w:val="00A243D4"/>
    <w:rsid w:val="00A245F0"/>
    <w:rsid w:val="00A2467F"/>
    <w:rsid w:val="00A247EE"/>
    <w:rsid w:val="00A24A21"/>
    <w:rsid w:val="00A24DF8"/>
    <w:rsid w:val="00A24DFB"/>
    <w:rsid w:val="00A25887"/>
    <w:rsid w:val="00A258B0"/>
    <w:rsid w:val="00A25A20"/>
    <w:rsid w:val="00A25AEA"/>
    <w:rsid w:val="00A25D50"/>
    <w:rsid w:val="00A25F97"/>
    <w:rsid w:val="00A2669B"/>
    <w:rsid w:val="00A26B83"/>
    <w:rsid w:val="00A26F64"/>
    <w:rsid w:val="00A26F85"/>
    <w:rsid w:val="00A27134"/>
    <w:rsid w:val="00A272D3"/>
    <w:rsid w:val="00A278B5"/>
    <w:rsid w:val="00A27C7C"/>
    <w:rsid w:val="00A27E6F"/>
    <w:rsid w:val="00A305F6"/>
    <w:rsid w:val="00A30953"/>
    <w:rsid w:val="00A3099B"/>
    <w:rsid w:val="00A30C68"/>
    <w:rsid w:val="00A30CFC"/>
    <w:rsid w:val="00A30F8F"/>
    <w:rsid w:val="00A31065"/>
    <w:rsid w:val="00A310A8"/>
    <w:rsid w:val="00A31D65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A64"/>
    <w:rsid w:val="00A33D20"/>
    <w:rsid w:val="00A33EDA"/>
    <w:rsid w:val="00A33FBC"/>
    <w:rsid w:val="00A340F8"/>
    <w:rsid w:val="00A34231"/>
    <w:rsid w:val="00A343EE"/>
    <w:rsid w:val="00A344D9"/>
    <w:rsid w:val="00A348A5"/>
    <w:rsid w:val="00A34EAE"/>
    <w:rsid w:val="00A352B2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187"/>
    <w:rsid w:val="00A40476"/>
    <w:rsid w:val="00A40763"/>
    <w:rsid w:val="00A40A0A"/>
    <w:rsid w:val="00A40DD6"/>
    <w:rsid w:val="00A40E44"/>
    <w:rsid w:val="00A40E61"/>
    <w:rsid w:val="00A410D9"/>
    <w:rsid w:val="00A4119A"/>
    <w:rsid w:val="00A411E9"/>
    <w:rsid w:val="00A41977"/>
    <w:rsid w:val="00A41A36"/>
    <w:rsid w:val="00A41A71"/>
    <w:rsid w:val="00A41BF6"/>
    <w:rsid w:val="00A41DCB"/>
    <w:rsid w:val="00A41E5A"/>
    <w:rsid w:val="00A41EEF"/>
    <w:rsid w:val="00A420D2"/>
    <w:rsid w:val="00A42268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499E"/>
    <w:rsid w:val="00A44ABC"/>
    <w:rsid w:val="00A44B3E"/>
    <w:rsid w:val="00A45225"/>
    <w:rsid w:val="00A45360"/>
    <w:rsid w:val="00A459D2"/>
    <w:rsid w:val="00A45AF8"/>
    <w:rsid w:val="00A45D0C"/>
    <w:rsid w:val="00A46080"/>
    <w:rsid w:val="00A46587"/>
    <w:rsid w:val="00A4668E"/>
    <w:rsid w:val="00A46B94"/>
    <w:rsid w:val="00A46D0B"/>
    <w:rsid w:val="00A46E9E"/>
    <w:rsid w:val="00A4722B"/>
    <w:rsid w:val="00A472A0"/>
    <w:rsid w:val="00A4735F"/>
    <w:rsid w:val="00A47682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2551"/>
    <w:rsid w:val="00A530FB"/>
    <w:rsid w:val="00A537AE"/>
    <w:rsid w:val="00A538CC"/>
    <w:rsid w:val="00A53B78"/>
    <w:rsid w:val="00A53C75"/>
    <w:rsid w:val="00A53CE0"/>
    <w:rsid w:val="00A53D7E"/>
    <w:rsid w:val="00A53FA9"/>
    <w:rsid w:val="00A54153"/>
    <w:rsid w:val="00A54A2F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04C3"/>
    <w:rsid w:val="00A61541"/>
    <w:rsid w:val="00A618A9"/>
    <w:rsid w:val="00A61CA8"/>
    <w:rsid w:val="00A61F58"/>
    <w:rsid w:val="00A62272"/>
    <w:rsid w:val="00A624C1"/>
    <w:rsid w:val="00A6303E"/>
    <w:rsid w:val="00A6333A"/>
    <w:rsid w:val="00A636FC"/>
    <w:rsid w:val="00A6402B"/>
    <w:rsid w:val="00A643BC"/>
    <w:rsid w:val="00A646F1"/>
    <w:rsid w:val="00A65269"/>
    <w:rsid w:val="00A65560"/>
    <w:rsid w:val="00A65764"/>
    <w:rsid w:val="00A657F9"/>
    <w:rsid w:val="00A65863"/>
    <w:rsid w:val="00A65897"/>
    <w:rsid w:val="00A659E6"/>
    <w:rsid w:val="00A65CBF"/>
    <w:rsid w:val="00A65D1C"/>
    <w:rsid w:val="00A6615B"/>
    <w:rsid w:val="00A663BB"/>
    <w:rsid w:val="00A663F8"/>
    <w:rsid w:val="00A6668B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89"/>
    <w:rsid w:val="00A67DFD"/>
    <w:rsid w:val="00A7052C"/>
    <w:rsid w:val="00A70EE2"/>
    <w:rsid w:val="00A712AE"/>
    <w:rsid w:val="00A716AC"/>
    <w:rsid w:val="00A717EB"/>
    <w:rsid w:val="00A719F2"/>
    <w:rsid w:val="00A71A90"/>
    <w:rsid w:val="00A72053"/>
    <w:rsid w:val="00A72116"/>
    <w:rsid w:val="00A7231F"/>
    <w:rsid w:val="00A72732"/>
    <w:rsid w:val="00A727F2"/>
    <w:rsid w:val="00A72892"/>
    <w:rsid w:val="00A72B82"/>
    <w:rsid w:val="00A72B8D"/>
    <w:rsid w:val="00A72ED4"/>
    <w:rsid w:val="00A72FB4"/>
    <w:rsid w:val="00A73BB1"/>
    <w:rsid w:val="00A73E9E"/>
    <w:rsid w:val="00A743CB"/>
    <w:rsid w:val="00A74AAC"/>
    <w:rsid w:val="00A74B8D"/>
    <w:rsid w:val="00A74C66"/>
    <w:rsid w:val="00A75C1F"/>
    <w:rsid w:val="00A76DE5"/>
    <w:rsid w:val="00A77110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4B3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2E"/>
    <w:rsid w:val="00A84EAC"/>
    <w:rsid w:val="00A8518B"/>
    <w:rsid w:val="00A8548E"/>
    <w:rsid w:val="00A85892"/>
    <w:rsid w:val="00A85CA6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4F2"/>
    <w:rsid w:val="00A87B09"/>
    <w:rsid w:val="00A87DEB"/>
    <w:rsid w:val="00A87E94"/>
    <w:rsid w:val="00A90547"/>
    <w:rsid w:val="00A90633"/>
    <w:rsid w:val="00A906B8"/>
    <w:rsid w:val="00A9077E"/>
    <w:rsid w:val="00A909F0"/>
    <w:rsid w:val="00A9167D"/>
    <w:rsid w:val="00A9179B"/>
    <w:rsid w:val="00A91DC0"/>
    <w:rsid w:val="00A91E73"/>
    <w:rsid w:val="00A9205B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A18"/>
    <w:rsid w:val="00A93A1D"/>
    <w:rsid w:val="00A9402B"/>
    <w:rsid w:val="00A94093"/>
    <w:rsid w:val="00A941AF"/>
    <w:rsid w:val="00A946C0"/>
    <w:rsid w:val="00A94A60"/>
    <w:rsid w:val="00A94D59"/>
    <w:rsid w:val="00A94DC2"/>
    <w:rsid w:val="00A94E21"/>
    <w:rsid w:val="00A9515B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150"/>
    <w:rsid w:val="00AA0241"/>
    <w:rsid w:val="00AA069B"/>
    <w:rsid w:val="00AA06F8"/>
    <w:rsid w:val="00AA0A89"/>
    <w:rsid w:val="00AA0F43"/>
    <w:rsid w:val="00AA1257"/>
    <w:rsid w:val="00AA175D"/>
    <w:rsid w:val="00AA17DD"/>
    <w:rsid w:val="00AA1A91"/>
    <w:rsid w:val="00AA1B22"/>
    <w:rsid w:val="00AA1BBD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812"/>
    <w:rsid w:val="00AA3BFF"/>
    <w:rsid w:val="00AA3D89"/>
    <w:rsid w:val="00AA42AE"/>
    <w:rsid w:val="00AA4405"/>
    <w:rsid w:val="00AA4B6B"/>
    <w:rsid w:val="00AA5283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9"/>
    <w:rsid w:val="00AA73F2"/>
    <w:rsid w:val="00AA74FA"/>
    <w:rsid w:val="00AA760B"/>
    <w:rsid w:val="00AA7B46"/>
    <w:rsid w:val="00AB0934"/>
    <w:rsid w:val="00AB0939"/>
    <w:rsid w:val="00AB0B3A"/>
    <w:rsid w:val="00AB0FE3"/>
    <w:rsid w:val="00AB185C"/>
    <w:rsid w:val="00AB1AF6"/>
    <w:rsid w:val="00AB1D5E"/>
    <w:rsid w:val="00AB1DC3"/>
    <w:rsid w:val="00AB1EB9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3F51"/>
    <w:rsid w:val="00AB434C"/>
    <w:rsid w:val="00AB44CE"/>
    <w:rsid w:val="00AB47B9"/>
    <w:rsid w:val="00AB48C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0FE"/>
    <w:rsid w:val="00AB733C"/>
    <w:rsid w:val="00AB73AC"/>
    <w:rsid w:val="00AB7494"/>
    <w:rsid w:val="00AB7515"/>
    <w:rsid w:val="00AB7ABD"/>
    <w:rsid w:val="00AC0121"/>
    <w:rsid w:val="00AC0B4B"/>
    <w:rsid w:val="00AC0D0E"/>
    <w:rsid w:val="00AC0F9B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29EA"/>
    <w:rsid w:val="00AC327C"/>
    <w:rsid w:val="00AC336F"/>
    <w:rsid w:val="00AC3A05"/>
    <w:rsid w:val="00AC3D47"/>
    <w:rsid w:val="00AC414E"/>
    <w:rsid w:val="00AC4324"/>
    <w:rsid w:val="00AC4496"/>
    <w:rsid w:val="00AC485E"/>
    <w:rsid w:val="00AC4B51"/>
    <w:rsid w:val="00AC4B56"/>
    <w:rsid w:val="00AC4EDE"/>
    <w:rsid w:val="00AC4EE7"/>
    <w:rsid w:val="00AC4F48"/>
    <w:rsid w:val="00AC5046"/>
    <w:rsid w:val="00AC57C9"/>
    <w:rsid w:val="00AC59BA"/>
    <w:rsid w:val="00AC5EAD"/>
    <w:rsid w:val="00AC616E"/>
    <w:rsid w:val="00AC68D4"/>
    <w:rsid w:val="00AC6A71"/>
    <w:rsid w:val="00AC6B17"/>
    <w:rsid w:val="00AC732A"/>
    <w:rsid w:val="00AC75A1"/>
    <w:rsid w:val="00AC7852"/>
    <w:rsid w:val="00AC7F3D"/>
    <w:rsid w:val="00AC7F51"/>
    <w:rsid w:val="00AD037B"/>
    <w:rsid w:val="00AD0746"/>
    <w:rsid w:val="00AD0A40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97F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D7FCE"/>
    <w:rsid w:val="00AE022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D6F"/>
    <w:rsid w:val="00AE1E5C"/>
    <w:rsid w:val="00AE2299"/>
    <w:rsid w:val="00AE2651"/>
    <w:rsid w:val="00AE272A"/>
    <w:rsid w:val="00AE2A16"/>
    <w:rsid w:val="00AE2A19"/>
    <w:rsid w:val="00AE2DDC"/>
    <w:rsid w:val="00AE349C"/>
    <w:rsid w:val="00AE3650"/>
    <w:rsid w:val="00AE36DC"/>
    <w:rsid w:val="00AE36F9"/>
    <w:rsid w:val="00AE3834"/>
    <w:rsid w:val="00AE3D3C"/>
    <w:rsid w:val="00AE45B7"/>
    <w:rsid w:val="00AE478C"/>
    <w:rsid w:val="00AE47A8"/>
    <w:rsid w:val="00AE4AA1"/>
    <w:rsid w:val="00AE501A"/>
    <w:rsid w:val="00AE5152"/>
    <w:rsid w:val="00AE5267"/>
    <w:rsid w:val="00AE52B2"/>
    <w:rsid w:val="00AE53BD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7D7"/>
    <w:rsid w:val="00AE780E"/>
    <w:rsid w:val="00AE7B87"/>
    <w:rsid w:val="00AE7D52"/>
    <w:rsid w:val="00AE7F2C"/>
    <w:rsid w:val="00AE7FA1"/>
    <w:rsid w:val="00AF00D1"/>
    <w:rsid w:val="00AF0218"/>
    <w:rsid w:val="00AF0991"/>
    <w:rsid w:val="00AF09EA"/>
    <w:rsid w:val="00AF0D2C"/>
    <w:rsid w:val="00AF0D61"/>
    <w:rsid w:val="00AF10C4"/>
    <w:rsid w:val="00AF1332"/>
    <w:rsid w:val="00AF19C0"/>
    <w:rsid w:val="00AF1BD7"/>
    <w:rsid w:val="00AF1FAA"/>
    <w:rsid w:val="00AF20CD"/>
    <w:rsid w:val="00AF232F"/>
    <w:rsid w:val="00AF24C6"/>
    <w:rsid w:val="00AF27E4"/>
    <w:rsid w:val="00AF284E"/>
    <w:rsid w:val="00AF2880"/>
    <w:rsid w:val="00AF2AF3"/>
    <w:rsid w:val="00AF3138"/>
    <w:rsid w:val="00AF322C"/>
    <w:rsid w:val="00AF325C"/>
    <w:rsid w:val="00AF32A6"/>
    <w:rsid w:val="00AF3AB5"/>
    <w:rsid w:val="00AF3E32"/>
    <w:rsid w:val="00AF40FF"/>
    <w:rsid w:val="00AF4CA2"/>
    <w:rsid w:val="00AF4D46"/>
    <w:rsid w:val="00AF4F33"/>
    <w:rsid w:val="00AF516B"/>
    <w:rsid w:val="00AF56BB"/>
    <w:rsid w:val="00AF5A8D"/>
    <w:rsid w:val="00AF5C3F"/>
    <w:rsid w:val="00AF665D"/>
    <w:rsid w:val="00AF6982"/>
    <w:rsid w:val="00AF6A2B"/>
    <w:rsid w:val="00AF6B2B"/>
    <w:rsid w:val="00AF6CDB"/>
    <w:rsid w:val="00AF7126"/>
    <w:rsid w:val="00AF7289"/>
    <w:rsid w:val="00AF765F"/>
    <w:rsid w:val="00AF77FE"/>
    <w:rsid w:val="00AF78D7"/>
    <w:rsid w:val="00B00314"/>
    <w:rsid w:val="00B00589"/>
    <w:rsid w:val="00B00886"/>
    <w:rsid w:val="00B00AAB"/>
    <w:rsid w:val="00B00B4E"/>
    <w:rsid w:val="00B00BEC"/>
    <w:rsid w:val="00B00D82"/>
    <w:rsid w:val="00B00D92"/>
    <w:rsid w:val="00B00FFD"/>
    <w:rsid w:val="00B0150F"/>
    <w:rsid w:val="00B0178E"/>
    <w:rsid w:val="00B019BE"/>
    <w:rsid w:val="00B019F0"/>
    <w:rsid w:val="00B01B7C"/>
    <w:rsid w:val="00B01B96"/>
    <w:rsid w:val="00B01C23"/>
    <w:rsid w:val="00B01E59"/>
    <w:rsid w:val="00B01F52"/>
    <w:rsid w:val="00B020BC"/>
    <w:rsid w:val="00B0214A"/>
    <w:rsid w:val="00B024DB"/>
    <w:rsid w:val="00B025ED"/>
    <w:rsid w:val="00B02735"/>
    <w:rsid w:val="00B02933"/>
    <w:rsid w:val="00B0310D"/>
    <w:rsid w:val="00B035BD"/>
    <w:rsid w:val="00B035E0"/>
    <w:rsid w:val="00B0362C"/>
    <w:rsid w:val="00B0372E"/>
    <w:rsid w:val="00B037F3"/>
    <w:rsid w:val="00B03A16"/>
    <w:rsid w:val="00B03CB4"/>
    <w:rsid w:val="00B03EF1"/>
    <w:rsid w:val="00B0415C"/>
    <w:rsid w:val="00B04465"/>
    <w:rsid w:val="00B0452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9F7"/>
    <w:rsid w:val="00B06B0C"/>
    <w:rsid w:val="00B07176"/>
    <w:rsid w:val="00B0798D"/>
    <w:rsid w:val="00B07A75"/>
    <w:rsid w:val="00B07BEE"/>
    <w:rsid w:val="00B07F13"/>
    <w:rsid w:val="00B07F86"/>
    <w:rsid w:val="00B10A19"/>
    <w:rsid w:val="00B10ABD"/>
    <w:rsid w:val="00B1126F"/>
    <w:rsid w:val="00B114D0"/>
    <w:rsid w:val="00B11776"/>
    <w:rsid w:val="00B11A07"/>
    <w:rsid w:val="00B11A90"/>
    <w:rsid w:val="00B11BA3"/>
    <w:rsid w:val="00B11CD5"/>
    <w:rsid w:val="00B11E58"/>
    <w:rsid w:val="00B1201A"/>
    <w:rsid w:val="00B1205C"/>
    <w:rsid w:val="00B120C1"/>
    <w:rsid w:val="00B1259E"/>
    <w:rsid w:val="00B132A7"/>
    <w:rsid w:val="00B1339C"/>
    <w:rsid w:val="00B133A9"/>
    <w:rsid w:val="00B13791"/>
    <w:rsid w:val="00B13886"/>
    <w:rsid w:val="00B13891"/>
    <w:rsid w:val="00B13893"/>
    <w:rsid w:val="00B13D1B"/>
    <w:rsid w:val="00B13FB2"/>
    <w:rsid w:val="00B14144"/>
    <w:rsid w:val="00B14349"/>
    <w:rsid w:val="00B1460B"/>
    <w:rsid w:val="00B147C4"/>
    <w:rsid w:val="00B14AAB"/>
    <w:rsid w:val="00B14AC6"/>
    <w:rsid w:val="00B14E52"/>
    <w:rsid w:val="00B14F5F"/>
    <w:rsid w:val="00B1553E"/>
    <w:rsid w:val="00B1591B"/>
    <w:rsid w:val="00B15C54"/>
    <w:rsid w:val="00B15C9C"/>
    <w:rsid w:val="00B16105"/>
    <w:rsid w:val="00B16319"/>
    <w:rsid w:val="00B16942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17FDE"/>
    <w:rsid w:val="00B20160"/>
    <w:rsid w:val="00B207DF"/>
    <w:rsid w:val="00B20AA7"/>
    <w:rsid w:val="00B20BB3"/>
    <w:rsid w:val="00B20C0A"/>
    <w:rsid w:val="00B20C26"/>
    <w:rsid w:val="00B20C77"/>
    <w:rsid w:val="00B20D63"/>
    <w:rsid w:val="00B20F58"/>
    <w:rsid w:val="00B20F5F"/>
    <w:rsid w:val="00B20FCC"/>
    <w:rsid w:val="00B20FD2"/>
    <w:rsid w:val="00B21056"/>
    <w:rsid w:val="00B214B9"/>
    <w:rsid w:val="00B2152E"/>
    <w:rsid w:val="00B218CA"/>
    <w:rsid w:val="00B21BD8"/>
    <w:rsid w:val="00B225D2"/>
    <w:rsid w:val="00B229A2"/>
    <w:rsid w:val="00B22EB9"/>
    <w:rsid w:val="00B22F53"/>
    <w:rsid w:val="00B22F87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9F"/>
    <w:rsid w:val="00B251CB"/>
    <w:rsid w:val="00B252D9"/>
    <w:rsid w:val="00B25461"/>
    <w:rsid w:val="00B255C7"/>
    <w:rsid w:val="00B25DF4"/>
    <w:rsid w:val="00B2600F"/>
    <w:rsid w:val="00B26010"/>
    <w:rsid w:val="00B26495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4E1"/>
    <w:rsid w:val="00B30582"/>
    <w:rsid w:val="00B306AB"/>
    <w:rsid w:val="00B30774"/>
    <w:rsid w:val="00B307F8"/>
    <w:rsid w:val="00B3084D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26EF"/>
    <w:rsid w:val="00B32826"/>
    <w:rsid w:val="00B3310F"/>
    <w:rsid w:val="00B33418"/>
    <w:rsid w:val="00B3351B"/>
    <w:rsid w:val="00B335AE"/>
    <w:rsid w:val="00B339AF"/>
    <w:rsid w:val="00B33B27"/>
    <w:rsid w:val="00B33C18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C25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6A2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5C"/>
    <w:rsid w:val="00B44BC7"/>
    <w:rsid w:val="00B44C3B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429"/>
    <w:rsid w:val="00B474D5"/>
    <w:rsid w:val="00B47919"/>
    <w:rsid w:val="00B47974"/>
    <w:rsid w:val="00B47C23"/>
    <w:rsid w:val="00B47D0E"/>
    <w:rsid w:val="00B47D56"/>
    <w:rsid w:val="00B47F0D"/>
    <w:rsid w:val="00B47F72"/>
    <w:rsid w:val="00B504C7"/>
    <w:rsid w:val="00B504F8"/>
    <w:rsid w:val="00B50890"/>
    <w:rsid w:val="00B50909"/>
    <w:rsid w:val="00B50A46"/>
    <w:rsid w:val="00B50AE4"/>
    <w:rsid w:val="00B50B90"/>
    <w:rsid w:val="00B51450"/>
    <w:rsid w:val="00B51E45"/>
    <w:rsid w:val="00B524B0"/>
    <w:rsid w:val="00B52500"/>
    <w:rsid w:val="00B5280C"/>
    <w:rsid w:val="00B5297A"/>
    <w:rsid w:val="00B52C00"/>
    <w:rsid w:val="00B53582"/>
    <w:rsid w:val="00B53A2E"/>
    <w:rsid w:val="00B53EB0"/>
    <w:rsid w:val="00B53F64"/>
    <w:rsid w:val="00B546DA"/>
    <w:rsid w:val="00B547AC"/>
    <w:rsid w:val="00B54A8F"/>
    <w:rsid w:val="00B5567B"/>
    <w:rsid w:val="00B557DE"/>
    <w:rsid w:val="00B55870"/>
    <w:rsid w:val="00B55F91"/>
    <w:rsid w:val="00B564B1"/>
    <w:rsid w:val="00B5677B"/>
    <w:rsid w:val="00B568A8"/>
    <w:rsid w:val="00B56CAD"/>
    <w:rsid w:val="00B56F0C"/>
    <w:rsid w:val="00B5764F"/>
    <w:rsid w:val="00B57706"/>
    <w:rsid w:val="00B578B3"/>
    <w:rsid w:val="00B57A2B"/>
    <w:rsid w:val="00B6001A"/>
    <w:rsid w:val="00B6017D"/>
    <w:rsid w:val="00B602CA"/>
    <w:rsid w:val="00B6082A"/>
    <w:rsid w:val="00B60ADF"/>
    <w:rsid w:val="00B61273"/>
    <w:rsid w:val="00B61387"/>
    <w:rsid w:val="00B614F5"/>
    <w:rsid w:val="00B61700"/>
    <w:rsid w:val="00B61B70"/>
    <w:rsid w:val="00B620E1"/>
    <w:rsid w:val="00B625BA"/>
    <w:rsid w:val="00B62C6F"/>
    <w:rsid w:val="00B6307C"/>
    <w:rsid w:val="00B6313C"/>
    <w:rsid w:val="00B635D8"/>
    <w:rsid w:val="00B636CA"/>
    <w:rsid w:val="00B637D7"/>
    <w:rsid w:val="00B63A35"/>
    <w:rsid w:val="00B63C4E"/>
    <w:rsid w:val="00B63C96"/>
    <w:rsid w:val="00B63F26"/>
    <w:rsid w:val="00B63F3E"/>
    <w:rsid w:val="00B642F7"/>
    <w:rsid w:val="00B64308"/>
    <w:rsid w:val="00B64343"/>
    <w:rsid w:val="00B64C1B"/>
    <w:rsid w:val="00B64D1B"/>
    <w:rsid w:val="00B65078"/>
    <w:rsid w:val="00B6521D"/>
    <w:rsid w:val="00B65639"/>
    <w:rsid w:val="00B6565E"/>
    <w:rsid w:val="00B65700"/>
    <w:rsid w:val="00B6611C"/>
    <w:rsid w:val="00B665C7"/>
    <w:rsid w:val="00B665CB"/>
    <w:rsid w:val="00B6695E"/>
    <w:rsid w:val="00B66B89"/>
    <w:rsid w:val="00B66CF4"/>
    <w:rsid w:val="00B67200"/>
    <w:rsid w:val="00B67546"/>
    <w:rsid w:val="00B676AE"/>
    <w:rsid w:val="00B67E33"/>
    <w:rsid w:val="00B67FD2"/>
    <w:rsid w:val="00B7005E"/>
    <w:rsid w:val="00B70469"/>
    <w:rsid w:val="00B704A3"/>
    <w:rsid w:val="00B70963"/>
    <w:rsid w:val="00B70E23"/>
    <w:rsid w:val="00B70F95"/>
    <w:rsid w:val="00B71781"/>
    <w:rsid w:val="00B718CE"/>
    <w:rsid w:val="00B71A3F"/>
    <w:rsid w:val="00B71EB2"/>
    <w:rsid w:val="00B720F5"/>
    <w:rsid w:val="00B7221B"/>
    <w:rsid w:val="00B72464"/>
    <w:rsid w:val="00B727CD"/>
    <w:rsid w:val="00B72CF7"/>
    <w:rsid w:val="00B731AC"/>
    <w:rsid w:val="00B737E4"/>
    <w:rsid w:val="00B73A43"/>
    <w:rsid w:val="00B73B44"/>
    <w:rsid w:val="00B74096"/>
    <w:rsid w:val="00B74190"/>
    <w:rsid w:val="00B743AE"/>
    <w:rsid w:val="00B74442"/>
    <w:rsid w:val="00B745F8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AF8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73B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F00"/>
    <w:rsid w:val="00B82FFD"/>
    <w:rsid w:val="00B830B5"/>
    <w:rsid w:val="00B83262"/>
    <w:rsid w:val="00B83268"/>
    <w:rsid w:val="00B83362"/>
    <w:rsid w:val="00B833F1"/>
    <w:rsid w:val="00B8362D"/>
    <w:rsid w:val="00B838E0"/>
    <w:rsid w:val="00B83B23"/>
    <w:rsid w:val="00B83D76"/>
    <w:rsid w:val="00B8401C"/>
    <w:rsid w:val="00B841BA"/>
    <w:rsid w:val="00B8420F"/>
    <w:rsid w:val="00B8432F"/>
    <w:rsid w:val="00B843AB"/>
    <w:rsid w:val="00B84734"/>
    <w:rsid w:val="00B85333"/>
    <w:rsid w:val="00B85F16"/>
    <w:rsid w:val="00B86203"/>
    <w:rsid w:val="00B864CE"/>
    <w:rsid w:val="00B867F1"/>
    <w:rsid w:val="00B86D03"/>
    <w:rsid w:val="00B8758F"/>
    <w:rsid w:val="00B87D56"/>
    <w:rsid w:val="00B903E1"/>
    <w:rsid w:val="00B90635"/>
    <w:rsid w:val="00B91202"/>
    <w:rsid w:val="00B915DD"/>
    <w:rsid w:val="00B91781"/>
    <w:rsid w:val="00B91878"/>
    <w:rsid w:val="00B91935"/>
    <w:rsid w:val="00B91B00"/>
    <w:rsid w:val="00B91DDF"/>
    <w:rsid w:val="00B91E00"/>
    <w:rsid w:val="00B91FCB"/>
    <w:rsid w:val="00B920A0"/>
    <w:rsid w:val="00B927E3"/>
    <w:rsid w:val="00B928B9"/>
    <w:rsid w:val="00B92971"/>
    <w:rsid w:val="00B929D5"/>
    <w:rsid w:val="00B931AC"/>
    <w:rsid w:val="00B9336D"/>
    <w:rsid w:val="00B933E1"/>
    <w:rsid w:val="00B9340E"/>
    <w:rsid w:val="00B939BC"/>
    <w:rsid w:val="00B94167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263"/>
    <w:rsid w:val="00B9659C"/>
    <w:rsid w:val="00B9667B"/>
    <w:rsid w:val="00B969F5"/>
    <w:rsid w:val="00B96A01"/>
    <w:rsid w:val="00B97053"/>
    <w:rsid w:val="00B97254"/>
    <w:rsid w:val="00B972EE"/>
    <w:rsid w:val="00B9756C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0FAB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477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6E86"/>
    <w:rsid w:val="00BA6FF5"/>
    <w:rsid w:val="00BA7145"/>
    <w:rsid w:val="00BA763E"/>
    <w:rsid w:val="00BA78EF"/>
    <w:rsid w:val="00BA7948"/>
    <w:rsid w:val="00BA7C87"/>
    <w:rsid w:val="00BA7CD6"/>
    <w:rsid w:val="00BA7D01"/>
    <w:rsid w:val="00BA7EEC"/>
    <w:rsid w:val="00BB0004"/>
    <w:rsid w:val="00BB0541"/>
    <w:rsid w:val="00BB0AFC"/>
    <w:rsid w:val="00BB1138"/>
    <w:rsid w:val="00BB1340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456A"/>
    <w:rsid w:val="00BB5016"/>
    <w:rsid w:val="00BB51AB"/>
    <w:rsid w:val="00BB5735"/>
    <w:rsid w:val="00BB578D"/>
    <w:rsid w:val="00BB5838"/>
    <w:rsid w:val="00BB5A43"/>
    <w:rsid w:val="00BB5E12"/>
    <w:rsid w:val="00BB5F60"/>
    <w:rsid w:val="00BB5FA9"/>
    <w:rsid w:val="00BB63A0"/>
    <w:rsid w:val="00BB6492"/>
    <w:rsid w:val="00BB6501"/>
    <w:rsid w:val="00BB70D1"/>
    <w:rsid w:val="00BB7116"/>
    <w:rsid w:val="00BB74FE"/>
    <w:rsid w:val="00BB7624"/>
    <w:rsid w:val="00BB79FD"/>
    <w:rsid w:val="00BB7AED"/>
    <w:rsid w:val="00BB7C5B"/>
    <w:rsid w:val="00BB7D44"/>
    <w:rsid w:val="00BB7D60"/>
    <w:rsid w:val="00BB7EC1"/>
    <w:rsid w:val="00BC013C"/>
    <w:rsid w:val="00BC05B3"/>
    <w:rsid w:val="00BC0A2F"/>
    <w:rsid w:val="00BC0A75"/>
    <w:rsid w:val="00BC0A7E"/>
    <w:rsid w:val="00BC0ED2"/>
    <w:rsid w:val="00BC1041"/>
    <w:rsid w:val="00BC1097"/>
    <w:rsid w:val="00BC14BB"/>
    <w:rsid w:val="00BC14CA"/>
    <w:rsid w:val="00BC158D"/>
    <w:rsid w:val="00BC17E2"/>
    <w:rsid w:val="00BC18AB"/>
    <w:rsid w:val="00BC18F2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A30"/>
    <w:rsid w:val="00BC3BD9"/>
    <w:rsid w:val="00BC3FF8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24F"/>
    <w:rsid w:val="00BC54F8"/>
    <w:rsid w:val="00BC5831"/>
    <w:rsid w:val="00BC5BD5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77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0B56"/>
    <w:rsid w:val="00BD1601"/>
    <w:rsid w:val="00BD16F9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45"/>
    <w:rsid w:val="00BD44BB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13A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583"/>
    <w:rsid w:val="00BE0A64"/>
    <w:rsid w:val="00BE0A87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199"/>
    <w:rsid w:val="00BE421C"/>
    <w:rsid w:val="00BE4371"/>
    <w:rsid w:val="00BE4A32"/>
    <w:rsid w:val="00BE4B32"/>
    <w:rsid w:val="00BE4BA8"/>
    <w:rsid w:val="00BE4C1E"/>
    <w:rsid w:val="00BE5131"/>
    <w:rsid w:val="00BE5239"/>
    <w:rsid w:val="00BE5245"/>
    <w:rsid w:val="00BE52EB"/>
    <w:rsid w:val="00BE5412"/>
    <w:rsid w:val="00BE5D19"/>
    <w:rsid w:val="00BE5EB0"/>
    <w:rsid w:val="00BE60A2"/>
    <w:rsid w:val="00BE61A2"/>
    <w:rsid w:val="00BE6489"/>
    <w:rsid w:val="00BE6544"/>
    <w:rsid w:val="00BE6721"/>
    <w:rsid w:val="00BE6803"/>
    <w:rsid w:val="00BE6835"/>
    <w:rsid w:val="00BE6A8F"/>
    <w:rsid w:val="00BE6BC0"/>
    <w:rsid w:val="00BE707C"/>
    <w:rsid w:val="00BE7171"/>
    <w:rsid w:val="00BE73FE"/>
    <w:rsid w:val="00BE77F7"/>
    <w:rsid w:val="00BE7856"/>
    <w:rsid w:val="00BE7930"/>
    <w:rsid w:val="00BE7AEC"/>
    <w:rsid w:val="00BE7BA5"/>
    <w:rsid w:val="00BE7C37"/>
    <w:rsid w:val="00BE7ED3"/>
    <w:rsid w:val="00BE7FEE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28C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0927"/>
    <w:rsid w:val="00C01227"/>
    <w:rsid w:val="00C0139E"/>
    <w:rsid w:val="00C01646"/>
    <w:rsid w:val="00C016FE"/>
    <w:rsid w:val="00C017A1"/>
    <w:rsid w:val="00C017CC"/>
    <w:rsid w:val="00C01A66"/>
    <w:rsid w:val="00C01D82"/>
    <w:rsid w:val="00C01DE5"/>
    <w:rsid w:val="00C01FD2"/>
    <w:rsid w:val="00C0204C"/>
    <w:rsid w:val="00C026F6"/>
    <w:rsid w:val="00C0283E"/>
    <w:rsid w:val="00C02A90"/>
    <w:rsid w:val="00C02AF8"/>
    <w:rsid w:val="00C02C2F"/>
    <w:rsid w:val="00C02DA1"/>
    <w:rsid w:val="00C02DE2"/>
    <w:rsid w:val="00C02F18"/>
    <w:rsid w:val="00C02F30"/>
    <w:rsid w:val="00C033BE"/>
    <w:rsid w:val="00C03486"/>
    <w:rsid w:val="00C036E7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B4B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FF5"/>
    <w:rsid w:val="00C1203D"/>
    <w:rsid w:val="00C12069"/>
    <w:rsid w:val="00C12194"/>
    <w:rsid w:val="00C127DD"/>
    <w:rsid w:val="00C1282F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88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6E1B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C5A"/>
    <w:rsid w:val="00C20E9D"/>
    <w:rsid w:val="00C20EAB"/>
    <w:rsid w:val="00C210A3"/>
    <w:rsid w:val="00C217F8"/>
    <w:rsid w:val="00C2185B"/>
    <w:rsid w:val="00C21958"/>
    <w:rsid w:val="00C21E2D"/>
    <w:rsid w:val="00C21E87"/>
    <w:rsid w:val="00C221CC"/>
    <w:rsid w:val="00C222ED"/>
    <w:rsid w:val="00C22323"/>
    <w:rsid w:val="00C22345"/>
    <w:rsid w:val="00C2238F"/>
    <w:rsid w:val="00C224CE"/>
    <w:rsid w:val="00C22D42"/>
    <w:rsid w:val="00C2303B"/>
    <w:rsid w:val="00C23083"/>
    <w:rsid w:val="00C23232"/>
    <w:rsid w:val="00C23451"/>
    <w:rsid w:val="00C236EE"/>
    <w:rsid w:val="00C23830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3F0"/>
    <w:rsid w:val="00C26813"/>
    <w:rsid w:val="00C26EBD"/>
    <w:rsid w:val="00C27229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0EC8"/>
    <w:rsid w:val="00C31057"/>
    <w:rsid w:val="00C310DB"/>
    <w:rsid w:val="00C3138F"/>
    <w:rsid w:val="00C3147C"/>
    <w:rsid w:val="00C31B15"/>
    <w:rsid w:val="00C31C8C"/>
    <w:rsid w:val="00C31F33"/>
    <w:rsid w:val="00C3203E"/>
    <w:rsid w:val="00C320EB"/>
    <w:rsid w:val="00C321A4"/>
    <w:rsid w:val="00C32A62"/>
    <w:rsid w:val="00C32B76"/>
    <w:rsid w:val="00C32CB6"/>
    <w:rsid w:val="00C32E20"/>
    <w:rsid w:val="00C33295"/>
    <w:rsid w:val="00C3354F"/>
    <w:rsid w:val="00C33C9A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56D"/>
    <w:rsid w:val="00C3566A"/>
    <w:rsid w:val="00C356B1"/>
    <w:rsid w:val="00C356DA"/>
    <w:rsid w:val="00C358D4"/>
    <w:rsid w:val="00C36061"/>
    <w:rsid w:val="00C36425"/>
    <w:rsid w:val="00C365BB"/>
    <w:rsid w:val="00C36B42"/>
    <w:rsid w:val="00C370CC"/>
    <w:rsid w:val="00C3736E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62C"/>
    <w:rsid w:val="00C4098B"/>
    <w:rsid w:val="00C40A1C"/>
    <w:rsid w:val="00C4117A"/>
    <w:rsid w:val="00C4122D"/>
    <w:rsid w:val="00C41820"/>
    <w:rsid w:val="00C41B09"/>
    <w:rsid w:val="00C41D1E"/>
    <w:rsid w:val="00C41ECD"/>
    <w:rsid w:val="00C42004"/>
    <w:rsid w:val="00C420D9"/>
    <w:rsid w:val="00C4236D"/>
    <w:rsid w:val="00C426C2"/>
    <w:rsid w:val="00C426F9"/>
    <w:rsid w:val="00C42924"/>
    <w:rsid w:val="00C42C36"/>
    <w:rsid w:val="00C42F79"/>
    <w:rsid w:val="00C43063"/>
    <w:rsid w:val="00C43547"/>
    <w:rsid w:val="00C435BE"/>
    <w:rsid w:val="00C43776"/>
    <w:rsid w:val="00C43A4C"/>
    <w:rsid w:val="00C43B92"/>
    <w:rsid w:val="00C43D29"/>
    <w:rsid w:val="00C43D8B"/>
    <w:rsid w:val="00C43E01"/>
    <w:rsid w:val="00C43E05"/>
    <w:rsid w:val="00C44141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7BF"/>
    <w:rsid w:val="00C508E6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CEB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7E9"/>
    <w:rsid w:val="00C55978"/>
    <w:rsid w:val="00C559F9"/>
    <w:rsid w:val="00C55BAF"/>
    <w:rsid w:val="00C55BCB"/>
    <w:rsid w:val="00C55F2B"/>
    <w:rsid w:val="00C5642F"/>
    <w:rsid w:val="00C56EF2"/>
    <w:rsid w:val="00C577FD"/>
    <w:rsid w:val="00C578B9"/>
    <w:rsid w:val="00C57A19"/>
    <w:rsid w:val="00C57F3A"/>
    <w:rsid w:val="00C60022"/>
    <w:rsid w:val="00C60381"/>
    <w:rsid w:val="00C608C2"/>
    <w:rsid w:val="00C60B02"/>
    <w:rsid w:val="00C60DC9"/>
    <w:rsid w:val="00C60E4F"/>
    <w:rsid w:val="00C610F9"/>
    <w:rsid w:val="00C61429"/>
    <w:rsid w:val="00C6161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168"/>
    <w:rsid w:val="00C64690"/>
    <w:rsid w:val="00C6469F"/>
    <w:rsid w:val="00C64A7A"/>
    <w:rsid w:val="00C64B0C"/>
    <w:rsid w:val="00C64B46"/>
    <w:rsid w:val="00C64D37"/>
    <w:rsid w:val="00C65443"/>
    <w:rsid w:val="00C656A3"/>
    <w:rsid w:val="00C657C6"/>
    <w:rsid w:val="00C65D2D"/>
    <w:rsid w:val="00C667A7"/>
    <w:rsid w:val="00C66936"/>
    <w:rsid w:val="00C66C0D"/>
    <w:rsid w:val="00C671EA"/>
    <w:rsid w:val="00C677F3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E49"/>
    <w:rsid w:val="00C71F69"/>
    <w:rsid w:val="00C720F4"/>
    <w:rsid w:val="00C73148"/>
    <w:rsid w:val="00C7361C"/>
    <w:rsid w:val="00C73944"/>
    <w:rsid w:val="00C73C4A"/>
    <w:rsid w:val="00C73D3A"/>
    <w:rsid w:val="00C74288"/>
    <w:rsid w:val="00C7482A"/>
    <w:rsid w:val="00C74861"/>
    <w:rsid w:val="00C74BD6"/>
    <w:rsid w:val="00C74F0E"/>
    <w:rsid w:val="00C75217"/>
    <w:rsid w:val="00C7550A"/>
    <w:rsid w:val="00C75624"/>
    <w:rsid w:val="00C75625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5EB"/>
    <w:rsid w:val="00C80A2E"/>
    <w:rsid w:val="00C80B6D"/>
    <w:rsid w:val="00C80B95"/>
    <w:rsid w:val="00C80D28"/>
    <w:rsid w:val="00C81507"/>
    <w:rsid w:val="00C8172B"/>
    <w:rsid w:val="00C81C02"/>
    <w:rsid w:val="00C81CD1"/>
    <w:rsid w:val="00C81D13"/>
    <w:rsid w:val="00C81DDE"/>
    <w:rsid w:val="00C81E1A"/>
    <w:rsid w:val="00C82118"/>
    <w:rsid w:val="00C821B4"/>
    <w:rsid w:val="00C82730"/>
    <w:rsid w:val="00C82C38"/>
    <w:rsid w:val="00C831B1"/>
    <w:rsid w:val="00C833F3"/>
    <w:rsid w:val="00C83518"/>
    <w:rsid w:val="00C83AD7"/>
    <w:rsid w:val="00C83B2F"/>
    <w:rsid w:val="00C83F6D"/>
    <w:rsid w:val="00C83F87"/>
    <w:rsid w:val="00C84023"/>
    <w:rsid w:val="00C84288"/>
    <w:rsid w:val="00C843BF"/>
    <w:rsid w:val="00C84435"/>
    <w:rsid w:val="00C8463F"/>
    <w:rsid w:val="00C848E9"/>
    <w:rsid w:val="00C84AB6"/>
    <w:rsid w:val="00C84C5B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AD6"/>
    <w:rsid w:val="00C86DC6"/>
    <w:rsid w:val="00C86E3C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1D11"/>
    <w:rsid w:val="00C92B64"/>
    <w:rsid w:val="00C92E2F"/>
    <w:rsid w:val="00C92E88"/>
    <w:rsid w:val="00C930C0"/>
    <w:rsid w:val="00C93365"/>
    <w:rsid w:val="00C93578"/>
    <w:rsid w:val="00C939EB"/>
    <w:rsid w:val="00C93DCF"/>
    <w:rsid w:val="00C94272"/>
    <w:rsid w:val="00C942BE"/>
    <w:rsid w:val="00C94A34"/>
    <w:rsid w:val="00C94A4D"/>
    <w:rsid w:val="00C94FC5"/>
    <w:rsid w:val="00C950E3"/>
    <w:rsid w:val="00C95255"/>
    <w:rsid w:val="00C952C1"/>
    <w:rsid w:val="00C954A7"/>
    <w:rsid w:val="00C9574A"/>
    <w:rsid w:val="00C95A42"/>
    <w:rsid w:val="00C95AC6"/>
    <w:rsid w:val="00C95CF0"/>
    <w:rsid w:val="00C95CFE"/>
    <w:rsid w:val="00C95DB5"/>
    <w:rsid w:val="00C95E8B"/>
    <w:rsid w:val="00C96094"/>
    <w:rsid w:val="00C9689B"/>
    <w:rsid w:val="00C97373"/>
    <w:rsid w:val="00C97731"/>
    <w:rsid w:val="00C97CA0"/>
    <w:rsid w:val="00C97F1B"/>
    <w:rsid w:val="00CA046D"/>
    <w:rsid w:val="00CA091B"/>
    <w:rsid w:val="00CA0B41"/>
    <w:rsid w:val="00CA0FBC"/>
    <w:rsid w:val="00CA128A"/>
    <w:rsid w:val="00CA14C4"/>
    <w:rsid w:val="00CA17C8"/>
    <w:rsid w:val="00CA1811"/>
    <w:rsid w:val="00CA19AF"/>
    <w:rsid w:val="00CA1AAC"/>
    <w:rsid w:val="00CA1D9D"/>
    <w:rsid w:val="00CA2400"/>
    <w:rsid w:val="00CA2CAE"/>
    <w:rsid w:val="00CA2CE5"/>
    <w:rsid w:val="00CA33F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6C74"/>
    <w:rsid w:val="00CA72BF"/>
    <w:rsid w:val="00CA7322"/>
    <w:rsid w:val="00CA7490"/>
    <w:rsid w:val="00CA77D7"/>
    <w:rsid w:val="00CA7AAB"/>
    <w:rsid w:val="00CA7BAD"/>
    <w:rsid w:val="00CB0050"/>
    <w:rsid w:val="00CB01D5"/>
    <w:rsid w:val="00CB04B3"/>
    <w:rsid w:val="00CB06B7"/>
    <w:rsid w:val="00CB0AC1"/>
    <w:rsid w:val="00CB0B62"/>
    <w:rsid w:val="00CB0D05"/>
    <w:rsid w:val="00CB1487"/>
    <w:rsid w:val="00CB17A9"/>
    <w:rsid w:val="00CB1869"/>
    <w:rsid w:val="00CB19FE"/>
    <w:rsid w:val="00CB1F18"/>
    <w:rsid w:val="00CB2019"/>
    <w:rsid w:val="00CB299B"/>
    <w:rsid w:val="00CB2A27"/>
    <w:rsid w:val="00CB2EED"/>
    <w:rsid w:val="00CB3739"/>
    <w:rsid w:val="00CB432D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67E2"/>
    <w:rsid w:val="00CB6E0E"/>
    <w:rsid w:val="00CB7064"/>
    <w:rsid w:val="00CB7075"/>
    <w:rsid w:val="00CB7606"/>
    <w:rsid w:val="00CB760E"/>
    <w:rsid w:val="00CB78B2"/>
    <w:rsid w:val="00CB7A4B"/>
    <w:rsid w:val="00CB7D61"/>
    <w:rsid w:val="00CB7DE8"/>
    <w:rsid w:val="00CB7EE2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580"/>
    <w:rsid w:val="00CC4A71"/>
    <w:rsid w:val="00CC4E3E"/>
    <w:rsid w:val="00CC5022"/>
    <w:rsid w:val="00CC513E"/>
    <w:rsid w:val="00CC5209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97C"/>
    <w:rsid w:val="00CC6E31"/>
    <w:rsid w:val="00CC717B"/>
    <w:rsid w:val="00CC751E"/>
    <w:rsid w:val="00CC7DE5"/>
    <w:rsid w:val="00CD00FC"/>
    <w:rsid w:val="00CD0326"/>
    <w:rsid w:val="00CD03CF"/>
    <w:rsid w:val="00CD04BD"/>
    <w:rsid w:val="00CD0563"/>
    <w:rsid w:val="00CD06B8"/>
    <w:rsid w:val="00CD0F01"/>
    <w:rsid w:val="00CD0FC6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065"/>
    <w:rsid w:val="00CD417A"/>
    <w:rsid w:val="00CD46AB"/>
    <w:rsid w:val="00CD4747"/>
    <w:rsid w:val="00CD4AE9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C7C"/>
    <w:rsid w:val="00CE1CB3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3F55"/>
    <w:rsid w:val="00CE43BA"/>
    <w:rsid w:val="00CE43F7"/>
    <w:rsid w:val="00CE472E"/>
    <w:rsid w:val="00CE482B"/>
    <w:rsid w:val="00CE4940"/>
    <w:rsid w:val="00CE4B88"/>
    <w:rsid w:val="00CE4EDC"/>
    <w:rsid w:val="00CE5083"/>
    <w:rsid w:val="00CE541D"/>
    <w:rsid w:val="00CE5627"/>
    <w:rsid w:val="00CE5649"/>
    <w:rsid w:val="00CE5932"/>
    <w:rsid w:val="00CE5C44"/>
    <w:rsid w:val="00CE5E76"/>
    <w:rsid w:val="00CE5F07"/>
    <w:rsid w:val="00CE5FA9"/>
    <w:rsid w:val="00CE5FAB"/>
    <w:rsid w:val="00CE5FFF"/>
    <w:rsid w:val="00CE60FF"/>
    <w:rsid w:val="00CE6470"/>
    <w:rsid w:val="00CE6840"/>
    <w:rsid w:val="00CE6C9F"/>
    <w:rsid w:val="00CE6F73"/>
    <w:rsid w:val="00CE7090"/>
    <w:rsid w:val="00CE734B"/>
    <w:rsid w:val="00CE738B"/>
    <w:rsid w:val="00CE7591"/>
    <w:rsid w:val="00CE77AE"/>
    <w:rsid w:val="00CE7C50"/>
    <w:rsid w:val="00CF0273"/>
    <w:rsid w:val="00CF037A"/>
    <w:rsid w:val="00CF058F"/>
    <w:rsid w:val="00CF0EFE"/>
    <w:rsid w:val="00CF10DD"/>
    <w:rsid w:val="00CF1A4A"/>
    <w:rsid w:val="00CF20DF"/>
    <w:rsid w:val="00CF22F8"/>
    <w:rsid w:val="00CF245A"/>
    <w:rsid w:val="00CF25E8"/>
    <w:rsid w:val="00CF2609"/>
    <w:rsid w:val="00CF28B5"/>
    <w:rsid w:val="00CF2994"/>
    <w:rsid w:val="00CF29FE"/>
    <w:rsid w:val="00CF31E1"/>
    <w:rsid w:val="00CF3212"/>
    <w:rsid w:val="00CF33A2"/>
    <w:rsid w:val="00CF3548"/>
    <w:rsid w:val="00CF3734"/>
    <w:rsid w:val="00CF3801"/>
    <w:rsid w:val="00CF3F42"/>
    <w:rsid w:val="00CF3F6B"/>
    <w:rsid w:val="00CF40F0"/>
    <w:rsid w:val="00CF45F0"/>
    <w:rsid w:val="00CF48AF"/>
    <w:rsid w:val="00CF49E6"/>
    <w:rsid w:val="00CF50CB"/>
    <w:rsid w:val="00CF567D"/>
    <w:rsid w:val="00CF57B9"/>
    <w:rsid w:val="00CF5961"/>
    <w:rsid w:val="00CF5A85"/>
    <w:rsid w:val="00CF5F87"/>
    <w:rsid w:val="00CF60B1"/>
    <w:rsid w:val="00CF623B"/>
    <w:rsid w:val="00CF6288"/>
    <w:rsid w:val="00CF69FE"/>
    <w:rsid w:val="00CF6A11"/>
    <w:rsid w:val="00CF6A64"/>
    <w:rsid w:val="00CF6ACC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F27"/>
    <w:rsid w:val="00D00F8E"/>
    <w:rsid w:val="00D0118A"/>
    <w:rsid w:val="00D01362"/>
    <w:rsid w:val="00D018BA"/>
    <w:rsid w:val="00D01B29"/>
    <w:rsid w:val="00D02721"/>
    <w:rsid w:val="00D02A8E"/>
    <w:rsid w:val="00D02BAE"/>
    <w:rsid w:val="00D03156"/>
    <w:rsid w:val="00D033CC"/>
    <w:rsid w:val="00D0381A"/>
    <w:rsid w:val="00D03A0F"/>
    <w:rsid w:val="00D03C37"/>
    <w:rsid w:val="00D04140"/>
    <w:rsid w:val="00D0422F"/>
    <w:rsid w:val="00D04485"/>
    <w:rsid w:val="00D044DE"/>
    <w:rsid w:val="00D0463A"/>
    <w:rsid w:val="00D04D8D"/>
    <w:rsid w:val="00D04DB2"/>
    <w:rsid w:val="00D05137"/>
    <w:rsid w:val="00D05287"/>
    <w:rsid w:val="00D05532"/>
    <w:rsid w:val="00D056ED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CAE"/>
    <w:rsid w:val="00D10E5C"/>
    <w:rsid w:val="00D10FC8"/>
    <w:rsid w:val="00D11139"/>
    <w:rsid w:val="00D112DE"/>
    <w:rsid w:val="00D113E2"/>
    <w:rsid w:val="00D114FC"/>
    <w:rsid w:val="00D115BB"/>
    <w:rsid w:val="00D11915"/>
    <w:rsid w:val="00D119B4"/>
    <w:rsid w:val="00D11A65"/>
    <w:rsid w:val="00D11D34"/>
    <w:rsid w:val="00D11DA1"/>
    <w:rsid w:val="00D1209F"/>
    <w:rsid w:val="00D121B9"/>
    <w:rsid w:val="00D123A9"/>
    <w:rsid w:val="00D128B7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4BF0"/>
    <w:rsid w:val="00D15433"/>
    <w:rsid w:val="00D15436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270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B5C"/>
    <w:rsid w:val="00D23CD0"/>
    <w:rsid w:val="00D23EF7"/>
    <w:rsid w:val="00D2420F"/>
    <w:rsid w:val="00D24268"/>
    <w:rsid w:val="00D248D8"/>
    <w:rsid w:val="00D249ED"/>
    <w:rsid w:val="00D25495"/>
    <w:rsid w:val="00D254A0"/>
    <w:rsid w:val="00D263B1"/>
    <w:rsid w:val="00D2655E"/>
    <w:rsid w:val="00D26636"/>
    <w:rsid w:val="00D2671B"/>
    <w:rsid w:val="00D268A3"/>
    <w:rsid w:val="00D269AE"/>
    <w:rsid w:val="00D26A2D"/>
    <w:rsid w:val="00D26EEC"/>
    <w:rsid w:val="00D2737C"/>
    <w:rsid w:val="00D27B50"/>
    <w:rsid w:val="00D27C0C"/>
    <w:rsid w:val="00D27D81"/>
    <w:rsid w:val="00D27D8F"/>
    <w:rsid w:val="00D27E93"/>
    <w:rsid w:val="00D27EAB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AC"/>
    <w:rsid w:val="00D321C0"/>
    <w:rsid w:val="00D32672"/>
    <w:rsid w:val="00D32C73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0C7"/>
    <w:rsid w:val="00D36101"/>
    <w:rsid w:val="00D363F4"/>
    <w:rsid w:val="00D363FF"/>
    <w:rsid w:val="00D3670A"/>
    <w:rsid w:val="00D36778"/>
    <w:rsid w:val="00D36848"/>
    <w:rsid w:val="00D36850"/>
    <w:rsid w:val="00D36986"/>
    <w:rsid w:val="00D36B14"/>
    <w:rsid w:val="00D36C15"/>
    <w:rsid w:val="00D371A4"/>
    <w:rsid w:val="00D37AAC"/>
    <w:rsid w:val="00D37FC7"/>
    <w:rsid w:val="00D402E9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41E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679D"/>
    <w:rsid w:val="00D46812"/>
    <w:rsid w:val="00D46E1D"/>
    <w:rsid w:val="00D472B1"/>
    <w:rsid w:val="00D477AD"/>
    <w:rsid w:val="00D47F88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28F"/>
    <w:rsid w:val="00D538A2"/>
    <w:rsid w:val="00D53E0D"/>
    <w:rsid w:val="00D5413D"/>
    <w:rsid w:val="00D542E2"/>
    <w:rsid w:val="00D544C8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910"/>
    <w:rsid w:val="00D56AE7"/>
    <w:rsid w:val="00D56F2F"/>
    <w:rsid w:val="00D56F4A"/>
    <w:rsid w:val="00D570C5"/>
    <w:rsid w:val="00D573A9"/>
    <w:rsid w:val="00D57445"/>
    <w:rsid w:val="00D579A5"/>
    <w:rsid w:val="00D57B22"/>
    <w:rsid w:val="00D57D78"/>
    <w:rsid w:val="00D6007C"/>
    <w:rsid w:val="00D6023A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48A"/>
    <w:rsid w:val="00D61877"/>
    <w:rsid w:val="00D619E1"/>
    <w:rsid w:val="00D61AB9"/>
    <w:rsid w:val="00D624EB"/>
    <w:rsid w:val="00D62973"/>
    <w:rsid w:val="00D62CCF"/>
    <w:rsid w:val="00D62D53"/>
    <w:rsid w:val="00D632D8"/>
    <w:rsid w:val="00D63533"/>
    <w:rsid w:val="00D63539"/>
    <w:rsid w:val="00D63762"/>
    <w:rsid w:val="00D63D62"/>
    <w:rsid w:val="00D64026"/>
    <w:rsid w:val="00D6415B"/>
    <w:rsid w:val="00D6424E"/>
    <w:rsid w:val="00D6427E"/>
    <w:rsid w:val="00D64671"/>
    <w:rsid w:val="00D64C22"/>
    <w:rsid w:val="00D65295"/>
    <w:rsid w:val="00D653DF"/>
    <w:rsid w:val="00D65E0A"/>
    <w:rsid w:val="00D65E19"/>
    <w:rsid w:val="00D65E69"/>
    <w:rsid w:val="00D65F57"/>
    <w:rsid w:val="00D6609C"/>
    <w:rsid w:val="00D664BB"/>
    <w:rsid w:val="00D66959"/>
    <w:rsid w:val="00D66B2C"/>
    <w:rsid w:val="00D66C8E"/>
    <w:rsid w:val="00D6700B"/>
    <w:rsid w:val="00D67126"/>
    <w:rsid w:val="00D67183"/>
    <w:rsid w:val="00D6746B"/>
    <w:rsid w:val="00D67734"/>
    <w:rsid w:val="00D67992"/>
    <w:rsid w:val="00D67AFD"/>
    <w:rsid w:val="00D67C33"/>
    <w:rsid w:val="00D67D5E"/>
    <w:rsid w:val="00D67D68"/>
    <w:rsid w:val="00D70070"/>
    <w:rsid w:val="00D70516"/>
    <w:rsid w:val="00D706A2"/>
    <w:rsid w:val="00D70894"/>
    <w:rsid w:val="00D70987"/>
    <w:rsid w:val="00D70AB0"/>
    <w:rsid w:val="00D70C4D"/>
    <w:rsid w:val="00D70CD4"/>
    <w:rsid w:val="00D7161B"/>
    <w:rsid w:val="00D71C0C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A58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6E16"/>
    <w:rsid w:val="00D77109"/>
    <w:rsid w:val="00D771B2"/>
    <w:rsid w:val="00D77313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B0F"/>
    <w:rsid w:val="00D80B1A"/>
    <w:rsid w:val="00D81269"/>
    <w:rsid w:val="00D812BB"/>
    <w:rsid w:val="00D81352"/>
    <w:rsid w:val="00D813E9"/>
    <w:rsid w:val="00D81524"/>
    <w:rsid w:val="00D81797"/>
    <w:rsid w:val="00D819B8"/>
    <w:rsid w:val="00D81ADF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6A3D"/>
    <w:rsid w:val="00D87359"/>
    <w:rsid w:val="00D87451"/>
    <w:rsid w:val="00D877D1"/>
    <w:rsid w:val="00D877FC"/>
    <w:rsid w:val="00D879C7"/>
    <w:rsid w:val="00D9015E"/>
    <w:rsid w:val="00D90275"/>
    <w:rsid w:val="00D90894"/>
    <w:rsid w:val="00D90AA2"/>
    <w:rsid w:val="00D90B98"/>
    <w:rsid w:val="00D90BB1"/>
    <w:rsid w:val="00D90C25"/>
    <w:rsid w:val="00D91081"/>
    <w:rsid w:val="00D91255"/>
    <w:rsid w:val="00D91282"/>
    <w:rsid w:val="00D912B3"/>
    <w:rsid w:val="00D914F2"/>
    <w:rsid w:val="00D91900"/>
    <w:rsid w:val="00D91E95"/>
    <w:rsid w:val="00D92252"/>
    <w:rsid w:val="00D92A52"/>
    <w:rsid w:val="00D92C23"/>
    <w:rsid w:val="00D92D79"/>
    <w:rsid w:val="00D934FA"/>
    <w:rsid w:val="00D93535"/>
    <w:rsid w:val="00D9354D"/>
    <w:rsid w:val="00D937A5"/>
    <w:rsid w:val="00D93A39"/>
    <w:rsid w:val="00D93C3B"/>
    <w:rsid w:val="00D93F8C"/>
    <w:rsid w:val="00D941C2"/>
    <w:rsid w:val="00D943D8"/>
    <w:rsid w:val="00D9492D"/>
    <w:rsid w:val="00D949E7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42"/>
    <w:rsid w:val="00D96F5E"/>
    <w:rsid w:val="00D97228"/>
    <w:rsid w:val="00D97715"/>
    <w:rsid w:val="00D97955"/>
    <w:rsid w:val="00D97CD4"/>
    <w:rsid w:val="00D97D91"/>
    <w:rsid w:val="00DA0B32"/>
    <w:rsid w:val="00DA0B9D"/>
    <w:rsid w:val="00DA0C3B"/>
    <w:rsid w:val="00DA0CAB"/>
    <w:rsid w:val="00DA0D05"/>
    <w:rsid w:val="00DA1125"/>
    <w:rsid w:val="00DA13E7"/>
    <w:rsid w:val="00DA173A"/>
    <w:rsid w:val="00DA180D"/>
    <w:rsid w:val="00DA1B9B"/>
    <w:rsid w:val="00DA1CAA"/>
    <w:rsid w:val="00DA206A"/>
    <w:rsid w:val="00DA2DA3"/>
    <w:rsid w:val="00DA30BC"/>
    <w:rsid w:val="00DA3251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4158"/>
    <w:rsid w:val="00DA45B9"/>
    <w:rsid w:val="00DA5072"/>
    <w:rsid w:val="00DA51FE"/>
    <w:rsid w:val="00DA53DA"/>
    <w:rsid w:val="00DA548E"/>
    <w:rsid w:val="00DA557B"/>
    <w:rsid w:val="00DA581D"/>
    <w:rsid w:val="00DA5C0A"/>
    <w:rsid w:val="00DA5E25"/>
    <w:rsid w:val="00DA657E"/>
    <w:rsid w:val="00DA6633"/>
    <w:rsid w:val="00DA6663"/>
    <w:rsid w:val="00DA6C40"/>
    <w:rsid w:val="00DA6EE8"/>
    <w:rsid w:val="00DA7A7F"/>
    <w:rsid w:val="00DA7B44"/>
    <w:rsid w:val="00DA7E4D"/>
    <w:rsid w:val="00DB02EE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78E"/>
    <w:rsid w:val="00DB28BC"/>
    <w:rsid w:val="00DB2971"/>
    <w:rsid w:val="00DB29CD"/>
    <w:rsid w:val="00DB2E35"/>
    <w:rsid w:val="00DB3260"/>
    <w:rsid w:val="00DB3319"/>
    <w:rsid w:val="00DB3403"/>
    <w:rsid w:val="00DB34CB"/>
    <w:rsid w:val="00DB35DF"/>
    <w:rsid w:val="00DB440C"/>
    <w:rsid w:val="00DB47F1"/>
    <w:rsid w:val="00DB48D4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353"/>
    <w:rsid w:val="00DC04F4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024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47"/>
    <w:rsid w:val="00DD0BE8"/>
    <w:rsid w:val="00DD0DC2"/>
    <w:rsid w:val="00DD1064"/>
    <w:rsid w:val="00DD153C"/>
    <w:rsid w:val="00DD1AC6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168"/>
    <w:rsid w:val="00DD430B"/>
    <w:rsid w:val="00DD478F"/>
    <w:rsid w:val="00DD4A92"/>
    <w:rsid w:val="00DD531C"/>
    <w:rsid w:val="00DD5EF8"/>
    <w:rsid w:val="00DD5EFD"/>
    <w:rsid w:val="00DD5FAB"/>
    <w:rsid w:val="00DD67E3"/>
    <w:rsid w:val="00DD6E6A"/>
    <w:rsid w:val="00DD72BC"/>
    <w:rsid w:val="00DD76BC"/>
    <w:rsid w:val="00DD77D5"/>
    <w:rsid w:val="00DD7E0A"/>
    <w:rsid w:val="00DD7E0C"/>
    <w:rsid w:val="00DD7EC5"/>
    <w:rsid w:val="00DE0008"/>
    <w:rsid w:val="00DE0152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1C6F"/>
    <w:rsid w:val="00DE22DA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D8"/>
    <w:rsid w:val="00DE58FA"/>
    <w:rsid w:val="00DE5B7C"/>
    <w:rsid w:val="00DE6148"/>
    <w:rsid w:val="00DE66D1"/>
    <w:rsid w:val="00DE6A7F"/>
    <w:rsid w:val="00DE6A8C"/>
    <w:rsid w:val="00DE6D5D"/>
    <w:rsid w:val="00DE6F14"/>
    <w:rsid w:val="00DE73EB"/>
    <w:rsid w:val="00DE74D9"/>
    <w:rsid w:val="00DE7595"/>
    <w:rsid w:val="00DE76BE"/>
    <w:rsid w:val="00DE7975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771"/>
    <w:rsid w:val="00DF180C"/>
    <w:rsid w:val="00DF18A9"/>
    <w:rsid w:val="00DF18EB"/>
    <w:rsid w:val="00DF1CD8"/>
    <w:rsid w:val="00DF29E5"/>
    <w:rsid w:val="00DF2A61"/>
    <w:rsid w:val="00DF2B4F"/>
    <w:rsid w:val="00DF3BB8"/>
    <w:rsid w:val="00DF3F8F"/>
    <w:rsid w:val="00DF424E"/>
    <w:rsid w:val="00DF45AF"/>
    <w:rsid w:val="00DF46AD"/>
    <w:rsid w:val="00DF4B90"/>
    <w:rsid w:val="00DF5669"/>
    <w:rsid w:val="00DF5853"/>
    <w:rsid w:val="00DF5B77"/>
    <w:rsid w:val="00DF6465"/>
    <w:rsid w:val="00DF664C"/>
    <w:rsid w:val="00DF678A"/>
    <w:rsid w:val="00DF6B3A"/>
    <w:rsid w:val="00DF6D17"/>
    <w:rsid w:val="00DF6E52"/>
    <w:rsid w:val="00DF7193"/>
    <w:rsid w:val="00DF75CE"/>
    <w:rsid w:val="00DF782E"/>
    <w:rsid w:val="00DF7857"/>
    <w:rsid w:val="00DF79F1"/>
    <w:rsid w:val="00DF7A33"/>
    <w:rsid w:val="00E00DA3"/>
    <w:rsid w:val="00E00EC0"/>
    <w:rsid w:val="00E00EF6"/>
    <w:rsid w:val="00E010CA"/>
    <w:rsid w:val="00E01149"/>
    <w:rsid w:val="00E017CB"/>
    <w:rsid w:val="00E01CB0"/>
    <w:rsid w:val="00E020A0"/>
    <w:rsid w:val="00E02435"/>
    <w:rsid w:val="00E0269D"/>
    <w:rsid w:val="00E02883"/>
    <w:rsid w:val="00E032E0"/>
    <w:rsid w:val="00E0351D"/>
    <w:rsid w:val="00E036B1"/>
    <w:rsid w:val="00E03737"/>
    <w:rsid w:val="00E03997"/>
    <w:rsid w:val="00E03E19"/>
    <w:rsid w:val="00E042A8"/>
    <w:rsid w:val="00E04397"/>
    <w:rsid w:val="00E043FB"/>
    <w:rsid w:val="00E045E4"/>
    <w:rsid w:val="00E04818"/>
    <w:rsid w:val="00E048B8"/>
    <w:rsid w:val="00E05238"/>
    <w:rsid w:val="00E05E7B"/>
    <w:rsid w:val="00E06038"/>
    <w:rsid w:val="00E06447"/>
    <w:rsid w:val="00E06DB0"/>
    <w:rsid w:val="00E06F0F"/>
    <w:rsid w:val="00E071F6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60B"/>
    <w:rsid w:val="00E11A9D"/>
    <w:rsid w:val="00E11D10"/>
    <w:rsid w:val="00E11F55"/>
    <w:rsid w:val="00E12430"/>
    <w:rsid w:val="00E12505"/>
    <w:rsid w:val="00E12739"/>
    <w:rsid w:val="00E12951"/>
    <w:rsid w:val="00E129E0"/>
    <w:rsid w:val="00E12EB5"/>
    <w:rsid w:val="00E131E1"/>
    <w:rsid w:val="00E133F9"/>
    <w:rsid w:val="00E1353E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0C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A6B"/>
    <w:rsid w:val="00E16E72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4B"/>
    <w:rsid w:val="00E227BF"/>
    <w:rsid w:val="00E22953"/>
    <w:rsid w:val="00E22D2D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6E6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73D"/>
    <w:rsid w:val="00E27802"/>
    <w:rsid w:val="00E279D4"/>
    <w:rsid w:val="00E27D97"/>
    <w:rsid w:val="00E30030"/>
    <w:rsid w:val="00E300C1"/>
    <w:rsid w:val="00E301B6"/>
    <w:rsid w:val="00E303FF"/>
    <w:rsid w:val="00E307EE"/>
    <w:rsid w:val="00E309B3"/>
    <w:rsid w:val="00E30DEF"/>
    <w:rsid w:val="00E312A4"/>
    <w:rsid w:val="00E31882"/>
    <w:rsid w:val="00E31A81"/>
    <w:rsid w:val="00E32193"/>
    <w:rsid w:val="00E3235B"/>
    <w:rsid w:val="00E3247D"/>
    <w:rsid w:val="00E3253F"/>
    <w:rsid w:val="00E3255A"/>
    <w:rsid w:val="00E32D87"/>
    <w:rsid w:val="00E32EAC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B40"/>
    <w:rsid w:val="00E35BEE"/>
    <w:rsid w:val="00E36102"/>
    <w:rsid w:val="00E36480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306B"/>
    <w:rsid w:val="00E43177"/>
    <w:rsid w:val="00E4337E"/>
    <w:rsid w:val="00E436F6"/>
    <w:rsid w:val="00E43787"/>
    <w:rsid w:val="00E43BAD"/>
    <w:rsid w:val="00E43D9E"/>
    <w:rsid w:val="00E43DCB"/>
    <w:rsid w:val="00E44115"/>
    <w:rsid w:val="00E443C9"/>
    <w:rsid w:val="00E4444E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07CB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5F"/>
    <w:rsid w:val="00E562EE"/>
    <w:rsid w:val="00E5650B"/>
    <w:rsid w:val="00E56E3B"/>
    <w:rsid w:val="00E57168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3E74"/>
    <w:rsid w:val="00E64269"/>
    <w:rsid w:val="00E6435F"/>
    <w:rsid w:val="00E650C7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A41"/>
    <w:rsid w:val="00E66DA5"/>
    <w:rsid w:val="00E67125"/>
    <w:rsid w:val="00E672B3"/>
    <w:rsid w:val="00E672E5"/>
    <w:rsid w:val="00E676EA"/>
    <w:rsid w:val="00E67728"/>
    <w:rsid w:val="00E67772"/>
    <w:rsid w:val="00E67784"/>
    <w:rsid w:val="00E70272"/>
    <w:rsid w:val="00E70326"/>
    <w:rsid w:val="00E704CC"/>
    <w:rsid w:val="00E7060D"/>
    <w:rsid w:val="00E707B3"/>
    <w:rsid w:val="00E708AF"/>
    <w:rsid w:val="00E709BB"/>
    <w:rsid w:val="00E70B97"/>
    <w:rsid w:val="00E70BC8"/>
    <w:rsid w:val="00E70FBD"/>
    <w:rsid w:val="00E713DC"/>
    <w:rsid w:val="00E71428"/>
    <w:rsid w:val="00E715CD"/>
    <w:rsid w:val="00E71925"/>
    <w:rsid w:val="00E72365"/>
    <w:rsid w:val="00E7251D"/>
    <w:rsid w:val="00E7252F"/>
    <w:rsid w:val="00E728D4"/>
    <w:rsid w:val="00E72A61"/>
    <w:rsid w:val="00E72BB5"/>
    <w:rsid w:val="00E72D73"/>
    <w:rsid w:val="00E72F4E"/>
    <w:rsid w:val="00E73156"/>
    <w:rsid w:val="00E7378D"/>
    <w:rsid w:val="00E73BEB"/>
    <w:rsid w:val="00E73D40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6FE2"/>
    <w:rsid w:val="00E77009"/>
    <w:rsid w:val="00E7714A"/>
    <w:rsid w:val="00E7725C"/>
    <w:rsid w:val="00E772B6"/>
    <w:rsid w:val="00E77315"/>
    <w:rsid w:val="00E7743A"/>
    <w:rsid w:val="00E778EB"/>
    <w:rsid w:val="00E77D45"/>
    <w:rsid w:val="00E77EF6"/>
    <w:rsid w:val="00E80186"/>
    <w:rsid w:val="00E8021E"/>
    <w:rsid w:val="00E80326"/>
    <w:rsid w:val="00E80360"/>
    <w:rsid w:val="00E8045E"/>
    <w:rsid w:val="00E80C2A"/>
    <w:rsid w:val="00E80E1D"/>
    <w:rsid w:val="00E80E77"/>
    <w:rsid w:val="00E80F02"/>
    <w:rsid w:val="00E8113F"/>
    <w:rsid w:val="00E81680"/>
    <w:rsid w:val="00E819B2"/>
    <w:rsid w:val="00E819C7"/>
    <w:rsid w:val="00E81DF3"/>
    <w:rsid w:val="00E81FBB"/>
    <w:rsid w:val="00E82867"/>
    <w:rsid w:val="00E82914"/>
    <w:rsid w:val="00E8335D"/>
    <w:rsid w:val="00E83527"/>
    <w:rsid w:val="00E8361A"/>
    <w:rsid w:val="00E838E4"/>
    <w:rsid w:val="00E83B50"/>
    <w:rsid w:val="00E84158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5AA"/>
    <w:rsid w:val="00E9070B"/>
    <w:rsid w:val="00E90782"/>
    <w:rsid w:val="00E90EF8"/>
    <w:rsid w:val="00E91265"/>
    <w:rsid w:val="00E9126E"/>
    <w:rsid w:val="00E91374"/>
    <w:rsid w:val="00E916A3"/>
    <w:rsid w:val="00E91748"/>
    <w:rsid w:val="00E92394"/>
    <w:rsid w:val="00E92772"/>
    <w:rsid w:val="00E927FC"/>
    <w:rsid w:val="00E9290A"/>
    <w:rsid w:val="00E92A98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ED"/>
    <w:rsid w:val="00E948FD"/>
    <w:rsid w:val="00E94A87"/>
    <w:rsid w:val="00E94B91"/>
    <w:rsid w:val="00E95846"/>
    <w:rsid w:val="00E95CAA"/>
    <w:rsid w:val="00E96029"/>
    <w:rsid w:val="00E96219"/>
    <w:rsid w:val="00E9632A"/>
    <w:rsid w:val="00E96697"/>
    <w:rsid w:val="00E96A61"/>
    <w:rsid w:val="00E96C2A"/>
    <w:rsid w:val="00E96DC2"/>
    <w:rsid w:val="00E97A30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0F16"/>
    <w:rsid w:val="00EA131B"/>
    <w:rsid w:val="00EA1507"/>
    <w:rsid w:val="00EA1A85"/>
    <w:rsid w:val="00EA1D9E"/>
    <w:rsid w:val="00EA1F23"/>
    <w:rsid w:val="00EA2229"/>
    <w:rsid w:val="00EA23A3"/>
    <w:rsid w:val="00EA2866"/>
    <w:rsid w:val="00EA2993"/>
    <w:rsid w:val="00EA30ED"/>
    <w:rsid w:val="00EA3475"/>
    <w:rsid w:val="00EA354B"/>
    <w:rsid w:val="00EA3648"/>
    <w:rsid w:val="00EA3693"/>
    <w:rsid w:val="00EA3ACD"/>
    <w:rsid w:val="00EA3B7D"/>
    <w:rsid w:val="00EA3EB6"/>
    <w:rsid w:val="00EA4103"/>
    <w:rsid w:val="00EA4170"/>
    <w:rsid w:val="00EA440A"/>
    <w:rsid w:val="00EA4481"/>
    <w:rsid w:val="00EA4524"/>
    <w:rsid w:val="00EA4954"/>
    <w:rsid w:val="00EA4FC3"/>
    <w:rsid w:val="00EA520E"/>
    <w:rsid w:val="00EA61C9"/>
    <w:rsid w:val="00EA61E0"/>
    <w:rsid w:val="00EA6AC6"/>
    <w:rsid w:val="00EA6B82"/>
    <w:rsid w:val="00EA7028"/>
    <w:rsid w:val="00EA722A"/>
    <w:rsid w:val="00EA79CB"/>
    <w:rsid w:val="00EA7A54"/>
    <w:rsid w:val="00EB01F6"/>
    <w:rsid w:val="00EB02B1"/>
    <w:rsid w:val="00EB02C8"/>
    <w:rsid w:val="00EB037B"/>
    <w:rsid w:val="00EB0D30"/>
    <w:rsid w:val="00EB0DBE"/>
    <w:rsid w:val="00EB0FAB"/>
    <w:rsid w:val="00EB10B1"/>
    <w:rsid w:val="00EB10F6"/>
    <w:rsid w:val="00EB13C2"/>
    <w:rsid w:val="00EB14F5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2E1"/>
    <w:rsid w:val="00EB3340"/>
    <w:rsid w:val="00EB36A5"/>
    <w:rsid w:val="00EB3B11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6192"/>
    <w:rsid w:val="00EB657B"/>
    <w:rsid w:val="00EB6AB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4B4"/>
    <w:rsid w:val="00EC04E9"/>
    <w:rsid w:val="00EC0706"/>
    <w:rsid w:val="00EC0748"/>
    <w:rsid w:val="00EC07A1"/>
    <w:rsid w:val="00EC0B20"/>
    <w:rsid w:val="00EC0D8F"/>
    <w:rsid w:val="00EC0E59"/>
    <w:rsid w:val="00EC1235"/>
    <w:rsid w:val="00EC128D"/>
    <w:rsid w:val="00EC185C"/>
    <w:rsid w:val="00EC18DE"/>
    <w:rsid w:val="00EC1A84"/>
    <w:rsid w:val="00EC1ADC"/>
    <w:rsid w:val="00EC1F31"/>
    <w:rsid w:val="00EC22EC"/>
    <w:rsid w:val="00EC248E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3CB0"/>
    <w:rsid w:val="00EC43EC"/>
    <w:rsid w:val="00EC4574"/>
    <w:rsid w:val="00EC47C1"/>
    <w:rsid w:val="00EC47C9"/>
    <w:rsid w:val="00EC48FF"/>
    <w:rsid w:val="00EC4A10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6D0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C787E"/>
    <w:rsid w:val="00ED003C"/>
    <w:rsid w:val="00ED0488"/>
    <w:rsid w:val="00ED075D"/>
    <w:rsid w:val="00ED0B8D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2157"/>
    <w:rsid w:val="00ED23FF"/>
    <w:rsid w:val="00ED26EC"/>
    <w:rsid w:val="00ED2DA6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711"/>
    <w:rsid w:val="00ED47A4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E39"/>
    <w:rsid w:val="00ED7FB4"/>
    <w:rsid w:val="00EE0076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1C"/>
    <w:rsid w:val="00EE5FA2"/>
    <w:rsid w:val="00EE6049"/>
    <w:rsid w:val="00EE60EB"/>
    <w:rsid w:val="00EE630E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0727"/>
    <w:rsid w:val="00EF149E"/>
    <w:rsid w:val="00EF14B4"/>
    <w:rsid w:val="00EF1576"/>
    <w:rsid w:val="00EF18B2"/>
    <w:rsid w:val="00EF1A48"/>
    <w:rsid w:val="00EF1DDC"/>
    <w:rsid w:val="00EF1E5C"/>
    <w:rsid w:val="00EF1E6B"/>
    <w:rsid w:val="00EF1F3F"/>
    <w:rsid w:val="00EF2099"/>
    <w:rsid w:val="00EF2848"/>
    <w:rsid w:val="00EF31D8"/>
    <w:rsid w:val="00EF3296"/>
    <w:rsid w:val="00EF3502"/>
    <w:rsid w:val="00EF3B9B"/>
    <w:rsid w:val="00EF3EC1"/>
    <w:rsid w:val="00EF5C11"/>
    <w:rsid w:val="00EF5E82"/>
    <w:rsid w:val="00EF6036"/>
    <w:rsid w:val="00EF60A0"/>
    <w:rsid w:val="00EF62B1"/>
    <w:rsid w:val="00EF6477"/>
    <w:rsid w:val="00EF6A02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4EE"/>
    <w:rsid w:val="00F00879"/>
    <w:rsid w:val="00F00998"/>
    <w:rsid w:val="00F009B9"/>
    <w:rsid w:val="00F00EB5"/>
    <w:rsid w:val="00F010EA"/>
    <w:rsid w:val="00F013D2"/>
    <w:rsid w:val="00F01769"/>
    <w:rsid w:val="00F020B7"/>
    <w:rsid w:val="00F024F7"/>
    <w:rsid w:val="00F0290B"/>
    <w:rsid w:val="00F0297C"/>
    <w:rsid w:val="00F029AE"/>
    <w:rsid w:val="00F02AE0"/>
    <w:rsid w:val="00F02D85"/>
    <w:rsid w:val="00F03524"/>
    <w:rsid w:val="00F0383E"/>
    <w:rsid w:val="00F03DFF"/>
    <w:rsid w:val="00F04021"/>
    <w:rsid w:val="00F04918"/>
    <w:rsid w:val="00F04B3D"/>
    <w:rsid w:val="00F04C07"/>
    <w:rsid w:val="00F04DDF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37"/>
    <w:rsid w:val="00F06EE2"/>
    <w:rsid w:val="00F0708C"/>
    <w:rsid w:val="00F07141"/>
    <w:rsid w:val="00F075B3"/>
    <w:rsid w:val="00F076C8"/>
    <w:rsid w:val="00F076F3"/>
    <w:rsid w:val="00F0782B"/>
    <w:rsid w:val="00F07BAA"/>
    <w:rsid w:val="00F07C72"/>
    <w:rsid w:val="00F07C94"/>
    <w:rsid w:val="00F1020B"/>
    <w:rsid w:val="00F103A0"/>
    <w:rsid w:val="00F10402"/>
    <w:rsid w:val="00F107A3"/>
    <w:rsid w:val="00F10853"/>
    <w:rsid w:val="00F1133A"/>
    <w:rsid w:val="00F11776"/>
    <w:rsid w:val="00F11C8E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4B"/>
    <w:rsid w:val="00F13C04"/>
    <w:rsid w:val="00F13D75"/>
    <w:rsid w:val="00F142CB"/>
    <w:rsid w:val="00F14572"/>
    <w:rsid w:val="00F14632"/>
    <w:rsid w:val="00F14956"/>
    <w:rsid w:val="00F14B1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48"/>
    <w:rsid w:val="00F172AF"/>
    <w:rsid w:val="00F172B3"/>
    <w:rsid w:val="00F17335"/>
    <w:rsid w:val="00F173DC"/>
    <w:rsid w:val="00F17815"/>
    <w:rsid w:val="00F17B0D"/>
    <w:rsid w:val="00F20005"/>
    <w:rsid w:val="00F2086B"/>
    <w:rsid w:val="00F209A5"/>
    <w:rsid w:val="00F209FD"/>
    <w:rsid w:val="00F20B73"/>
    <w:rsid w:val="00F20D36"/>
    <w:rsid w:val="00F20F4F"/>
    <w:rsid w:val="00F211F1"/>
    <w:rsid w:val="00F2139F"/>
    <w:rsid w:val="00F21428"/>
    <w:rsid w:val="00F21A48"/>
    <w:rsid w:val="00F21AD0"/>
    <w:rsid w:val="00F21BAE"/>
    <w:rsid w:val="00F21C13"/>
    <w:rsid w:val="00F220F5"/>
    <w:rsid w:val="00F222BA"/>
    <w:rsid w:val="00F222DC"/>
    <w:rsid w:val="00F22D0B"/>
    <w:rsid w:val="00F230FF"/>
    <w:rsid w:val="00F23108"/>
    <w:rsid w:val="00F23363"/>
    <w:rsid w:val="00F23635"/>
    <w:rsid w:val="00F2375F"/>
    <w:rsid w:val="00F237AA"/>
    <w:rsid w:val="00F23974"/>
    <w:rsid w:val="00F2398B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E18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CAB"/>
    <w:rsid w:val="00F32E8E"/>
    <w:rsid w:val="00F3336B"/>
    <w:rsid w:val="00F335BE"/>
    <w:rsid w:val="00F33ED6"/>
    <w:rsid w:val="00F34040"/>
    <w:rsid w:val="00F3413F"/>
    <w:rsid w:val="00F3420C"/>
    <w:rsid w:val="00F3465D"/>
    <w:rsid w:val="00F34AB2"/>
    <w:rsid w:val="00F34CA7"/>
    <w:rsid w:val="00F34CD5"/>
    <w:rsid w:val="00F34DBA"/>
    <w:rsid w:val="00F34DCF"/>
    <w:rsid w:val="00F35113"/>
    <w:rsid w:val="00F3541D"/>
    <w:rsid w:val="00F354A8"/>
    <w:rsid w:val="00F35893"/>
    <w:rsid w:val="00F3653B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A21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617"/>
    <w:rsid w:val="00F43C35"/>
    <w:rsid w:val="00F43E1C"/>
    <w:rsid w:val="00F44019"/>
    <w:rsid w:val="00F440DF"/>
    <w:rsid w:val="00F441C7"/>
    <w:rsid w:val="00F44503"/>
    <w:rsid w:val="00F4457C"/>
    <w:rsid w:val="00F44A41"/>
    <w:rsid w:val="00F44CC0"/>
    <w:rsid w:val="00F44F90"/>
    <w:rsid w:val="00F4524A"/>
    <w:rsid w:val="00F45296"/>
    <w:rsid w:val="00F45355"/>
    <w:rsid w:val="00F45584"/>
    <w:rsid w:val="00F458F1"/>
    <w:rsid w:val="00F4647F"/>
    <w:rsid w:val="00F4666D"/>
    <w:rsid w:val="00F4686C"/>
    <w:rsid w:val="00F46BEC"/>
    <w:rsid w:val="00F46F36"/>
    <w:rsid w:val="00F47C68"/>
    <w:rsid w:val="00F47C8C"/>
    <w:rsid w:val="00F47E08"/>
    <w:rsid w:val="00F47FF8"/>
    <w:rsid w:val="00F5019B"/>
    <w:rsid w:val="00F505DD"/>
    <w:rsid w:val="00F50953"/>
    <w:rsid w:val="00F50C1A"/>
    <w:rsid w:val="00F51046"/>
    <w:rsid w:val="00F51505"/>
    <w:rsid w:val="00F518EF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05"/>
    <w:rsid w:val="00F5339E"/>
    <w:rsid w:val="00F535EF"/>
    <w:rsid w:val="00F53949"/>
    <w:rsid w:val="00F53C37"/>
    <w:rsid w:val="00F544E0"/>
    <w:rsid w:val="00F54606"/>
    <w:rsid w:val="00F547EE"/>
    <w:rsid w:val="00F547FC"/>
    <w:rsid w:val="00F54A97"/>
    <w:rsid w:val="00F54B3A"/>
    <w:rsid w:val="00F54E2F"/>
    <w:rsid w:val="00F5527F"/>
    <w:rsid w:val="00F5551A"/>
    <w:rsid w:val="00F55621"/>
    <w:rsid w:val="00F55B2F"/>
    <w:rsid w:val="00F55D79"/>
    <w:rsid w:val="00F55E7F"/>
    <w:rsid w:val="00F55EC4"/>
    <w:rsid w:val="00F560C9"/>
    <w:rsid w:val="00F56429"/>
    <w:rsid w:val="00F5647A"/>
    <w:rsid w:val="00F56579"/>
    <w:rsid w:val="00F5687A"/>
    <w:rsid w:val="00F56986"/>
    <w:rsid w:val="00F56B9F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5AE"/>
    <w:rsid w:val="00F63E81"/>
    <w:rsid w:val="00F63FC7"/>
    <w:rsid w:val="00F6419E"/>
    <w:rsid w:val="00F646E6"/>
    <w:rsid w:val="00F64AED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DCC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46E"/>
    <w:rsid w:val="00F7469D"/>
    <w:rsid w:val="00F74D0B"/>
    <w:rsid w:val="00F7515C"/>
    <w:rsid w:val="00F7527F"/>
    <w:rsid w:val="00F755A5"/>
    <w:rsid w:val="00F75FAE"/>
    <w:rsid w:val="00F76381"/>
    <w:rsid w:val="00F76404"/>
    <w:rsid w:val="00F765F5"/>
    <w:rsid w:val="00F767BB"/>
    <w:rsid w:val="00F7687D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062D"/>
    <w:rsid w:val="00F80699"/>
    <w:rsid w:val="00F8128E"/>
    <w:rsid w:val="00F8179C"/>
    <w:rsid w:val="00F81AAA"/>
    <w:rsid w:val="00F81D22"/>
    <w:rsid w:val="00F81E4C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6B72"/>
    <w:rsid w:val="00F87079"/>
    <w:rsid w:val="00F872B6"/>
    <w:rsid w:val="00F87333"/>
    <w:rsid w:val="00F873D3"/>
    <w:rsid w:val="00F87609"/>
    <w:rsid w:val="00F876A0"/>
    <w:rsid w:val="00F878D6"/>
    <w:rsid w:val="00F87959"/>
    <w:rsid w:val="00F87FF7"/>
    <w:rsid w:val="00F90047"/>
    <w:rsid w:val="00F902AF"/>
    <w:rsid w:val="00F905F7"/>
    <w:rsid w:val="00F90C9E"/>
    <w:rsid w:val="00F90EEE"/>
    <w:rsid w:val="00F910CA"/>
    <w:rsid w:val="00F9138C"/>
    <w:rsid w:val="00F914DB"/>
    <w:rsid w:val="00F9166F"/>
    <w:rsid w:val="00F91D3F"/>
    <w:rsid w:val="00F91D7B"/>
    <w:rsid w:val="00F91DA2"/>
    <w:rsid w:val="00F91E3E"/>
    <w:rsid w:val="00F91E58"/>
    <w:rsid w:val="00F91E85"/>
    <w:rsid w:val="00F92689"/>
    <w:rsid w:val="00F92718"/>
    <w:rsid w:val="00F92885"/>
    <w:rsid w:val="00F930E6"/>
    <w:rsid w:val="00F9340A"/>
    <w:rsid w:val="00F935BB"/>
    <w:rsid w:val="00F93BC9"/>
    <w:rsid w:val="00F93D60"/>
    <w:rsid w:val="00F94582"/>
    <w:rsid w:val="00F94626"/>
    <w:rsid w:val="00F946BF"/>
    <w:rsid w:val="00F9477F"/>
    <w:rsid w:val="00F949DE"/>
    <w:rsid w:val="00F94A11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36E"/>
    <w:rsid w:val="00FA290E"/>
    <w:rsid w:val="00FA30C1"/>
    <w:rsid w:val="00FA3452"/>
    <w:rsid w:val="00FA37CF"/>
    <w:rsid w:val="00FA390D"/>
    <w:rsid w:val="00FA3BA0"/>
    <w:rsid w:val="00FA3D04"/>
    <w:rsid w:val="00FA3ED3"/>
    <w:rsid w:val="00FA4014"/>
    <w:rsid w:val="00FA4065"/>
    <w:rsid w:val="00FA41F7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79C"/>
    <w:rsid w:val="00FA7C9C"/>
    <w:rsid w:val="00FA7D49"/>
    <w:rsid w:val="00FB00D4"/>
    <w:rsid w:val="00FB075C"/>
    <w:rsid w:val="00FB091D"/>
    <w:rsid w:val="00FB092F"/>
    <w:rsid w:val="00FB0C60"/>
    <w:rsid w:val="00FB0DE7"/>
    <w:rsid w:val="00FB125D"/>
    <w:rsid w:val="00FB1394"/>
    <w:rsid w:val="00FB13BC"/>
    <w:rsid w:val="00FB14C3"/>
    <w:rsid w:val="00FB21E9"/>
    <w:rsid w:val="00FB2B70"/>
    <w:rsid w:val="00FB2D01"/>
    <w:rsid w:val="00FB2E4F"/>
    <w:rsid w:val="00FB317F"/>
    <w:rsid w:val="00FB33DF"/>
    <w:rsid w:val="00FB3409"/>
    <w:rsid w:val="00FB364F"/>
    <w:rsid w:val="00FB36E5"/>
    <w:rsid w:val="00FB38D7"/>
    <w:rsid w:val="00FB3A85"/>
    <w:rsid w:val="00FB3B5B"/>
    <w:rsid w:val="00FB3D24"/>
    <w:rsid w:val="00FB3D85"/>
    <w:rsid w:val="00FB40C7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BD8"/>
    <w:rsid w:val="00FB5E21"/>
    <w:rsid w:val="00FB6206"/>
    <w:rsid w:val="00FB635B"/>
    <w:rsid w:val="00FB643B"/>
    <w:rsid w:val="00FB660F"/>
    <w:rsid w:val="00FB6835"/>
    <w:rsid w:val="00FB69D4"/>
    <w:rsid w:val="00FB6B88"/>
    <w:rsid w:val="00FB6CCF"/>
    <w:rsid w:val="00FB702D"/>
    <w:rsid w:val="00FB72D4"/>
    <w:rsid w:val="00FB75E4"/>
    <w:rsid w:val="00FB763E"/>
    <w:rsid w:val="00FB7F64"/>
    <w:rsid w:val="00FC0269"/>
    <w:rsid w:val="00FC03EE"/>
    <w:rsid w:val="00FC0BE4"/>
    <w:rsid w:val="00FC11E6"/>
    <w:rsid w:val="00FC291A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E1B"/>
    <w:rsid w:val="00FC4F95"/>
    <w:rsid w:val="00FC5581"/>
    <w:rsid w:val="00FC5E25"/>
    <w:rsid w:val="00FC6279"/>
    <w:rsid w:val="00FC6476"/>
    <w:rsid w:val="00FC6492"/>
    <w:rsid w:val="00FC681D"/>
    <w:rsid w:val="00FC6ABE"/>
    <w:rsid w:val="00FC6FE6"/>
    <w:rsid w:val="00FC7390"/>
    <w:rsid w:val="00FC757E"/>
    <w:rsid w:val="00FC759A"/>
    <w:rsid w:val="00FC76EA"/>
    <w:rsid w:val="00FC7780"/>
    <w:rsid w:val="00FC7852"/>
    <w:rsid w:val="00FC79B8"/>
    <w:rsid w:val="00FC7A0D"/>
    <w:rsid w:val="00FC7CB5"/>
    <w:rsid w:val="00FC7D04"/>
    <w:rsid w:val="00FD070E"/>
    <w:rsid w:val="00FD08C8"/>
    <w:rsid w:val="00FD0958"/>
    <w:rsid w:val="00FD0CE4"/>
    <w:rsid w:val="00FD116E"/>
    <w:rsid w:val="00FD140E"/>
    <w:rsid w:val="00FD19EA"/>
    <w:rsid w:val="00FD1D48"/>
    <w:rsid w:val="00FD1E7D"/>
    <w:rsid w:val="00FD254C"/>
    <w:rsid w:val="00FD26A7"/>
    <w:rsid w:val="00FD2BAD"/>
    <w:rsid w:val="00FD2CDA"/>
    <w:rsid w:val="00FD2D7F"/>
    <w:rsid w:val="00FD3158"/>
    <w:rsid w:val="00FD3A22"/>
    <w:rsid w:val="00FD3ADC"/>
    <w:rsid w:val="00FD3CE1"/>
    <w:rsid w:val="00FD3CFB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CE7"/>
    <w:rsid w:val="00FD5D32"/>
    <w:rsid w:val="00FD5F4C"/>
    <w:rsid w:val="00FD614C"/>
    <w:rsid w:val="00FD6568"/>
    <w:rsid w:val="00FD691B"/>
    <w:rsid w:val="00FD6B41"/>
    <w:rsid w:val="00FD6DEB"/>
    <w:rsid w:val="00FD6E6D"/>
    <w:rsid w:val="00FD6FBB"/>
    <w:rsid w:val="00FD74EF"/>
    <w:rsid w:val="00FD7B52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FCA"/>
    <w:rsid w:val="00FE2227"/>
    <w:rsid w:val="00FE23E3"/>
    <w:rsid w:val="00FE2429"/>
    <w:rsid w:val="00FE2755"/>
    <w:rsid w:val="00FE2CB2"/>
    <w:rsid w:val="00FE3073"/>
    <w:rsid w:val="00FE3ACA"/>
    <w:rsid w:val="00FE3B11"/>
    <w:rsid w:val="00FE3FF3"/>
    <w:rsid w:val="00FE4933"/>
    <w:rsid w:val="00FE4A6F"/>
    <w:rsid w:val="00FE4BBA"/>
    <w:rsid w:val="00FE4F50"/>
    <w:rsid w:val="00FE5383"/>
    <w:rsid w:val="00FE5416"/>
    <w:rsid w:val="00FE5539"/>
    <w:rsid w:val="00FE5559"/>
    <w:rsid w:val="00FE559F"/>
    <w:rsid w:val="00FE59EB"/>
    <w:rsid w:val="00FE5C3A"/>
    <w:rsid w:val="00FE5F5D"/>
    <w:rsid w:val="00FE6561"/>
    <w:rsid w:val="00FE6625"/>
    <w:rsid w:val="00FE6696"/>
    <w:rsid w:val="00FE6853"/>
    <w:rsid w:val="00FE6909"/>
    <w:rsid w:val="00FE6D65"/>
    <w:rsid w:val="00FE6F31"/>
    <w:rsid w:val="00FE7308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1951"/>
    <w:rsid w:val="00FF1B25"/>
    <w:rsid w:val="00FF2131"/>
    <w:rsid w:val="00FF2507"/>
    <w:rsid w:val="00FF2B0A"/>
    <w:rsid w:val="00FF2CF3"/>
    <w:rsid w:val="00FF3102"/>
    <w:rsid w:val="00FF316D"/>
    <w:rsid w:val="00FF3749"/>
    <w:rsid w:val="00FF3B7D"/>
    <w:rsid w:val="00FF3DC7"/>
    <w:rsid w:val="00FF3EA5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42F964C3-2B1C-4083-9466-2196B175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T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T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4F95-5322-4DCC-897D-CFE5505F6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63</Pages>
  <Words>11490</Words>
  <Characters>65495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6</cp:revision>
  <cp:lastPrinted>2022-08-15T07:59:00Z</cp:lastPrinted>
  <dcterms:created xsi:type="dcterms:W3CDTF">2022-08-26T02:15:00Z</dcterms:created>
  <dcterms:modified xsi:type="dcterms:W3CDTF">2022-08-26T02:56:00Z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