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121E" w14:textId="77777777" w:rsidR="00600C18" w:rsidRPr="00DF6D21" w:rsidRDefault="00600C1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bookmarkStart w:id="0" w:name="Title"/>
    </w:p>
    <w:p w14:paraId="5112D5C6" w14:textId="77777777" w:rsidR="002143CA" w:rsidRPr="00DF6D21" w:rsidRDefault="007B04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DF6D21">
        <w:rPr>
          <w:rFonts w:asciiTheme="majorBidi" w:hAnsiTheme="majorBidi" w:cstheme="majorBidi"/>
          <w:sz w:val="30"/>
          <w:szCs w:val="30"/>
        </w:rPr>
        <w:tab/>
      </w:r>
    </w:p>
    <w:p w14:paraId="5A9FF4B4" w14:textId="77777777" w:rsidR="002143CA" w:rsidRPr="00DF6D21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57B8D2F" w14:textId="77777777" w:rsidR="002143CA" w:rsidRPr="00DF6D21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FE41E37" w14:textId="77777777" w:rsidR="002143CA" w:rsidRPr="00DF6D21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D67EB29" w14:textId="77777777" w:rsidR="00D1133A" w:rsidRPr="00DF6D21" w:rsidRDefault="00D1133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6B57329" w14:textId="77777777" w:rsidR="00F05F23" w:rsidRPr="00DF6D21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A0FE1FC" w14:textId="77777777" w:rsidR="00F05F23" w:rsidRPr="00DF6D21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E5D3E37" w14:textId="77777777" w:rsidR="00F05F23" w:rsidRPr="00DF6D21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A288A44" w14:textId="77777777" w:rsidR="00F05F23" w:rsidRPr="00DF6D21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04D14B8" w14:textId="77777777" w:rsidR="00F05F23" w:rsidRPr="00DF6D21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8208B4B" w14:textId="77777777" w:rsidR="002143CA" w:rsidRPr="00DF6D21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38C9BC8" w14:textId="77777777" w:rsidR="002143CA" w:rsidRPr="00B20F02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B20F02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B20F02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B20F0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B20F02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0"/>
    </w:p>
    <w:p w14:paraId="644111D5" w14:textId="77777777" w:rsidR="007E3E05" w:rsidRPr="00B20F02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F5611D7" w14:textId="54A4DA28" w:rsidR="002143CA" w:rsidRPr="00B20F02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70E39" w:rsidRPr="00B20F0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C58DB" w:rsidRPr="00B20F02">
        <w:rPr>
          <w:rFonts w:asciiTheme="majorBidi" w:hAnsiTheme="majorBidi" w:cstheme="majorBidi"/>
          <w:sz w:val="32"/>
          <w:szCs w:val="32"/>
        </w:rPr>
        <w:t>31</w:t>
      </w:r>
      <w:r w:rsidR="00570E39" w:rsidRPr="00B20F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58DB" w:rsidRPr="00B20F02">
        <w:rPr>
          <w:rFonts w:asciiTheme="majorBidi" w:hAnsiTheme="majorBidi" w:cstheme="majorBidi"/>
          <w:sz w:val="32"/>
          <w:szCs w:val="32"/>
        </w:rPr>
        <w:t>2564</w:t>
      </w:r>
      <w:r w:rsidR="002A60B0" w:rsidRPr="00B20F02">
        <w:rPr>
          <w:rFonts w:asciiTheme="majorBidi" w:hAnsiTheme="majorBidi" w:cstheme="majorBidi"/>
          <w:sz w:val="32"/>
          <w:szCs w:val="32"/>
        </w:rPr>
        <w:t xml:space="preserve"> </w:t>
      </w:r>
      <w:r w:rsidR="000C58DB" w:rsidRPr="00B20F02">
        <w:rPr>
          <w:rFonts w:asciiTheme="majorBidi" w:hAnsiTheme="majorBidi" w:cstheme="majorBidi"/>
          <w:sz w:val="32"/>
          <w:szCs w:val="32"/>
        </w:rPr>
        <w:t>2563</w:t>
      </w:r>
      <w:r w:rsidR="002A60B0" w:rsidRPr="00B20F02">
        <w:rPr>
          <w:rFonts w:asciiTheme="majorBidi" w:hAnsiTheme="majorBidi" w:cstheme="majorBidi"/>
          <w:sz w:val="32"/>
          <w:szCs w:val="32"/>
        </w:rPr>
        <w:t xml:space="preserve"> </w:t>
      </w:r>
      <w:r w:rsidR="002A60B0" w:rsidRPr="00B20F0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C58DB" w:rsidRPr="00B20F02">
        <w:rPr>
          <w:rFonts w:asciiTheme="majorBidi" w:hAnsiTheme="majorBidi" w:cstheme="majorBidi"/>
          <w:sz w:val="32"/>
          <w:szCs w:val="32"/>
        </w:rPr>
        <w:t>2562</w:t>
      </w:r>
    </w:p>
    <w:p w14:paraId="13F72971" w14:textId="77777777" w:rsidR="00FC07E1" w:rsidRPr="00B20F02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77777777" w:rsidR="00D37555" w:rsidRPr="00B20F02" w:rsidRDefault="00FC07E1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C0AEC44" w14:textId="77777777" w:rsidR="00D37555" w:rsidRPr="00B20F02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37555" w:rsidRPr="00B20F02" w:rsidSect="00D56C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A169C21" w14:textId="77777777" w:rsidR="00D37555" w:rsidRPr="00B20F02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709D5F" w14:textId="77777777" w:rsidR="00D37555" w:rsidRPr="00B20F02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B51F0E4" w14:textId="77777777" w:rsidR="00D37555" w:rsidRPr="00B20F02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93618E" w14:textId="77777777" w:rsidR="00D37555" w:rsidRPr="00B20F02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233DD" w14:textId="77777777" w:rsidR="00D37555" w:rsidRPr="00B20F02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B5C96B9" w14:textId="77777777" w:rsidR="00D37555" w:rsidRPr="00B20F02" w:rsidRDefault="00D37555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</w:p>
    <w:p w14:paraId="2A0F3790" w14:textId="77777777" w:rsidR="00D37555" w:rsidRPr="00B20F02" w:rsidRDefault="00D37555" w:rsidP="00D3755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D348A2" w14:textId="77777777" w:rsidR="00D37555" w:rsidRPr="00B20F02" w:rsidRDefault="00D37555" w:rsidP="00D3755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646F7" w14:textId="77777777" w:rsidR="00D37555" w:rsidRPr="00B20F02" w:rsidRDefault="00D37555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182D62F3" w14:textId="77777777" w:rsidR="00D37555" w:rsidRPr="00B20F02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77777777" w:rsidR="00D37555" w:rsidRPr="00B20F02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D37555" w:rsidRPr="00B20F02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เบทาโกร จำกัด (มหาชน)</w:t>
      </w:r>
    </w:p>
    <w:p w14:paraId="63EEBA64" w14:textId="77777777" w:rsidR="00D37555" w:rsidRPr="00B20F02" w:rsidRDefault="00D37555" w:rsidP="00335D4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184B7" w14:textId="77777777" w:rsidR="005A0C13" w:rsidRPr="00B20F02" w:rsidRDefault="005A0C13" w:rsidP="005A0C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5FD3A06" w14:textId="50C1760A" w:rsidR="005A0C13" w:rsidRPr="00B20F02" w:rsidRDefault="005A0C13" w:rsidP="005A0C13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</w:t>
      </w:r>
      <w:r w:rsidRPr="00B20F02">
        <w:rPr>
          <w:rFonts w:asciiTheme="majorBidi" w:hAnsiTheme="majorBidi" w:cstheme="majorBidi"/>
          <w:sz w:val="30"/>
          <w:szCs w:val="30"/>
          <w:cs/>
        </w:rPr>
        <w:t>การเงินรวมและงบการเงินเฉพาะกิจการของบริษัท เบทาโกร จำกัด (มหาชน) และบริษัทย่อย</w:t>
      </w:r>
      <w:r w:rsidR="002E518C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7B0417" w:rsidRPr="00B20F02">
        <w:rPr>
          <w:rFonts w:asciiTheme="majorBidi" w:hAnsiTheme="majorBidi" w:cstheme="majorBidi"/>
          <w:spacing w:val="-6"/>
          <w:sz w:val="30"/>
          <w:szCs w:val="30"/>
          <w:cs/>
        </w:rPr>
        <w:t>“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7B0417" w:rsidRPr="00B20F02">
        <w:rPr>
          <w:rFonts w:asciiTheme="majorBidi" w:hAnsiTheme="majorBidi" w:cstheme="majorBidi"/>
          <w:spacing w:val="-6"/>
          <w:sz w:val="30"/>
          <w:szCs w:val="30"/>
          <w:cs/>
        </w:rPr>
        <w:t>”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) และของเฉพาะบริษัท เบทาโกร จำกัด (มหาชน) (</w:t>
      </w:r>
      <w:r w:rsidR="007B0417" w:rsidRPr="00B20F02">
        <w:rPr>
          <w:rFonts w:asciiTheme="majorBidi" w:hAnsiTheme="majorBidi" w:cstheme="majorBidi"/>
          <w:spacing w:val="-6"/>
          <w:sz w:val="30"/>
          <w:szCs w:val="30"/>
          <w:cs/>
        </w:rPr>
        <w:t>“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7B0417" w:rsidRPr="00B20F02">
        <w:rPr>
          <w:rFonts w:asciiTheme="majorBidi" w:hAnsiTheme="majorBidi" w:cstheme="majorBidi"/>
          <w:spacing w:val="-6"/>
          <w:sz w:val="30"/>
          <w:szCs w:val="30"/>
          <w:cs/>
        </w:rPr>
        <w:t>”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8E684E"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ตามลำดับ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ซึ่งประกอบด้วยงบแสดงฐานะการเงินรวม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31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="00A60AD9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="00A60AD9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="00A60AD9" w:rsidRPr="00B20F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="00A65CC9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</w:t>
      </w:r>
      <w:r w:rsidR="00552A46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 รวมถึง</w:t>
      </w:r>
      <w:r w:rsidR="00552A46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552A46" w:rsidRPr="00B20F02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ประกอบด้วยสรุปนโยบายการบัญชีที่สำคั</w:t>
      </w:r>
      <w:r w:rsidRPr="00B20F02">
        <w:rPr>
          <w:rFonts w:asciiTheme="majorBidi" w:hAnsiTheme="majorBidi" w:cstheme="majorBidi"/>
          <w:sz w:val="30"/>
          <w:szCs w:val="30"/>
          <w:cs/>
        </w:rPr>
        <w:t>ญและเรื่องอื่น ๆ</w:t>
      </w:r>
    </w:p>
    <w:p w14:paraId="2EA7ADFB" w14:textId="77777777" w:rsidR="005A0C13" w:rsidRPr="00B20F02" w:rsidRDefault="005A0C13" w:rsidP="005A0C1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1CA39B1" w14:textId="475E5A6D" w:rsidR="005A0C13" w:rsidRPr="00B20F02" w:rsidRDefault="005A0C13" w:rsidP="005A0C1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</w:t>
      </w:r>
      <w:r w:rsidR="008E684E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="008E684E" w:rsidRPr="00B20F02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0C58DB" w:rsidRPr="00B20F02">
        <w:rPr>
          <w:rFonts w:asciiTheme="majorBidi" w:eastAsia="Calibri" w:hAnsiTheme="majorBidi" w:cstheme="majorBidi"/>
          <w:sz w:val="30"/>
          <w:szCs w:val="30"/>
        </w:rPr>
        <w:t>31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0C58DB" w:rsidRPr="00B20F02">
        <w:rPr>
          <w:rFonts w:asciiTheme="majorBidi" w:eastAsia="Calibri" w:hAnsiTheme="majorBidi" w:cstheme="majorBidi"/>
          <w:sz w:val="30"/>
          <w:szCs w:val="30"/>
        </w:rPr>
        <w:t>2564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="00A60AD9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="00A60AD9" w:rsidRPr="00B20F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="00A60AD9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0F02">
        <w:rPr>
          <w:rFonts w:asciiTheme="majorBidi" w:hAnsiTheme="majorBidi" w:cstheme="majorBidi"/>
          <w:sz w:val="30"/>
          <w:szCs w:val="30"/>
          <w:cs/>
        </w:rPr>
        <w:t>น</w:t>
      </w:r>
    </w:p>
    <w:p w14:paraId="76142E63" w14:textId="77777777" w:rsidR="005A0C13" w:rsidRPr="00B20F02" w:rsidRDefault="005A0C13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7F448C2A" w14:textId="7595197E" w:rsidR="005A0C13" w:rsidRPr="00B20F02" w:rsidRDefault="005A0C13" w:rsidP="005A0C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3C21F5F" w14:textId="77777777" w:rsidR="005A0C13" w:rsidRPr="00B20F02" w:rsidRDefault="005A0C13" w:rsidP="005A0C1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3A3995" w14:textId="3D967ACC" w:rsidR="005A0C13" w:rsidRPr="00B20F02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F43C9" w:rsidRPr="00B20F02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2E518C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="00BA2A5E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BFDA33" w14:textId="77777777" w:rsidR="005A0C13" w:rsidRPr="00B20F02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B20F02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B20F02" w:rsidSect="00C30A83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0E87463" w14:textId="77777777" w:rsidR="006520A8" w:rsidRPr="00B20F02" w:rsidRDefault="006520A8" w:rsidP="00E972A9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C5C2B9" w14:textId="77777777" w:rsidR="006520A8" w:rsidRPr="00B20F02" w:rsidRDefault="006520A8" w:rsidP="00E972A9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DCBF4FF" w14:textId="77777777" w:rsidR="00E972A9" w:rsidRPr="00B20F02" w:rsidRDefault="00E972A9" w:rsidP="00E972A9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0482A08C" w14:textId="77777777" w:rsidR="00E972A9" w:rsidRPr="00B20F02" w:rsidRDefault="00E972A9" w:rsidP="00E972A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2255E065" w14:textId="77777777" w:rsidR="00E972A9" w:rsidRPr="00B20F02" w:rsidRDefault="00E972A9" w:rsidP="00E972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8E4BBF" w14:textId="77777777" w:rsidR="00E972A9" w:rsidRPr="00B20F02" w:rsidRDefault="00E972A9" w:rsidP="00E972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4FCBC0D" w14:textId="77777777" w:rsidR="00E972A9" w:rsidRPr="00B20F02" w:rsidRDefault="00E972A9" w:rsidP="00E972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D638D2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3EC6F426" w14:textId="77777777" w:rsidR="00E972A9" w:rsidRPr="00B20F02" w:rsidRDefault="00E972A9" w:rsidP="00E972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911CD6" w14:textId="77777777" w:rsidR="00E972A9" w:rsidRPr="00B20F02" w:rsidRDefault="00E972A9" w:rsidP="00E972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</w:t>
      </w:r>
      <w:r w:rsidR="006520A8" w:rsidRPr="00B20F02">
        <w:rPr>
          <w:rFonts w:asciiTheme="majorBidi" w:eastAsia="Calibri" w:hAnsiTheme="majorBidi" w:cstheme="majorBidi"/>
          <w:sz w:val="30"/>
          <w:szCs w:val="30"/>
          <w:cs/>
        </w:rPr>
        <w:t>รเงินรวมและงบการเงินเฉพาะกิจการ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0C1F12" w14:textId="77777777" w:rsidR="004E3940" w:rsidRPr="00B20F02" w:rsidRDefault="004E3940" w:rsidP="00E972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10F3F1" w14:textId="67450E1D" w:rsidR="004E3940" w:rsidRPr="00B20F02" w:rsidRDefault="004E3940" w:rsidP="00E972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8A0175" w:rsidRPr="00B20F0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และขอให้ทำการแก้ไข</w:t>
      </w:r>
    </w:p>
    <w:p w14:paraId="406B4ECD" w14:textId="77777777" w:rsidR="00E972A9" w:rsidRPr="00B20F02" w:rsidRDefault="00E972A9" w:rsidP="00335D4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FBAD7AD" w14:textId="6239F98E" w:rsidR="00D37555" w:rsidRPr="00B20F02" w:rsidRDefault="00D37555" w:rsidP="00335D4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861B5" w:rsidRPr="00B20F02">
        <w:rPr>
          <w:rFonts w:asciiTheme="majorBid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ต่องบการเงินรวมและงบการเงินเฉพาะกิจการ</w:t>
      </w:r>
    </w:p>
    <w:p w14:paraId="6DF0F371" w14:textId="77777777" w:rsidR="00D37555" w:rsidRPr="00B20F02" w:rsidRDefault="00D37555" w:rsidP="00335D4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FB82FF5" w14:textId="77777777" w:rsidR="005A0C13" w:rsidRPr="00B20F02" w:rsidRDefault="005A0C13" w:rsidP="005A0C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</w:t>
      </w:r>
      <w:r w:rsidR="002E518C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14B839" w14:textId="77777777" w:rsidR="005A0C13" w:rsidRPr="00B20F02" w:rsidRDefault="005A0C13" w:rsidP="005A0C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DEC43F6" w14:textId="77777777" w:rsidR="005A0C13" w:rsidRPr="00B20F02" w:rsidRDefault="005A0C13" w:rsidP="005A0C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BF82BBA" w14:textId="60615C40" w:rsidR="00D37555" w:rsidRPr="00B20F02" w:rsidRDefault="00D37555" w:rsidP="00335D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CDFB7" w14:textId="596998A0" w:rsidR="00757F5C" w:rsidRPr="00B20F02" w:rsidRDefault="00757F5C" w:rsidP="00335D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</w:t>
      </w:r>
      <w:r w:rsidR="002B0DFB" w:rsidRPr="00B20F02">
        <w:rPr>
          <w:rFonts w:asciiTheme="majorBidi" w:hAnsiTheme="majorBidi" w:cstheme="majorBidi"/>
          <w:sz w:val="30"/>
          <w:szCs w:val="30"/>
          <w:cs/>
        </w:rPr>
        <w:t>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08AA449" w14:textId="77777777" w:rsidR="006520A8" w:rsidRPr="00B20F02" w:rsidRDefault="006520A8" w:rsidP="005A0C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1D5EB2" w14:textId="77777777" w:rsidR="00C30A83" w:rsidRDefault="00C3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CD6C73" w14:textId="6186815B" w:rsidR="005A0C13" w:rsidRPr="00B20F02" w:rsidRDefault="005A0C13" w:rsidP="005A0C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C628DC" w14:textId="77777777" w:rsidR="005A0C13" w:rsidRPr="00B20F02" w:rsidRDefault="005A0C13" w:rsidP="005A0C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1A326D" w14:textId="77777777" w:rsidR="005A0C13" w:rsidRPr="00B20F02" w:rsidRDefault="005A0C13" w:rsidP="006828E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45593A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45593A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45593A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20F0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bookmarkStart w:id="3" w:name="_Hlk37161322"/>
      <w:r w:rsidR="0045593A" w:rsidRPr="00B20F02">
        <w:rPr>
          <w:rFonts w:asciiTheme="majorBidi" w:hAnsiTheme="majorBidi" w:cstheme="majorBidi"/>
          <w:sz w:val="30"/>
          <w:szCs w:val="30"/>
        </w:rPr>
        <w:br/>
      </w:r>
      <w:bookmarkEnd w:id="3"/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งบการเงินเฉพาะกิจการเหล่านี้</w:t>
      </w:r>
    </w:p>
    <w:p w14:paraId="110D4369" w14:textId="77777777" w:rsidR="005A0C13" w:rsidRPr="00B20F02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4DFD562" w14:textId="77777777" w:rsidR="005A0C13" w:rsidRPr="00B20F02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09D9F5" w14:textId="77777777" w:rsidR="00335D42" w:rsidRPr="00B20F02" w:rsidRDefault="00335D42" w:rsidP="00335D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FB5F2D" w14:textId="77777777" w:rsidR="005A0C13" w:rsidRPr="00B20F02" w:rsidRDefault="005A0C13" w:rsidP="007A3F8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45593A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638D2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D638D2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B20F0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47F0CA7" w14:textId="77777777" w:rsidR="005A0C13" w:rsidRPr="00B20F02" w:rsidRDefault="005A0C13" w:rsidP="007A3F8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45593A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9152B34" w14:textId="77777777" w:rsidR="005A0C13" w:rsidRPr="00B20F02" w:rsidRDefault="005A0C13" w:rsidP="007A3F8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AA331BD" w14:textId="77777777" w:rsidR="005A0C13" w:rsidRPr="00B20F02" w:rsidRDefault="005A0C13" w:rsidP="007A3F8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45593A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45593A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ของข้าพเจ้า</w:t>
      </w:r>
      <w:r w:rsidR="007F43C9" w:rsidRPr="00B20F02">
        <w:rPr>
          <w:rFonts w:asciiTheme="majorBidi" w:eastAsia="Calibr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หรือถ้าการเปิดเผย</w:t>
      </w:r>
      <w:r w:rsidR="007F43C9" w:rsidRPr="00B20F02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6520A8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1B7F7DA" w14:textId="77777777" w:rsidR="005A0C13" w:rsidRPr="00B20F02" w:rsidRDefault="005A0C13" w:rsidP="007A3F8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45593A"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7F43C9" w:rsidRPr="00B20F02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</w:t>
      </w:r>
      <w:r w:rsidR="00D638D2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7F43C9" w:rsidRPr="00B20F02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29AC3805" w14:textId="78A1C871" w:rsidR="005A0C13" w:rsidRPr="00B20F02" w:rsidRDefault="005A0C13" w:rsidP="007A3F8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EEDD8C7" w14:textId="77777777" w:rsidR="005A0C13" w:rsidRPr="00B20F02" w:rsidRDefault="005A0C13" w:rsidP="005A0C13">
      <w:pPr>
        <w:pStyle w:val="ListParagraph"/>
        <w:autoSpaceDE w:val="0"/>
        <w:autoSpaceDN w:val="0"/>
        <w:adjustRightInd w:val="0"/>
        <w:spacing w:line="27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A236A4" w14:textId="6C37914A" w:rsidR="005A0C13" w:rsidRPr="00B20F02" w:rsidRDefault="005A0C13" w:rsidP="00502B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B1321B" w:rsidRPr="00B20F02">
        <w:rPr>
          <w:rFonts w:asciiTheme="majorBidi" w:eastAsia="Calibri" w:hAnsiTheme="majorBidi" w:cstheme="majorBidi"/>
          <w:sz w:val="30"/>
          <w:szCs w:val="30"/>
          <w:cs/>
        </w:rPr>
        <w:t>มีหน้าที่ในการกำกับดูแล</w:t>
      </w:r>
      <w:r w:rsidR="007F43C9" w:rsidRPr="00B20F02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F43C9" w:rsidRPr="00B20F02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B20F0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B16FE15" w14:textId="7C0572E4" w:rsidR="00806089" w:rsidRPr="00B20F02" w:rsidRDefault="00806089" w:rsidP="00335D42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1FB7DCF4" w14:textId="77777777" w:rsidR="006B513F" w:rsidRPr="00B20F02" w:rsidRDefault="006B513F" w:rsidP="006B513F">
      <w:pPr>
        <w:jc w:val="thaiDistribute"/>
        <w:rPr>
          <w:rFonts w:ascii="Angsana New" w:hAnsi="Angsana New"/>
          <w:sz w:val="30"/>
          <w:szCs w:val="30"/>
        </w:rPr>
      </w:pPr>
      <w:r w:rsidRPr="00B20F0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20F02">
        <w:rPr>
          <w:rFonts w:ascii="Angsana New" w:hAnsi="Angsana New"/>
          <w:sz w:val="30"/>
          <w:szCs w:val="30"/>
          <w:cs/>
        </w:rPr>
        <w:t>อิสระ</w:t>
      </w:r>
    </w:p>
    <w:p w14:paraId="7D39E258" w14:textId="6D538F5B" w:rsidR="00D37555" w:rsidRPr="00B20F02" w:rsidRDefault="00D37555" w:rsidP="00335D42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39AF8A0C" w14:textId="1E4FCF18" w:rsidR="00A3066B" w:rsidRPr="00B20F02" w:rsidRDefault="00A3066B" w:rsidP="00335D42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76C8924C" w14:textId="07A171DD" w:rsidR="00A3066B" w:rsidRPr="00B20F02" w:rsidRDefault="00A3066B" w:rsidP="00335D42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5799CF53" w14:textId="77777777" w:rsidR="00A3066B" w:rsidRPr="00B20F02" w:rsidRDefault="00A3066B" w:rsidP="00335D42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B20F02" w:rsidRDefault="005A0C13" w:rsidP="00335D42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B20F02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(</w:t>
      </w:r>
      <w:r w:rsidR="00B547FC" w:rsidRPr="00B20F02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B20F02">
        <w:rPr>
          <w:rFonts w:asciiTheme="majorBidi" w:hAnsiTheme="majorBidi" w:cstheme="majorBidi"/>
          <w:cs/>
        </w:rPr>
        <w:t>)</w:t>
      </w:r>
    </w:p>
    <w:p w14:paraId="24B95576" w14:textId="77777777" w:rsidR="00D37555" w:rsidRPr="00B20F02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34D84516" w:rsidR="00D37555" w:rsidRPr="00B20F02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B20F02">
        <w:rPr>
          <w:rFonts w:asciiTheme="majorBidi" w:hAnsiTheme="majorBidi" w:cstheme="majorBidi"/>
          <w:cs/>
          <w:lang w:val="en-US"/>
        </w:rPr>
        <w:t>เลข</w:t>
      </w:r>
      <w:r w:rsidRPr="00B20F02">
        <w:rPr>
          <w:rFonts w:asciiTheme="majorBidi" w:hAnsiTheme="majorBidi" w:cstheme="majorBidi"/>
          <w:cs/>
        </w:rPr>
        <w:t xml:space="preserve">ทะเบียน </w:t>
      </w:r>
      <w:r w:rsidR="000C58DB" w:rsidRPr="00B20F02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B20F02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B20F02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B20F02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1B4FC2BA" w:rsidR="002769F6" w:rsidRPr="00B20F02" w:rsidRDefault="000C58DB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</w:rPr>
        <w:t>22</w:t>
      </w:r>
      <w:r w:rsidR="006C60EF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="006C60EF" w:rsidRPr="00B20F0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20F02">
        <w:rPr>
          <w:rFonts w:asciiTheme="majorBidi" w:hAnsiTheme="majorBidi" w:cstheme="majorBidi"/>
          <w:sz w:val="30"/>
          <w:szCs w:val="30"/>
        </w:rPr>
        <w:t>2565</w:t>
      </w:r>
    </w:p>
    <w:p w14:paraId="1C2FDA77" w14:textId="77777777" w:rsidR="006F1846" w:rsidRPr="006F1846" w:rsidRDefault="006F1846" w:rsidP="006F1846">
      <w:pPr>
        <w:rPr>
          <w:rFonts w:asciiTheme="majorBidi" w:hAnsiTheme="majorBidi" w:cstheme="majorBidi"/>
          <w:sz w:val="30"/>
          <w:szCs w:val="30"/>
        </w:rPr>
      </w:pPr>
      <w:bookmarkStart w:id="4" w:name="ExtraText"/>
      <w:bookmarkEnd w:id="2"/>
      <w:bookmarkEnd w:id="4"/>
    </w:p>
    <w:sectPr w:rsidR="006F1846" w:rsidRPr="006F1846" w:rsidSect="00E3758E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019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6028" w14:textId="77777777" w:rsidR="00DC2CBB" w:rsidRDefault="00DC2CBB">
      <w:r>
        <w:separator/>
      </w:r>
    </w:p>
  </w:endnote>
  <w:endnote w:type="continuationSeparator" w:id="0">
    <w:p w14:paraId="7B79F5C2" w14:textId="77777777" w:rsidR="00DC2CBB" w:rsidRDefault="00DC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2A270C08" w:rsidR="001E1A61" w:rsidRDefault="001E1A61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FE60C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1E1A61" w:rsidRDefault="001E1A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1E1A61" w:rsidRPr="00E66D77" w:rsidRDefault="001E1A61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3B0DD81A" w:rsidR="001E1A61" w:rsidRPr="00C276FA" w:rsidRDefault="001E1A61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E60C8">
      <w:rPr>
        <w:rStyle w:val="PageNumber"/>
        <w:rFonts w:ascii="Angsana New" w:hAnsi="Angsana New"/>
        <w:sz w:val="30"/>
        <w:szCs w:val="30"/>
      </w:rPr>
      <w:t>2</w:t>
    </w:r>
  </w:p>
  <w:p w14:paraId="24D6BD37" w14:textId="79C0253B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905DFA">
      <w:rPr>
        <w:rFonts w:ascii="Angsana New" w:hAnsi="Angsana New"/>
        <w:i/>
        <w:iCs/>
        <w:noProof/>
        <w:sz w:val="30"/>
        <w:szCs w:val="30"/>
      </w:rPr>
      <w:t>1119335 - 2021 Dec-FSA-Betagro Pcl. -12t V24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1E1A61" w:rsidRPr="009D5A10" w:rsidRDefault="001E1A6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13BA" w14:textId="137AC001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2C62" w14:textId="279557CA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061DE" w14:textId="77777777" w:rsidR="00DC2CBB" w:rsidRDefault="00DC2CBB">
      <w:r>
        <w:separator/>
      </w:r>
    </w:p>
  </w:footnote>
  <w:footnote w:type="continuationSeparator" w:id="0">
    <w:p w14:paraId="4DF51146" w14:textId="77777777" w:rsidR="00DC2CBB" w:rsidRDefault="00DC2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77777777" w:rsidR="001E1A61" w:rsidRDefault="001E1A61">
    <w:pPr>
      <w:pStyle w:val="Header"/>
    </w:pPr>
  </w:p>
  <w:p w14:paraId="03EFF7D3" w14:textId="77777777" w:rsidR="001E1A61" w:rsidRDefault="001E1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0AF9B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8BDA294" w14:textId="77777777" w:rsidR="001E1A61" w:rsidRPr="008E10A7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12D65E" w14:textId="77777777" w:rsidR="001E1A61" w:rsidRPr="00AD2B97" w:rsidRDefault="001E1A61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150DB" w14:textId="599161E8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965DF9E" w14:textId="77777777" w:rsidR="00C30A83" w:rsidRPr="002115BA" w:rsidRDefault="00C30A8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4613" w14:textId="77777777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4"/>
  </w:num>
  <w:num w:numId="5">
    <w:abstractNumId w:val="24"/>
  </w:num>
  <w:num w:numId="6">
    <w:abstractNumId w:val="6"/>
  </w:num>
  <w:num w:numId="7">
    <w:abstractNumId w:val="8"/>
  </w:num>
  <w:num w:numId="8">
    <w:abstractNumId w:val="18"/>
  </w:num>
  <w:num w:numId="9">
    <w:abstractNumId w:val="17"/>
  </w:num>
  <w:num w:numId="10">
    <w:abstractNumId w:val="16"/>
  </w:num>
  <w:num w:numId="11">
    <w:abstractNumId w:val="15"/>
  </w:num>
  <w:num w:numId="12">
    <w:abstractNumId w:val="5"/>
  </w:num>
  <w:num w:numId="13">
    <w:abstractNumId w:val="22"/>
  </w:num>
  <w:num w:numId="14">
    <w:abstractNumId w:val="28"/>
  </w:num>
  <w:num w:numId="15">
    <w:abstractNumId w:val="27"/>
  </w:num>
  <w:num w:numId="16">
    <w:abstractNumId w:val="26"/>
  </w:num>
  <w:num w:numId="17">
    <w:abstractNumId w:val="0"/>
  </w:num>
  <w:num w:numId="18">
    <w:abstractNumId w:val="13"/>
  </w:num>
  <w:num w:numId="19">
    <w:abstractNumId w:val="21"/>
  </w:num>
  <w:num w:numId="20">
    <w:abstractNumId w:val="2"/>
  </w:num>
  <w:num w:numId="21">
    <w:abstractNumId w:val="11"/>
  </w:num>
  <w:num w:numId="22">
    <w:abstractNumId w:val="20"/>
  </w:num>
  <w:num w:numId="23">
    <w:abstractNumId w:val="3"/>
  </w:num>
  <w:num w:numId="24">
    <w:abstractNumId w:val="19"/>
  </w:num>
  <w:num w:numId="25">
    <w:abstractNumId w:val="7"/>
  </w:num>
  <w:num w:numId="26">
    <w:abstractNumId w:val="12"/>
  </w:num>
  <w:num w:numId="27">
    <w:abstractNumId w:val="10"/>
  </w:num>
  <w:num w:numId="28">
    <w:abstractNumId w:val="23"/>
  </w:num>
  <w:num w:numId="2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B36"/>
    <w:rsid w:val="00006B52"/>
    <w:rsid w:val="00006CC7"/>
    <w:rsid w:val="00006CC9"/>
    <w:rsid w:val="00006DD2"/>
    <w:rsid w:val="00006F7F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5E9"/>
    <w:rsid w:val="000257DB"/>
    <w:rsid w:val="00025CCF"/>
    <w:rsid w:val="00025EB3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89F"/>
    <w:rsid w:val="00032A02"/>
    <w:rsid w:val="00032CD6"/>
    <w:rsid w:val="00033734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BE3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73C"/>
    <w:rsid w:val="00042834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5362"/>
    <w:rsid w:val="000454E5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72F5"/>
    <w:rsid w:val="00047384"/>
    <w:rsid w:val="000475CF"/>
    <w:rsid w:val="00047AD6"/>
    <w:rsid w:val="00047ADE"/>
    <w:rsid w:val="00047BE9"/>
    <w:rsid w:val="00047FFE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735"/>
    <w:rsid w:val="0005475F"/>
    <w:rsid w:val="0005493B"/>
    <w:rsid w:val="00054F27"/>
    <w:rsid w:val="00054F36"/>
    <w:rsid w:val="00054F83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60257"/>
    <w:rsid w:val="00060269"/>
    <w:rsid w:val="000608D2"/>
    <w:rsid w:val="000608D7"/>
    <w:rsid w:val="00060A13"/>
    <w:rsid w:val="00060B19"/>
    <w:rsid w:val="00060D48"/>
    <w:rsid w:val="00060E36"/>
    <w:rsid w:val="00060F0B"/>
    <w:rsid w:val="00060F65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B0A"/>
    <w:rsid w:val="00062B9B"/>
    <w:rsid w:val="00062CBA"/>
    <w:rsid w:val="00063851"/>
    <w:rsid w:val="00063C8C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043"/>
    <w:rsid w:val="0006529D"/>
    <w:rsid w:val="000652E0"/>
    <w:rsid w:val="00065371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70030"/>
    <w:rsid w:val="000702D9"/>
    <w:rsid w:val="000707E4"/>
    <w:rsid w:val="0007087B"/>
    <w:rsid w:val="00070E16"/>
    <w:rsid w:val="00070F45"/>
    <w:rsid w:val="00070FA0"/>
    <w:rsid w:val="00070FD0"/>
    <w:rsid w:val="0007119F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BFE"/>
    <w:rsid w:val="0008402F"/>
    <w:rsid w:val="000840A0"/>
    <w:rsid w:val="000848B6"/>
    <w:rsid w:val="0008492A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362"/>
    <w:rsid w:val="000869D1"/>
    <w:rsid w:val="00086AB0"/>
    <w:rsid w:val="00086C31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587"/>
    <w:rsid w:val="00091623"/>
    <w:rsid w:val="0009173F"/>
    <w:rsid w:val="00091CFB"/>
    <w:rsid w:val="00092044"/>
    <w:rsid w:val="000923AB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ED1"/>
    <w:rsid w:val="00093F27"/>
    <w:rsid w:val="00094113"/>
    <w:rsid w:val="0009478A"/>
    <w:rsid w:val="000949BB"/>
    <w:rsid w:val="00094C03"/>
    <w:rsid w:val="00094C0B"/>
    <w:rsid w:val="000950EC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941"/>
    <w:rsid w:val="000A2A88"/>
    <w:rsid w:val="000A2C2D"/>
    <w:rsid w:val="000A2EE1"/>
    <w:rsid w:val="000A2FF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341"/>
    <w:rsid w:val="000A6530"/>
    <w:rsid w:val="000A688B"/>
    <w:rsid w:val="000A6957"/>
    <w:rsid w:val="000A6EE1"/>
    <w:rsid w:val="000A6F44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2ED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B1F"/>
    <w:rsid w:val="000B5B80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8C3"/>
    <w:rsid w:val="000C7A26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695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A27"/>
    <w:rsid w:val="000E1CBC"/>
    <w:rsid w:val="000E1DDF"/>
    <w:rsid w:val="000E1E36"/>
    <w:rsid w:val="000E1F5F"/>
    <w:rsid w:val="000E21FF"/>
    <w:rsid w:val="000E241D"/>
    <w:rsid w:val="000E2581"/>
    <w:rsid w:val="000E25AC"/>
    <w:rsid w:val="000E2962"/>
    <w:rsid w:val="000E3287"/>
    <w:rsid w:val="000E386D"/>
    <w:rsid w:val="000E3A28"/>
    <w:rsid w:val="000E3ECC"/>
    <w:rsid w:val="000E40F1"/>
    <w:rsid w:val="000E4127"/>
    <w:rsid w:val="000E4293"/>
    <w:rsid w:val="000E436E"/>
    <w:rsid w:val="000E439E"/>
    <w:rsid w:val="000E4709"/>
    <w:rsid w:val="000E4A2F"/>
    <w:rsid w:val="000E4BA5"/>
    <w:rsid w:val="000E4BC2"/>
    <w:rsid w:val="000E4CD5"/>
    <w:rsid w:val="000E4EF3"/>
    <w:rsid w:val="000E4F52"/>
    <w:rsid w:val="000E4FB9"/>
    <w:rsid w:val="000E59B9"/>
    <w:rsid w:val="000E5D13"/>
    <w:rsid w:val="000E5DB2"/>
    <w:rsid w:val="000E5F05"/>
    <w:rsid w:val="000E5F6B"/>
    <w:rsid w:val="000E5FA9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3E0"/>
    <w:rsid w:val="000F15D5"/>
    <w:rsid w:val="000F19FE"/>
    <w:rsid w:val="000F1BED"/>
    <w:rsid w:val="000F1C4B"/>
    <w:rsid w:val="000F1D15"/>
    <w:rsid w:val="000F214D"/>
    <w:rsid w:val="000F221D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1EF"/>
    <w:rsid w:val="000F32E2"/>
    <w:rsid w:val="000F33E7"/>
    <w:rsid w:val="000F37E0"/>
    <w:rsid w:val="000F3F60"/>
    <w:rsid w:val="000F411F"/>
    <w:rsid w:val="000F4407"/>
    <w:rsid w:val="000F46FE"/>
    <w:rsid w:val="000F4EE3"/>
    <w:rsid w:val="000F4F01"/>
    <w:rsid w:val="000F5353"/>
    <w:rsid w:val="000F53C4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10146"/>
    <w:rsid w:val="001101D8"/>
    <w:rsid w:val="00110948"/>
    <w:rsid w:val="00110AC1"/>
    <w:rsid w:val="00110FEC"/>
    <w:rsid w:val="001110B9"/>
    <w:rsid w:val="0011134C"/>
    <w:rsid w:val="0011163A"/>
    <w:rsid w:val="00111AFB"/>
    <w:rsid w:val="00111DB3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C04"/>
    <w:rsid w:val="0011518B"/>
    <w:rsid w:val="001151CB"/>
    <w:rsid w:val="001153C0"/>
    <w:rsid w:val="001156CE"/>
    <w:rsid w:val="001159D3"/>
    <w:rsid w:val="00115F3F"/>
    <w:rsid w:val="00116027"/>
    <w:rsid w:val="00116029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9C9"/>
    <w:rsid w:val="001179FB"/>
    <w:rsid w:val="00117AD3"/>
    <w:rsid w:val="00117B16"/>
    <w:rsid w:val="00117C7C"/>
    <w:rsid w:val="00117CC8"/>
    <w:rsid w:val="00117E15"/>
    <w:rsid w:val="00117E5A"/>
    <w:rsid w:val="0012018B"/>
    <w:rsid w:val="001204C7"/>
    <w:rsid w:val="0012053D"/>
    <w:rsid w:val="001206FF"/>
    <w:rsid w:val="00120B26"/>
    <w:rsid w:val="00120FB9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D9E"/>
    <w:rsid w:val="00124345"/>
    <w:rsid w:val="001243D4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EF3"/>
    <w:rsid w:val="0013456E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31F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4FF"/>
    <w:rsid w:val="001375D4"/>
    <w:rsid w:val="00137684"/>
    <w:rsid w:val="0013774F"/>
    <w:rsid w:val="001377DF"/>
    <w:rsid w:val="00137865"/>
    <w:rsid w:val="0014024A"/>
    <w:rsid w:val="00140354"/>
    <w:rsid w:val="001406AC"/>
    <w:rsid w:val="001407B0"/>
    <w:rsid w:val="001408C5"/>
    <w:rsid w:val="001409A3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DA4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BF6"/>
    <w:rsid w:val="00146D74"/>
    <w:rsid w:val="0014710A"/>
    <w:rsid w:val="00147309"/>
    <w:rsid w:val="00147406"/>
    <w:rsid w:val="00147985"/>
    <w:rsid w:val="00147FC7"/>
    <w:rsid w:val="00147FE6"/>
    <w:rsid w:val="00150199"/>
    <w:rsid w:val="001502AC"/>
    <w:rsid w:val="00150A4A"/>
    <w:rsid w:val="00150B95"/>
    <w:rsid w:val="00150F6B"/>
    <w:rsid w:val="00151094"/>
    <w:rsid w:val="001511FC"/>
    <w:rsid w:val="001520FF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98B"/>
    <w:rsid w:val="00164BCC"/>
    <w:rsid w:val="00164F77"/>
    <w:rsid w:val="00164FB6"/>
    <w:rsid w:val="0016525D"/>
    <w:rsid w:val="00165A11"/>
    <w:rsid w:val="00166300"/>
    <w:rsid w:val="0016716A"/>
    <w:rsid w:val="0016769D"/>
    <w:rsid w:val="00167ADB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383"/>
    <w:rsid w:val="00172406"/>
    <w:rsid w:val="00172527"/>
    <w:rsid w:val="00172888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978"/>
    <w:rsid w:val="001749F6"/>
    <w:rsid w:val="00174B9F"/>
    <w:rsid w:val="00174D26"/>
    <w:rsid w:val="00174DDE"/>
    <w:rsid w:val="00175033"/>
    <w:rsid w:val="0017509B"/>
    <w:rsid w:val="0017510F"/>
    <w:rsid w:val="00175162"/>
    <w:rsid w:val="001751A4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7CB"/>
    <w:rsid w:val="00183800"/>
    <w:rsid w:val="00183852"/>
    <w:rsid w:val="00183CF7"/>
    <w:rsid w:val="001841C9"/>
    <w:rsid w:val="001841E5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9B"/>
    <w:rsid w:val="001A0752"/>
    <w:rsid w:val="001A09E9"/>
    <w:rsid w:val="001A0A4E"/>
    <w:rsid w:val="001A0D01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94A"/>
    <w:rsid w:val="001B3A57"/>
    <w:rsid w:val="001B3BD1"/>
    <w:rsid w:val="001B3CBE"/>
    <w:rsid w:val="001B3DAA"/>
    <w:rsid w:val="001B3E1E"/>
    <w:rsid w:val="001B3FA5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483"/>
    <w:rsid w:val="001C5654"/>
    <w:rsid w:val="001C5A90"/>
    <w:rsid w:val="001C5F01"/>
    <w:rsid w:val="001C60E5"/>
    <w:rsid w:val="001C6328"/>
    <w:rsid w:val="001C6461"/>
    <w:rsid w:val="001C66D7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FAE"/>
    <w:rsid w:val="001D503C"/>
    <w:rsid w:val="001D5051"/>
    <w:rsid w:val="001D57DB"/>
    <w:rsid w:val="001D590E"/>
    <w:rsid w:val="001D5A5B"/>
    <w:rsid w:val="001D5C1D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A61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5C1"/>
    <w:rsid w:val="001E46C1"/>
    <w:rsid w:val="001E4B19"/>
    <w:rsid w:val="001E4B32"/>
    <w:rsid w:val="001E4D69"/>
    <w:rsid w:val="001E4DE4"/>
    <w:rsid w:val="001E4E95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40BC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293"/>
    <w:rsid w:val="001F629D"/>
    <w:rsid w:val="001F64A5"/>
    <w:rsid w:val="001F64E5"/>
    <w:rsid w:val="001F6594"/>
    <w:rsid w:val="001F65AE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10107"/>
    <w:rsid w:val="00210297"/>
    <w:rsid w:val="002106C3"/>
    <w:rsid w:val="00210798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830"/>
    <w:rsid w:val="00216B62"/>
    <w:rsid w:val="00216D68"/>
    <w:rsid w:val="0021709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7C8"/>
    <w:rsid w:val="00221B25"/>
    <w:rsid w:val="00221BE4"/>
    <w:rsid w:val="0022209C"/>
    <w:rsid w:val="00222415"/>
    <w:rsid w:val="002226DB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4331"/>
    <w:rsid w:val="0022433D"/>
    <w:rsid w:val="00224439"/>
    <w:rsid w:val="00224565"/>
    <w:rsid w:val="002245FF"/>
    <w:rsid w:val="00224673"/>
    <w:rsid w:val="00224730"/>
    <w:rsid w:val="002247CC"/>
    <w:rsid w:val="00224A05"/>
    <w:rsid w:val="00224C25"/>
    <w:rsid w:val="00224D57"/>
    <w:rsid w:val="00225063"/>
    <w:rsid w:val="002250DC"/>
    <w:rsid w:val="00225130"/>
    <w:rsid w:val="00225257"/>
    <w:rsid w:val="002252FF"/>
    <w:rsid w:val="0022540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1CA"/>
    <w:rsid w:val="002344C5"/>
    <w:rsid w:val="002344CB"/>
    <w:rsid w:val="002345CB"/>
    <w:rsid w:val="002346D1"/>
    <w:rsid w:val="00234718"/>
    <w:rsid w:val="002348EB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0A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C"/>
    <w:rsid w:val="00253DC1"/>
    <w:rsid w:val="00253F0F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531"/>
    <w:rsid w:val="00261677"/>
    <w:rsid w:val="00261684"/>
    <w:rsid w:val="00261852"/>
    <w:rsid w:val="00261977"/>
    <w:rsid w:val="00261981"/>
    <w:rsid w:val="00261AFF"/>
    <w:rsid w:val="00261B79"/>
    <w:rsid w:val="00261CD4"/>
    <w:rsid w:val="00261D1F"/>
    <w:rsid w:val="002621D3"/>
    <w:rsid w:val="00262440"/>
    <w:rsid w:val="00262505"/>
    <w:rsid w:val="00262B06"/>
    <w:rsid w:val="00262C50"/>
    <w:rsid w:val="00262CC1"/>
    <w:rsid w:val="0026320D"/>
    <w:rsid w:val="002634E5"/>
    <w:rsid w:val="00263541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C3F"/>
    <w:rsid w:val="00272EA1"/>
    <w:rsid w:val="00273195"/>
    <w:rsid w:val="00273567"/>
    <w:rsid w:val="0027370F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90183"/>
    <w:rsid w:val="002901F5"/>
    <w:rsid w:val="0029028C"/>
    <w:rsid w:val="00290431"/>
    <w:rsid w:val="00290588"/>
    <w:rsid w:val="00290818"/>
    <w:rsid w:val="00290CBA"/>
    <w:rsid w:val="00290D1C"/>
    <w:rsid w:val="002915AB"/>
    <w:rsid w:val="0029172C"/>
    <w:rsid w:val="00291958"/>
    <w:rsid w:val="002919B9"/>
    <w:rsid w:val="002919C5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34D"/>
    <w:rsid w:val="00296A48"/>
    <w:rsid w:val="00296A98"/>
    <w:rsid w:val="00296C92"/>
    <w:rsid w:val="00297000"/>
    <w:rsid w:val="00297766"/>
    <w:rsid w:val="002977C3"/>
    <w:rsid w:val="00297C63"/>
    <w:rsid w:val="002A016B"/>
    <w:rsid w:val="002A0236"/>
    <w:rsid w:val="002A033F"/>
    <w:rsid w:val="002A0379"/>
    <w:rsid w:val="002A0473"/>
    <w:rsid w:val="002A061A"/>
    <w:rsid w:val="002A0D67"/>
    <w:rsid w:val="002A0E04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60B0"/>
    <w:rsid w:val="002A6398"/>
    <w:rsid w:val="002A64C3"/>
    <w:rsid w:val="002A6553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29C"/>
    <w:rsid w:val="002B16D3"/>
    <w:rsid w:val="002B180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858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77E"/>
    <w:rsid w:val="002C6CD8"/>
    <w:rsid w:val="002C6CEB"/>
    <w:rsid w:val="002C6D38"/>
    <w:rsid w:val="002C702E"/>
    <w:rsid w:val="002C745C"/>
    <w:rsid w:val="002C7529"/>
    <w:rsid w:val="002C7A67"/>
    <w:rsid w:val="002C7B83"/>
    <w:rsid w:val="002C7ECC"/>
    <w:rsid w:val="002D01ED"/>
    <w:rsid w:val="002D02AD"/>
    <w:rsid w:val="002D0560"/>
    <w:rsid w:val="002D05FD"/>
    <w:rsid w:val="002D0DD6"/>
    <w:rsid w:val="002D0EAA"/>
    <w:rsid w:val="002D0F16"/>
    <w:rsid w:val="002D12B4"/>
    <w:rsid w:val="002D181E"/>
    <w:rsid w:val="002D19A8"/>
    <w:rsid w:val="002D1AEA"/>
    <w:rsid w:val="002D1C73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F4"/>
    <w:rsid w:val="002D608D"/>
    <w:rsid w:val="002D60C0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1E9"/>
    <w:rsid w:val="002E75FA"/>
    <w:rsid w:val="002E7716"/>
    <w:rsid w:val="002E7732"/>
    <w:rsid w:val="002E7739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4B4"/>
    <w:rsid w:val="002F776F"/>
    <w:rsid w:val="002F7888"/>
    <w:rsid w:val="002F7D9E"/>
    <w:rsid w:val="002F7E1E"/>
    <w:rsid w:val="00300116"/>
    <w:rsid w:val="00300295"/>
    <w:rsid w:val="0030033C"/>
    <w:rsid w:val="00300696"/>
    <w:rsid w:val="0030087A"/>
    <w:rsid w:val="00300CC4"/>
    <w:rsid w:val="00300F7A"/>
    <w:rsid w:val="003013B9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990"/>
    <w:rsid w:val="003079A9"/>
    <w:rsid w:val="00307A01"/>
    <w:rsid w:val="00307A0B"/>
    <w:rsid w:val="00307B1B"/>
    <w:rsid w:val="00307C9B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34FF"/>
    <w:rsid w:val="003135DA"/>
    <w:rsid w:val="003139BD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705E"/>
    <w:rsid w:val="003170DE"/>
    <w:rsid w:val="00317193"/>
    <w:rsid w:val="0031723D"/>
    <w:rsid w:val="00317418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9E1"/>
    <w:rsid w:val="00334D90"/>
    <w:rsid w:val="00335355"/>
    <w:rsid w:val="0033542A"/>
    <w:rsid w:val="00335724"/>
    <w:rsid w:val="00335AE5"/>
    <w:rsid w:val="00335BEE"/>
    <w:rsid w:val="00335C38"/>
    <w:rsid w:val="00335C67"/>
    <w:rsid w:val="00335D42"/>
    <w:rsid w:val="00336128"/>
    <w:rsid w:val="00336218"/>
    <w:rsid w:val="0033638F"/>
    <w:rsid w:val="00336390"/>
    <w:rsid w:val="003367BD"/>
    <w:rsid w:val="00336A0F"/>
    <w:rsid w:val="003370B1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171D"/>
    <w:rsid w:val="00341752"/>
    <w:rsid w:val="003419C3"/>
    <w:rsid w:val="00341A3C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431"/>
    <w:rsid w:val="00343579"/>
    <w:rsid w:val="0034359D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42D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A8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C4"/>
    <w:rsid w:val="0037721C"/>
    <w:rsid w:val="0037733A"/>
    <w:rsid w:val="00377425"/>
    <w:rsid w:val="00377433"/>
    <w:rsid w:val="003774B7"/>
    <w:rsid w:val="00377660"/>
    <w:rsid w:val="00377A91"/>
    <w:rsid w:val="00377D26"/>
    <w:rsid w:val="00377E8A"/>
    <w:rsid w:val="00380250"/>
    <w:rsid w:val="00380445"/>
    <w:rsid w:val="00380471"/>
    <w:rsid w:val="003804B5"/>
    <w:rsid w:val="00380589"/>
    <w:rsid w:val="00380836"/>
    <w:rsid w:val="00380A36"/>
    <w:rsid w:val="00380D4B"/>
    <w:rsid w:val="00380DF8"/>
    <w:rsid w:val="003814E7"/>
    <w:rsid w:val="0038168F"/>
    <w:rsid w:val="00381871"/>
    <w:rsid w:val="0038196F"/>
    <w:rsid w:val="00381988"/>
    <w:rsid w:val="00381CB9"/>
    <w:rsid w:val="00381E44"/>
    <w:rsid w:val="00381EAF"/>
    <w:rsid w:val="00382017"/>
    <w:rsid w:val="0038220E"/>
    <w:rsid w:val="00382A11"/>
    <w:rsid w:val="00382A2B"/>
    <w:rsid w:val="00383567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E04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704C"/>
    <w:rsid w:val="003870E3"/>
    <w:rsid w:val="00387225"/>
    <w:rsid w:val="00387280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4252"/>
    <w:rsid w:val="00394288"/>
    <w:rsid w:val="003942E7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37E"/>
    <w:rsid w:val="0039649A"/>
    <w:rsid w:val="003964B2"/>
    <w:rsid w:val="003964D4"/>
    <w:rsid w:val="00396649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14AB"/>
    <w:rsid w:val="003B17BC"/>
    <w:rsid w:val="003B17E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102"/>
    <w:rsid w:val="003B34E2"/>
    <w:rsid w:val="003B389B"/>
    <w:rsid w:val="003B40AB"/>
    <w:rsid w:val="003B4174"/>
    <w:rsid w:val="003B41C6"/>
    <w:rsid w:val="003B4432"/>
    <w:rsid w:val="003B47AB"/>
    <w:rsid w:val="003B4C6F"/>
    <w:rsid w:val="003B4CC3"/>
    <w:rsid w:val="003B4D20"/>
    <w:rsid w:val="003B4D30"/>
    <w:rsid w:val="003B5055"/>
    <w:rsid w:val="003B52BD"/>
    <w:rsid w:val="003B5573"/>
    <w:rsid w:val="003B5735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860"/>
    <w:rsid w:val="003D19C5"/>
    <w:rsid w:val="003D1B66"/>
    <w:rsid w:val="003D1E70"/>
    <w:rsid w:val="003D1F1F"/>
    <w:rsid w:val="003D1F44"/>
    <w:rsid w:val="003D20BD"/>
    <w:rsid w:val="003D2462"/>
    <w:rsid w:val="003D2681"/>
    <w:rsid w:val="003D2A80"/>
    <w:rsid w:val="003D2CF8"/>
    <w:rsid w:val="003D30C7"/>
    <w:rsid w:val="003D3293"/>
    <w:rsid w:val="003D330C"/>
    <w:rsid w:val="003D335B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C75"/>
    <w:rsid w:val="003D4F23"/>
    <w:rsid w:val="003D4F58"/>
    <w:rsid w:val="003D504A"/>
    <w:rsid w:val="003D5176"/>
    <w:rsid w:val="003D51CC"/>
    <w:rsid w:val="003D5257"/>
    <w:rsid w:val="003D52A8"/>
    <w:rsid w:val="003D5839"/>
    <w:rsid w:val="003D5A38"/>
    <w:rsid w:val="003D5CFC"/>
    <w:rsid w:val="003D5DEB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FA"/>
    <w:rsid w:val="003E4517"/>
    <w:rsid w:val="003E4619"/>
    <w:rsid w:val="003E46CE"/>
    <w:rsid w:val="003E487F"/>
    <w:rsid w:val="003E4C9B"/>
    <w:rsid w:val="003E4CA3"/>
    <w:rsid w:val="003E500F"/>
    <w:rsid w:val="003E56BA"/>
    <w:rsid w:val="003E5708"/>
    <w:rsid w:val="003E5EEA"/>
    <w:rsid w:val="003E61E5"/>
    <w:rsid w:val="003E655D"/>
    <w:rsid w:val="003E661C"/>
    <w:rsid w:val="003E67F4"/>
    <w:rsid w:val="003E68FC"/>
    <w:rsid w:val="003E6A82"/>
    <w:rsid w:val="003E6CB8"/>
    <w:rsid w:val="003E6F89"/>
    <w:rsid w:val="003E7071"/>
    <w:rsid w:val="003E713A"/>
    <w:rsid w:val="003E71E1"/>
    <w:rsid w:val="003E72A9"/>
    <w:rsid w:val="003E72F3"/>
    <w:rsid w:val="003E7419"/>
    <w:rsid w:val="003E76A4"/>
    <w:rsid w:val="003E774A"/>
    <w:rsid w:val="003E77D5"/>
    <w:rsid w:val="003E7939"/>
    <w:rsid w:val="003E7CF7"/>
    <w:rsid w:val="003E7E37"/>
    <w:rsid w:val="003E7ECF"/>
    <w:rsid w:val="003F006F"/>
    <w:rsid w:val="003F013D"/>
    <w:rsid w:val="003F0425"/>
    <w:rsid w:val="003F0450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85D"/>
    <w:rsid w:val="003F5899"/>
    <w:rsid w:val="003F589B"/>
    <w:rsid w:val="003F5DB4"/>
    <w:rsid w:val="003F5DCD"/>
    <w:rsid w:val="003F62B7"/>
    <w:rsid w:val="003F6389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FF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8C"/>
    <w:rsid w:val="00426C36"/>
    <w:rsid w:val="00426F65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5DD"/>
    <w:rsid w:val="00435627"/>
    <w:rsid w:val="004356AB"/>
    <w:rsid w:val="00435A9F"/>
    <w:rsid w:val="00435DF2"/>
    <w:rsid w:val="00435EA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219C"/>
    <w:rsid w:val="0044238B"/>
    <w:rsid w:val="00442616"/>
    <w:rsid w:val="004427E6"/>
    <w:rsid w:val="00442AE9"/>
    <w:rsid w:val="00442CBD"/>
    <w:rsid w:val="00442E9F"/>
    <w:rsid w:val="00442F40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032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CBF"/>
    <w:rsid w:val="00454DBD"/>
    <w:rsid w:val="00455246"/>
    <w:rsid w:val="0045528D"/>
    <w:rsid w:val="0045555E"/>
    <w:rsid w:val="004558CD"/>
    <w:rsid w:val="0045593A"/>
    <w:rsid w:val="00455C2C"/>
    <w:rsid w:val="00455CE0"/>
    <w:rsid w:val="00455E7B"/>
    <w:rsid w:val="00456183"/>
    <w:rsid w:val="00456583"/>
    <w:rsid w:val="004566CB"/>
    <w:rsid w:val="004567A6"/>
    <w:rsid w:val="00456859"/>
    <w:rsid w:val="00457064"/>
    <w:rsid w:val="0045711F"/>
    <w:rsid w:val="00457BB1"/>
    <w:rsid w:val="00457F5E"/>
    <w:rsid w:val="00457F99"/>
    <w:rsid w:val="0046049E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D14"/>
    <w:rsid w:val="00467E1D"/>
    <w:rsid w:val="00470062"/>
    <w:rsid w:val="00470369"/>
    <w:rsid w:val="00470611"/>
    <w:rsid w:val="00470659"/>
    <w:rsid w:val="00470773"/>
    <w:rsid w:val="004707F3"/>
    <w:rsid w:val="00470EA3"/>
    <w:rsid w:val="004715F7"/>
    <w:rsid w:val="0047184D"/>
    <w:rsid w:val="004718E9"/>
    <w:rsid w:val="00471B09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A6E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307"/>
    <w:rsid w:val="004868D5"/>
    <w:rsid w:val="00486ADB"/>
    <w:rsid w:val="00486D7B"/>
    <w:rsid w:val="00486EE8"/>
    <w:rsid w:val="00486F2D"/>
    <w:rsid w:val="0048719B"/>
    <w:rsid w:val="0048757A"/>
    <w:rsid w:val="004876ED"/>
    <w:rsid w:val="00487BE4"/>
    <w:rsid w:val="00487C04"/>
    <w:rsid w:val="004900F4"/>
    <w:rsid w:val="00490274"/>
    <w:rsid w:val="004902DB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66F"/>
    <w:rsid w:val="00492720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D20"/>
    <w:rsid w:val="004A102B"/>
    <w:rsid w:val="004A1054"/>
    <w:rsid w:val="004A110C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D5B"/>
    <w:rsid w:val="004B0FEB"/>
    <w:rsid w:val="004B139D"/>
    <w:rsid w:val="004B15AE"/>
    <w:rsid w:val="004B15C8"/>
    <w:rsid w:val="004B16E7"/>
    <w:rsid w:val="004B17D7"/>
    <w:rsid w:val="004B1B11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CAA"/>
    <w:rsid w:val="004B6D4F"/>
    <w:rsid w:val="004B6EF7"/>
    <w:rsid w:val="004B70D0"/>
    <w:rsid w:val="004B722C"/>
    <w:rsid w:val="004B774D"/>
    <w:rsid w:val="004B77A1"/>
    <w:rsid w:val="004B79BB"/>
    <w:rsid w:val="004B7ABE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6E5C"/>
    <w:rsid w:val="004C744C"/>
    <w:rsid w:val="004C745F"/>
    <w:rsid w:val="004C7561"/>
    <w:rsid w:val="004C75B9"/>
    <w:rsid w:val="004C7619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7C1"/>
    <w:rsid w:val="004E0DD1"/>
    <w:rsid w:val="004E0F1A"/>
    <w:rsid w:val="004E138A"/>
    <w:rsid w:val="004E13AA"/>
    <w:rsid w:val="004E152D"/>
    <w:rsid w:val="004E1781"/>
    <w:rsid w:val="004E187F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021"/>
    <w:rsid w:val="004E3940"/>
    <w:rsid w:val="004E3A4F"/>
    <w:rsid w:val="004E3BAA"/>
    <w:rsid w:val="004E3CF8"/>
    <w:rsid w:val="004E3EF8"/>
    <w:rsid w:val="004E4098"/>
    <w:rsid w:val="004E447B"/>
    <w:rsid w:val="004E46D6"/>
    <w:rsid w:val="004E4905"/>
    <w:rsid w:val="004E49F1"/>
    <w:rsid w:val="004E4CA9"/>
    <w:rsid w:val="004E4EF4"/>
    <w:rsid w:val="004E52DC"/>
    <w:rsid w:val="004E54D1"/>
    <w:rsid w:val="004E55C6"/>
    <w:rsid w:val="004E5662"/>
    <w:rsid w:val="004E56C5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9CA"/>
    <w:rsid w:val="004E79D5"/>
    <w:rsid w:val="004F001F"/>
    <w:rsid w:val="004F00EC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E34"/>
    <w:rsid w:val="004F3F31"/>
    <w:rsid w:val="004F42EC"/>
    <w:rsid w:val="004F45B4"/>
    <w:rsid w:val="004F466B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809"/>
    <w:rsid w:val="004F7AA7"/>
    <w:rsid w:val="004F7AAD"/>
    <w:rsid w:val="004F7B61"/>
    <w:rsid w:val="004F7D57"/>
    <w:rsid w:val="004F7FF8"/>
    <w:rsid w:val="0050039D"/>
    <w:rsid w:val="00500488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977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AA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4095"/>
    <w:rsid w:val="00524316"/>
    <w:rsid w:val="0052444B"/>
    <w:rsid w:val="005244BD"/>
    <w:rsid w:val="00524551"/>
    <w:rsid w:val="00524792"/>
    <w:rsid w:val="00524854"/>
    <w:rsid w:val="00524AED"/>
    <w:rsid w:val="00524C8E"/>
    <w:rsid w:val="00524DDC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721"/>
    <w:rsid w:val="00527862"/>
    <w:rsid w:val="0052799A"/>
    <w:rsid w:val="00527A11"/>
    <w:rsid w:val="00527A7A"/>
    <w:rsid w:val="00527AB0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7F8"/>
    <w:rsid w:val="00537811"/>
    <w:rsid w:val="00537973"/>
    <w:rsid w:val="00537ADC"/>
    <w:rsid w:val="00537C93"/>
    <w:rsid w:val="00537D13"/>
    <w:rsid w:val="00540016"/>
    <w:rsid w:val="00540172"/>
    <w:rsid w:val="0054025A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F4C"/>
    <w:rsid w:val="0054511D"/>
    <w:rsid w:val="005452EF"/>
    <w:rsid w:val="005453B2"/>
    <w:rsid w:val="005453C1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B79"/>
    <w:rsid w:val="005512A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927"/>
    <w:rsid w:val="00556A58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2242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A17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EDD"/>
    <w:rsid w:val="005660C0"/>
    <w:rsid w:val="005662C6"/>
    <w:rsid w:val="00566774"/>
    <w:rsid w:val="0056682D"/>
    <w:rsid w:val="00566A79"/>
    <w:rsid w:val="00566F60"/>
    <w:rsid w:val="005671F2"/>
    <w:rsid w:val="00567313"/>
    <w:rsid w:val="0056779E"/>
    <w:rsid w:val="005677A0"/>
    <w:rsid w:val="00567853"/>
    <w:rsid w:val="0056792A"/>
    <w:rsid w:val="005679FA"/>
    <w:rsid w:val="00567D04"/>
    <w:rsid w:val="00570515"/>
    <w:rsid w:val="005705B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A2B"/>
    <w:rsid w:val="00573CF9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1E1D"/>
    <w:rsid w:val="005821D1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EE"/>
    <w:rsid w:val="00585969"/>
    <w:rsid w:val="00585EEA"/>
    <w:rsid w:val="005861D3"/>
    <w:rsid w:val="005864C1"/>
    <w:rsid w:val="0058661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4C9"/>
    <w:rsid w:val="00592726"/>
    <w:rsid w:val="0059275C"/>
    <w:rsid w:val="00592F5E"/>
    <w:rsid w:val="00592F89"/>
    <w:rsid w:val="005933DC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83E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2FB"/>
    <w:rsid w:val="005A6334"/>
    <w:rsid w:val="005A644C"/>
    <w:rsid w:val="005A656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BCF"/>
    <w:rsid w:val="005B0D7F"/>
    <w:rsid w:val="005B0E5F"/>
    <w:rsid w:val="005B0EB6"/>
    <w:rsid w:val="005B141F"/>
    <w:rsid w:val="005B159D"/>
    <w:rsid w:val="005B16A8"/>
    <w:rsid w:val="005B175D"/>
    <w:rsid w:val="005B19B2"/>
    <w:rsid w:val="005B2817"/>
    <w:rsid w:val="005B2841"/>
    <w:rsid w:val="005B2AAA"/>
    <w:rsid w:val="005B2B13"/>
    <w:rsid w:val="005B2C80"/>
    <w:rsid w:val="005B2FB4"/>
    <w:rsid w:val="005B3032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348"/>
    <w:rsid w:val="005B5470"/>
    <w:rsid w:val="005B57AD"/>
    <w:rsid w:val="005B597D"/>
    <w:rsid w:val="005B5D57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81B"/>
    <w:rsid w:val="005C5872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AE0"/>
    <w:rsid w:val="005D6C4C"/>
    <w:rsid w:val="005D70B6"/>
    <w:rsid w:val="005D7196"/>
    <w:rsid w:val="005D71E2"/>
    <w:rsid w:val="005D764B"/>
    <w:rsid w:val="005D7698"/>
    <w:rsid w:val="005D77BB"/>
    <w:rsid w:val="005D78B4"/>
    <w:rsid w:val="005D7BED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C37"/>
    <w:rsid w:val="005E5DD6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6F43"/>
    <w:rsid w:val="005F7092"/>
    <w:rsid w:val="005F7165"/>
    <w:rsid w:val="005F7396"/>
    <w:rsid w:val="005F740C"/>
    <w:rsid w:val="005F7BF6"/>
    <w:rsid w:val="005F7CA6"/>
    <w:rsid w:val="005F7DEB"/>
    <w:rsid w:val="005F7DEC"/>
    <w:rsid w:val="005F7E9E"/>
    <w:rsid w:val="005F7EFF"/>
    <w:rsid w:val="006002F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D5B"/>
    <w:rsid w:val="00603EE3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71E"/>
    <w:rsid w:val="00607838"/>
    <w:rsid w:val="0060788D"/>
    <w:rsid w:val="00607B9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B1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F66"/>
    <w:rsid w:val="006161EB"/>
    <w:rsid w:val="00616650"/>
    <w:rsid w:val="00616681"/>
    <w:rsid w:val="00616B5C"/>
    <w:rsid w:val="00616BDD"/>
    <w:rsid w:val="00616EF5"/>
    <w:rsid w:val="00617333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955"/>
    <w:rsid w:val="00620B0E"/>
    <w:rsid w:val="00620BCB"/>
    <w:rsid w:val="00620D88"/>
    <w:rsid w:val="006212D0"/>
    <w:rsid w:val="0062135A"/>
    <w:rsid w:val="006214EE"/>
    <w:rsid w:val="00621711"/>
    <w:rsid w:val="00621989"/>
    <w:rsid w:val="00621AC9"/>
    <w:rsid w:val="00621B94"/>
    <w:rsid w:val="00621E5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581"/>
    <w:rsid w:val="006248A6"/>
    <w:rsid w:val="006248D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70"/>
    <w:rsid w:val="00634896"/>
    <w:rsid w:val="00634B3C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C92"/>
    <w:rsid w:val="00640F0D"/>
    <w:rsid w:val="00641009"/>
    <w:rsid w:val="00641D27"/>
    <w:rsid w:val="00641EEF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D17"/>
    <w:rsid w:val="00646E04"/>
    <w:rsid w:val="0064712B"/>
    <w:rsid w:val="00647164"/>
    <w:rsid w:val="006471CF"/>
    <w:rsid w:val="0064773B"/>
    <w:rsid w:val="006477FA"/>
    <w:rsid w:val="0064799F"/>
    <w:rsid w:val="00647A18"/>
    <w:rsid w:val="00647A98"/>
    <w:rsid w:val="00647BB5"/>
    <w:rsid w:val="00650079"/>
    <w:rsid w:val="0065078B"/>
    <w:rsid w:val="006507D1"/>
    <w:rsid w:val="00650851"/>
    <w:rsid w:val="00650A4F"/>
    <w:rsid w:val="00650C1B"/>
    <w:rsid w:val="00650C57"/>
    <w:rsid w:val="0065114E"/>
    <w:rsid w:val="0065129E"/>
    <w:rsid w:val="006512E7"/>
    <w:rsid w:val="006513DA"/>
    <w:rsid w:val="006516EA"/>
    <w:rsid w:val="006516F4"/>
    <w:rsid w:val="00651732"/>
    <w:rsid w:val="00651DCE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C0A"/>
    <w:rsid w:val="00652D68"/>
    <w:rsid w:val="00652DA7"/>
    <w:rsid w:val="00652F0E"/>
    <w:rsid w:val="006530B2"/>
    <w:rsid w:val="006532AB"/>
    <w:rsid w:val="00653613"/>
    <w:rsid w:val="0065378E"/>
    <w:rsid w:val="006537ED"/>
    <w:rsid w:val="00653C48"/>
    <w:rsid w:val="00653E5B"/>
    <w:rsid w:val="00653EA0"/>
    <w:rsid w:val="00654108"/>
    <w:rsid w:val="00654275"/>
    <w:rsid w:val="00654289"/>
    <w:rsid w:val="00654743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204"/>
    <w:rsid w:val="006603C8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511"/>
    <w:rsid w:val="006665A9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525"/>
    <w:rsid w:val="00674611"/>
    <w:rsid w:val="0067462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E6"/>
    <w:rsid w:val="0067757F"/>
    <w:rsid w:val="006775C3"/>
    <w:rsid w:val="00677A75"/>
    <w:rsid w:val="00677C0D"/>
    <w:rsid w:val="00677FD0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8E9"/>
    <w:rsid w:val="00682DF7"/>
    <w:rsid w:val="00682EB4"/>
    <w:rsid w:val="00682FE7"/>
    <w:rsid w:val="00683145"/>
    <w:rsid w:val="006831C1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FE8"/>
    <w:rsid w:val="00687160"/>
    <w:rsid w:val="006871BA"/>
    <w:rsid w:val="006872BB"/>
    <w:rsid w:val="006873CA"/>
    <w:rsid w:val="00687480"/>
    <w:rsid w:val="00687485"/>
    <w:rsid w:val="006877F3"/>
    <w:rsid w:val="0068795D"/>
    <w:rsid w:val="00687B16"/>
    <w:rsid w:val="00687C5F"/>
    <w:rsid w:val="00687FF3"/>
    <w:rsid w:val="006902E4"/>
    <w:rsid w:val="00690459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973"/>
    <w:rsid w:val="006A3A77"/>
    <w:rsid w:val="006A3A99"/>
    <w:rsid w:val="006A3BB0"/>
    <w:rsid w:val="006A418F"/>
    <w:rsid w:val="006A422E"/>
    <w:rsid w:val="006A423F"/>
    <w:rsid w:val="006A437D"/>
    <w:rsid w:val="006A4535"/>
    <w:rsid w:val="006A455F"/>
    <w:rsid w:val="006A48B4"/>
    <w:rsid w:val="006A4A42"/>
    <w:rsid w:val="006A51D2"/>
    <w:rsid w:val="006A550E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724F"/>
    <w:rsid w:val="006A774A"/>
    <w:rsid w:val="006A7804"/>
    <w:rsid w:val="006A79B5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6002"/>
    <w:rsid w:val="006B603F"/>
    <w:rsid w:val="006B6289"/>
    <w:rsid w:val="006B62FD"/>
    <w:rsid w:val="006B63B8"/>
    <w:rsid w:val="006B65EF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E8A"/>
    <w:rsid w:val="006E00F8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350"/>
    <w:rsid w:val="006E23DC"/>
    <w:rsid w:val="006E2522"/>
    <w:rsid w:val="006E266E"/>
    <w:rsid w:val="006E2934"/>
    <w:rsid w:val="006E29C4"/>
    <w:rsid w:val="006E2B26"/>
    <w:rsid w:val="006E2B7E"/>
    <w:rsid w:val="006E2CCB"/>
    <w:rsid w:val="006E2E2D"/>
    <w:rsid w:val="006E2F28"/>
    <w:rsid w:val="006E32CB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6AC"/>
    <w:rsid w:val="006E5932"/>
    <w:rsid w:val="006E596A"/>
    <w:rsid w:val="006E5B64"/>
    <w:rsid w:val="006E5FF6"/>
    <w:rsid w:val="006E60A6"/>
    <w:rsid w:val="006E618B"/>
    <w:rsid w:val="006E6207"/>
    <w:rsid w:val="006E6841"/>
    <w:rsid w:val="006E6DB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E5"/>
    <w:rsid w:val="006F2E81"/>
    <w:rsid w:val="006F2FE4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C5"/>
    <w:rsid w:val="007070FE"/>
    <w:rsid w:val="007071C0"/>
    <w:rsid w:val="00707763"/>
    <w:rsid w:val="00707C01"/>
    <w:rsid w:val="0071116D"/>
    <w:rsid w:val="0071124C"/>
    <w:rsid w:val="007112CF"/>
    <w:rsid w:val="00711485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50E"/>
    <w:rsid w:val="00712748"/>
    <w:rsid w:val="00712A1D"/>
    <w:rsid w:val="00712F8E"/>
    <w:rsid w:val="0071314E"/>
    <w:rsid w:val="0071317B"/>
    <w:rsid w:val="007131D2"/>
    <w:rsid w:val="007138A6"/>
    <w:rsid w:val="007138FF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31"/>
    <w:rsid w:val="007155CF"/>
    <w:rsid w:val="0071561E"/>
    <w:rsid w:val="00715828"/>
    <w:rsid w:val="0071596F"/>
    <w:rsid w:val="00715D24"/>
    <w:rsid w:val="00715D28"/>
    <w:rsid w:val="00715F36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495"/>
    <w:rsid w:val="0071755F"/>
    <w:rsid w:val="00717963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313"/>
    <w:rsid w:val="00722362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7C6"/>
    <w:rsid w:val="007368D8"/>
    <w:rsid w:val="00736A5F"/>
    <w:rsid w:val="00736B19"/>
    <w:rsid w:val="00736B61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695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51F"/>
    <w:rsid w:val="0075061F"/>
    <w:rsid w:val="007506CE"/>
    <w:rsid w:val="00750CD4"/>
    <w:rsid w:val="00750EEA"/>
    <w:rsid w:val="007514D6"/>
    <w:rsid w:val="007516D0"/>
    <w:rsid w:val="0075172E"/>
    <w:rsid w:val="007518F3"/>
    <w:rsid w:val="00751E88"/>
    <w:rsid w:val="007523FC"/>
    <w:rsid w:val="007528AD"/>
    <w:rsid w:val="007528B3"/>
    <w:rsid w:val="00752FE4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D64"/>
    <w:rsid w:val="00761DD3"/>
    <w:rsid w:val="00761E83"/>
    <w:rsid w:val="0076208A"/>
    <w:rsid w:val="007620AB"/>
    <w:rsid w:val="007623E2"/>
    <w:rsid w:val="007623F5"/>
    <w:rsid w:val="00762600"/>
    <w:rsid w:val="00762C16"/>
    <w:rsid w:val="00762CB2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66"/>
    <w:rsid w:val="00775CBA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4EC"/>
    <w:rsid w:val="007817AB"/>
    <w:rsid w:val="00781A5A"/>
    <w:rsid w:val="00781A7F"/>
    <w:rsid w:val="00781C6D"/>
    <w:rsid w:val="007820A7"/>
    <w:rsid w:val="0078214F"/>
    <w:rsid w:val="00782259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574"/>
    <w:rsid w:val="007845AB"/>
    <w:rsid w:val="007847ED"/>
    <w:rsid w:val="00784941"/>
    <w:rsid w:val="00784BD7"/>
    <w:rsid w:val="00784E4D"/>
    <w:rsid w:val="00784E80"/>
    <w:rsid w:val="00784EBF"/>
    <w:rsid w:val="00785811"/>
    <w:rsid w:val="00785EAD"/>
    <w:rsid w:val="00785EDC"/>
    <w:rsid w:val="007861BF"/>
    <w:rsid w:val="0078669F"/>
    <w:rsid w:val="00786B19"/>
    <w:rsid w:val="00786B92"/>
    <w:rsid w:val="00786C0D"/>
    <w:rsid w:val="00786E49"/>
    <w:rsid w:val="00787133"/>
    <w:rsid w:val="007872B3"/>
    <w:rsid w:val="0078752D"/>
    <w:rsid w:val="007876D9"/>
    <w:rsid w:val="00787C3E"/>
    <w:rsid w:val="00787CC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2AE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6038"/>
    <w:rsid w:val="007A613E"/>
    <w:rsid w:val="007A61EF"/>
    <w:rsid w:val="007A6307"/>
    <w:rsid w:val="007A651A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52A"/>
    <w:rsid w:val="007B2629"/>
    <w:rsid w:val="007B27D4"/>
    <w:rsid w:val="007B28A9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4EB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CCF"/>
    <w:rsid w:val="007C6E94"/>
    <w:rsid w:val="007C7074"/>
    <w:rsid w:val="007C7076"/>
    <w:rsid w:val="007C763D"/>
    <w:rsid w:val="007C79DE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E9A"/>
    <w:rsid w:val="007D0F8C"/>
    <w:rsid w:val="007D1362"/>
    <w:rsid w:val="007D13AD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0F9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A11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650"/>
    <w:rsid w:val="007E07FB"/>
    <w:rsid w:val="007E1020"/>
    <w:rsid w:val="007E1081"/>
    <w:rsid w:val="007E176F"/>
    <w:rsid w:val="007E1A07"/>
    <w:rsid w:val="007E1AA2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63F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87E"/>
    <w:rsid w:val="007E78BE"/>
    <w:rsid w:val="007E7C1A"/>
    <w:rsid w:val="007E7C46"/>
    <w:rsid w:val="007E7F9A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F4A"/>
    <w:rsid w:val="008020E6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88"/>
    <w:rsid w:val="00807BC0"/>
    <w:rsid w:val="00807BE6"/>
    <w:rsid w:val="00807C3A"/>
    <w:rsid w:val="00807C63"/>
    <w:rsid w:val="00807D3B"/>
    <w:rsid w:val="00807D77"/>
    <w:rsid w:val="00807E3B"/>
    <w:rsid w:val="00807EAE"/>
    <w:rsid w:val="0081058B"/>
    <w:rsid w:val="008108DE"/>
    <w:rsid w:val="008109AA"/>
    <w:rsid w:val="00810A1F"/>
    <w:rsid w:val="00810A5B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E96"/>
    <w:rsid w:val="008161B6"/>
    <w:rsid w:val="0081653D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20C5"/>
    <w:rsid w:val="0082221D"/>
    <w:rsid w:val="008223BF"/>
    <w:rsid w:val="008225A5"/>
    <w:rsid w:val="00822680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707F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C6C"/>
    <w:rsid w:val="00830D95"/>
    <w:rsid w:val="00830DAB"/>
    <w:rsid w:val="00830E22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B57"/>
    <w:rsid w:val="00832BEC"/>
    <w:rsid w:val="00832F97"/>
    <w:rsid w:val="00833140"/>
    <w:rsid w:val="0083339F"/>
    <w:rsid w:val="00833421"/>
    <w:rsid w:val="00833644"/>
    <w:rsid w:val="00833A34"/>
    <w:rsid w:val="00833A97"/>
    <w:rsid w:val="00833EDF"/>
    <w:rsid w:val="00833F99"/>
    <w:rsid w:val="00834246"/>
    <w:rsid w:val="00834268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431"/>
    <w:rsid w:val="00836662"/>
    <w:rsid w:val="00837476"/>
    <w:rsid w:val="008374DF"/>
    <w:rsid w:val="00837985"/>
    <w:rsid w:val="00837A08"/>
    <w:rsid w:val="00837ACA"/>
    <w:rsid w:val="00837B49"/>
    <w:rsid w:val="00837DD3"/>
    <w:rsid w:val="00837ECA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B03"/>
    <w:rsid w:val="00840E70"/>
    <w:rsid w:val="00841260"/>
    <w:rsid w:val="00841397"/>
    <w:rsid w:val="00841718"/>
    <w:rsid w:val="0084176A"/>
    <w:rsid w:val="0084198D"/>
    <w:rsid w:val="00841C49"/>
    <w:rsid w:val="00841E05"/>
    <w:rsid w:val="008421B9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5F"/>
    <w:rsid w:val="00843211"/>
    <w:rsid w:val="00843238"/>
    <w:rsid w:val="00843585"/>
    <w:rsid w:val="008435A1"/>
    <w:rsid w:val="008437AD"/>
    <w:rsid w:val="008439C9"/>
    <w:rsid w:val="00843A6E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E"/>
    <w:rsid w:val="008508E1"/>
    <w:rsid w:val="00850F88"/>
    <w:rsid w:val="008518AF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8C"/>
    <w:rsid w:val="00863C19"/>
    <w:rsid w:val="00863CCE"/>
    <w:rsid w:val="008640D7"/>
    <w:rsid w:val="0086454C"/>
    <w:rsid w:val="008645A5"/>
    <w:rsid w:val="00864758"/>
    <w:rsid w:val="00864866"/>
    <w:rsid w:val="008649EB"/>
    <w:rsid w:val="00864CFF"/>
    <w:rsid w:val="00864D03"/>
    <w:rsid w:val="00864E9F"/>
    <w:rsid w:val="00864FAD"/>
    <w:rsid w:val="008651CF"/>
    <w:rsid w:val="00865396"/>
    <w:rsid w:val="00865CDB"/>
    <w:rsid w:val="00865DB8"/>
    <w:rsid w:val="00866163"/>
    <w:rsid w:val="0086639B"/>
    <w:rsid w:val="00866735"/>
    <w:rsid w:val="00866925"/>
    <w:rsid w:val="00866AFE"/>
    <w:rsid w:val="00866C8D"/>
    <w:rsid w:val="00866D02"/>
    <w:rsid w:val="00866F0A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326"/>
    <w:rsid w:val="0087364C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27A"/>
    <w:rsid w:val="008812C9"/>
    <w:rsid w:val="0088147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50"/>
    <w:rsid w:val="008910A4"/>
    <w:rsid w:val="00891292"/>
    <w:rsid w:val="00891AC3"/>
    <w:rsid w:val="00891B78"/>
    <w:rsid w:val="00891C25"/>
    <w:rsid w:val="00891C55"/>
    <w:rsid w:val="00891DAD"/>
    <w:rsid w:val="00891EF3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A0175"/>
    <w:rsid w:val="008A027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362"/>
    <w:rsid w:val="008B549A"/>
    <w:rsid w:val="008B56E0"/>
    <w:rsid w:val="008B5BE0"/>
    <w:rsid w:val="008B5D15"/>
    <w:rsid w:val="008B5DF3"/>
    <w:rsid w:val="008B5EAB"/>
    <w:rsid w:val="008B5F4C"/>
    <w:rsid w:val="008B60CA"/>
    <w:rsid w:val="008B61B1"/>
    <w:rsid w:val="008B626C"/>
    <w:rsid w:val="008B6340"/>
    <w:rsid w:val="008B6426"/>
    <w:rsid w:val="008B6581"/>
    <w:rsid w:val="008B6B27"/>
    <w:rsid w:val="008B6C6C"/>
    <w:rsid w:val="008B6DE2"/>
    <w:rsid w:val="008B72F5"/>
    <w:rsid w:val="008B77AB"/>
    <w:rsid w:val="008B7F9F"/>
    <w:rsid w:val="008C013F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AC"/>
    <w:rsid w:val="008C55D7"/>
    <w:rsid w:val="008C5CDA"/>
    <w:rsid w:val="008C5D59"/>
    <w:rsid w:val="008C612D"/>
    <w:rsid w:val="008C6145"/>
    <w:rsid w:val="008C623A"/>
    <w:rsid w:val="008C6567"/>
    <w:rsid w:val="008C68D9"/>
    <w:rsid w:val="008C69E2"/>
    <w:rsid w:val="008C69F4"/>
    <w:rsid w:val="008C7127"/>
    <w:rsid w:val="008C7149"/>
    <w:rsid w:val="008C72BE"/>
    <w:rsid w:val="008C7609"/>
    <w:rsid w:val="008C76C7"/>
    <w:rsid w:val="008C7721"/>
    <w:rsid w:val="008C7989"/>
    <w:rsid w:val="008C7A24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AE0"/>
    <w:rsid w:val="008E0EAB"/>
    <w:rsid w:val="008E0F78"/>
    <w:rsid w:val="008E10A7"/>
    <w:rsid w:val="008E1329"/>
    <w:rsid w:val="008E1376"/>
    <w:rsid w:val="008E1624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84E"/>
    <w:rsid w:val="008E68C5"/>
    <w:rsid w:val="008E6C09"/>
    <w:rsid w:val="008E6C43"/>
    <w:rsid w:val="008E7068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258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FC5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A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226"/>
    <w:rsid w:val="0091548B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F62"/>
    <w:rsid w:val="00921096"/>
    <w:rsid w:val="009210A7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300D3"/>
    <w:rsid w:val="009301EA"/>
    <w:rsid w:val="009302BD"/>
    <w:rsid w:val="009306D9"/>
    <w:rsid w:val="0093088D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68A"/>
    <w:rsid w:val="009326A4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AF5"/>
    <w:rsid w:val="00936BC0"/>
    <w:rsid w:val="00936D1C"/>
    <w:rsid w:val="00936F4C"/>
    <w:rsid w:val="00937144"/>
    <w:rsid w:val="0093732A"/>
    <w:rsid w:val="0093734E"/>
    <w:rsid w:val="009376CD"/>
    <w:rsid w:val="00937A04"/>
    <w:rsid w:val="00937AC8"/>
    <w:rsid w:val="00937D13"/>
    <w:rsid w:val="00937E3A"/>
    <w:rsid w:val="00940385"/>
    <w:rsid w:val="00940C7A"/>
    <w:rsid w:val="00940CAB"/>
    <w:rsid w:val="00940DD8"/>
    <w:rsid w:val="00940E87"/>
    <w:rsid w:val="00940EBE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7A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F27"/>
    <w:rsid w:val="00944F8E"/>
    <w:rsid w:val="00944FCF"/>
    <w:rsid w:val="009450A8"/>
    <w:rsid w:val="009450AE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17D"/>
    <w:rsid w:val="0096070A"/>
    <w:rsid w:val="0096073C"/>
    <w:rsid w:val="00960A73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F4E"/>
    <w:rsid w:val="0097110A"/>
    <w:rsid w:val="009711E6"/>
    <w:rsid w:val="009715C9"/>
    <w:rsid w:val="009715CA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386"/>
    <w:rsid w:val="00974673"/>
    <w:rsid w:val="00974B84"/>
    <w:rsid w:val="00975237"/>
    <w:rsid w:val="009752A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D60"/>
    <w:rsid w:val="00977DB3"/>
    <w:rsid w:val="00980104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C7E"/>
    <w:rsid w:val="00984CBA"/>
    <w:rsid w:val="0098501A"/>
    <w:rsid w:val="00985045"/>
    <w:rsid w:val="00985127"/>
    <w:rsid w:val="0098522F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77"/>
    <w:rsid w:val="009A5E91"/>
    <w:rsid w:val="009A5F7D"/>
    <w:rsid w:val="009A6027"/>
    <w:rsid w:val="009A609F"/>
    <w:rsid w:val="009A60D6"/>
    <w:rsid w:val="009A61DD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1A2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04"/>
    <w:rsid w:val="009B7C87"/>
    <w:rsid w:val="009B7F32"/>
    <w:rsid w:val="009B7FB9"/>
    <w:rsid w:val="009B7FF6"/>
    <w:rsid w:val="009C0396"/>
    <w:rsid w:val="009C0714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9"/>
    <w:rsid w:val="009E5012"/>
    <w:rsid w:val="009E557E"/>
    <w:rsid w:val="009E58B3"/>
    <w:rsid w:val="009E597E"/>
    <w:rsid w:val="009E59B7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723"/>
    <w:rsid w:val="009E7AD7"/>
    <w:rsid w:val="009F0089"/>
    <w:rsid w:val="009F02C3"/>
    <w:rsid w:val="009F0542"/>
    <w:rsid w:val="009F0811"/>
    <w:rsid w:val="009F0AB4"/>
    <w:rsid w:val="009F0D69"/>
    <w:rsid w:val="009F111F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95A"/>
    <w:rsid w:val="009F3AF8"/>
    <w:rsid w:val="009F3CEC"/>
    <w:rsid w:val="009F3E9B"/>
    <w:rsid w:val="009F3FF6"/>
    <w:rsid w:val="009F405A"/>
    <w:rsid w:val="009F434D"/>
    <w:rsid w:val="009F45CC"/>
    <w:rsid w:val="009F45DE"/>
    <w:rsid w:val="009F4A90"/>
    <w:rsid w:val="009F4B13"/>
    <w:rsid w:val="009F4D49"/>
    <w:rsid w:val="009F4FC4"/>
    <w:rsid w:val="009F54B8"/>
    <w:rsid w:val="009F5526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92E"/>
    <w:rsid w:val="00A019FE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3B9"/>
    <w:rsid w:val="00A1067B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EF9"/>
    <w:rsid w:val="00A143FA"/>
    <w:rsid w:val="00A146A2"/>
    <w:rsid w:val="00A14DFF"/>
    <w:rsid w:val="00A14F8B"/>
    <w:rsid w:val="00A15178"/>
    <w:rsid w:val="00A155E4"/>
    <w:rsid w:val="00A1565D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B17"/>
    <w:rsid w:val="00A23E8B"/>
    <w:rsid w:val="00A2400C"/>
    <w:rsid w:val="00A24329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D1E"/>
    <w:rsid w:val="00A30E3D"/>
    <w:rsid w:val="00A30F7C"/>
    <w:rsid w:val="00A31067"/>
    <w:rsid w:val="00A31163"/>
    <w:rsid w:val="00A311A3"/>
    <w:rsid w:val="00A3134C"/>
    <w:rsid w:val="00A315D0"/>
    <w:rsid w:val="00A31604"/>
    <w:rsid w:val="00A31A03"/>
    <w:rsid w:val="00A31DFD"/>
    <w:rsid w:val="00A31EA6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5E2"/>
    <w:rsid w:val="00A35634"/>
    <w:rsid w:val="00A356C6"/>
    <w:rsid w:val="00A35908"/>
    <w:rsid w:val="00A35944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DD4"/>
    <w:rsid w:val="00A37EB0"/>
    <w:rsid w:val="00A400A4"/>
    <w:rsid w:val="00A400A7"/>
    <w:rsid w:val="00A40282"/>
    <w:rsid w:val="00A40486"/>
    <w:rsid w:val="00A405BD"/>
    <w:rsid w:val="00A40826"/>
    <w:rsid w:val="00A40C9C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667"/>
    <w:rsid w:val="00A4568A"/>
    <w:rsid w:val="00A456ED"/>
    <w:rsid w:val="00A45735"/>
    <w:rsid w:val="00A45A15"/>
    <w:rsid w:val="00A45C59"/>
    <w:rsid w:val="00A45C6E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E54"/>
    <w:rsid w:val="00A46EDE"/>
    <w:rsid w:val="00A4710C"/>
    <w:rsid w:val="00A4723A"/>
    <w:rsid w:val="00A472A5"/>
    <w:rsid w:val="00A472E5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38"/>
    <w:rsid w:val="00A635B8"/>
    <w:rsid w:val="00A637C2"/>
    <w:rsid w:val="00A6386B"/>
    <w:rsid w:val="00A63D5C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694"/>
    <w:rsid w:val="00A726D5"/>
    <w:rsid w:val="00A727F8"/>
    <w:rsid w:val="00A729F7"/>
    <w:rsid w:val="00A72A3D"/>
    <w:rsid w:val="00A72C0C"/>
    <w:rsid w:val="00A72C20"/>
    <w:rsid w:val="00A72CF7"/>
    <w:rsid w:val="00A72EC2"/>
    <w:rsid w:val="00A73072"/>
    <w:rsid w:val="00A7329A"/>
    <w:rsid w:val="00A736C4"/>
    <w:rsid w:val="00A7373A"/>
    <w:rsid w:val="00A73C1C"/>
    <w:rsid w:val="00A73CA4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262"/>
    <w:rsid w:val="00A77378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D70"/>
    <w:rsid w:val="00A81E38"/>
    <w:rsid w:val="00A81E6B"/>
    <w:rsid w:val="00A81E6E"/>
    <w:rsid w:val="00A82602"/>
    <w:rsid w:val="00A82EF7"/>
    <w:rsid w:val="00A83276"/>
    <w:rsid w:val="00A835EC"/>
    <w:rsid w:val="00A8378B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9E4"/>
    <w:rsid w:val="00A87B98"/>
    <w:rsid w:val="00A87EB4"/>
    <w:rsid w:val="00A90062"/>
    <w:rsid w:val="00A90173"/>
    <w:rsid w:val="00A901AB"/>
    <w:rsid w:val="00A90247"/>
    <w:rsid w:val="00A9043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7E2"/>
    <w:rsid w:val="00AA680C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470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D89"/>
    <w:rsid w:val="00AB4EE1"/>
    <w:rsid w:val="00AB5067"/>
    <w:rsid w:val="00AB5173"/>
    <w:rsid w:val="00AB52D6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D0173"/>
    <w:rsid w:val="00AD02A6"/>
    <w:rsid w:val="00AD0301"/>
    <w:rsid w:val="00AD052D"/>
    <w:rsid w:val="00AD0620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F"/>
    <w:rsid w:val="00AD62A5"/>
    <w:rsid w:val="00AD632F"/>
    <w:rsid w:val="00AD712F"/>
    <w:rsid w:val="00AD71A7"/>
    <w:rsid w:val="00AD7324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240C"/>
    <w:rsid w:val="00AF24E1"/>
    <w:rsid w:val="00AF24EB"/>
    <w:rsid w:val="00AF26F7"/>
    <w:rsid w:val="00AF27BB"/>
    <w:rsid w:val="00AF2859"/>
    <w:rsid w:val="00AF2AF4"/>
    <w:rsid w:val="00AF2B6E"/>
    <w:rsid w:val="00AF37E0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D89"/>
    <w:rsid w:val="00B020E8"/>
    <w:rsid w:val="00B024F6"/>
    <w:rsid w:val="00B02633"/>
    <w:rsid w:val="00B02699"/>
    <w:rsid w:val="00B02816"/>
    <w:rsid w:val="00B028A9"/>
    <w:rsid w:val="00B02F21"/>
    <w:rsid w:val="00B03354"/>
    <w:rsid w:val="00B039F5"/>
    <w:rsid w:val="00B03C3A"/>
    <w:rsid w:val="00B03D25"/>
    <w:rsid w:val="00B0422F"/>
    <w:rsid w:val="00B046D6"/>
    <w:rsid w:val="00B04740"/>
    <w:rsid w:val="00B048BB"/>
    <w:rsid w:val="00B049D2"/>
    <w:rsid w:val="00B04E38"/>
    <w:rsid w:val="00B05384"/>
    <w:rsid w:val="00B055B4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F06"/>
    <w:rsid w:val="00B10198"/>
    <w:rsid w:val="00B102A6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9B8"/>
    <w:rsid w:val="00B13C4C"/>
    <w:rsid w:val="00B13C88"/>
    <w:rsid w:val="00B13DBA"/>
    <w:rsid w:val="00B140C0"/>
    <w:rsid w:val="00B141B8"/>
    <w:rsid w:val="00B14533"/>
    <w:rsid w:val="00B147DB"/>
    <w:rsid w:val="00B148B7"/>
    <w:rsid w:val="00B14C60"/>
    <w:rsid w:val="00B14DBA"/>
    <w:rsid w:val="00B15C2E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E2B"/>
    <w:rsid w:val="00B20F02"/>
    <w:rsid w:val="00B20F8F"/>
    <w:rsid w:val="00B2104A"/>
    <w:rsid w:val="00B21151"/>
    <w:rsid w:val="00B212B8"/>
    <w:rsid w:val="00B21D53"/>
    <w:rsid w:val="00B21DBA"/>
    <w:rsid w:val="00B2217D"/>
    <w:rsid w:val="00B22B25"/>
    <w:rsid w:val="00B22D62"/>
    <w:rsid w:val="00B22EAC"/>
    <w:rsid w:val="00B23105"/>
    <w:rsid w:val="00B2310E"/>
    <w:rsid w:val="00B23266"/>
    <w:rsid w:val="00B2334E"/>
    <w:rsid w:val="00B2372C"/>
    <w:rsid w:val="00B23AF6"/>
    <w:rsid w:val="00B23C9A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50F1"/>
    <w:rsid w:val="00B3511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7F4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796"/>
    <w:rsid w:val="00B42AB2"/>
    <w:rsid w:val="00B42AD7"/>
    <w:rsid w:val="00B42B04"/>
    <w:rsid w:val="00B42EB9"/>
    <w:rsid w:val="00B42F83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6305"/>
    <w:rsid w:val="00B564F6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41DC"/>
    <w:rsid w:val="00B64255"/>
    <w:rsid w:val="00B643A7"/>
    <w:rsid w:val="00B64460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89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B8"/>
    <w:rsid w:val="00B74AC2"/>
    <w:rsid w:val="00B74B4D"/>
    <w:rsid w:val="00B74B61"/>
    <w:rsid w:val="00B751B7"/>
    <w:rsid w:val="00B7530B"/>
    <w:rsid w:val="00B75629"/>
    <w:rsid w:val="00B7595E"/>
    <w:rsid w:val="00B75AAB"/>
    <w:rsid w:val="00B75C67"/>
    <w:rsid w:val="00B75DB0"/>
    <w:rsid w:val="00B75ED6"/>
    <w:rsid w:val="00B76103"/>
    <w:rsid w:val="00B7632C"/>
    <w:rsid w:val="00B76579"/>
    <w:rsid w:val="00B7666A"/>
    <w:rsid w:val="00B76748"/>
    <w:rsid w:val="00B76A59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79A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3BA"/>
    <w:rsid w:val="00B8743F"/>
    <w:rsid w:val="00B874D9"/>
    <w:rsid w:val="00B87614"/>
    <w:rsid w:val="00B87677"/>
    <w:rsid w:val="00B87A45"/>
    <w:rsid w:val="00B87D02"/>
    <w:rsid w:val="00B87EA1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95"/>
    <w:rsid w:val="00B94156"/>
    <w:rsid w:val="00B94182"/>
    <w:rsid w:val="00B9447C"/>
    <w:rsid w:val="00B944C6"/>
    <w:rsid w:val="00B9460F"/>
    <w:rsid w:val="00B94655"/>
    <w:rsid w:val="00B94A22"/>
    <w:rsid w:val="00B94A85"/>
    <w:rsid w:val="00B94B07"/>
    <w:rsid w:val="00B94F79"/>
    <w:rsid w:val="00B94FC0"/>
    <w:rsid w:val="00B9517A"/>
    <w:rsid w:val="00B95343"/>
    <w:rsid w:val="00B9544E"/>
    <w:rsid w:val="00B955FB"/>
    <w:rsid w:val="00B9569C"/>
    <w:rsid w:val="00B959EF"/>
    <w:rsid w:val="00B95D40"/>
    <w:rsid w:val="00B96288"/>
    <w:rsid w:val="00B965E1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375"/>
    <w:rsid w:val="00BA0686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5A4"/>
    <w:rsid w:val="00BB0E36"/>
    <w:rsid w:val="00BB0E83"/>
    <w:rsid w:val="00BB0FD6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E9"/>
    <w:rsid w:val="00BB29DC"/>
    <w:rsid w:val="00BB2B75"/>
    <w:rsid w:val="00BB3169"/>
    <w:rsid w:val="00BB333C"/>
    <w:rsid w:val="00BB340D"/>
    <w:rsid w:val="00BB3ACA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033"/>
    <w:rsid w:val="00BB51B5"/>
    <w:rsid w:val="00BB5898"/>
    <w:rsid w:val="00BB5906"/>
    <w:rsid w:val="00BB59A1"/>
    <w:rsid w:val="00BB5DBA"/>
    <w:rsid w:val="00BB612D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5D9"/>
    <w:rsid w:val="00BC108D"/>
    <w:rsid w:val="00BC109A"/>
    <w:rsid w:val="00BC17F6"/>
    <w:rsid w:val="00BC1915"/>
    <w:rsid w:val="00BC195D"/>
    <w:rsid w:val="00BC1C65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EC"/>
    <w:rsid w:val="00BC4F08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466"/>
    <w:rsid w:val="00BC6B0F"/>
    <w:rsid w:val="00BC6C6B"/>
    <w:rsid w:val="00BC6CB3"/>
    <w:rsid w:val="00BC71E8"/>
    <w:rsid w:val="00BC7784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B77"/>
    <w:rsid w:val="00BE2CD9"/>
    <w:rsid w:val="00BE2DC9"/>
    <w:rsid w:val="00BE2F66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6CB"/>
    <w:rsid w:val="00BE5B81"/>
    <w:rsid w:val="00BE5C03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9CE"/>
    <w:rsid w:val="00BF1B6F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21F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FD8"/>
    <w:rsid w:val="00C015EC"/>
    <w:rsid w:val="00C017BD"/>
    <w:rsid w:val="00C01941"/>
    <w:rsid w:val="00C01D3F"/>
    <w:rsid w:val="00C02755"/>
    <w:rsid w:val="00C02957"/>
    <w:rsid w:val="00C02EC8"/>
    <w:rsid w:val="00C02F18"/>
    <w:rsid w:val="00C02FFC"/>
    <w:rsid w:val="00C0303F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E8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B9C"/>
    <w:rsid w:val="00C24DA5"/>
    <w:rsid w:val="00C24EA0"/>
    <w:rsid w:val="00C253FE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A39"/>
    <w:rsid w:val="00C30A83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433"/>
    <w:rsid w:val="00C334CF"/>
    <w:rsid w:val="00C337A7"/>
    <w:rsid w:val="00C339CD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5073"/>
    <w:rsid w:val="00C4508A"/>
    <w:rsid w:val="00C4541E"/>
    <w:rsid w:val="00C45447"/>
    <w:rsid w:val="00C45496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309"/>
    <w:rsid w:val="00C52677"/>
    <w:rsid w:val="00C527BF"/>
    <w:rsid w:val="00C527E8"/>
    <w:rsid w:val="00C52A2C"/>
    <w:rsid w:val="00C52ABD"/>
    <w:rsid w:val="00C532CB"/>
    <w:rsid w:val="00C534EB"/>
    <w:rsid w:val="00C53601"/>
    <w:rsid w:val="00C538B4"/>
    <w:rsid w:val="00C53AAE"/>
    <w:rsid w:val="00C53B1C"/>
    <w:rsid w:val="00C53DED"/>
    <w:rsid w:val="00C53EE3"/>
    <w:rsid w:val="00C5401A"/>
    <w:rsid w:val="00C54088"/>
    <w:rsid w:val="00C543AB"/>
    <w:rsid w:val="00C54620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C5A"/>
    <w:rsid w:val="00C65C8A"/>
    <w:rsid w:val="00C660D3"/>
    <w:rsid w:val="00C661AC"/>
    <w:rsid w:val="00C66203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3657"/>
    <w:rsid w:val="00C7377E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5AE"/>
    <w:rsid w:val="00C80785"/>
    <w:rsid w:val="00C807A7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C52"/>
    <w:rsid w:val="00C94DFA"/>
    <w:rsid w:val="00C94F46"/>
    <w:rsid w:val="00C95436"/>
    <w:rsid w:val="00C959AA"/>
    <w:rsid w:val="00C961F5"/>
    <w:rsid w:val="00C9653C"/>
    <w:rsid w:val="00C966B7"/>
    <w:rsid w:val="00C96887"/>
    <w:rsid w:val="00C96990"/>
    <w:rsid w:val="00C96B4B"/>
    <w:rsid w:val="00C96BD5"/>
    <w:rsid w:val="00C96C4F"/>
    <w:rsid w:val="00C97016"/>
    <w:rsid w:val="00C97259"/>
    <w:rsid w:val="00C972B5"/>
    <w:rsid w:val="00C975DF"/>
    <w:rsid w:val="00C97683"/>
    <w:rsid w:val="00C9774E"/>
    <w:rsid w:val="00C97823"/>
    <w:rsid w:val="00C97AD2"/>
    <w:rsid w:val="00C97F49"/>
    <w:rsid w:val="00CA0255"/>
    <w:rsid w:val="00CA047C"/>
    <w:rsid w:val="00CA0786"/>
    <w:rsid w:val="00CA0871"/>
    <w:rsid w:val="00CA0A7F"/>
    <w:rsid w:val="00CA0C96"/>
    <w:rsid w:val="00CA0D2C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2B1"/>
    <w:rsid w:val="00CA635D"/>
    <w:rsid w:val="00CA637E"/>
    <w:rsid w:val="00CA6380"/>
    <w:rsid w:val="00CA64CD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317"/>
    <w:rsid w:val="00CB2397"/>
    <w:rsid w:val="00CB2BA9"/>
    <w:rsid w:val="00CB2D8D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F0"/>
    <w:rsid w:val="00CC0ED2"/>
    <w:rsid w:val="00CC112F"/>
    <w:rsid w:val="00CC1431"/>
    <w:rsid w:val="00CC1904"/>
    <w:rsid w:val="00CC2090"/>
    <w:rsid w:val="00CC2168"/>
    <w:rsid w:val="00CC26B8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9CE"/>
    <w:rsid w:val="00CC5B57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3BD"/>
    <w:rsid w:val="00CE07CA"/>
    <w:rsid w:val="00CE07DC"/>
    <w:rsid w:val="00CE084D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C4"/>
    <w:rsid w:val="00CE2820"/>
    <w:rsid w:val="00CE297D"/>
    <w:rsid w:val="00CE31E3"/>
    <w:rsid w:val="00CE3427"/>
    <w:rsid w:val="00CE3677"/>
    <w:rsid w:val="00CE37C4"/>
    <w:rsid w:val="00CE3FDE"/>
    <w:rsid w:val="00CE40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CF0"/>
    <w:rsid w:val="00CE7EA8"/>
    <w:rsid w:val="00CF0081"/>
    <w:rsid w:val="00CF04AE"/>
    <w:rsid w:val="00CF0533"/>
    <w:rsid w:val="00CF08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2BA"/>
    <w:rsid w:val="00D003D1"/>
    <w:rsid w:val="00D00432"/>
    <w:rsid w:val="00D00434"/>
    <w:rsid w:val="00D0080B"/>
    <w:rsid w:val="00D008AB"/>
    <w:rsid w:val="00D008FE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84F"/>
    <w:rsid w:val="00D03AAE"/>
    <w:rsid w:val="00D03ECC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97A"/>
    <w:rsid w:val="00D11B97"/>
    <w:rsid w:val="00D11BA7"/>
    <w:rsid w:val="00D11CBB"/>
    <w:rsid w:val="00D11E2A"/>
    <w:rsid w:val="00D12188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5BD"/>
    <w:rsid w:val="00D156BE"/>
    <w:rsid w:val="00D15756"/>
    <w:rsid w:val="00D15BD9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256"/>
    <w:rsid w:val="00D203F7"/>
    <w:rsid w:val="00D205B2"/>
    <w:rsid w:val="00D2064B"/>
    <w:rsid w:val="00D20743"/>
    <w:rsid w:val="00D20D72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6386"/>
    <w:rsid w:val="00D268A5"/>
    <w:rsid w:val="00D26A32"/>
    <w:rsid w:val="00D26DC0"/>
    <w:rsid w:val="00D274FF"/>
    <w:rsid w:val="00D27523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12CB"/>
    <w:rsid w:val="00D3138A"/>
    <w:rsid w:val="00D314E5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425"/>
    <w:rsid w:val="00D344DB"/>
    <w:rsid w:val="00D34540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FA6"/>
    <w:rsid w:val="00D61059"/>
    <w:rsid w:val="00D61090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E5"/>
    <w:rsid w:val="00D705E3"/>
    <w:rsid w:val="00D70632"/>
    <w:rsid w:val="00D70A1D"/>
    <w:rsid w:val="00D70A6F"/>
    <w:rsid w:val="00D70C90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C1D"/>
    <w:rsid w:val="00D7404C"/>
    <w:rsid w:val="00D7434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F50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F1"/>
    <w:rsid w:val="00D83081"/>
    <w:rsid w:val="00D83168"/>
    <w:rsid w:val="00D832ED"/>
    <w:rsid w:val="00D83491"/>
    <w:rsid w:val="00D835AE"/>
    <w:rsid w:val="00D83708"/>
    <w:rsid w:val="00D83C9F"/>
    <w:rsid w:val="00D83D90"/>
    <w:rsid w:val="00D841E7"/>
    <w:rsid w:val="00D8426C"/>
    <w:rsid w:val="00D8447A"/>
    <w:rsid w:val="00D844CC"/>
    <w:rsid w:val="00D84B81"/>
    <w:rsid w:val="00D84C83"/>
    <w:rsid w:val="00D84DEE"/>
    <w:rsid w:val="00D84EAF"/>
    <w:rsid w:val="00D8531A"/>
    <w:rsid w:val="00D853A4"/>
    <w:rsid w:val="00D85461"/>
    <w:rsid w:val="00D8577C"/>
    <w:rsid w:val="00D859E8"/>
    <w:rsid w:val="00D85B71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1D72"/>
    <w:rsid w:val="00D92314"/>
    <w:rsid w:val="00D923E8"/>
    <w:rsid w:val="00D925E1"/>
    <w:rsid w:val="00D927DC"/>
    <w:rsid w:val="00D92A3E"/>
    <w:rsid w:val="00D92A58"/>
    <w:rsid w:val="00D92B1D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85F"/>
    <w:rsid w:val="00DA38B9"/>
    <w:rsid w:val="00DA3CE7"/>
    <w:rsid w:val="00DA407A"/>
    <w:rsid w:val="00DA4356"/>
    <w:rsid w:val="00DA43F3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6F55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6"/>
    <w:rsid w:val="00DB2A8A"/>
    <w:rsid w:val="00DB2AD2"/>
    <w:rsid w:val="00DB2CC5"/>
    <w:rsid w:val="00DB33C6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E9B"/>
    <w:rsid w:val="00DC609C"/>
    <w:rsid w:val="00DC6296"/>
    <w:rsid w:val="00DC655A"/>
    <w:rsid w:val="00DC6595"/>
    <w:rsid w:val="00DC6665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79E"/>
    <w:rsid w:val="00DD38B2"/>
    <w:rsid w:val="00DD39E3"/>
    <w:rsid w:val="00DD39EA"/>
    <w:rsid w:val="00DD3D54"/>
    <w:rsid w:val="00DD4220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C2D"/>
    <w:rsid w:val="00DD5E7A"/>
    <w:rsid w:val="00DD612F"/>
    <w:rsid w:val="00DD62AA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536"/>
    <w:rsid w:val="00DE15C8"/>
    <w:rsid w:val="00DE1915"/>
    <w:rsid w:val="00DE1B53"/>
    <w:rsid w:val="00DE1D7E"/>
    <w:rsid w:val="00DE1F6E"/>
    <w:rsid w:val="00DE2140"/>
    <w:rsid w:val="00DE249E"/>
    <w:rsid w:val="00DE24C3"/>
    <w:rsid w:val="00DE2C0F"/>
    <w:rsid w:val="00DE2EA5"/>
    <w:rsid w:val="00DE311D"/>
    <w:rsid w:val="00DE3497"/>
    <w:rsid w:val="00DE39CB"/>
    <w:rsid w:val="00DE3A15"/>
    <w:rsid w:val="00DE3BFC"/>
    <w:rsid w:val="00DE3CB9"/>
    <w:rsid w:val="00DE3D40"/>
    <w:rsid w:val="00DE404A"/>
    <w:rsid w:val="00DE4081"/>
    <w:rsid w:val="00DE42B2"/>
    <w:rsid w:val="00DE4310"/>
    <w:rsid w:val="00DE440A"/>
    <w:rsid w:val="00DE44AF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D74"/>
    <w:rsid w:val="00DE7E1B"/>
    <w:rsid w:val="00DE7E88"/>
    <w:rsid w:val="00DF024F"/>
    <w:rsid w:val="00DF0670"/>
    <w:rsid w:val="00DF09E3"/>
    <w:rsid w:val="00DF09F6"/>
    <w:rsid w:val="00DF0ADA"/>
    <w:rsid w:val="00DF0DD9"/>
    <w:rsid w:val="00DF0FAF"/>
    <w:rsid w:val="00DF13A7"/>
    <w:rsid w:val="00DF1474"/>
    <w:rsid w:val="00DF16C0"/>
    <w:rsid w:val="00DF1B2D"/>
    <w:rsid w:val="00DF1CF8"/>
    <w:rsid w:val="00DF1FC9"/>
    <w:rsid w:val="00DF20BE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ECE"/>
    <w:rsid w:val="00DF60EA"/>
    <w:rsid w:val="00DF6251"/>
    <w:rsid w:val="00DF6611"/>
    <w:rsid w:val="00DF6630"/>
    <w:rsid w:val="00DF6695"/>
    <w:rsid w:val="00DF6CDD"/>
    <w:rsid w:val="00DF6D21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B6"/>
    <w:rsid w:val="00E0039A"/>
    <w:rsid w:val="00E0074B"/>
    <w:rsid w:val="00E00773"/>
    <w:rsid w:val="00E00927"/>
    <w:rsid w:val="00E0099F"/>
    <w:rsid w:val="00E00BAB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7A0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BB0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603F"/>
    <w:rsid w:val="00E161E5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C4"/>
    <w:rsid w:val="00E217DB"/>
    <w:rsid w:val="00E21ACC"/>
    <w:rsid w:val="00E21B36"/>
    <w:rsid w:val="00E21EA0"/>
    <w:rsid w:val="00E21F3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50EF"/>
    <w:rsid w:val="00E2513F"/>
    <w:rsid w:val="00E25299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4181"/>
    <w:rsid w:val="00E441C7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6AA"/>
    <w:rsid w:val="00E456B9"/>
    <w:rsid w:val="00E45AE4"/>
    <w:rsid w:val="00E45ECC"/>
    <w:rsid w:val="00E46323"/>
    <w:rsid w:val="00E4641E"/>
    <w:rsid w:val="00E46455"/>
    <w:rsid w:val="00E464E5"/>
    <w:rsid w:val="00E466B2"/>
    <w:rsid w:val="00E467CF"/>
    <w:rsid w:val="00E46ABB"/>
    <w:rsid w:val="00E46C7E"/>
    <w:rsid w:val="00E47227"/>
    <w:rsid w:val="00E4772F"/>
    <w:rsid w:val="00E47780"/>
    <w:rsid w:val="00E47F03"/>
    <w:rsid w:val="00E50027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322"/>
    <w:rsid w:val="00E707F9"/>
    <w:rsid w:val="00E70C9A"/>
    <w:rsid w:val="00E70F16"/>
    <w:rsid w:val="00E70F2F"/>
    <w:rsid w:val="00E7123A"/>
    <w:rsid w:val="00E71550"/>
    <w:rsid w:val="00E71670"/>
    <w:rsid w:val="00E71E68"/>
    <w:rsid w:val="00E720AE"/>
    <w:rsid w:val="00E720DF"/>
    <w:rsid w:val="00E72130"/>
    <w:rsid w:val="00E72216"/>
    <w:rsid w:val="00E72467"/>
    <w:rsid w:val="00E7249F"/>
    <w:rsid w:val="00E72601"/>
    <w:rsid w:val="00E72907"/>
    <w:rsid w:val="00E72B6F"/>
    <w:rsid w:val="00E72B74"/>
    <w:rsid w:val="00E72EB2"/>
    <w:rsid w:val="00E73512"/>
    <w:rsid w:val="00E73ACA"/>
    <w:rsid w:val="00E73B7F"/>
    <w:rsid w:val="00E73DD5"/>
    <w:rsid w:val="00E741B6"/>
    <w:rsid w:val="00E744D0"/>
    <w:rsid w:val="00E74743"/>
    <w:rsid w:val="00E74AFB"/>
    <w:rsid w:val="00E74C64"/>
    <w:rsid w:val="00E752F3"/>
    <w:rsid w:val="00E75330"/>
    <w:rsid w:val="00E7543E"/>
    <w:rsid w:val="00E75CBE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63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44"/>
    <w:rsid w:val="00E95DAB"/>
    <w:rsid w:val="00E95DE2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CE4"/>
    <w:rsid w:val="00E96EF7"/>
    <w:rsid w:val="00E96EFB"/>
    <w:rsid w:val="00E972A9"/>
    <w:rsid w:val="00E9754E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95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C74"/>
    <w:rsid w:val="00ED5D84"/>
    <w:rsid w:val="00ED6035"/>
    <w:rsid w:val="00ED664A"/>
    <w:rsid w:val="00ED667C"/>
    <w:rsid w:val="00ED66F0"/>
    <w:rsid w:val="00ED6ED4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7BF"/>
    <w:rsid w:val="00EE7AE4"/>
    <w:rsid w:val="00EE7C8F"/>
    <w:rsid w:val="00EE7CED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545"/>
    <w:rsid w:val="00F01614"/>
    <w:rsid w:val="00F01830"/>
    <w:rsid w:val="00F01912"/>
    <w:rsid w:val="00F0196B"/>
    <w:rsid w:val="00F01D65"/>
    <w:rsid w:val="00F025DB"/>
    <w:rsid w:val="00F026AF"/>
    <w:rsid w:val="00F027A4"/>
    <w:rsid w:val="00F02807"/>
    <w:rsid w:val="00F029C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609"/>
    <w:rsid w:val="00F2361C"/>
    <w:rsid w:val="00F2372F"/>
    <w:rsid w:val="00F23949"/>
    <w:rsid w:val="00F239CC"/>
    <w:rsid w:val="00F23D37"/>
    <w:rsid w:val="00F23DCA"/>
    <w:rsid w:val="00F24226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A4A"/>
    <w:rsid w:val="00F272CC"/>
    <w:rsid w:val="00F27436"/>
    <w:rsid w:val="00F27B13"/>
    <w:rsid w:val="00F27EF7"/>
    <w:rsid w:val="00F300A9"/>
    <w:rsid w:val="00F303B0"/>
    <w:rsid w:val="00F305C6"/>
    <w:rsid w:val="00F30B29"/>
    <w:rsid w:val="00F30E41"/>
    <w:rsid w:val="00F30E96"/>
    <w:rsid w:val="00F3105B"/>
    <w:rsid w:val="00F310CC"/>
    <w:rsid w:val="00F313E6"/>
    <w:rsid w:val="00F31509"/>
    <w:rsid w:val="00F31801"/>
    <w:rsid w:val="00F3202C"/>
    <w:rsid w:val="00F320D2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B6"/>
    <w:rsid w:val="00F363DE"/>
    <w:rsid w:val="00F36AFF"/>
    <w:rsid w:val="00F36F62"/>
    <w:rsid w:val="00F3757C"/>
    <w:rsid w:val="00F375E4"/>
    <w:rsid w:val="00F375E9"/>
    <w:rsid w:val="00F379DC"/>
    <w:rsid w:val="00F37AD2"/>
    <w:rsid w:val="00F37F5B"/>
    <w:rsid w:val="00F37FE1"/>
    <w:rsid w:val="00F4073A"/>
    <w:rsid w:val="00F407A1"/>
    <w:rsid w:val="00F409F5"/>
    <w:rsid w:val="00F40B5B"/>
    <w:rsid w:val="00F40C8B"/>
    <w:rsid w:val="00F40D6A"/>
    <w:rsid w:val="00F40DC4"/>
    <w:rsid w:val="00F40F16"/>
    <w:rsid w:val="00F4115C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437"/>
    <w:rsid w:val="00F54695"/>
    <w:rsid w:val="00F54A3C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919"/>
    <w:rsid w:val="00F60E88"/>
    <w:rsid w:val="00F6104A"/>
    <w:rsid w:val="00F6125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2FB"/>
    <w:rsid w:val="00F7431B"/>
    <w:rsid w:val="00F743F2"/>
    <w:rsid w:val="00F74909"/>
    <w:rsid w:val="00F74BAD"/>
    <w:rsid w:val="00F74C94"/>
    <w:rsid w:val="00F750BD"/>
    <w:rsid w:val="00F755B4"/>
    <w:rsid w:val="00F7584E"/>
    <w:rsid w:val="00F76119"/>
    <w:rsid w:val="00F761B9"/>
    <w:rsid w:val="00F7634E"/>
    <w:rsid w:val="00F76639"/>
    <w:rsid w:val="00F76E12"/>
    <w:rsid w:val="00F773AF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96"/>
    <w:rsid w:val="00F82979"/>
    <w:rsid w:val="00F82B49"/>
    <w:rsid w:val="00F82C63"/>
    <w:rsid w:val="00F82D07"/>
    <w:rsid w:val="00F83267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A9"/>
    <w:rsid w:val="00F91D3F"/>
    <w:rsid w:val="00F92218"/>
    <w:rsid w:val="00F92302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99A"/>
    <w:rsid w:val="00F95CA3"/>
    <w:rsid w:val="00F96126"/>
    <w:rsid w:val="00F96273"/>
    <w:rsid w:val="00F96276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2C"/>
    <w:rsid w:val="00FB0494"/>
    <w:rsid w:val="00FB0533"/>
    <w:rsid w:val="00FB06D8"/>
    <w:rsid w:val="00FB0775"/>
    <w:rsid w:val="00FB08E0"/>
    <w:rsid w:val="00FB0EEB"/>
    <w:rsid w:val="00FB137B"/>
    <w:rsid w:val="00FB14AE"/>
    <w:rsid w:val="00FB198D"/>
    <w:rsid w:val="00FB1E61"/>
    <w:rsid w:val="00FB2026"/>
    <w:rsid w:val="00FB21AE"/>
    <w:rsid w:val="00FB270E"/>
    <w:rsid w:val="00FB2899"/>
    <w:rsid w:val="00FB35C6"/>
    <w:rsid w:val="00FB39BD"/>
    <w:rsid w:val="00FB39FB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B23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350"/>
    <w:rsid w:val="00FD03AD"/>
    <w:rsid w:val="00FD080C"/>
    <w:rsid w:val="00FD087E"/>
    <w:rsid w:val="00FD09EB"/>
    <w:rsid w:val="00FD0E3C"/>
    <w:rsid w:val="00FD1059"/>
    <w:rsid w:val="00FD12C7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299"/>
    <w:rsid w:val="00FD6516"/>
    <w:rsid w:val="00FD67BE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2213"/>
    <w:rsid w:val="00FE24FE"/>
    <w:rsid w:val="00FE2771"/>
    <w:rsid w:val="00FE2938"/>
    <w:rsid w:val="00FE2995"/>
    <w:rsid w:val="00FE2F9E"/>
    <w:rsid w:val="00FE3250"/>
    <w:rsid w:val="00FE34AC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D0A"/>
    <w:rsid w:val="00FE7DC4"/>
    <w:rsid w:val="00FE7F83"/>
    <w:rsid w:val="00FE7FAA"/>
    <w:rsid w:val="00FF03DD"/>
    <w:rsid w:val="00FF048E"/>
    <w:rsid w:val="00FF0744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F"/>
    <w:rsid w:val="00FF14A4"/>
    <w:rsid w:val="00FF17DB"/>
    <w:rsid w:val="00FF1D87"/>
    <w:rsid w:val="00FF1F3D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A9D"/>
    <w:rsid w:val="00FF4AFD"/>
    <w:rsid w:val="00FF4BF2"/>
    <w:rsid w:val="00FF4EE1"/>
    <w:rsid w:val="00FF507E"/>
    <w:rsid w:val="00FF5272"/>
    <w:rsid w:val="00FF532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81E4DD"/>
  <w15:docId w15:val="{72D9EF88-60F1-498C-BEC3-4AC67173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E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03240-CF47-4722-A1C0-5A85223B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5</Pages>
  <Words>1563</Words>
  <Characters>6119</Characters>
  <Application>Microsoft Office Word</Application>
  <DocSecurity>0</DocSecurity>
  <Lines>50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Somjai, Nigonyanont</cp:lastModifiedBy>
  <cp:revision>3</cp:revision>
  <cp:lastPrinted>2022-03-21T10:47:00Z</cp:lastPrinted>
  <dcterms:created xsi:type="dcterms:W3CDTF">2022-10-28T00:19:00Z</dcterms:created>
  <dcterms:modified xsi:type="dcterms:W3CDTF">2022-10-28T00:28:00Z</dcterms:modified>
</cp:coreProperties>
</file>