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header12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52234" w:rsidRPr="00B20F02" w14:paraId="0F363CC2" w14:textId="77777777" w:rsidTr="00FB506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08791B" w14:textId="77777777" w:rsidR="00152234" w:rsidRPr="00B20F02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ExtraText"/>
            <w:bookmarkStart w:id="1" w:name="_Hlk68267982"/>
            <w:bookmarkEnd w:id="0"/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AD57A" w14:textId="77777777" w:rsidR="00152234" w:rsidRPr="00B20F02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27C8CE6" w14:textId="77777777" w:rsidR="00152234" w:rsidRPr="00B20F02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812C9" w:rsidRPr="00B20F02" w14:paraId="7DBF77DF" w14:textId="77777777" w:rsidTr="00FB50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EC592DA" w14:textId="77777777" w:rsidR="008812C9" w:rsidRPr="00B20F02" w:rsidRDefault="008812C9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9F8DC2" w14:textId="77777777" w:rsidR="008812C9" w:rsidRPr="00B20F02" w:rsidRDefault="008812C9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0E4024" w14:textId="77777777" w:rsidR="008812C9" w:rsidRPr="00B20F02" w:rsidRDefault="008812C9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52234" w:rsidRPr="00B20F02" w14:paraId="418C64D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669B33" w14:textId="170B7ACE" w:rsidR="00152234" w:rsidRPr="00B20F02" w:rsidRDefault="000C58DB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5CD0AA" w14:textId="77777777" w:rsidR="00152234" w:rsidRPr="00B20F02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BDDB21" w14:textId="77777777" w:rsidR="00152234" w:rsidRPr="00B20F02" w:rsidRDefault="003E68FC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152234"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152234" w:rsidRPr="00B20F02" w14:paraId="39267D3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06775C" w14:textId="4B10AA29" w:rsidR="00152234" w:rsidRPr="00B20F02" w:rsidRDefault="000C58DB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D1DCEAE" w14:textId="77777777" w:rsidR="00152234" w:rsidRPr="00B20F02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8E9CE9" w14:textId="77777777" w:rsidR="00152234" w:rsidRPr="00B20F02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F36107" w:rsidRPr="00B20F02" w14:paraId="6F4261A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1A5A78" w14:textId="0A56FD35" w:rsidR="00F36107" w:rsidRPr="00B20F02" w:rsidRDefault="000C58DB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00D8A6F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8479D3" w14:textId="3BC67A7F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F36107" w:rsidRPr="00B20F02" w14:paraId="14470CA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9EC0BC" w14:textId="1CD03B35" w:rsidR="00F36107" w:rsidRPr="00B20F02" w:rsidRDefault="000C58DB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954BBA6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AF907E" w14:textId="0F7ED18F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F36107" w:rsidRPr="00B20F02" w14:paraId="1AECBC3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BD95E6" w14:textId="0CEF4562" w:rsidR="00F36107" w:rsidRPr="00B20F02" w:rsidRDefault="000C58DB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82C5E9C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368081" w14:textId="40F1980E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ab/>
            </w:r>
            <w:r w:rsidRPr="00B20F0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0C58DB"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2019</w:t>
            </w:r>
            <w:r w:rsidRPr="00B20F0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Covid</w:t>
            </w:r>
            <w:r w:rsidRPr="00B20F0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-</w:t>
            </w:r>
            <w:r w:rsidR="000C58DB"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  <w:r w:rsidRPr="00B20F0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F36107" w:rsidRPr="00B20F02" w14:paraId="08F2D44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FA21A2" w14:textId="2E1EA1E1" w:rsidR="00F36107" w:rsidRPr="00B20F02" w:rsidRDefault="000C58DB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3E926FC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8950F0" w14:textId="1CCFEC9E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36107" w:rsidRPr="00B20F02" w14:paraId="2B42F2F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057034" w14:textId="6A58A2C7" w:rsidR="00F36107" w:rsidRPr="00B20F02" w:rsidRDefault="000C58DB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BAE5B66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F53018" w14:textId="139CFDFB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36107" w:rsidRPr="00B20F02" w14:paraId="0F70CA1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FC69CA" w14:textId="62ED3C0F" w:rsidR="00F36107" w:rsidRPr="00B20F02" w:rsidRDefault="000C58DB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C731086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4DA99E" w14:textId="0344E67C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F36107" w:rsidRPr="00B20F02" w14:paraId="3A34F71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04ECCD" w14:textId="67FA429B" w:rsidR="00F36107" w:rsidRPr="00B20F02" w:rsidRDefault="000C58DB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8FD73A0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49A469" w14:textId="24CF5071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F36107" w:rsidRPr="00B20F02" w14:paraId="5284BDE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F8B209" w14:textId="1DBB0FFD" w:rsidR="00F36107" w:rsidRPr="00B20F02" w:rsidRDefault="000C58DB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BD2B3FA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4F33D8" w14:textId="000877C5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สินทรัพย์ชีวภาพ</w:t>
            </w:r>
          </w:p>
        </w:tc>
      </w:tr>
      <w:tr w:rsidR="00F36107" w:rsidRPr="00B20F02" w14:paraId="631D4B2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756DD4" w14:textId="0A063AA5" w:rsidR="00F36107" w:rsidRPr="00B20F02" w:rsidRDefault="000C58DB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90338FB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ADBC4A" w14:textId="4DA9382D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F36107" w:rsidRPr="00B20F02" w14:paraId="19896EB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DA1DEB" w14:textId="5B96C213" w:rsidR="00F36107" w:rsidRPr="00B20F02" w:rsidRDefault="000C58DB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BBAA406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336A7F" w14:textId="0C83B5C1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36107" w:rsidRPr="00B20F02" w14:paraId="74A6A01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58AF3A" w14:textId="1E2CB88E" w:rsidR="00F36107" w:rsidRPr="00B20F02" w:rsidRDefault="000C58DB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14730B8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24C501" w14:textId="45616A70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F36107" w:rsidRPr="00B20F02" w14:paraId="64E4E31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CB4F96" w14:textId="65E7B23F" w:rsidR="00F36107" w:rsidRPr="00B20F02" w:rsidRDefault="000C58DB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2B913D8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3B241A" w14:textId="53E33568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F36107" w:rsidRPr="00B20F02" w14:paraId="60D0D19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84D00" w14:textId="4D047AA1" w:rsidR="00F36107" w:rsidRPr="00B20F02" w:rsidRDefault="000C58DB" w:rsidP="00F361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645EC487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A64C7B" w14:textId="547B49CB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F36107" w:rsidRPr="00B20F02" w14:paraId="0D9BF1B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047B12" w14:textId="56A8337F" w:rsidR="00F36107" w:rsidRPr="00B20F02" w:rsidRDefault="000C58DB" w:rsidP="00F361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34F241BF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D11EEB" w14:textId="38A218F5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36107" w:rsidRPr="00B20F02" w14:paraId="2BC8834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EFC237" w14:textId="21D79823" w:rsidR="00F36107" w:rsidRPr="00B20F02" w:rsidRDefault="000C58DB" w:rsidP="00F361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BFA99B0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E6C962" w14:textId="2BEECEFF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F36107" w:rsidRPr="00B20F02" w14:paraId="346CC14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7D4BB3" w14:textId="44D402CB" w:rsidR="00F36107" w:rsidRPr="00B20F02" w:rsidRDefault="000C58DB" w:rsidP="00F361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CCE07F6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1464D4" w14:textId="0387E62E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ab/>
              <w:t>ประมาณการหนี้สิน</w:t>
            </w:r>
            <w:r w:rsidRPr="00B20F0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สำหรับผลประโยชน์พนักงาน</w:t>
            </w:r>
          </w:p>
        </w:tc>
      </w:tr>
      <w:tr w:rsidR="00F36107" w:rsidRPr="00B20F02" w14:paraId="2B0271D9" w14:textId="77777777" w:rsidTr="00394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95CDBB" w14:textId="7937B8A0" w:rsidR="00F36107" w:rsidRPr="00B20F02" w:rsidRDefault="000C58DB" w:rsidP="00F361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8025241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1A60DA" w14:textId="0F962883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หนี้สินไม่หมุนเวียนอื่น</w:t>
            </w:r>
          </w:p>
        </w:tc>
      </w:tr>
      <w:tr w:rsidR="00F36107" w:rsidRPr="00B20F02" w14:paraId="1EFF462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D665D4" w14:textId="3806D086" w:rsidR="00F36107" w:rsidRPr="00B20F02" w:rsidRDefault="000C58DB" w:rsidP="00F361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70D413F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CCF72" w14:textId="0E9CED1B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F36107" w:rsidRPr="00B20F02" w14:paraId="42B273F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00903A" w14:textId="0F34BBE7" w:rsidR="00F36107" w:rsidRPr="00B20F02" w:rsidRDefault="000C58DB" w:rsidP="00F361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6DA9F9B4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DD592A" w14:textId="2D064AF3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F36107" w:rsidRPr="00B20F02" w14:paraId="4544CC2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BC58B8" w14:textId="2E40E494" w:rsidR="00F36107" w:rsidRPr="00B20F02" w:rsidRDefault="000C58DB" w:rsidP="00F361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65A4565F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9257F2" w14:textId="11BF30D4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36107" w:rsidRPr="00B20F02" w14:paraId="039306E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32CB7D" w14:textId="7EA95DF7" w:rsidR="00F36107" w:rsidRPr="00B20F02" w:rsidRDefault="000C58DB" w:rsidP="00F361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31B55047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3D593C7" w14:textId="6EC0E052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รายได้จากการลงทุน</w:t>
            </w:r>
          </w:p>
        </w:tc>
      </w:tr>
      <w:tr w:rsidR="00F36107" w:rsidRPr="00B20F02" w14:paraId="24F07A6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7D461B" w14:textId="21670BAD" w:rsidR="00F36107" w:rsidRPr="00B20F02" w:rsidRDefault="000C58DB" w:rsidP="00F361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72F74063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6E1A37" w14:textId="21CD000B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F36107" w:rsidRPr="00B20F02" w14:paraId="630779E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56C5CB" w14:textId="3F965712" w:rsidR="00F36107" w:rsidRPr="00B20F02" w:rsidRDefault="000C58DB" w:rsidP="00F361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68EEC127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74EF27" w14:textId="771B161D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F36107" w:rsidRPr="00B20F02" w14:paraId="0DFB032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93E99A" w14:textId="780ED787" w:rsidR="00F36107" w:rsidRPr="00B20F02" w:rsidRDefault="000C58DB" w:rsidP="00F3610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1D759748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3972EF" w14:textId="7295108F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36107" w:rsidRPr="00B20F02" w14:paraId="5ADE970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B3EDB0" w14:textId="45502E6E" w:rsidR="00F36107" w:rsidRPr="00B20F02" w:rsidRDefault="000C58DB" w:rsidP="00F361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1EB27DF0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96238C" w14:textId="6E498B2D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F36107" w:rsidRPr="00B20F02" w14:paraId="5AF8698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54302C" w14:textId="7481A9BB" w:rsidR="00F36107" w:rsidRPr="00B20F02" w:rsidRDefault="000C58DB" w:rsidP="00F361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40C8D8E8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361CB6" w14:textId="1651F671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36107" w:rsidRPr="00B20F02" w14:paraId="7D7ED3D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F634BF" w14:textId="0A86C5EC" w:rsidR="00F36107" w:rsidRPr="00B20F02" w:rsidRDefault="000C58DB" w:rsidP="00F361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2E5233CB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99B343" w14:textId="6DD20DBF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314E5" w:rsidRPr="00B20F02" w14:paraId="71B79A1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814D2E" w14:textId="77777777" w:rsidR="00D314E5" w:rsidRPr="00B20F02" w:rsidRDefault="00D314E5" w:rsidP="00F3610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7AC8F0" w14:textId="77777777" w:rsidR="00D314E5" w:rsidRPr="00B20F02" w:rsidRDefault="00D314E5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7B4FF8" w14:textId="77777777" w:rsidR="00D314E5" w:rsidRPr="00B20F02" w:rsidRDefault="00D314E5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36107" w:rsidRPr="00B20F02" w14:paraId="5332978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931D9B" w14:textId="45E71BCC" w:rsidR="00F36107" w:rsidRPr="00B20F02" w:rsidRDefault="000C58DB" w:rsidP="00F361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30</w:t>
            </w:r>
          </w:p>
        </w:tc>
        <w:tc>
          <w:tcPr>
            <w:tcW w:w="270" w:type="dxa"/>
          </w:tcPr>
          <w:p w14:paraId="77E38611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9B344E" w14:textId="268134B1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F36107" w:rsidRPr="00B20F02" w14:paraId="3911105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EC3EB5" w14:textId="14CE9056" w:rsidR="00F36107" w:rsidRPr="00B20F02" w:rsidRDefault="000C58DB" w:rsidP="00F3610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402E7AB9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26E44C" w14:textId="0470CA4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F36107" w:rsidRPr="00B20F02" w14:paraId="61BC340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AC1C63" w14:textId="799D2BF9" w:rsidR="00F36107" w:rsidRPr="00B20F02" w:rsidRDefault="00F36107" w:rsidP="00F3610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9F2CF" w14:textId="77777777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74B7CE" w14:textId="4AE97793" w:rsidR="00F36107" w:rsidRPr="00B20F02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bookmarkEnd w:id="1"/>
    </w:tbl>
    <w:p w14:paraId="62584E2E" w14:textId="77777777" w:rsidR="00D27A5D" w:rsidRPr="00B20F02" w:rsidRDefault="00D27A5D" w:rsidP="004C744C">
      <w:pPr>
        <w:rPr>
          <w:rFonts w:asciiTheme="majorBidi" w:hAnsiTheme="majorBidi" w:cstheme="majorBidi"/>
          <w:cs/>
        </w:rPr>
        <w:sectPr w:rsidR="00D27A5D" w:rsidRPr="00B20F02" w:rsidSect="00D27523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8"/>
          <w:cols w:space="720"/>
        </w:sectPr>
      </w:pPr>
    </w:p>
    <w:p w14:paraId="70BC26D4" w14:textId="77777777" w:rsidR="001F253B" w:rsidRPr="00B20F02" w:rsidRDefault="001F253B" w:rsidP="00D27A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7D2A9756" w14:textId="77777777" w:rsidR="001F253B" w:rsidRPr="00B20F02" w:rsidRDefault="001F253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FCB60D" w14:textId="3E794D04" w:rsidR="001F253B" w:rsidRPr="00B20F02" w:rsidRDefault="001F253B" w:rsidP="00C4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EF472C" w:rsidRPr="00B20F02">
        <w:rPr>
          <w:rFonts w:asciiTheme="majorBidi" w:hAnsiTheme="majorBidi" w:cstheme="majorBidi"/>
          <w:sz w:val="30"/>
          <w:szCs w:val="30"/>
          <w:cs/>
        </w:rPr>
        <w:t>นี้</w:t>
      </w:r>
      <w:r w:rsidRPr="00B20F02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D0597E" w:rsidRPr="00B20F02">
        <w:rPr>
          <w:rFonts w:asciiTheme="majorBidi" w:hAnsiTheme="majorBidi" w:cstheme="majorBidi"/>
          <w:sz w:val="30"/>
          <w:szCs w:val="30"/>
          <w:cs/>
        </w:rPr>
        <w:t>ติ</w:t>
      </w:r>
      <w:r w:rsidR="000D53D2" w:rsidRPr="00B20F02">
        <w:rPr>
          <w:rFonts w:asciiTheme="majorBidi" w:hAnsiTheme="majorBidi" w:cstheme="majorBidi"/>
          <w:sz w:val="30"/>
          <w:szCs w:val="30"/>
          <w:cs/>
        </w:rPr>
        <w:t>ให้ออก</w:t>
      </w:r>
      <w:r w:rsidR="00DC1956" w:rsidRPr="00B20F02">
        <w:rPr>
          <w:rFonts w:asciiTheme="majorBidi" w:hAnsiTheme="majorBidi" w:cstheme="majorBidi"/>
          <w:sz w:val="30"/>
          <w:szCs w:val="30"/>
          <w:cs/>
        </w:rPr>
        <w:t>งบการเงินจากคณะกรรม</w:t>
      </w:r>
      <w:r w:rsidR="006624BE" w:rsidRPr="00B20F02">
        <w:rPr>
          <w:rFonts w:asciiTheme="majorBidi" w:hAnsiTheme="majorBidi" w:cstheme="majorBidi"/>
          <w:sz w:val="30"/>
          <w:szCs w:val="30"/>
          <w:cs/>
        </w:rPr>
        <w:t>การ</w:t>
      </w:r>
      <w:r w:rsidR="00335D42" w:rsidRPr="00B20F02">
        <w:rPr>
          <w:rFonts w:asciiTheme="majorBidi" w:hAnsiTheme="majorBidi" w:cstheme="majorBidi"/>
          <w:sz w:val="30"/>
          <w:szCs w:val="30"/>
          <w:cs/>
        </w:rPr>
        <w:t>เมื่อวัน</w:t>
      </w:r>
      <w:r w:rsidR="002A4AA6" w:rsidRPr="00B20F02">
        <w:rPr>
          <w:rFonts w:asciiTheme="majorBidi" w:hAnsiTheme="majorBidi" w:cstheme="majorBidi"/>
          <w:sz w:val="30"/>
          <w:szCs w:val="30"/>
          <w:cs/>
        </w:rPr>
        <w:t>ที</w:t>
      </w:r>
      <w:r w:rsidR="007A5B62" w:rsidRPr="00B20F02">
        <w:rPr>
          <w:rFonts w:asciiTheme="majorBidi" w:hAnsiTheme="majorBidi" w:cstheme="majorBidi"/>
          <w:sz w:val="30"/>
          <w:szCs w:val="30"/>
          <w:cs/>
        </w:rPr>
        <w:t xml:space="preserve">่ </w:t>
      </w:r>
      <w:r w:rsidR="000C58DB" w:rsidRPr="00B20F02">
        <w:rPr>
          <w:rFonts w:asciiTheme="majorBidi" w:hAnsiTheme="majorBidi" w:cstheme="majorBidi"/>
          <w:sz w:val="30"/>
          <w:szCs w:val="30"/>
        </w:rPr>
        <w:t>22</w:t>
      </w:r>
      <w:r w:rsidR="006C138E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6C138E" w:rsidRPr="00B20F02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0C58DB" w:rsidRPr="00B20F02">
        <w:rPr>
          <w:rFonts w:asciiTheme="majorBidi" w:hAnsiTheme="majorBidi" w:cstheme="majorBidi"/>
          <w:sz w:val="30"/>
          <w:szCs w:val="30"/>
        </w:rPr>
        <w:t>2565</w:t>
      </w:r>
    </w:p>
    <w:p w14:paraId="2AE0FBA6" w14:textId="77777777" w:rsidR="001F253B" w:rsidRPr="00B20F02" w:rsidRDefault="001F253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22CA80" w14:textId="5B5199BA" w:rsidR="00F8482D" w:rsidRPr="00B20F02" w:rsidRDefault="00F8482D" w:rsidP="00576C52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  <w:cs/>
        </w:rPr>
        <w:t>ข้อมูลทั่วไป</w:t>
      </w:r>
    </w:p>
    <w:p w14:paraId="15BF5703" w14:textId="77777777" w:rsidR="001F253B" w:rsidRPr="00B20F02" w:rsidRDefault="001F253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B5D7AD2" w14:textId="78C4F1B6" w:rsidR="00AA50F4" w:rsidRPr="00B20F02" w:rsidRDefault="00C2659F" w:rsidP="00AA50F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B20F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 เบทาโ</w:t>
      </w:r>
      <w:r w:rsidR="000343E9" w:rsidRPr="00B20F0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กร จำกัด (มหาชน) </w:t>
      </w:r>
      <w:r w:rsidR="00656639" w:rsidRPr="00B20F02">
        <w:rPr>
          <w:rFonts w:asciiTheme="majorBidi" w:hAnsiTheme="majorBidi" w:cstheme="majorBidi"/>
          <w:b w:val="0"/>
          <w:bCs w:val="0"/>
          <w:sz w:val="30"/>
          <w:szCs w:val="30"/>
          <w:cs/>
        </w:rPr>
        <w:t>(</w:t>
      </w:r>
      <w:r w:rsidR="000343E9" w:rsidRPr="00B20F02">
        <w:rPr>
          <w:rFonts w:asciiTheme="majorBidi" w:hAnsiTheme="majorBidi" w:cstheme="majorBidi"/>
          <w:b w:val="0"/>
          <w:bCs w:val="0"/>
          <w:sz w:val="30"/>
          <w:szCs w:val="30"/>
          <w:cs/>
        </w:rPr>
        <w:t>“บริษัท”</w:t>
      </w:r>
      <w:r w:rsidR="00656639" w:rsidRPr="00B20F02">
        <w:rPr>
          <w:rFonts w:asciiTheme="majorBidi" w:hAnsiTheme="majorBidi" w:cstheme="majorBidi"/>
          <w:b w:val="0"/>
          <w:bCs w:val="0"/>
          <w:sz w:val="30"/>
          <w:szCs w:val="30"/>
          <w:cs/>
        </w:rPr>
        <w:t>)</w:t>
      </w:r>
      <w:r w:rsidR="000343E9" w:rsidRPr="00B20F0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เป็</w:t>
      </w:r>
      <w:r w:rsidR="00D0597E" w:rsidRPr="00B20F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</w:t>
      </w:r>
      <w:r w:rsidR="000343E9" w:rsidRPr="00B20F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นิต</w:t>
      </w:r>
      <w:r w:rsidR="000B7059" w:rsidRPr="00B20F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ิบุคคลที่จัดตั้งขึ้นในประเทศไทย</w:t>
      </w:r>
      <w:r w:rsidR="000343E9" w:rsidRPr="00B20F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</w:t>
      </w:r>
      <w:r w:rsidR="002545AB" w:rsidRPr="00B20F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</w:t>
      </w:r>
      <w:r w:rsidR="000343E9" w:rsidRPr="00B20F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ที่อยู่จดทะเบียน</w:t>
      </w:r>
      <w:r w:rsidR="00656639" w:rsidRPr="00B20F02">
        <w:rPr>
          <w:rFonts w:asciiTheme="majorBidi" w:hAnsiTheme="majorBidi" w:cstheme="majorBidi"/>
          <w:b w:val="0"/>
          <w:bCs w:val="0"/>
          <w:sz w:val="30"/>
          <w:szCs w:val="30"/>
        </w:rPr>
        <w:br/>
      </w:r>
      <w:r w:rsidR="004B7ABE" w:rsidRPr="00B20F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ของบริษัท</w:t>
      </w:r>
      <w:r w:rsidR="00AA50F4" w:rsidRPr="00B20F0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ตั้งอยู่ เลขที่ </w:t>
      </w:r>
      <w:r w:rsidR="000C58DB" w:rsidRPr="00B20F02">
        <w:rPr>
          <w:rFonts w:asciiTheme="majorBidi" w:hAnsiTheme="majorBidi" w:cstheme="majorBidi"/>
          <w:b w:val="0"/>
          <w:bCs w:val="0"/>
          <w:sz w:val="30"/>
          <w:szCs w:val="30"/>
        </w:rPr>
        <w:t>323</w:t>
      </w:r>
      <w:r w:rsidR="00AA50F4" w:rsidRPr="00B20F0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อาคารเบทาโกร ทาวเวอร์ (นอร์ธปาร์ค) หมู่ที่ </w:t>
      </w:r>
      <w:r w:rsidR="000C58DB" w:rsidRPr="00B20F02">
        <w:rPr>
          <w:rFonts w:asciiTheme="majorBidi" w:hAnsiTheme="majorBidi" w:cstheme="majorBidi"/>
          <w:b w:val="0"/>
          <w:bCs w:val="0"/>
          <w:sz w:val="30"/>
          <w:szCs w:val="30"/>
        </w:rPr>
        <w:t>6</w:t>
      </w:r>
      <w:r w:rsidR="00AA50F4" w:rsidRPr="00B20F0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ถนนวิภาวดีรังสิต</w:t>
      </w:r>
      <w:r w:rsidR="002F5C82" w:rsidRPr="00B20F0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AA50F4" w:rsidRPr="00B20F02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แขวงทุ่งสองห้อง </w:t>
      </w:r>
      <w:r w:rsidR="002F5C82" w:rsidRPr="00B20F02">
        <w:rPr>
          <w:rFonts w:asciiTheme="majorBidi" w:hAnsiTheme="majorBidi" w:cstheme="majorBidi"/>
          <w:b w:val="0"/>
          <w:bCs w:val="0"/>
          <w:sz w:val="30"/>
          <w:szCs w:val="30"/>
          <w:cs/>
        </w:rPr>
        <w:br/>
      </w:r>
      <w:r w:rsidR="00AA50F4" w:rsidRPr="00B20F02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เขตหลักสี่ กรุงเทพมหานคร ประเทศไทย</w:t>
      </w:r>
    </w:p>
    <w:p w14:paraId="3232FA4F" w14:textId="5BE3041D" w:rsidR="005F7DEB" w:rsidRPr="00B20F02" w:rsidRDefault="005F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8B9811D" w14:textId="13DC76A1" w:rsidR="000343E9" w:rsidRPr="00B20F02" w:rsidRDefault="00BC5212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hAnsiTheme="majorBidi" w:cstheme="majorBidi" w:hint="cs"/>
          <w:sz w:val="30"/>
          <w:szCs w:val="30"/>
          <w:cs/>
        </w:rPr>
        <w:t>ผู้ถือหุ้นรายใหญ่</w:t>
      </w:r>
      <w:r w:rsidR="000B7059" w:rsidRPr="00B20F02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486098" w:rsidRPr="00B20F02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="00915B31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5C82" w:rsidRPr="00B20F02">
        <w:rPr>
          <w:rFonts w:asciiTheme="majorBidi" w:hAnsiTheme="majorBidi" w:cstheme="majorBidi"/>
          <w:sz w:val="30"/>
          <w:szCs w:val="30"/>
          <w:cs/>
        </w:rPr>
        <w:t>ได้แก่</w:t>
      </w:r>
      <w:r w:rsidR="00915B31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7059" w:rsidRPr="00B20F02">
        <w:rPr>
          <w:rFonts w:asciiTheme="majorBidi" w:hAnsiTheme="majorBidi" w:cstheme="majorBidi"/>
          <w:sz w:val="30"/>
          <w:szCs w:val="30"/>
          <w:cs/>
        </w:rPr>
        <w:t>บริษัท เบทาโกรโฮลดิ้ง จำกัด</w:t>
      </w:r>
      <w:r w:rsidR="005126F7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7059" w:rsidRPr="00B20F02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ซึ่งเป็นนิติบุคคลที่จัดตั้งขึ้นในประเทศไทย</w:t>
      </w:r>
      <w:r w:rsidR="006624BE" w:rsidRPr="00B20F02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D86FF8" w:rsidRPr="00B20F02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1C704E" w:rsidRPr="00B20F02">
        <w:rPr>
          <w:rFonts w:asciiTheme="majorBidi" w:hAnsiTheme="majorBidi" w:cstheme="majorBidi"/>
          <w:sz w:val="30"/>
          <w:szCs w:val="30"/>
        </w:rPr>
        <w:t xml:space="preserve">2564 </w:t>
      </w:r>
      <w:r w:rsidR="00486098" w:rsidRPr="00B20F02">
        <w:rPr>
          <w:rFonts w:asciiTheme="majorBidi" w:hAnsiTheme="majorBidi" w:cstheme="majorBidi"/>
          <w:sz w:val="30"/>
          <w:szCs w:val="30"/>
          <w:cs/>
        </w:rPr>
        <w:t xml:space="preserve">ถือหุ้นร้อยละ </w:t>
      </w:r>
      <w:r w:rsidR="000C58DB" w:rsidRPr="00B20F02">
        <w:rPr>
          <w:rFonts w:asciiTheme="majorBidi" w:hAnsiTheme="majorBidi" w:cstheme="majorBidi"/>
          <w:sz w:val="30"/>
          <w:szCs w:val="30"/>
        </w:rPr>
        <w:t>46</w:t>
      </w:r>
      <w:r w:rsidR="0006166C" w:rsidRPr="00B20F02">
        <w:rPr>
          <w:rFonts w:asciiTheme="majorBidi" w:hAnsiTheme="majorBidi"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sz w:val="30"/>
          <w:szCs w:val="30"/>
        </w:rPr>
        <w:t>67</w:t>
      </w:r>
      <w:r w:rsidR="007C79DE" w:rsidRPr="00B20F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86FF8" w:rsidRPr="00B20F02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1C704E" w:rsidRPr="00B20F02">
        <w:rPr>
          <w:rFonts w:asciiTheme="majorBidi" w:hAnsiTheme="majorBidi" w:cstheme="majorBidi"/>
          <w:sz w:val="30"/>
          <w:szCs w:val="30"/>
        </w:rPr>
        <w:t>256</w:t>
      </w:r>
      <w:r w:rsidR="007C79DE" w:rsidRPr="00B20F02">
        <w:rPr>
          <w:rFonts w:asciiTheme="majorBidi" w:hAnsiTheme="majorBidi" w:cstheme="majorBidi"/>
          <w:sz w:val="30"/>
          <w:szCs w:val="30"/>
        </w:rPr>
        <w:t xml:space="preserve">3 </w:t>
      </w:r>
      <w:r w:rsidR="007C79DE" w:rsidRPr="00B20F02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C79DE" w:rsidRPr="00B20F02">
        <w:rPr>
          <w:rFonts w:asciiTheme="majorBidi" w:hAnsiTheme="majorBidi" w:cstheme="majorBidi"/>
          <w:sz w:val="30"/>
          <w:szCs w:val="30"/>
        </w:rPr>
        <w:t>2562</w:t>
      </w:r>
      <w:r w:rsidR="007C79DE" w:rsidRPr="00B20F02">
        <w:rPr>
          <w:rFonts w:asciiTheme="majorBidi" w:hAnsiTheme="majorBidi" w:cstheme="majorBidi" w:hint="cs"/>
          <w:sz w:val="30"/>
          <w:szCs w:val="30"/>
          <w:cs/>
        </w:rPr>
        <w:t xml:space="preserve"> ถือหุ้นร้อยละ </w:t>
      </w:r>
      <w:r w:rsidR="007C79DE" w:rsidRPr="00B20F02">
        <w:rPr>
          <w:rFonts w:asciiTheme="majorBidi" w:hAnsiTheme="majorBidi" w:cstheme="majorBidi"/>
          <w:sz w:val="30"/>
          <w:szCs w:val="30"/>
        </w:rPr>
        <w:t>81</w:t>
      </w:r>
      <w:r w:rsidR="007C79DE" w:rsidRPr="00B20F02">
        <w:rPr>
          <w:rFonts w:asciiTheme="majorBidi" w:hAnsiTheme="majorBidi"/>
          <w:sz w:val="30"/>
          <w:szCs w:val="30"/>
          <w:cs/>
        </w:rPr>
        <w:t>.</w:t>
      </w:r>
      <w:r w:rsidR="007C79DE" w:rsidRPr="00B20F02">
        <w:rPr>
          <w:rFonts w:asciiTheme="majorBidi" w:hAnsiTheme="majorBidi" w:cstheme="majorBidi"/>
          <w:sz w:val="30"/>
          <w:szCs w:val="30"/>
        </w:rPr>
        <w:t>71</w:t>
      </w:r>
      <w:r w:rsidR="006624BE" w:rsidRPr="00B20F02">
        <w:rPr>
          <w:rFonts w:asciiTheme="majorBidi" w:hAnsiTheme="majorBidi" w:cstheme="majorBidi"/>
          <w:sz w:val="30"/>
          <w:szCs w:val="30"/>
          <w:cs/>
        </w:rPr>
        <w:t>)</w:t>
      </w:r>
      <w:r w:rsidR="001C704E" w:rsidRPr="00B20F0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2F9B1C43" w14:textId="77777777" w:rsidR="00255EA8" w:rsidRPr="00B20F02" w:rsidRDefault="00255EA8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lang w:eastAsia="ja-JP"/>
        </w:rPr>
      </w:pPr>
    </w:p>
    <w:p w14:paraId="6C98114D" w14:textId="4B3862C9" w:rsidR="00EA03C8" w:rsidRPr="00B20F02" w:rsidRDefault="004C480B" w:rsidP="00730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31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60C95" w:rsidRPr="00B20F02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</w:t>
      </w:r>
      <w:r w:rsidR="00D43624" w:rsidRPr="00B20F02">
        <w:rPr>
          <w:rFonts w:asciiTheme="majorBidi" w:hAnsiTheme="majorBidi"/>
          <w:sz w:val="30"/>
          <w:szCs w:val="30"/>
          <w:cs/>
        </w:rPr>
        <w:t>(</w:t>
      </w:r>
      <w:r w:rsidR="00B97A8C" w:rsidRPr="00B20F02">
        <w:rPr>
          <w:rFonts w:asciiTheme="majorBidi" w:hAnsiTheme="majorBidi"/>
          <w:sz w:val="30"/>
          <w:szCs w:val="30"/>
          <w:cs/>
        </w:rPr>
        <w:t>“</w:t>
      </w:r>
      <w:r w:rsidR="00260C95" w:rsidRPr="00B20F0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97A8C" w:rsidRPr="00B20F02">
        <w:rPr>
          <w:rFonts w:asciiTheme="majorBidi" w:hAnsiTheme="majorBidi"/>
          <w:sz w:val="30"/>
          <w:szCs w:val="30"/>
          <w:cs/>
        </w:rPr>
        <w:t>”</w:t>
      </w:r>
      <w:r w:rsidR="00D43624" w:rsidRPr="00B20F02">
        <w:rPr>
          <w:rFonts w:asciiTheme="majorBidi" w:hAnsiTheme="majorBidi"/>
          <w:sz w:val="30"/>
          <w:szCs w:val="30"/>
          <w:cs/>
        </w:rPr>
        <w:t>)</w:t>
      </w:r>
      <w:r w:rsidR="00D033A9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8161B6" w:rsidRPr="00B20F02">
        <w:rPr>
          <w:rFonts w:asciiTheme="majorBidi" w:hAnsiTheme="majorBidi" w:cstheme="majorBidi"/>
          <w:sz w:val="30"/>
          <w:szCs w:val="30"/>
          <w:cs/>
        </w:rPr>
        <w:t>ดำเนินธุรกิจหลัก</w:t>
      </w:r>
      <w:r w:rsidR="00260C95" w:rsidRPr="00B20F02">
        <w:rPr>
          <w:rFonts w:asciiTheme="majorBidi" w:hAnsiTheme="majorBidi" w:cstheme="majorBidi"/>
          <w:sz w:val="30"/>
          <w:szCs w:val="30"/>
          <w:cs/>
        </w:rPr>
        <w:t>ด้าน</w:t>
      </w:r>
      <w:r w:rsidR="0073012B" w:rsidRPr="00B20F02">
        <w:rPr>
          <w:rFonts w:asciiTheme="majorBidi" w:hAnsiTheme="majorBidi" w:hint="cs"/>
          <w:sz w:val="30"/>
          <w:szCs w:val="30"/>
          <w:cs/>
        </w:rPr>
        <w:t>เกษตร</w:t>
      </w:r>
      <w:r w:rsidR="0073012B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73012B" w:rsidRPr="00B20F02">
        <w:rPr>
          <w:rFonts w:asciiTheme="majorBidi" w:hAnsiTheme="majorBidi" w:hint="cs"/>
          <w:sz w:val="30"/>
          <w:szCs w:val="30"/>
          <w:cs/>
        </w:rPr>
        <w:t>อาหารเพื่อการบริโภค</w:t>
      </w:r>
      <w:r w:rsidR="0073012B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73012B" w:rsidRPr="00B20F02">
        <w:rPr>
          <w:rFonts w:asciiTheme="majorBidi" w:hAnsiTheme="majorBidi" w:hint="cs"/>
          <w:sz w:val="30"/>
          <w:szCs w:val="30"/>
          <w:cs/>
        </w:rPr>
        <w:t>ผลิตภัณฑ์เนื้อสัตว์ไม่มีบรรจุภัณฑ์</w:t>
      </w:r>
      <w:r w:rsidR="0073012B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73012B" w:rsidRPr="00B20F02">
        <w:rPr>
          <w:rFonts w:asciiTheme="majorBidi" w:hAnsiTheme="majorBidi" w:hint="cs"/>
          <w:sz w:val="30"/>
          <w:szCs w:val="30"/>
          <w:cs/>
        </w:rPr>
        <w:t>ผลิตภัณฑ์ร่วมและผลพลอยได้และอาหารอื่น</w:t>
      </w:r>
      <w:r w:rsidR="0073012B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73012B" w:rsidRPr="00B20F02">
        <w:rPr>
          <w:rFonts w:asciiTheme="majorBidi" w:hAnsiTheme="majorBidi" w:hint="cs"/>
          <w:sz w:val="30"/>
          <w:szCs w:val="30"/>
          <w:cs/>
        </w:rPr>
        <w:t>ๆ ปศุสัตว์</w:t>
      </w:r>
      <w:r w:rsidR="0073012B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73012B" w:rsidRPr="00B20F02">
        <w:rPr>
          <w:rFonts w:asciiTheme="majorBidi" w:hAnsiTheme="majorBidi" w:hint="cs"/>
          <w:sz w:val="30"/>
          <w:szCs w:val="30"/>
          <w:cs/>
        </w:rPr>
        <w:t>สัตว์เลี้ยงและอื่น</w:t>
      </w:r>
      <w:r w:rsidR="0073012B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73012B" w:rsidRPr="00B20F02">
        <w:rPr>
          <w:rFonts w:asciiTheme="majorBidi" w:hAnsiTheme="majorBidi" w:hint="cs"/>
          <w:sz w:val="30"/>
          <w:szCs w:val="30"/>
          <w:cs/>
        </w:rPr>
        <w:t>ๆ</w:t>
      </w:r>
      <w:r w:rsidR="003B389B" w:rsidRPr="00B20F02">
        <w:rPr>
          <w:rFonts w:asciiTheme="majorBidi" w:hAnsiTheme="majorBidi" w:hint="cs"/>
          <w:sz w:val="30"/>
          <w:szCs w:val="30"/>
          <w:cs/>
        </w:rPr>
        <w:t xml:space="preserve"> </w:t>
      </w:r>
      <w:r w:rsidR="000D53D2" w:rsidRPr="00B20F02">
        <w:rPr>
          <w:rFonts w:asciiTheme="majorBidi" w:hAnsiTheme="majorBidi" w:cstheme="majorBidi"/>
          <w:sz w:val="30"/>
          <w:szCs w:val="30"/>
          <w:cs/>
        </w:rPr>
        <w:t>รายละเอียดของ</w:t>
      </w:r>
      <w:r w:rsidR="003C54E3" w:rsidRPr="00B20F02">
        <w:rPr>
          <w:rFonts w:asciiTheme="majorBidi" w:hAnsiTheme="majorBidi" w:cstheme="majorBidi"/>
          <w:sz w:val="30"/>
          <w:szCs w:val="30"/>
          <w:cs/>
        </w:rPr>
        <w:t xml:space="preserve">บริษัทร่วม </w:t>
      </w:r>
      <w:r w:rsidR="002545AB" w:rsidRPr="00B20F02">
        <w:rPr>
          <w:rFonts w:asciiTheme="majorBidi" w:hAnsiTheme="majorBidi" w:cstheme="majorBidi"/>
          <w:sz w:val="30"/>
          <w:szCs w:val="30"/>
          <w:cs/>
        </w:rPr>
        <w:t>การ</w:t>
      </w:r>
      <w:r w:rsidR="007D27F0" w:rsidRPr="00B20F02">
        <w:rPr>
          <w:rFonts w:asciiTheme="majorBidi" w:hAnsiTheme="majorBidi" w:cstheme="majorBidi"/>
          <w:sz w:val="30"/>
          <w:szCs w:val="30"/>
          <w:cs/>
        </w:rPr>
        <w:t>ร่วมค้าและบริษัท</w:t>
      </w:r>
      <w:r w:rsidR="00A229D2" w:rsidRPr="00B20F02">
        <w:rPr>
          <w:rFonts w:asciiTheme="majorBidi" w:hAnsiTheme="majorBidi" w:cstheme="majorBidi"/>
          <w:sz w:val="30"/>
          <w:szCs w:val="30"/>
          <w:cs/>
        </w:rPr>
        <w:t>ย่อย</w:t>
      </w:r>
      <w:r w:rsidR="000D53D2" w:rsidRPr="00B20F02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8A442B" w:rsidRPr="00B20F02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0C58DB" w:rsidRPr="00B20F02">
        <w:rPr>
          <w:rFonts w:asciiTheme="majorBidi" w:hAnsiTheme="majorBidi" w:cstheme="majorBidi"/>
          <w:sz w:val="30"/>
          <w:szCs w:val="30"/>
        </w:rPr>
        <w:t>31</w:t>
      </w:r>
      <w:r w:rsidR="008A442B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8A442B" w:rsidRPr="00B20F0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C58DB" w:rsidRPr="00B20F02">
        <w:rPr>
          <w:rFonts w:asciiTheme="majorBidi" w:hAnsiTheme="majorBidi" w:cstheme="majorBidi"/>
          <w:sz w:val="30"/>
          <w:szCs w:val="30"/>
        </w:rPr>
        <w:t>2564</w:t>
      </w:r>
      <w:r w:rsidR="00BB4EFF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sz w:val="30"/>
          <w:szCs w:val="30"/>
        </w:rPr>
        <w:t>2563</w:t>
      </w:r>
      <w:r w:rsidR="00883B7B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883B7B" w:rsidRPr="00B20F0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C58DB" w:rsidRPr="00B20F02">
        <w:rPr>
          <w:rFonts w:asciiTheme="majorBidi" w:hAnsiTheme="majorBidi" w:cstheme="majorBidi"/>
          <w:sz w:val="30"/>
          <w:szCs w:val="30"/>
        </w:rPr>
        <w:t>2562</w:t>
      </w:r>
      <w:r w:rsidR="00EA4679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087D" w:rsidRPr="00B20F02">
        <w:rPr>
          <w:rFonts w:asciiTheme="majorBidi" w:hAnsiTheme="majorBidi" w:cstheme="majorBidi"/>
          <w:sz w:val="30"/>
          <w:szCs w:val="30"/>
          <w:cs/>
        </w:rPr>
        <w:t>ได้เปิดเผยไว้ในหมายเหตุประกอบงบการเงินข้อ</w:t>
      </w:r>
      <w:r w:rsidR="003540C3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sz w:val="30"/>
          <w:szCs w:val="30"/>
        </w:rPr>
        <w:t>1</w:t>
      </w:r>
      <w:r w:rsidR="0033028F" w:rsidRPr="00B20F02">
        <w:rPr>
          <w:rFonts w:asciiTheme="majorBidi" w:hAnsiTheme="majorBidi" w:cstheme="majorBidi"/>
          <w:sz w:val="30"/>
          <w:szCs w:val="30"/>
        </w:rPr>
        <w:t>1</w:t>
      </w:r>
      <w:r w:rsidR="005A087D" w:rsidRPr="00B20F02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5A087D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sz w:val="30"/>
          <w:szCs w:val="30"/>
        </w:rPr>
        <w:t>1</w:t>
      </w:r>
      <w:r w:rsidR="0033028F" w:rsidRPr="00B20F02">
        <w:rPr>
          <w:rFonts w:asciiTheme="majorBidi" w:hAnsiTheme="majorBidi" w:cstheme="majorBidi"/>
          <w:sz w:val="30"/>
          <w:szCs w:val="30"/>
        </w:rPr>
        <w:t>2</w:t>
      </w:r>
      <w:r w:rsidR="00C47701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0DCA472" w14:textId="77777777" w:rsidR="00BA5B80" w:rsidRPr="00B20F02" w:rsidRDefault="00BA5B80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317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64CB11D" w14:textId="53542F33" w:rsidR="001F253B" w:rsidRPr="00B20F02" w:rsidRDefault="001F253B" w:rsidP="00576C52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B20F02">
        <w:rPr>
          <w:rFonts w:asciiTheme="majorBidi" w:hAnsiTheme="majorBidi" w:cstheme="majorBidi"/>
          <w:sz w:val="30"/>
          <w:szCs w:val="30"/>
          <w:u w:val="none"/>
          <w:cs/>
        </w:rPr>
        <w:t xml:space="preserve">เกณฑ์การจัดทำงบการเงิน </w:t>
      </w:r>
    </w:p>
    <w:p w14:paraId="3EDD0FE5" w14:textId="77777777" w:rsidR="007E5536" w:rsidRPr="00B20F02" w:rsidRDefault="007E553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5EA4C51" w14:textId="40C12D0E" w:rsidR="00250F44" w:rsidRPr="00B20F02" w:rsidRDefault="007E5536" w:rsidP="00894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</w:t>
      </w:r>
      <w:r w:rsidR="002F0242" w:rsidRPr="00B20F02">
        <w:rPr>
          <w:rFonts w:asciiTheme="majorBidi" w:hAnsiTheme="majorBidi" w:cstheme="majorBidi"/>
          <w:sz w:val="30"/>
          <w:szCs w:val="30"/>
          <w:cs/>
        </w:rPr>
        <w:t>ที่ประกาศใช้โดย</w:t>
      </w:r>
      <w:r w:rsidR="00D7582F" w:rsidRPr="00B20F02">
        <w:rPr>
          <w:rFonts w:asciiTheme="majorBidi" w:hAnsiTheme="majorBidi" w:cstheme="majorBidi"/>
          <w:sz w:val="30"/>
          <w:szCs w:val="30"/>
        </w:rPr>
        <w:br/>
      </w:r>
      <w:r w:rsidR="002F0242" w:rsidRPr="00B20F02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00250F44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8944F9" w:rsidRPr="00B20F02">
        <w:rPr>
          <w:rFonts w:asciiTheme="majorBidi" w:hAnsiTheme="majorBidi" w:cstheme="majorBidi"/>
          <w:sz w:val="30"/>
          <w:szCs w:val="30"/>
        </w:rPr>
        <w:br/>
      </w:r>
      <w:r w:rsidR="00250F44" w:rsidRPr="00B20F02">
        <w:rPr>
          <w:rFonts w:asciiTheme="majorBidi" w:hAnsi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นโยบายการบัญชีได้ถือปฏิบัติโดยสม่ำเสมอสำหรับงบการเงินทุกรอบระยะเวลาที่รายงาน</w:t>
      </w:r>
      <w:r w:rsidR="007B27D4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7B27D4" w:rsidRPr="00B20F02">
        <w:rPr>
          <w:rFonts w:asciiTheme="majorBidi" w:hAnsiTheme="majorBidi" w:hint="cs"/>
          <w:sz w:val="30"/>
          <w:szCs w:val="30"/>
          <w:cs/>
        </w:rPr>
        <w:t>ยกเว้นนโยบายการบัญชี</w:t>
      </w:r>
      <w:r w:rsidR="007B27D4" w:rsidRPr="00B20F02">
        <w:rPr>
          <w:rFonts w:asciiTheme="majorBidi" w:hAnsiTheme="majorBidi" w:cstheme="majorBidi"/>
          <w:sz w:val="30"/>
          <w:szCs w:val="30"/>
          <w:cs/>
        </w:rPr>
        <w:t>ตามมาตรฐานการรายงาน</w:t>
      </w:r>
      <w:r w:rsidR="007B27D4" w:rsidRPr="00B20F02">
        <w:rPr>
          <w:rFonts w:asciiTheme="majorBidi" w:hAnsiTheme="majorBidi"/>
          <w:sz w:val="30"/>
          <w:szCs w:val="30"/>
          <w:cs/>
        </w:rPr>
        <w:t xml:space="preserve">           </w:t>
      </w:r>
      <w:r w:rsidR="007B27D4" w:rsidRPr="00B20F02">
        <w:rPr>
          <w:rFonts w:asciiTheme="majorBidi" w:hAnsiTheme="majorBidi" w:cstheme="majorBidi"/>
          <w:sz w:val="30"/>
          <w:szCs w:val="30"/>
          <w:cs/>
        </w:rPr>
        <w:t xml:space="preserve">ทางการเงินกลุ่มเครื่องมือทางการเงิน และ </w:t>
      </w:r>
      <w:r w:rsidR="007B27D4" w:rsidRPr="00B20F02">
        <w:rPr>
          <w:rFonts w:asciiTheme="majorBidi" w:hAnsiTheme="majorBidi" w:cstheme="majorBidi"/>
          <w:sz w:val="30"/>
          <w:szCs w:val="30"/>
        </w:rPr>
        <w:t xml:space="preserve">TFRS 16 </w:t>
      </w:r>
      <w:r w:rsidR="007B27D4" w:rsidRPr="00B20F02">
        <w:rPr>
          <w:rFonts w:asciiTheme="majorBidi" w:hAnsiTheme="majorBidi" w:cstheme="majorBidi" w:hint="cs"/>
          <w:sz w:val="30"/>
          <w:szCs w:val="30"/>
          <w:cs/>
        </w:rPr>
        <w:t xml:space="preserve">ที่ถือปฏิบัติตั้งแต่วันที่ </w:t>
      </w:r>
      <w:r w:rsidR="007B27D4" w:rsidRPr="00B20F02">
        <w:rPr>
          <w:rFonts w:asciiTheme="majorBidi" w:hAnsiTheme="majorBidi" w:cstheme="majorBidi"/>
          <w:sz w:val="30"/>
          <w:szCs w:val="30"/>
        </w:rPr>
        <w:t>1</w:t>
      </w:r>
      <w:r w:rsidR="007B27D4" w:rsidRPr="00B20F02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="007B27D4" w:rsidRPr="00B20F02">
        <w:rPr>
          <w:rFonts w:asciiTheme="majorBidi" w:hAnsiTheme="majorBidi" w:cstheme="majorBidi"/>
          <w:sz w:val="30"/>
          <w:szCs w:val="30"/>
        </w:rPr>
        <w:t>2563</w:t>
      </w:r>
    </w:p>
    <w:p w14:paraId="07F2638F" w14:textId="77777777" w:rsidR="007E5536" w:rsidRPr="00B20F02" w:rsidRDefault="007E5536" w:rsidP="000B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04"/>
        <w:jc w:val="thaiDistribute"/>
        <w:rPr>
          <w:rFonts w:asciiTheme="majorBidi" w:hAnsiTheme="majorBidi" w:cstheme="majorBidi"/>
          <w:sz w:val="26"/>
          <w:szCs w:val="26"/>
        </w:rPr>
      </w:pPr>
    </w:p>
    <w:p w14:paraId="78E21008" w14:textId="77777777" w:rsidR="007E5536" w:rsidRPr="00B20F02" w:rsidRDefault="00B856BF" w:rsidP="00E77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9"/>
        <w:jc w:val="thaiDistribute"/>
        <w:rPr>
          <w:rFonts w:asciiTheme="majorBidi" w:hAnsiTheme="majorBidi"/>
          <w:sz w:val="30"/>
          <w:szCs w:val="30"/>
        </w:rPr>
      </w:pPr>
      <w:r w:rsidRPr="00B20F02">
        <w:rPr>
          <w:rFonts w:asciiTheme="majorBidi" w:hAnsi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</w:t>
      </w:r>
      <w:r w:rsidR="00807EAE" w:rsidRPr="00B20F02">
        <w:rPr>
          <w:rFonts w:asciiTheme="majorBidi" w:hAnsiTheme="majorBidi"/>
          <w:sz w:val="30"/>
          <w:szCs w:val="30"/>
          <w:cs/>
        </w:rPr>
        <w:t>ปฏิบัติตาม</w:t>
      </w:r>
      <w:r w:rsidRPr="00B20F02">
        <w:rPr>
          <w:rFonts w:asciiTheme="majorBidi" w:hAnsiTheme="majorBidi"/>
          <w:sz w:val="30"/>
          <w:szCs w:val="30"/>
          <w:cs/>
        </w:rPr>
        <w:t>นโยบายการบัญชีของกลุ่มบริษัท ทั้งนี้ ผลที่เกิดขึ้นจริงอาจแตกต่างจากที่ประมาณการไว้</w:t>
      </w:r>
      <w:r w:rsidR="00807EAE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7E5536" w:rsidRPr="00B20F02">
        <w:rPr>
          <w:rFonts w:asciiTheme="majorBidi" w:hAnsiTheme="majorBidi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</w:t>
      </w:r>
      <w:r w:rsidR="00AE7E03" w:rsidRPr="00B20F02">
        <w:rPr>
          <w:rFonts w:asciiTheme="majorBidi" w:hAnsiTheme="majorBidi"/>
          <w:sz w:val="30"/>
          <w:szCs w:val="30"/>
        </w:rPr>
        <w:br/>
      </w:r>
      <w:r w:rsidR="007E5536" w:rsidRPr="00B20F02">
        <w:rPr>
          <w:rFonts w:asciiTheme="majorBidi" w:hAnsiTheme="majorBidi"/>
          <w:sz w:val="30"/>
          <w:szCs w:val="30"/>
          <w:cs/>
        </w:rPr>
        <w:t>อย่างต่อเนื่อง การปรับประมาณการทางบัญชีจะบันทึก</w:t>
      </w:r>
      <w:r w:rsidR="009976A2" w:rsidRPr="00B20F02">
        <w:rPr>
          <w:rFonts w:asciiTheme="majorBidi" w:hAnsiTheme="majorBidi"/>
          <w:sz w:val="30"/>
          <w:szCs w:val="30"/>
          <w:cs/>
        </w:rPr>
        <w:t>โดยวิธีเปลี่ยนทันทีเป็นต้นไป</w:t>
      </w:r>
    </w:p>
    <w:p w14:paraId="71D64871" w14:textId="44A61874" w:rsidR="00EB1D7A" w:rsidRPr="00B20F02" w:rsidRDefault="00EB1D7A" w:rsidP="00A30C80">
      <w:pPr>
        <w:pStyle w:val="block"/>
        <w:spacing w:after="0" w:line="240" w:lineRule="atLeast"/>
        <w:ind w:right="-7"/>
        <w:rPr>
          <w:rFonts w:asciiTheme="majorBidi" w:hAnsiTheme="majorBidi" w:cstheme="majorBidi"/>
          <w:sz w:val="26"/>
          <w:szCs w:val="26"/>
          <w:lang w:bidi="th-TH"/>
        </w:rPr>
      </w:pPr>
    </w:p>
    <w:p w14:paraId="3304E84B" w14:textId="77777777" w:rsidR="00EB1D7A" w:rsidRPr="00B20F02" w:rsidRDefault="00EB1D7A" w:rsidP="00A30C80">
      <w:pPr>
        <w:pStyle w:val="block"/>
        <w:spacing w:after="0" w:line="240" w:lineRule="atLeast"/>
        <w:ind w:right="-7"/>
        <w:rPr>
          <w:rFonts w:asciiTheme="majorBidi" w:hAnsiTheme="majorBidi" w:cstheme="majorBidi"/>
          <w:sz w:val="26"/>
          <w:szCs w:val="26"/>
          <w:lang w:bidi="th-TH"/>
        </w:rPr>
      </w:pPr>
    </w:p>
    <w:p w14:paraId="53AA8AC0" w14:textId="4C65F1CF" w:rsidR="009B0130" w:rsidRPr="00B20F02" w:rsidRDefault="00D371F7" w:rsidP="00F036DF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="Angsana New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F8482D"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9B0130" w:rsidRPr="00B20F02">
        <w:rPr>
          <w:rFonts w:asciiTheme="majorBidi" w:hAnsiTheme="majorBidi" w:cs="Angsana New"/>
          <w:sz w:val="30"/>
          <w:szCs w:val="30"/>
          <w:u w:val="none"/>
          <w:cs/>
        </w:rPr>
        <w:t>การเปลี่ยนแปลงนโยบายการบัญชี</w:t>
      </w:r>
    </w:p>
    <w:p w14:paraId="7DFA6A3D" w14:textId="07BB2156" w:rsidR="009B0130" w:rsidRPr="00B20F02" w:rsidRDefault="009B0130" w:rsidP="009B0130">
      <w:pPr>
        <w:rPr>
          <w:rFonts w:ascii="Angsana New" w:hAnsi="Angsana New"/>
          <w:sz w:val="30"/>
          <w:szCs w:val="30"/>
        </w:rPr>
      </w:pPr>
    </w:p>
    <w:p w14:paraId="032C95A5" w14:textId="2A3EE70C" w:rsidR="009B0130" w:rsidRPr="00B20F02" w:rsidRDefault="009B0130" w:rsidP="009B013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0C58DB" w:rsidRPr="00B20F02">
        <w:rPr>
          <w:rFonts w:asciiTheme="majorBidi" w:hAnsiTheme="majorBidi" w:cstheme="majorBidi"/>
          <w:sz w:val="30"/>
          <w:szCs w:val="30"/>
        </w:rPr>
        <w:t>1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0C58DB" w:rsidRPr="00B20F02">
        <w:rPr>
          <w:rFonts w:asciiTheme="majorBidi" w:hAnsiTheme="majorBidi" w:cstheme="majorBidi"/>
          <w:sz w:val="30"/>
          <w:szCs w:val="30"/>
        </w:rPr>
        <w:t>2563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 และ </w:t>
      </w:r>
      <w:r w:rsidRPr="00B20F02">
        <w:rPr>
          <w:rFonts w:asciiTheme="majorBidi" w:hAnsiTheme="majorBidi" w:cstheme="majorBidi"/>
          <w:sz w:val="30"/>
          <w:szCs w:val="30"/>
        </w:rPr>
        <w:t xml:space="preserve">TFRS </w:t>
      </w:r>
      <w:r w:rsidR="000C58DB" w:rsidRPr="00B20F02">
        <w:rPr>
          <w:rFonts w:asciiTheme="majorBidi" w:hAnsiTheme="majorBidi" w:cstheme="majorBidi"/>
          <w:sz w:val="30"/>
          <w:szCs w:val="30"/>
        </w:rPr>
        <w:t>16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เป็นครั้งแรก ผลกระทบของส่วนของผู้ถือหุ้นจากการเปลี่ยนแปลงนโยบายการบัญชี มีดังนี้ </w:t>
      </w:r>
    </w:p>
    <w:p w14:paraId="5F90624F" w14:textId="17E76A0B" w:rsidR="009B0130" w:rsidRPr="00B20F02" w:rsidRDefault="009B0130" w:rsidP="009B013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710"/>
        <w:gridCol w:w="180"/>
        <w:gridCol w:w="1800"/>
      </w:tblGrid>
      <w:tr w:rsidR="009B0130" w:rsidRPr="00B20F02" w14:paraId="18F1A5EB" w14:textId="77777777" w:rsidTr="00DB2085">
        <w:trPr>
          <w:cantSplit/>
          <w:trHeight w:val="299"/>
          <w:tblHeader/>
        </w:trPr>
        <w:tc>
          <w:tcPr>
            <w:tcW w:w="4410" w:type="dxa"/>
            <w:vAlign w:val="bottom"/>
          </w:tcPr>
          <w:p w14:paraId="41185015" w14:textId="77777777" w:rsidR="009B0130" w:rsidRPr="00B20F02" w:rsidRDefault="009B0130" w:rsidP="00DB2085">
            <w:pPr>
              <w:pStyle w:val="NoSpacing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CC5183C" w14:textId="77777777" w:rsidR="009B0130" w:rsidRPr="00B20F02" w:rsidRDefault="009B0130" w:rsidP="00DB208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03F9123" w14:textId="77777777" w:rsidR="009B0130" w:rsidRPr="00B20F02" w:rsidRDefault="009B0130" w:rsidP="00DB2085">
            <w:pPr>
              <w:pStyle w:val="NoSpacing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1AFAF4C" w14:textId="77777777" w:rsidR="009B0130" w:rsidRPr="00B20F02" w:rsidRDefault="009B0130" w:rsidP="00DB2085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BE4F0AA" w14:textId="77777777" w:rsidR="009B0130" w:rsidRPr="00B20F02" w:rsidRDefault="009B0130" w:rsidP="00DB2085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9B0130" w:rsidRPr="00B20F02" w14:paraId="5C8922AC" w14:textId="77777777" w:rsidTr="00DB2085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0976DB1A" w14:textId="77777777" w:rsidR="009B0130" w:rsidRPr="00B20F02" w:rsidRDefault="009B0130" w:rsidP="00DB2085">
            <w:pPr>
              <w:pStyle w:val="NoSpacing"/>
              <w:ind w:left="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FC026CC" w14:textId="77777777" w:rsidR="009B0130" w:rsidRPr="00B20F02" w:rsidRDefault="009B0130" w:rsidP="00DB2085">
            <w:pPr>
              <w:pStyle w:val="NoSpacing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799D3C58" w14:textId="77777777" w:rsidR="009B0130" w:rsidRPr="00B20F02" w:rsidRDefault="009B0130" w:rsidP="00DB208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  <w:vAlign w:val="bottom"/>
          </w:tcPr>
          <w:p w14:paraId="2020ECD0" w14:textId="77777777" w:rsidR="009B0130" w:rsidRPr="00B20F02" w:rsidRDefault="009B0130" w:rsidP="00DB2085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                   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2A29B052" w14:textId="77777777" w:rsidR="009B0130" w:rsidRPr="00B20F02" w:rsidRDefault="009B0130" w:rsidP="00DB2085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C5DFB94" w14:textId="77777777" w:rsidR="009B0130" w:rsidRPr="00B20F02" w:rsidRDefault="009B0130" w:rsidP="00DB2085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                     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ยังไม่ได้จัดสรร</w:t>
            </w:r>
          </w:p>
        </w:tc>
      </w:tr>
      <w:tr w:rsidR="009B0130" w:rsidRPr="00B20F02" w14:paraId="2712783D" w14:textId="77777777" w:rsidTr="00DB2085">
        <w:trPr>
          <w:cantSplit/>
          <w:trHeight w:val="20"/>
          <w:tblHeader/>
        </w:trPr>
        <w:tc>
          <w:tcPr>
            <w:tcW w:w="4410" w:type="dxa"/>
          </w:tcPr>
          <w:p w14:paraId="14040C62" w14:textId="77777777" w:rsidR="009B0130" w:rsidRPr="00B20F02" w:rsidRDefault="009B0130" w:rsidP="00DB2085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A5BD4A7" w14:textId="77777777" w:rsidR="009B0130" w:rsidRPr="00B20F02" w:rsidRDefault="009B0130" w:rsidP="00DB2085">
            <w:pPr>
              <w:pStyle w:val="NoSpacing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2FFA0EB1" w14:textId="77777777" w:rsidR="009B0130" w:rsidRPr="00B20F02" w:rsidRDefault="009B0130" w:rsidP="00DB2085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B0130" w:rsidRPr="00B20F02" w14:paraId="0399B5F6" w14:textId="77777777" w:rsidTr="00DB2085">
        <w:trPr>
          <w:cantSplit/>
          <w:trHeight w:val="20"/>
        </w:trPr>
        <w:tc>
          <w:tcPr>
            <w:tcW w:w="4410" w:type="dxa"/>
          </w:tcPr>
          <w:p w14:paraId="0A9B9122" w14:textId="0CF9D13E" w:rsidR="009B0130" w:rsidRPr="00B20F02" w:rsidRDefault="009B0130" w:rsidP="00DB208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ตามที่รายงานในปีก่อน</w:t>
            </w:r>
          </w:p>
        </w:tc>
        <w:tc>
          <w:tcPr>
            <w:tcW w:w="990" w:type="dxa"/>
            <w:vAlign w:val="bottom"/>
          </w:tcPr>
          <w:p w14:paraId="0D1B7815" w14:textId="77777777" w:rsidR="009B0130" w:rsidRPr="00B20F02" w:rsidRDefault="009B0130" w:rsidP="00DB208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1DA6FFA" w14:textId="3F95BE58" w:rsidR="009B0130" w:rsidRPr="00B20F02" w:rsidRDefault="000C58DB" w:rsidP="00DB20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51B8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80" w:type="dxa"/>
            <w:vAlign w:val="bottom"/>
          </w:tcPr>
          <w:p w14:paraId="6406CC6B" w14:textId="77777777" w:rsidR="009B0130" w:rsidRPr="00B20F02" w:rsidRDefault="009B0130" w:rsidP="00DB208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3DD15C9" w14:textId="704BC576" w:rsidR="009B0130" w:rsidRPr="00B20F02" w:rsidRDefault="000C58DB" w:rsidP="00DB20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51B8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</w:tr>
      <w:tr w:rsidR="009B0130" w:rsidRPr="00B20F02" w14:paraId="6E53CE76" w14:textId="77777777" w:rsidTr="00DB2085">
        <w:trPr>
          <w:cantSplit/>
          <w:trHeight w:val="254"/>
        </w:trPr>
        <w:tc>
          <w:tcPr>
            <w:tcW w:w="4410" w:type="dxa"/>
          </w:tcPr>
          <w:p w14:paraId="3AE64E3F" w14:textId="084E2EEB" w:rsidR="009B0130" w:rsidRPr="00B20F02" w:rsidRDefault="001261A6" w:rsidP="00DB2085">
            <w:pPr>
              <w:pStyle w:val="NoSpacing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เพิ่มขึ้น</w:t>
            </w:r>
            <w:r w:rsidR="009B0130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990" w:type="dxa"/>
            <w:vAlign w:val="bottom"/>
          </w:tcPr>
          <w:p w14:paraId="3054A359" w14:textId="77777777" w:rsidR="009B0130" w:rsidRPr="00B20F02" w:rsidRDefault="009B0130" w:rsidP="00DB2085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A0B6CB7" w14:textId="77777777" w:rsidR="009B0130" w:rsidRPr="00B20F02" w:rsidRDefault="009B0130" w:rsidP="00DB208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3568B16" w14:textId="77777777" w:rsidR="009B0130" w:rsidRPr="00B20F02" w:rsidRDefault="009B0130" w:rsidP="00DB208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A22A655" w14:textId="77777777" w:rsidR="009B0130" w:rsidRPr="00B20F02" w:rsidRDefault="009B0130" w:rsidP="00DB20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0130" w:rsidRPr="00B20F02" w14:paraId="4AFFC7B6" w14:textId="77777777" w:rsidTr="00DB2085">
        <w:trPr>
          <w:cantSplit/>
          <w:trHeight w:val="20"/>
        </w:trPr>
        <w:tc>
          <w:tcPr>
            <w:tcW w:w="4410" w:type="dxa"/>
          </w:tcPr>
          <w:p w14:paraId="20247EED" w14:textId="523BEB1D" w:rsidR="009B0130" w:rsidRPr="00B20F02" w:rsidRDefault="001261A6" w:rsidP="001261A6">
            <w:pPr>
              <w:pStyle w:val="NoSpacing"/>
              <w:tabs>
                <w:tab w:val="clear" w:pos="227"/>
                <w:tab w:val="left" w:pos="193"/>
              </w:tabs>
              <w:ind w:left="190" w:firstLine="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="009B0130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</w:t>
            </w:r>
          </w:p>
        </w:tc>
        <w:tc>
          <w:tcPr>
            <w:tcW w:w="990" w:type="dxa"/>
            <w:vAlign w:val="bottom"/>
          </w:tcPr>
          <w:p w14:paraId="33261FE4" w14:textId="07E54326" w:rsidR="009B0130" w:rsidRPr="00B20F02" w:rsidRDefault="009B0130" w:rsidP="00DB2085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(ก.</w:t>
            </w:r>
            <w:r w:rsidR="000C58DB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58A246D7" w14:textId="3A387A06" w:rsidR="009B0130" w:rsidRPr="00B20F02" w:rsidRDefault="000C58DB" w:rsidP="00DB20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80" w:type="dxa"/>
            <w:vAlign w:val="bottom"/>
          </w:tcPr>
          <w:p w14:paraId="64849E37" w14:textId="77777777" w:rsidR="009B0130" w:rsidRPr="00B20F02" w:rsidRDefault="009B0130" w:rsidP="00DB208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EB68456" w14:textId="1EF4DF8E" w:rsidR="009B0130" w:rsidRPr="00B20F02" w:rsidRDefault="000C58DB" w:rsidP="00DB20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9B0130" w:rsidRPr="00B20F02" w14:paraId="2D1011F2" w14:textId="77777777" w:rsidTr="00DB2085">
        <w:trPr>
          <w:cantSplit/>
          <w:trHeight w:val="20"/>
        </w:trPr>
        <w:tc>
          <w:tcPr>
            <w:tcW w:w="4410" w:type="dxa"/>
          </w:tcPr>
          <w:p w14:paraId="519D5D3E" w14:textId="5FB79AAA" w:rsidR="009B0130" w:rsidRPr="00B20F02" w:rsidRDefault="001261A6" w:rsidP="001261A6">
            <w:pPr>
              <w:pStyle w:val="NoSpacing"/>
              <w:tabs>
                <w:tab w:val="clear" w:pos="227"/>
                <w:tab w:val="left" w:pos="550"/>
              </w:tabs>
              <w:ind w:left="548" w:hanging="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="009B0130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990" w:type="dxa"/>
            <w:vAlign w:val="bottom"/>
          </w:tcPr>
          <w:p w14:paraId="1D0F0258" w14:textId="77777777" w:rsidR="009B0130" w:rsidRPr="00B20F02" w:rsidRDefault="009B0130" w:rsidP="00DB2085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3D9B63E" w14:textId="7CA55089" w:rsidR="009B0130" w:rsidRPr="00B20F02" w:rsidRDefault="00351B83" w:rsidP="00DB20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32316548" w14:textId="77777777" w:rsidR="009B0130" w:rsidRPr="00B20F02" w:rsidRDefault="009B0130" w:rsidP="00DB2085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C073F31" w14:textId="6F05A01E" w:rsidR="009B0130" w:rsidRPr="00B20F02" w:rsidRDefault="00351B83" w:rsidP="00DB20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9B0130" w:rsidRPr="00B20F02" w14:paraId="3D7346B4" w14:textId="77777777" w:rsidTr="00DB2085">
        <w:trPr>
          <w:cantSplit/>
          <w:trHeight w:val="20"/>
        </w:trPr>
        <w:tc>
          <w:tcPr>
            <w:tcW w:w="4410" w:type="dxa"/>
          </w:tcPr>
          <w:p w14:paraId="5C8D2DE7" w14:textId="45836169" w:rsidR="009B0130" w:rsidRPr="00B20F02" w:rsidRDefault="009B0130" w:rsidP="00DB2085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ปรับปรุงใหม่</w:t>
            </w:r>
          </w:p>
        </w:tc>
        <w:tc>
          <w:tcPr>
            <w:tcW w:w="990" w:type="dxa"/>
            <w:vAlign w:val="bottom"/>
          </w:tcPr>
          <w:p w14:paraId="2F26F194" w14:textId="77777777" w:rsidR="009B0130" w:rsidRPr="00B20F02" w:rsidRDefault="009B0130" w:rsidP="00DB2085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E7B82" w14:textId="6AAD92BF" w:rsidR="009B0130" w:rsidRPr="00B20F02" w:rsidRDefault="000C58DB" w:rsidP="00DB20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351B8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180" w:type="dxa"/>
            <w:vAlign w:val="bottom"/>
          </w:tcPr>
          <w:p w14:paraId="3AA4DB4E" w14:textId="77777777" w:rsidR="009B0130" w:rsidRPr="00B20F02" w:rsidRDefault="009B0130" w:rsidP="00DB2085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7E1833" w14:textId="63E6F332" w:rsidR="009B0130" w:rsidRPr="00B20F02" w:rsidRDefault="000C58DB" w:rsidP="00DB208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351B8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</w:t>
            </w:r>
          </w:p>
        </w:tc>
      </w:tr>
    </w:tbl>
    <w:p w14:paraId="0A6C29A1" w14:textId="77777777" w:rsidR="009B0130" w:rsidRPr="00B20F02" w:rsidRDefault="009B0130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85CED7" w14:textId="77777777" w:rsidR="009B0130" w:rsidRPr="00B20F02" w:rsidRDefault="009B0130" w:rsidP="009B013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125D07A4" w14:textId="77777777" w:rsidR="009B0130" w:rsidRPr="00B20F02" w:rsidRDefault="009B0130" w:rsidP="009B013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FAEA09" w14:textId="6D985AF6" w:rsidR="009B0130" w:rsidRPr="00B20F02" w:rsidRDefault="009B0130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="000C58DB" w:rsidRPr="00B20F02">
        <w:rPr>
          <w:rFonts w:asciiTheme="majorBidi" w:hAnsiTheme="majorBidi" w:cstheme="majorBidi"/>
          <w:sz w:val="30"/>
          <w:szCs w:val="30"/>
        </w:rPr>
        <w:t>1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0C58DB" w:rsidRPr="00B20F02">
        <w:rPr>
          <w:rFonts w:asciiTheme="majorBidi" w:hAnsiTheme="majorBidi" w:cstheme="majorBidi"/>
          <w:sz w:val="30"/>
          <w:szCs w:val="30"/>
        </w:rPr>
        <w:t>2563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ดังนั้นกลุ่มบริษัทจึงไม่ปรับปรุงข้อมูลที่นำเสนอในปี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sz w:val="30"/>
          <w:szCs w:val="30"/>
        </w:rPr>
        <w:t>2562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 </w:t>
      </w:r>
    </w:p>
    <w:p w14:paraId="55F10B5F" w14:textId="77777777" w:rsidR="009B0130" w:rsidRPr="00B20F02" w:rsidRDefault="009B0130" w:rsidP="009B0130">
      <w:pPr>
        <w:pStyle w:val="BodyText2"/>
        <w:tabs>
          <w:tab w:val="left" w:pos="540"/>
        </w:tabs>
        <w:ind w:left="72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4E2CE1" w14:textId="0DAE3CB7" w:rsidR="009B0130" w:rsidRPr="00B20F02" w:rsidRDefault="009B0130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โดยรายละเอียดของนโยบายการบัญชีเปิดเผยในหมายเหตุข้อ </w:t>
      </w:r>
      <w:r w:rsidR="000C58DB" w:rsidRPr="00B20F02">
        <w:rPr>
          <w:rFonts w:asciiTheme="majorBidi" w:hAnsiTheme="majorBidi" w:cstheme="majorBidi"/>
          <w:sz w:val="30"/>
          <w:szCs w:val="30"/>
        </w:rPr>
        <w:t>4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(ง) 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211C86C3" w14:textId="5AA69E36" w:rsidR="009B0130" w:rsidRPr="00B20F02" w:rsidRDefault="009B0130" w:rsidP="009B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sz w:val="30"/>
          <w:szCs w:val="30"/>
        </w:rPr>
      </w:pPr>
    </w:p>
    <w:p w14:paraId="45106A1D" w14:textId="21C3B4FA" w:rsidR="001B01D8" w:rsidRPr="00B20F02" w:rsidRDefault="001B01D8" w:rsidP="009B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sz w:val="30"/>
          <w:szCs w:val="30"/>
        </w:rPr>
      </w:pPr>
    </w:p>
    <w:p w14:paraId="6C029783" w14:textId="3A7B5B60" w:rsidR="001B01D8" w:rsidRPr="00B20F02" w:rsidRDefault="001B01D8" w:rsidP="009B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sz w:val="30"/>
          <w:szCs w:val="30"/>
        </w:rPr>
      </w:pPr>
    </w:p>
    <w:p w14:paraId="296D432D" w14:textId="5FB6CBE5" w:rsidR="001B01D8" w:rsidRPr="00B20F02" w:rsidRDefault="001B01D8" w:rsidP="009B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sz w:val="30"/>
          <w:szCs w:val="30"/>
        </w:rPr>
      </w:pPr>
    </w:p>
    <w:p w14:paraId="02B8F307" w14:textId="77777777" w:rsidR="001B01D8" w:rsidRPr="00B20F02" w:rsidRDefault="001B01D8" w:rsidP="009B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sz w:val="30"/>
          <w:szCs w:val="30"/>
          <w:cs/>
        </w:rPr>
      </w:pPr>
    </w:p>
    <w:p w14:paraId="5E6AA434" w14:textId="4FCA9CBF" w:rsidR="009B0130" w:rsidRPr="00B20F02" w:rsidRDefault="009B0130" w:rsidP="009B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(ก.</w:t>
      </w:r>
      <w:r w:rsidR="000C58DB" w:rsidRPr="00B20F02">
        <w:rPr>
          <w:rFonts w:asciiTheme="majorBidi" w:hAnsiTheme="majorBidi" w:cstheme="majorBidi"/>
          <w:sz w:val="30"/>
          <w:szCs w:val="30"/>
        </w:rPr>
        <w:t>1</w:t>
      </w:r>
      <w:r w:rsidRPr="00B20F02">
        <w:rPr>
          <w:rFonts w:asciiTheme="majorBidi" w:hAnsiTheme="majorBidi" w:cstheme="majorBidi"/>
          <w:sz w:val="30"/>
          <w:szCs w:val="30"/>
          <w:cs/>
        </w:rPr>
        <w:t>) การจัดประเภทรายการและการวัดมูลค่าของสินทรัพย์ทางการเงินและหนี้สินทางการเงิน</w:t>
      </w:r>
    </w:p>
    <w:p w14:paraId="3C2A5607" w14:textId="77777777" w:rsidR="009B0130" w:rsidRPr="00B20F02" w:rsidRDefault="009B0130" w:rsidP="009B0130">
      <w:pPr>
        <w:pStyle w:val="BodyText2"/>
        <w:tabs>
          <w:tab w:val="left" w:pos="540"/>
        </w:tabs>
        <w:ind w:left="72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331D0A" w14:textId="71C24A61" w:rsidR="009B0130" w:rsidRPr="00B20F02" w:rsidRDefault="009B0130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</w:rPr>
        <w:t xml:space="preserve">TFRS </w:t>
      </w:r>
      <w:r w:rsidR="000C58DB" w:rsidRPr="00B20F02">
        <w:rPr>
          <w:rFonts w:asciiTheme="majorBidi" w:hAnsiTheme="majorBidi" w:cstheme="majorBidi"/>
          <w:sz w:val="30"/>
          <w:szCs w:val="30"/>
        </w:rPr>
        <w:t>9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กำหนดการจัดประเภทสินทรัพย์ทางการเงินเป็น </w:t>
      </w:r>
      <w:r w:rsidR="000C58DB" w:rsidRPr="00B20F02">
        <w:rPr>
          <w:rFonts w:asciiTheme="majorBidi" w:hAnsiTheme="majorBidi" w:cstheme="majorBidi"/>
          <w:sz w:val="30"/>
          <w:szCs w:val="30"/>
        </w:rPr>
        <w:t>3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ประเภท ได้แก่ ราคาทุนตัดจำหน่าย มูลค่ายุติธรรมผ่านกำไรขาดทุนเบ็ดเสร็จอื่น (</w:t>
      </w:r>
      <w:r w:rsidRPr="00B20F02">
        <w:rPr>
          <w:rFonts w:asciiTheme="majorBidi" w:hAnsiTheme="majorBidi" w:cstheme="majorBidi"/>
          <w:sz w:val="30"/>
          <w:szCs w:val="30"/>
        </w:rPr>
        <w:t>FVOCI</w:t>
      </w:r>
      <w:r w:rsidRPr="00B20F02">
        <w:rPr>
          <w:rFonts w:asciiTheme="majorBidi" w:hAnsiTheme="majorBidi" w:cstheme="majorBidi"/>
          <w:sz w:val="30"/>
          <w:szCs w:val="30"/>
          <w:cs/>
        </w:rPr>
        <w:t>) และมูลค่ายุติธรรมผ่านกำไรหรือขาดทุน (</w:t>
      </w:r>
      <w:r w:rsidRPr="00B20F02">
        <w:rPr>
          <w:rFonts w:asciiTheme="majorBidi" w:hAnsiTheme="majorBidi" w:cstheme="majorBidi"/>
          <w:sz w:val="30"/>
          <w:szCs w:val="30"/>
        </w:rPr>
        <w:t>FVTPL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) 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อย่างไรก็ตาม กลุ่ม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 </w:t>
      </w:r>
      <w:r w:rsidRPr="00B20F02">
        <w:rPr>
          <w:rFonts w:asciiTheme="majorBidi" w:hAnsiTheme="majorBidi" w:cstheme="majorBidi"/>
          <w:sz w:val="30"/>
          <w:szCs w:val="30"/>
        </w:rPr>
        <w:t xml:space="preserve">TFRS </w:t>
      </w:r>
      <w:r w:rsidR="000C58DB" w:rsidRPr="00B20F02">
        <w:rPr>
          <w:rFonts w:asciiTheme="majorBidi" w:hAnsiTheme="majorBidi" w:cstheme="majorBidi"/>
          <w:sz w:val="30"/>
          <w:szCs w:val="30"/>
        </w:rPr>
        <w:t>9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0C58DB" w:rsidRPr="00B20F02">
        <w:rPr>
          <w:rFonts w:asciiTheme="majorBidi" w:hAnsiTheme="majorBidi" w:cstheme="majorBidi"/>
          <w:sz w:val="30"/>
          <w:szCs w:val="30"/>
        </w:rPr>
        <w:t>105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B20F02">
        <w:rPr>
          <w:rFonts w:asciiTheme="majorBidi" w:hAnsiTheme="majorBidi" w:cstheme="majorBidi"/>
          <w:sz w:val="30"/>
          <w:szCs w:val="30"/>
        </w:rPr>
        <w:t xml:space="preserve">TAS </w:t>
      </w:r>
      <w:r w:rsidR="000C58DB" w:rsidRPr="00B20F02">
        <w:rPr>
          <w:rFonts w:asciiTheme="majorBidi" w:hAnsiTheme="majorBidi" w:cstheme="majorBidi"/>
          <w:sz w:val="30"/>
          <w:szCs w:val="30"/>
        </w:rPr>
        <w:t>105</w:t>
      </w:r>
      <w:r w:rsidRPr="00B20F02">
        <w:rPr>
          <w:rFonts w:asciiTheme="majorBidi" w:hAnsiTheme="majorBidi" w:cstheme="majorBidi"/>
          <w:sz w:val="30"/>
          <w:szCs w:val="30"/>
          <w:cs/>
        </w:rPr>
        <w:t>)</w:t>
      </w:r>
    </w:p>
    <w:p w14:paraId="16541885" w14:textId="77777777" w:rsidR="00406BEE" w:rsidRPr="00B20F02" w:rsidRDefault="00406BEE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EDE1F3" w14:textId="7EAECD51" w:rsidR="009B0130" w:rsidRPr="00B20F02" w:rsidRDefault="009B0130" w:rsidP="009B0130">
      <w:pPr>
        <w:pStyle w:val="ListParagraph"/>
        <w:tabs>
          <w:tab w:val="clear" w:pos="680"/>
          <w:tab w:val="clear" w:pos="907"/>
          <w:tab w:val="left" w:pos="1080"/>
        </w:tabs>
        <w:autoSpaceDE w:val="0"/>
        <w:autoSpaceDN w:val="0"/>
        <w:adjustRightInd w:val="0"/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ตาม</w:t>
      </w:r>
      <w:r w:rsidRPr="00B20F02">
        <w:rPr>
          <w:rFonts w:asciiTheme="majorBidi" w:hAnsiTheme="majorBidi" w:cstheme="majorBidi"/>
          <w:sz w:val="30"/>
          <w:szCs w:val="30"/>
        </w:rPr>
        <w:t xml:space="preserve"> TFRS </w:t>
      </w:r>
      <w:r w:rsidR="000C58DB" w:rsidRPr="00B20F02">
        <w:rPr>
          <w:rFonts w:asciiTheme="majorBidi" w:hAnsiTheme="majorBidi" w:cstheme="majorBidi"/>
          <w:sz w:val="30"/>
          <w:szCs w:val="30"/>
        </w:rPr>
        <w:t>9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 </w:t>
      </w:r>
    </w:p>
    <w:p w14:paraId="0F01EE8A" w14:textId="77777777" w:rsidR="009B0130" w:rsidRPr="00B20F02" w:rsidRDefault="009B0130" w:rsidP="009B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828CDA4" w14:textId="6E0A4C89" w:rsidR="009B0130" w:rsidRPr="00B20F02" w:rsidRDefault="009B0130" w:rsidP="009B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(ก.</w:t>
      </w:r>
      <w:r w:rsidR="000C58DB" w:rsidRPr="00B20F02">
        <w:rPr>
          <w:rFonts w:asciiTheme="majorBidi" w:hAnsiTheme="majorBidi" w:cstheme="majorBidi"/>
          <w:sz w:val="30"/>
          <w:szCs w:val="30"/>
        </w:rPr>
        <w:t>2</w:t>
      </w:r>
      <w:r w:rsidRPr="00B20F02">
        <w:rPr>
          <w:rFonts w:asciiTheme="majorBidi" w:hAnsiTheme="majorBidi" w:cstheme="majorBidi"/>
          <w:sz w:val="30"/>
          <w:szCs w:val="30"/>
          <w:cs/>
        </w:rPr>
        <w:t>) การด้อยค่าของสินทรัพย์ทางการเงิน</w:t>
      </w:r>
    </w:p>
    <w:p w14:paraId="3065FE8C" w14:textId="77777777" w:rsidR="009B0130" w:rsidRPr="00B20F02" w:rsidRDefault="009B0130" w:rsidP="009B0130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53E2FEE6" w14:textId="0B4214B4" w:rsidR="009B0130" w:rsidRPr="00B20F02" w:rsidRDefault="009B0130" w:rsidP="009B0130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</w:rPr>
        <w:t xml:space="preserve">TFRS </w:t>
      </w:r>
      <w:r w:rsidR="000C58DB" w:rsidRPr="00B20F02">
        <w:rPr>
          <w:rFonts w:asciiTheme="majorBidi" w:hAnsiTheme="majorBidi" w:cstheme="majorBidi"/>
          <w:sz w:val="30"/>
          <w:szCs w:val="30"/>
        </w:rPr>
        <w:t>9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B20F02">
        <w:rPr>
          <w:rFonts w:asciiTheme="majorBidi" w:hAnsiTheme="majorBidi" w:cstheme="majorBidi"/>
          <w:sz w:val="30"/>
          <w:szCs w:val="30"/>
        </w:rPr>
        <w:t xml:space="preserve">TFRS </w:t>
      </w:r>
      <w:r w:rsidR="000C58DB" w:rsidRPr="00B20F02">
        <w:rPr>
          <w:rFonts w:asciiTheme="majorBidi" w:hAnsiTheme="majorBidi" w:cstheme="majorBidi"/>
          <w:sz w:val="30"/>
          <w:szCs w:val="30"/>
        </w:rPr>
        <w:t>9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ซึ่งไม่รวมเงินลงทุนในตราสารทุน</w:t>
      </w:r>
    </w:p>
    <w:p w14:paraId="4659A6AE" w14:textId="0C4FF710" w:rsidR="009B0130" w:rsidRPr="00B20F02" w:rsidRDefault="009B0130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C5D809" w14:textId="2AFDBD15" w:rsidR="001B01D8" w:rsidRPr="00B20F02" w:rsidRDefault="001B01D8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4BA7DE" w14:textId="6873D64C" w:rsidR="001B01D8" w:rsidRPr="00B20F02" w:rsidRDefault="001B01D8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F11BF8" w14:textId="42CAC452" w:rsidR="001B01D8" w:rsidRPr="00B20F02" w:rsidRDefault="001B01D8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A65B6" w14:textId="107CF4DA" w:rsidR="001B01D8" w:rsidRPr="00B20F02" w:rsidRDefault="001B01D8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C9FAE1" w14:textId="73AA5F9A" w:rsidR="001B01D8" w:rsidRPr="00B20F02" w:rsidRDefault="001B01D8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229D4A" w14:textId="4CF913F2" w:rsidR="001B01D8" w:rsidRPr="00B20F02" w:rsidRDefault="001B01D8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7F129E" w14:textId="47F9F9DC" w:rsidR="001B01D8" w:rsidRPr="00B20F02" w:rsidRDefault="001B01D8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F34B2E" w14:textId="77777777" w:rsidR="001B01D8" w:rsidRPr="00B20F02" w:rsidRDefault="001B01D8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5C34FA" w14:textId="6A8586A2" w:rsidR="009B0130" w:rsidRPr="00B20F02" w:rsidRDefault="009B0130" w:rsidP="009B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B20F02">
        <w:rPr>
          <w:rFonts w:asciiTheme="majorBidi" w:hAnsiTheme="majorBidi" w:cstheme="majorBidi"/>
          <w:sz w:val="30"/>
          <w:szCs w:val="30"/>
        </w:rPr>
        <w:t xml:space="preserve">TFRS </w:t>
      </w:r>
      <w:r w:rsidR="000C58DB" w:rsidRPr="00B20F02">
        <w:rPr>
          <w:rFonts w:asciiTheme="majorBidi" w:hAnsiTheme="majorBidi" w:cstheme="majorBidi"/>
          <w:sz w:val="30"/>
          <w:szCs w:val="30"/>
        </w:rPr>
        <w:t>9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C58DB" w:rsidRPr="00B20F02">
        <w:rPr>
          <w:rFonts w:asciiTheme="majorBidi" w:hAnsiTheme="majorBidi" w:cstheme="majorBidi"/>
          <w:sz w:val="30"/>
          <w:szCs w:val="30"/>
        </w:rPr>
        <w:t>1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0C58DB" w:rsidRPr="00B20F02">
        <w:rPr>
          <w:rFonts w:asciiTheme="majorBidi" w:hAnsiTheme="majorBidi" w:cstheme="majorBidi"/>
          <w:sz w:val="30"/>
          <w:szCs w:val="30"/>
        </w:rPr>
        <w:t>2563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ส่งผลให้มีค่าเผื่อผลขาดทุนจาก</w:t>
      </w:r>
      <w:r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การด้อยค่าลดลง ดังนี้</w:t>
      </w:r>
    </w:p>
    <w:p w14:paraId="04695DE0" w14:textId="77777777" w:rsidR="009B0130" w:rsidRPr="00B20F02" w:rsidRDefault="009B0130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9B0130" w:rsidRPr="00B20F02" w14:paraId="43A6A460" w14:textId="77777777" w:rsidTr="00DB2085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59430203" w14:textId="77777777" w:rsidR="009B0130" w:rsidRPr="00B20F02" w:rsidRDefault="009B0130" w:rsidP="00DB208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B10A4C" w14:textId="77777777" w:rsidR="009B0130" w:rsidRPr="00B20F02" w:rsidRDefault="009B0130" w:rsidP="00DB2085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74E5044F" w14:textId="77777777" w:rsidR="009B0130" w:rsidRPr="00B20F02" w:rsidRDefault="009B0130" w:rsidP="00DB2085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10E350E6" w14:textId="77777777" w:rsidR="009B0130" w:rsidRPr="00B20F02" w:rsidRDefault="009B0130" w:rsidP="00DB208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A34751" w14:textId="77777777" w:rsidR="009B0130" w:rsidRPr="00B20F02" w:rsidRDefault="009B0130" w:rsidP="00DB2085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1F3DE5E" w14:textId="77777777" w:rsidR="009B0130" w:rsidRPr="00B20F02" w:rsidRDefault="009B0130" w:rsidP="00DB2085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เฉพาะกิจการ </w:t>
            </w:r>
          </w:p>
        </w:tc>
      </w:tr>
      <w:tr w:rsidR="009B0130" w:rsidRPr="00B20F02" w14:paraId="425EF88C" w14:textId="77777777" w:rsidTr="00DB2085">
        <w:trPr>
          <w:cantSplit/>
          <w:tblHeader/>
        </w:trPr>
        <w:tc>
          <w:tcPr>
            <w:tcW w:w="5760" w:type="dxa"/>
          </w:tcPr>
          <w:p w14:paraId="6AFCC3C0" w14:textId="77777777" w:rsidR="009B0130" w:rsidRPr="00B20F02" w:rsidRDefault="009B0130" w:rsidP="00DB208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DEE8486" w14:textId="77777777" w:rsidR="009B0130" w:rsidRPr="00B20F02" w:rsidRDefault="009B0130" w:rsidP="00DB20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B0130" w:rsidRPr="00B20F02" w14:paraId="650503FF" w14:textId="77777777" w:rsidTr="00DB2085">
        <w:trPr>
          <w:cantSplit/>
          <w:trHeight w:val="191"/>
        </w:trPr>
        <w:tc>
          <w:tcPr>
            <w:tcW w:w="5760" w:type="dxa"/>
          </w:tcPr>
          <w:p w14:paraId="5071F40A" w14:textId="621BBDAA" w:rsidR="009B0130" w:rsidRPr="00B20F02" w:rsidRDefault="009B0130" w:rsidP="00DB2085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3EAC1407" w14:textId="77777777" w:rsidR="009B0130" w:rsidRPr="00B20F02" w:rsidRDefault="009B0130" w:rsidP="00DB2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8915B3" w14:textId="77777777" w:rsidR="009B0130" w:rsidRPr="00B20F02" w:rsidRDefault="009B0130" w:rsidP="00DB20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1266F8" w14:textId="77777777" w:rsidR="009B0130" w:rsidRPr="00B20F02" w:rsidRDefault="009B0130" w:rsidP="00DB208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0130" w:rsidRPr="00B20F02" w14:paraId="615E76AB" w14:textId="77777777" w:rsidTr="00DB2085">
        <w:trPr>
          <w:cantSplit/>
          <w:trHeight w:val="191"/>
        </w:trPr>
        <w:tc>
          <w:tcPr>
            <w:tcW w:w="5760" w:type="dxa"/>
          </w:tcPr>
          <w:p w14:paraId="0C77278E" w14:textId="77777777" w:rsidR="009B0130" w:rsidRPr="00B20F02" w:rsidRDefault="009B0130" w:rsidP="00DB2085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 - ลูกหนี้การค้า</w:t>
            </w:r>
          </w:p>
        </w:tc>
        <w:tc>
          <w:tcPr>
            <w:tcW w:w="1260" w:type="dxa"/>
          </w:tcPr>
          <w:p w14:paraId="523524DD" w14:textId="2F022D14" w:rsidR="009B0130" w:rsidRPr="00B20F02" w:rsidRDefault="000C58DB" w:rsidP="00DB2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180" w:type="dxa"/>
          </w:tcPr>
          <w:p w14:paraId="5BD4078D" w14:textId="77777777" w:rsidR="009B0130" w:rsidRPr="00B20F02" w:rsidRDefault="009B0130" w:rsidP="00DB208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32A12F" w14:textId="2F0D9AB6" w:rsidR="009B0130" w:rsidRPr="00B20F02" w:rsidRDefault="000C58DB" w:rsidP="00DB208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</w:tr>
      <w:tr w:rsidR="009B0130" w:rsidRPr="00B20F02" w14:paraId="7BE3AB80" w14:textId="77777777" w:rsidTr="00DB2085">
        <w:trPr>
          <w:cantSplit/>
          <w:trHeight w:val="191"/>
        </w:trPr>
        <w:tc>
          <w:tcPr>
            <w:tcW w:w="5760" w:type="dxa"/>
          </w:tcPr>
          <w:p w14:paraId="7FFB5BDA" w14:textId="0E9A7A9A" w:rsidR="009B0130" w:rsidRPr="00B20F02" w:rsidRDefault="009B0130" w:rsidP="00DB2085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ค่าเผื่อผลขาดทุนจากการด้อยค่าของเงินให้กู้ยืม</w:t>
            </w:r>
            <w:r w:rsidR="00A567F2"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60" w:type="dxa"/>
          </w:tcPr>
          <w:p w14:paraId="68FFC350" w14:textId="5D138AA2" w:rsidR="009B0130" w:rsidRPr="00B20F02" w:rsidDel="005765CD" w:rsidRDefault="001B01D8" w:rsidP="0041522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F4BD7D" w14:textId="77777777" w:rsidR="009B0130" w:rsidRPr="00B20F02" w:rsidRDefault="009B0130" w:rsidP="00DB208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162DB0" w14:textId="60954BE0" w:rsidR="009B0130" w:rsidRPr="00B20F02" w:rsidDel="005765CD" w:rsidRDefault="000C58DB" w:rsidP="00DB208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397</w:t>
            </w:r>
          </w:p>
        </w:tc>
      </w:tr>
      <w:tr w:rsidR="009B0130" w:rsidRPr="00B20F02" w14:paraId="4CE93A5C" w14:textId="77777777" w:rsidTr="00DB2085">
        <w:trPr>
          <w:cantSplit/>
          <w:trHeight w:val="191"/>
        </w:trPr>
        <w:tc>
          <w:tcPr>
            <w:tcW w:w="5760" w:type="dxa"/>
          </w:tcPr>
          <w:p w14:paraId="68374349" w14:textId="2EEE7D08" w:rsidR="009B0130" w:rsidRPr="00B20F02" w:rsidRDefault="009B0130" w:rsidP="00DB2085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(กลับรายการ) ผลขาดทุนจากการด้อยค่าที่รับรู้เพิ่มเติม ณ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วันที่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สำหรับลูกหนี้การค้า</w:t>
            </w:r>
          </w:p>
        </w:tc>
        <w:tc>
          <w:tcPr>
            <w:tcW w:w="1260" w:type="dxa"/>
          </w:tcPr>
          <w:p w14:paraId="69C193A8" w14:textId="77777777" w:rsidR="001B01D8" w:rsidRPr="00B20F02" w:rsidRDefault="001B01D8" w:rsidP="00DB2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B1D360A" w14:textId="424DBFBF" w:rsidR="009B0130" w:rsidRPr="00B20F02" w:rsidRDefault="001B01D8" w:rsidP="00DB2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AAEF467" w14:textId="77777777" w:rsidR="009B0130" w:rsidRPr="00B20F02" w:rsidRDefault="009B0130" w:rsidP="00DB208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901A32" w14:textId="77777777" w:rsidR="001B01D8" w:rsidRPr="00B20F02" w:rsidRDefault="001B01D8" w:rsidP="00DB2085">
            <w:pPr>
              <w:pStyle w:val="acctfourfigures"/>
              <w:tabs>
                <w:tab w:val="clear" w:pos="765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E2D3EE" w14:textId="2ED228E5" w:rsidR="009B0130" w:rsidRPr="00B20F02" w:rsidRDefault="000C58DB" w:rsidP="00DB2085">
            <w:pPr>
              <w:pStyle w:val="acctfourfigures"/>
              <w:tabs>
                <w:tab w:val="clear" w:pos="765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9B0130" w:rsidRPr="00B20F02" w14:paraId="20A61F7D" w14:textId="77777777" w:rsidTr="00DB2085">
        <w:trPr>
          <w:cantSplit/>
          <w:trHeight w:val="191"/>
        </w:trPr>
        <w:tc>
          <w:tcPr>
            <w:tcW w:w="5760" w:type="dxa"/>
          </w:tcPr>
          <w:p w14:paraId="2A70C0A7" w14:textId="11727A33" w:rsidR="009B0130" w:rsidRPr="00B20F02" w:rsidRDefault="009B0130" w:rsidP="00DB2085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กลับรายการผลขาดทุนจากการด้อยค่าของเงินให้กู้ยืม</w:t>
            </w:r>
            <w:r w:rsidR="00A567F2"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="00A567F2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ที่รับรู้เพิ่มเติม ณ วันที่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5DEE8A38" w14:textId="77777777" w:rsidR="001B01D8" w:rsidRPr="00B20F02" w:rsidRDefault="001B01D8" w:rsidP="00DB2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8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29B895B" w14:textId="7785A32E" w:rsidR="001B01D8" w:rsidRPr="00B20F02" w:rsidRDefault="00415225" w:rsidP="0041522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2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F134DC" w14:textId="77777777" w:rsidR="009B0130" w:rsidRPr="00B20F02" w:rsidRDefault="009B0130" w:rsidP="00DB208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438882" w14:textId="77777777" w:rsidR="001B01D8" w:rsidRPr="00B20F02" w:rsidRDefault="001B01D8" w:rsidP="00DB2085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85BCBB" w14:textId="38A81929" w:rsidR="009B0130" w:rsidRPr="00B20F02" w:rsidRDefault="001B01D8" w:rsidP="00DB2085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B0130" w:rsidRPr="00B20F02" w14:paraId="446906A7" w14:textId="77777777" w:rsidTr="00DB2085">
        <w:trPr>
          <w:cantSplit/>
        </w:trPr>
        <w:tc>
          <w:tcPr>
            <w:tcW w:w="5760" w:type="dxa"/>
            <w:vAlign w:val="bottom"/>
          </w:tcPr>
          <w:p w14:paraId="2012B1D0" w14:textId="46076A7F" w:rsidR="009B0130" w:rsidRPr="00B20F02" w:rsidRDefault="009B0130" w:rsidP="00DB2085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3C4345" w14:textId="6519B2B2" w:rsidR="009B0130" w:rsidRPr="00B20F02" w:rsidRDefault="000C58DB" w:rsidP="00DB2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139</w:t>
            </w:r>
          </w:p>
        </w:tc>
        <w:tc>
          <w:tcPr>
            <w:tcW w:w="180" w:type="dxa"/>
          </w:tcPr>
          <w:p w14:paraId="0AED6538" w14:textId="77777777" w:rsidR="009B0130" w:rsidRPr="00B20F02" w:rsidRDefault="009B0130" w:rsidP="00DB208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0BCD5" w14:textId="0028657E" w:rsidR="009B0130" w:rsidRPr="00B20F02" w:rsidRDefault="000C58DB" w:rsidP="00CE2CAF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427</w:t>
            </w:r>
          </w:p>
        </w:tc>
      </w:tr>
    </w:tbl>
    <w:p w14:paraId="0C311541" w14:textId="77777777" w:rsidR="009B0130" w:rsidRPr="00B20F02" w:rsidRDefault="009B0130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091742" w14:textId="13569453" w:rsidR="009B0130" w:rsidRPr="00B20F02" w:rsidRDefault="009B0130" w:rsidP="009B0130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กลุ่มบริษัทเลือกที่จะรับรู้การเพิ่มขึ้น</w:t>
      </w:r>
      <w:r w:rsidR="000350AA" w:rsidRPr="00B20F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350AA" w:rsidRPr="00B20F02">
        <w:rPr>
          <w:rFonts w:asciiTheme="majorBidi" w:hAnsiTheme="majorBidi"/>
          <w:sz w:val="30"/>
          <w:szCs w:val="30"/>
          <w:cs/>
        </w:rPr>
        <w:t>(</w:t>
      </w:r>
      <w:r w:rsidR="000350AA" w:rsidRPr="00B20F02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="000350AA" w:rsidRPr="00B20F02">
        <w:rPr>
          <w:rFonts w:asciiTheme="majorBidi" w:hAnsiTheme="majorBidi"/>
          <w:sz w:val="30"/>
          <w:szCs w:val="30"/>
          <w:cs/>
        </w:rPr>
        <w:t>)</w:t>
      </w:r>
      <w:r w:rsidR="000350AA" w:rsidRPr="00B20F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ของผลขาดทุนจากการด้อยค่าโดยปรับปรุงกับกำไรสะสม </w:t>
      </w:r>
      <w:r w:rsidR="001F65AE">
        <w:rPr>
          <w:rFonts w:asciiTheme="majorBidi" w:hAnsiTheme="majorBidi" w:cstheme="majorBidi"/>
          <w:sz w:val="30"/>
          <w:szCs w:val="30"/>
          <w:cs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C58DB" w:rsidRPr="00B20F02">
        <w:rPr>
          <w:rFonts w:asciiTheme="majorBidi" w:hAnsiTheme="majorBidi" w:cstheme="majorBidi"/>
          <w:sz w:val="30"/>
          <w:szCs w:val="30"/>
        </w:rPr>
        <w:t>1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0C58DB" w:rsidRPr="00B20F02">
        <w:rPr>
          <w:rFonts w:asciiTheme="majorBidi" w:hAnsiTheme="majorBidi" w:cstheme="majorBidi"/>
          <w:sz w:val="30"/>
          <w:szCs w:val="30"/>
        </w:rPr>
        <w:t>2563</w:t>
      </w:r>
    </w:p>
    <w:p w14:paraId="41CE251B" w14:textId="4A8E0311" w:rsidR="009B0130" w:rsidRPr="00B20F02" w:rsidRDefault="009B0130" w:rsidP="009B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C724664" w14:textId="57E31657" w:rsidR="009B0130" w:rsidRPr="00B20F02" w:rsidRDefault="009B0130" w:rsidP="009B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/>
          <w:sz w:val="30"/>
          <w:szCs w:val="30"/>
          <w:cs/>
        </w:rPr>
        <w:t>(</w:t>
      </w:r>
      <w:r w:rsidRPr="00B20F02">
        <w:rPr>
          <w:rFonts w:asciiTheme="majorBidi" w:hAnsiTheme="majorBidi" w:cstheme="majorBidi"/>
          <w:sz w:val="30"/>
          <w:szCs w:val="30"/>
          <w:cs/>
        </w:rPr>
        <w:t>ก</w:t>
      </w:r>
      <w:r w:rsidRPr="00B20F02">
        <w:rPr>
          <w:rFonts w:asciiTheme="majorBidi" w:hAnsiTheme="majorBidi"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sz w:val="30"/>
          <w:szCs w:val="30"/>
        </w:rPr>
        <w:t>3</w:t>
      </w:r>
      <w:r w:rsidRPr="00B20F02">
        <w:rPr>
          <w:rFonts w:asciiTheme="majorBidi" w:hAnsiTheme="majorBidi"/>
          <w:sz w:val="30"/>
          <w:szCs w:val="30"/>
          <w:cs/>
        </w:rPr>
        <w:t>)</w:t>
      </w:r>
      <w:r w:rsidRPr="00B20F02">
        <w:rPr>
          <w:rFonts w:asciiTheme="majorBidi" w:hAnsiTheme="majorBidi" w:cstheme="majorBidi"/>
          <w:sz w:val="30"/>
          <w:szCs w:val="30"/>
        </w:rPr>
        <w:tab/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อนุพันธ์และการบัญชีป้องกันความเสี่ยง</w:t>
      </w:r>
    </w:p>
    <w:p w14:paraId="67032C0A" w14:textId="77777777" w:rsidR="009B0130" w:rsidRPr="00B20F02" w:rsidRDefault="009B0130" w:rsidP="009B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BD60EF" w14:textId="01189275" w:rsidR="009B0130" w:rsidRPr="00B20F02" w:rsidRDefault="009B0130" w:rsidP="009B0130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ตาม </w:t>
      </w:r>
      <w:r w:rsidRPr="00B20F02">
        <w:rPr>
          <w:rFonts w:asciiTheme="majorBidi" w:hAnsiTheme="majorBidi" w:cstheme="majorBidi"/>
          <w:sz w:val="30"/>
          <w:szCs w:val="30"/>
        </w:rPr>
        <w:t xml:space="preserve">TFRS </w:t>
      </w:r>
      <w:r w:rsidR="000C58DB" w:rsidRPr="00B20F02">
        <w:rPr>
          <w:rFonts w:asciiTheme="majorBidi" w:hAnsiTheme="majorBidi" w:cstheme="majorBidi"/>
          <w:sz w:val="30"/>
          <w:szCs w:val="30"/>
        </w:rPr>
        <w:t>9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อนุพันธ์ทั้งหมดวัดมูลค่าด้วยมูลค่ายุติธรรมในงบแสดงฐานะการเงิน</w:t>
      </w:r>
    </w:p>
    <w:p w14:paraId="1F3CA0D8" w14:textId="77777777" w:rsidR="009B0130" w:rsidRPr="00B20F02" w:rsidRDefault="009B0130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F34739" w14:textId="77777777" w:rsidR="009B0130" w:rsidRPr="00B20F02" w:rsidRDefault="009B0130" w:rsidP="009B0130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กลุ่มบริษัทกำหนดให้อนุพันธ์บางรายการเป็นอนุพันธ์ที่ถือไว้เพื่อการบริหารความเสี่ยงและเครื่องมือทางการเงินที่ไม่ใช่อนุพันธ์บางส่วนเป็นเครื่องมือที่ใช้ป้องกันความเสี่ยงสำหรับความสัมพันธ์ของการป้องกันความเสี่ยงที่เข้าเงื่อนไข กลุ่มบริษัทมีการจัดทำเอกสารเกี่ยวกับความสัมพันธ์ของเครื่องมือที่ใช้ป้องกันความเสี่ยงและรายการที่มีการป้องกันความเสี่ยง รวมถึงวัตถุประสงค์และกลยุทธ์ในการบริหารความเสี่ยง และวิธีการที่จะใช้ในการประเมินความมีประสิทธิผลของความสัมพันธ์ของการป้องกันความเสี่ยง กลุ่มบริษัททำการประเมินความมีประสิทธิผล ณ วันที่เริ่มต้นของความสัมพันธ์ของการป้องกันความเสี่ยงและมีการประเมินอย่างต่อเนื่อง</w:t>
      </w:r>
    </w:p>
    <w:p w14:paraId="57003DDB" w14:textId="451888EE" w:rsidR="009B0130" w:rsidRPr="00B20F02" w:rsidRDefault="009B0130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49DF90" w14:textId="02126DA2" w:rsidR="00B35115" w:rsidRPr="00B20F02" w:rsidRDefault="00B35115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049CEC" w14:textId="77777777" w:rsidR="00B35115" w:rsidRPr="00B20F02" w:rsidRDefault="00B35115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1E6FB" w14:textId="77777777" w:rsidR="009B0130" w:rsidRPr="00B20F02" w:rsidRDefault="009B0130" w:rsidP="009B0130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ความสัมพันธ์ของการป้องกันความเสี่ยงได้แก่การป้องกันความเสี่ยงในกระแสเงินสด </w:t>
      </w:r>
    </w:p>
    <w:p w14:paraId="4416FEA7" w14:textId="77777777" w:rsidR="009B0130" w:rsidRPr="00B20F02" w:rsidRDefault="009B0130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433D8" w14:textId="1F997C68" w:rsidR="009B0130" w:rsidRPr="00B20F02" w:rsidRDefault="009B0130" w:rsidP="009B0130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เดิมไม่ได้กล่าวถึงข้อกำหนดของการบัญชีป้องกันความเสี่ยงและอนุพันธ์ที่ถือไว้เพื่อวัตถุประสงค์ในการบริหารความเสี่ยง ในปี </w:t>
      </w:r>
      <w:r w:rsidR="000C58DB" w:rsidRPr="00B20F02">
        <w:rPr>
          <w:rFonts w:asciiTheme="majorBidi" w:hAnsiTheme="majorBidi" w:cstheme="majorBidi"/>
          <w:sz w:val="30"/>
          <w:szCs w:val="30"/>
        </w:rPr>
        <w:t>2562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กลุ่มบริษัทรับรู้รายการดังกล่าวตามที่ได้อธิบายไว้ในนโยบายการบัญชีในหมายเหตุข้อ </w:t>
      </w:r>
      <w:r w:rsidR="000C58DB" w:rsidRPr="00B20F02">
        <w:rPr>
          <w:rFonts w:asciiTheme="majorBidi" w:hAnsiTheme="majorBidi" w:cstheme="majorBidi"/>
          <w:sz w:val="30"/>
          <w:szCs w:val="30"/>
        </w:rPr>
        <w:t>4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(ง)  </w:t>
      </w:r>
    </w:p>
    <w:p w14:paraId="0AB5C3E2" w14:textId="77777777" w:rsidR="009B0130" w:rsidRPr="00B20F02" w:rsidRDefault="009B0130" w:rsidP="009B0130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28637B" w14:textId="76DD666E" w:rsidR="009B0130" w:rsidRPr="00B20F02" w:rsidRDefault="009B0130" w:rsidP="009B013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</w:t>
      </w:r>
      <w:r w:rsidR="000C58DB" w:rsidRPr="00B20F0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B20F02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7A7D503A" w14:textId="77777777" w:rsidR="009B0130" w:rsidRPr="00B20F02" w:rsidRDefault="009B0130" w:rsidP="009B0130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7BCCAA" w14:textId="3B1525AC" w:rsidR="009B0130" w:rsidRPr="00B20F02" w:rsidRDefault="009B0130" w:rsidP="009B01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0C58DB" w:rsidRPr="00B20F02">
        <w:rPr>
          <w:rFonts w:asciiTheme="majorBidi" w:hAnsiTheme="majorBidi" w:cstheme="majorBidi"/>
          <w:sz w:val="30"/>
          <w:szCs w:val="30"/>
        </w:rPr>
        <w:t>1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0C58DB" w:rsidRPr="00B20F02">
        <w:rPr>
          <w:rFonts w:asciiTheme="majorBidi" w:hAnsiTheme="majorBidi" w:cstheme="majorBidi"/>
          <w:sz w:val="30"/>
          <w:szCs w:val="30"/>
        </w:rPr>
        <w:t>2563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B20F02">
        <w:rPr>
          <w:rFonts w:asciiTheme="majorBidi" w:hAnsiTheme="majorBidi" w:cstheme="majorBidi"/>
          <w:sz w:val="30"/>
          <w:szCs w:val="30"/>
        </w:rPr>
        <w:t xml:space="preserve">TFRS </w:t>
      </w:r>
      <w:r w:rsidR="000C58DB" w:rsidRPr="00B20F02">
        <w:rPr>
          <w:rFonts w:asciiTheme="majorBidi" w:hAnsiTheme="majorBidi" w:cstheme="majorBidi"/>
          <w:sz w:val="30"/>
          <w:szCs w:val="30"/>
        </w:rPr>
        <w:t>16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0C58DB" w:rsidRPr="00B20F02">
        <w:rPr>
          <w:rFonts w:asciiTheme="majorBidi" w:hAnsiTheme="majorBidi" w:cstheme="majorBidi"/>
          <w:sz w:val="30"/>
          <w:szCs w:val="30"/>
        </w:rPr>
        <w:t>17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B20F02">
        <w:rPr>
          <w:rFonts w:asciiTheme="majorBidi" w:hAnsiTheme="majorBidi" w:cstheme="majorBidi"/>
          <w:sz w:val="30"/>
          <w:szCs w:val="30"/>
        </w:rPr>
        <w:t xml:space="preserve">TAS </w:t>
      </w:r>
      <w:r w:rsidR="000C58DB" w:rsidRPr="00B20F02">
        <w:rPr>
          <w:rFonts w:asciiTheme="majorBidi" w:hAnsiTheme="majorBidi" w:cstheme="majorBidi"/>
          <w:sz w:val="30"/>
          <w:szCs w:val="30"/>
        </w:rPr>
        <w:t>17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) และการตีความมาตรฐานการรายงานทางการเงิน ฉบับที่ </w:t>
      </w:r>
      <w:r w:rsidR="000C58DB" w:rsidRPr="00B20F02">
        <w:rPr>
          <w:rFonts w:asciiTheme="majorBidi" w:hAnsiTheme="majorBidi" w:cstheme="majorBidi"/>
          <w:sz w:val="30"/>
          <w:szCs w:val="30"/>
        </w:rPr>
        <w:t>4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B20F02">
        <w:rPr>
          <w:rFonts w:asciiTheme="majorBidi" w:hAnsiTheme="majorBidi" w:cstheme="majorBidi"/>
          <w:sz w:val="30"/>
          <w:szCs w:val="30"/>
        </w:rPr>
        <w:t xml:space="preserve">TFRIC </w:t>
      </w:r>
      <w:r w:rsidR="000C58DB" w:rsidRPr="00B20F02">
        <w:rPr>
          <w:rFonts w:asciiTheme="majorBidi" w:hAnsiTheme="majorBidi" w:cstheme="majorBidi"/>
          <w:sz w:val="30"/>
          <w:szCs w:val="30"/>
        </w:rPr>
        <w:t>4</w:t>
      </w:r>
      <w:r w:rsidRPr="00B20F02">
        <w:rPr>
          <w:rFonts w:asciiTheme="majorBidi" w:hAnsiTheme="majorBidi" w:cstheme="majorBidi"/>
          <w:sz w:val="30"/>
          <w:szCs w:val="30"/>
          <w:cs/>
        </w:rPr>
        <w:t>) ด้วยวิธีปรับปรุงย้อนหลังโดยรับรู้ผลกระทบสะสม (</w:t>
      </w:r>
      <w:r w:rsidRPr="00B20F02">
        <w:rPr>
          <w:rFonts w:asciiTheme="majorBidi" w:hAnsiTheme="majorBidi" w:cstheme="majorBidi"/>
          <w:sz w:val="30"/>
          <w:szCs w:val="30"/>
        </w:rPr>
        <w:t>Modified retrospective approach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) </w:t>
      </w:r>
    </w:p>
    <w:p w14:paraId="0C675886" w14:textId="77777777" w:rsidR="009B0130" w:rsidRPr="00B20F02" w:rsidRDefault="009B0130" w:rsidP="009B01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3BBBA15" w14:textId="7B84DE8F" w:rsidR="009B0130" w:rsidRPr="00B20F02" w:rsidRDefault="009B0130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20F02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B20F02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0C58DB" w:rsidRPr="00B20F02">
        <w:rPr>
          <w:rFonts w:asciiTheme="majorBidi" w:eastAsia="Calibri" w:hAnsiTheme="majorBidi" w:cstheme="majorBidi"/>
          <w:sz w:val="30"/>
          <w:szCs w:val="30"/>
        </w:rPr>
        <w:t>16</w:t>
      </w:r>
      <w:r w:rsidRPr="00B20F0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กลุ่มบริษัทเลือกที่จะไม่แยกส่วนประกอบของสัญญาที่ไม่เป็นการเช่า และรับรู้รายการดังกล่าวเป็นส่วนหนึ่งของสัญญาเช่าเพียงอย่างเดียว</w:t>
      </w:r>
      <w:r w:rsidR="002E7739" w:rsidRPr="00B20F0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ณ วันที่</w:t>
      </w:r>
      <w:r w:rsidRPr="00B20F0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0C58DB" w:rsidRPr="00B20F02">
        <w:rPr>
          <w:rFonts w:asciiTheme="majorBidi" w:eastAsia="Calibri" w:hAnsiTheme="majorBidi" w:cstheme="majorBidi"/>
          <w:sz w:val="30"/>
          <w:szCs w:val="30"/>
        </w:rPr>
        <w:t>1</w:t>
      </w:r>
      <w:r w:rsidRPr="00B20F0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0C58DB" w:rsidRPr="00B20F02">
        <w:rPr>
          <w:rFonts w:asciiTheme="majorBidi" w:eastAsia="Calibri" w:hAnsiTheme="majorBidi" w:cstheme="majorBidi"/>
          <w:sz w:val="30"/>
          <w:szCs w:val="30"/>
        </w:rPr>
        <w:t>2563</w:t>
      </w:r>
      <w:r w:rsidRPr="00B20F02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ส่งผลให้ลักษณะของค่าใช้จ่ายที่เกี่ยวข้องกับสัญญาเช่าดังกล่าวเปลี่ยนแปลงไปโดยกลุ่มบริษัทรับรู้</w:t>
      </w:r>
      <w:r w:rsidR="001F65AE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ค่าเสื่อมราคาของสินทรัพย์สิทธิการใช้และดอกเบี้ยจ่ายของหนี้สินตามสัญญาเช่า </w:t>
      </w:r>
    </w:p>
    <w:p w14:paraId="35AED576" w14:textId="77777777" w:rsidR="0076017D" w:rsidRPr="00B20F02" w:rsidRDefault="0076017D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3DEBAAF" w14:textId="77777777" w:rsidR="009B0130" w:rsidRPr="00B20F02" w:rsidRDefault="009B0130" w:rsidP="009B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12AC7337" w14:textId="77777777" w:rsidR="009B0130" w:rsidRPr="00B20F02" w:rsidRDefault="009B0130" w:rsidP="009B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CCCBBD3" w14:textId="05CCE995" w:rsidR="009B0130" w:rsidRPr="00B20F02" w:rsidRDefault="009B0130" w:rsidP="009B0130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18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</w:rPr>
      </w:pPr>
      <w:r w:rsidRPr="00B20F02">
        <w:rPr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0C58DB" w:rsidRPr="00B20F02">
        <w:rPr>
          <w:rFonts w:asciiTheme="majorBidi" w:eastAsia="MS Mincho" w:hAnsiTheme="majorBidi" w:cstheme="majorBidi"/>
          <w:color w:val="000000"/>
          <w:sz w:val="30"/>
          <w:szCs w:val="30"/>
        </w:rPr>
        <w:t>12</w:t>
      </w:r>
      <w:r w:rsidRPr="00B20F02">
        <w:rPr>
          <w:rFonts w:asciiTheme="majorBidi" w:eastAsia="MS Mincho" w:hAnsiTheme="majorBidi"/>
          <w:color w:val="000000"/>
          <w:sz w:val="30"/>
          <w:szCs w:val="30"/>
          <w:cs/>
        </w:rPr>
        <w:t xml:space="preserve"> </w:t>
      </w:r>
      <w:r w:rsidRPr="00B20F02">
        <w:rPr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เดือน และสินทรัพย์อ้างอิงที่มีมูลค่าต่ำ  </w:t>
      </w:r>
    </w:p>
    <w:p w14:paraId="554E8C5B" w14:textId="77777777" w:rsidR="009B0130" w:rsidRPr="00B20F02" w:rsidRDefault="009B0130" w:rsidP="009B0130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18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</w:rPr>
      </w:pPr>
      <w:r w:rsidRPr="00B20F02">
        <w:rPr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416B5EE4" w14:textId="77777777" w:rsidR="009B0130" w:rsidRPr="00B20F02" w:rsidRDefault="009B0130" w:rsidP="009B0130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18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</w:rPr>
      </w:pPr>
      <w:r w:rsidRPr="00B20F02">
        <w:rPr>
          <w:rFonts w:asciiTheme="majorBidi" w:eastAsia="MS Mincho" w:hAnsiTheme="majorBidi" w:cstheme="majorBidi"/>
          <w:color w:val="000000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 และ</w:t>
      </w:r>
    </w:p>
    <w:p w14:paraId="4F2436E1" w14:textId="77777777" w:rsidR="009B0130" w:rsidRPr="00B20F02" w:rsidRDefault="009B0130" w:rsidP="009B0130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18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</w:rPr>
      </w:pPr>
      <w:r w:rsidRPr="00B20F02">
        <w:rPr>
          <w:rFonts w:asciiTheme="majorBidi" w:eastAsia="MS Mincho" w:hAnsiTheme="majorBidi" w:cstheme="majorBidi"/>
          <w:color w:val="000000"/>
          <w:sz w:val="30"/>
          <w:szCs w:val="30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14:paraId="3B5A3EB7" w14:textId="77777777" w:rsidR="009B0130" w:rsidRPr="00B20F02" w:rsidRDefault="009B0130" w:rsidP="009B01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MS Mincho" w:hAnsiTheme="majorBidi" w:cstheme="majorBidi"/>
          <w:color w:val="000000"/>
          <w:sz w:val="20"/>
          <w:szCs w:val="20"/>
        </w:rPr>
      </w:pPr>
    </w:p>
    <w:p w14:paraId="1024B851" w14:textId="77777777" w:rsidR="009B0130" w:rsidRPr="00B20F02" w:rsidRDefault="009B0130" w:rsidP="009B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4"/>
          <w:szCs w:val="4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59"/>
        <w:gridCol w:w="1260"/>
        <w:gridCol w:w="181"/>
        <w:gridCol w:w="1350"/>
      </w:tblGrid>
      <w:tr w:rsidR="009B0130" w:rsidRPr="00B20F02" w14:paraId="4BFBD36B" w14:textId="77777777" w:rsidTr="00DB2085">
        <w:trPr>
          <w:cantSplit/>
          <w:trHeight w:val="20"/>
          <w:tblHeader/>
        </w:trPr>
        <w:tc>
          <w:tcPr>
            <w:tcW w:w="5759" w:type="dxa"/>
            <w:shd w:val="clear" w:color="auto" w:fill="auto"/>
            <w:vAlign w:val="bottom"/>
          </w:tcPr>
          <w:p w14:paraId="6BBFB9FD" w14:textId="2BF1544E" w:rsidR="009B0130" w:rsidRPr="00B20F02" w:rsidRDefault="009B0130" w:rsidP="00DB208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B20F0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0C58DB" w:rsidRPr="00B20F0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260" w:type="dxa"/>
            <w:vAlign w:val="bottom"/>
          </w:tcPr>
          <w:p w14:paraId="354F1273" w14:textId="77777777" w:rsidR="009B0130" w:rsidRPr="00B20F02" w:rsidRDefault="009B0130" w:rsidP="00DB2085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3583A337" w14:textId="77777777" w:rsidR="009B0130" w:rsidRPr="00B20F02" w:rsidRDefault="009B0130" w:rsidP="00DB208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193BDE" w14:textId="77777777" w:rsidR="009B0130" w:rsidRPr="00B20F02" w:rsidRDefault="009B0130" w:rsidP="00DB2085">
            <w:pPr>
              <w:pStyle w:val="acctmergecolhdg"/>
              <w:spacing w:before="120"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11A60AE" w14:textId="77777777" w:rsidR="009B0130" w:rsidRPr="00B20F02" w:rsidRDefault="009B0130" w:rsidP="00DB208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B0130" w:rsidRPr="00B20F02" w14:paraId="40580617" w14:textId="77777777" w:rsidTr="00DB2085">
        <w:trPr>
          <w:cantSplit/>
          <w:trHeight w:val="20"/>
          <w:tblHeader/>
        </w:trPr>
        <w:tc>
          <w:tcPr>
            <w:tcW w:w="5759" w:type="dxa"/>
          </w:tcPr>
          <w:p w14:paraId="16EA9268" w14:textId="77777777" w:rsidR="009B0130" w:rsidRPr="00B20F02" w:rsidRDefault="009B0130" w:rsidP="00DB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1" w:type="dxa"/>
            <w:gridSpan w:val="3"/>
          </w:tcPr>
          <w:p w14:paraId="3FFF4DCA" w14:textId="77777777" w:rsidR="009B0130" w:rsidRPr="00B20F02" w:rsidRDefault="009B0130" w:rsidP="00DB20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B0130" w:rsidRPr="00B20F02" w14:paraId="6FA96BA4" w14:textId="77777777" w:rsidTr="00DB2085">
        <w:trPr>
          <w:cantSplit/>
          <w:trHeight w:val="191"/>
        </w:trPr>
        <w:tc>
          <w:tcPr>
            <w:tcW w:w="5759" w:type="dxa"/>
          </w:tcPr>
          <w:p w14:paraId="0BEE73AE" w14:textId="6DAE14E4" w:rsidR="009B0130" w:rsidRPr="00B20F02" w:rsidRDefault="009B0130" w:rsidP="00DB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91" w:type="dxa"/>
            <w:gridSpan w:val="3"/>
          </w:tcPr>
          <w:p w14:paraId="55D88D16" w14:textId="77777777" w:rsidR="009B0130" w:rsidRPr="00B20F02" w:rsidRDefault="009B0130" w:rsidP="00DB20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B0130" w:rsidRPr="00B20F02" w14:paraId="082E2D67" w14:textId="77777777" w:rsidTr="00DB2085">
        <w:trPr>
          <w:cantSplit/>
          <w:trHeight w:val="119"/>
        </w:trPr>
        <w:tc>
          <w:tcPr>
            <w:tcW w:w="5759" w:type="dxa"/>
            <w:vAlign w:val="bottom"/>
          </w:tcPr>
          <w:p w14:paraId="51936CEF" w14:textId="77777777" w:rsidR="009B0130" w:rsidRPr="00B20F02" w:rsidRDefault="009B0130" w:rsidP="00DB208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260" w:type="dxa"/>
            <w:vAlign w:val="bottom"/>
          </w:tcPr>
          <w:p w14:paraId="1FC6FE7E" w14:textId="063BA351" w:rsidR="009B0130" w:rsidRPr="001F65AE" w:rsidRDefault="009B0130" w:rsidP="001F65AE">
            <w:pPr>
              <w:pStyle w:val="acctfourfigures"/>
              <w:tabs>
                <w:tab w:val="clear" w:pos="765"/>
                <w:tab w:val="left" w:pos="465"/>
                <w:tab w:val="decimal" w:pos="731"/>
                <w:tab w:val="decimal" w:pos="164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301DF04E" w14:textId="77777777" w:rsidR="009B0130" w:rsidRPr="00B20F02" w:rsidRDefault="009B0130" w:rsidP="00DB208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98B396" w14:textId="77777777" w:rsidR="009B0130" w:rsidRPr="00B20F02" w:rsidRDefault="009B0130" w:rsidP="00DB2085">
            <w:pPr>
              <w:pStyle w:val="acctfourfigures"/>
              <w:tabs>
                <w:tab w:val="clear" w:pos="765"/>
              </w:tabs>
              <w:spacing w:line="240" w:lineRule="auto"/>
              <w:ind w:right="3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B0130" w:rsidRPr="00B20F02" w14:paraId="4740B90C" w14:textId="77777777" w:rsidTr="00DB2085">
        <w:trPr>
          <w:cantSplit/>
          <w:trHeight w:val="20"/>
        </w:trPr>
        <w:tc>
          <w:tcPr>
            <w:tcW w:w="5759" w:type="dxa"/>
            <w:vAlign w:val="bottom"/>
          </w:tcPr>
          <w:p w14:paraId="6E908CD3" w14:textId="77777777" w:rsidR="009B0130" w:rsidRPr="00B20F02" w:rsidRDefault="009B0130" w:rsidP="00DB208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ค่าเช่าจ่ายล่วงหน้าลดลง</w:t>
            </w:r>
          </w:p>
        </w:tc>
        <w:tc>
          <w:tcPr>
            <w:tcW w:w="1260" w:type="dxa"/>
            <w:vAlign w:val="bottom"/>
          </w:tcPr>
          <w:p w14:paraId="3A7774A3" w14:textId="2990E635" w:rsidR="009B0130" w:rsidRPr="00B20F02" w:rsidRDefault="009B0130" w:rsidP="001F65AE">
            <w:pPr>
              <w:pStyle w:val="acctfourfigures"/>
              <w:tabs>
                <w:tab w:val="clear" w:pos="765"/>
                <w:tab w:val="left" w:pos="465"/>
                <w:tab w:val="decimal" w:pos="731"/>
                <w:tab w:val="decimal" w:pos="164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13C25FF8" w14:textId="77777777" w:rsidR="009B0130" w:rsidRPr="00B20F02" w:rsidRDefault="009B0130" w:rsidP="00DB208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E85CE6" w14:textId="77777777" w:rsidR="009B0130" w:rsidRPr="00B20F02" w:rsidRDefault="009B0130" w:rsidP="00DB2085">
            <w:pPr>
              <w:pStyle w:val="acctfourfigures"/>
              <w:tabs>
                <w:tab w:val="clear" w:pos="765"/>
              </w:tabs>
              <w:spacing w:line="240" w:lineRule="auto"/>
              <w:ind w:right="3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B0130" w:rsidRPr="00B20F02" w14:paraId="57DC4EEF" w14:textId="77777777" w:rsidTr="00DB2085">
        <w:trPr>
          <w:cantSplit/>
          <w:trHeight w:val="20"/>
        </w:trPr>
        <w:tc>
          <w:tcPr>
            <w:tcW w:w="5759" w:type="dxa"/>
            <w:vAlign w:val="bottom"/>
          </w:tcPr>
          <w:p w14:paraId="1907E4DE" w14:textId="77777777" w:rsidR="009B0130" w:rsidRPr="00B20F02" w:rsidRDefault="009B0130" w:rsidP="00DB208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260" w:type="dxa"/>
            <w:vAlign w:val="bottom"/>
          </w:tcPr>
          <w:p w14:paraId="5EE3D484" w14:textId="64F79E49" w:rsidR="009B0130" w:rsidRPr="00B20F02" w:rsidRDefault="000C58DB" w:rsidP="00DB2085">
            <w:pPr>
              <w:pStyle w:val="acctfourfigures"/>
              <w:tabs>
                <w:tab w:val="clear" w:pos="765"/>
                <w:tab w:val="left" w:pos="465"/>
                <w:tab w:val="decimal" w:pos="731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12B2F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81" w:type="dxa"/>
            <w:vAlign w:val="bottom"/>
          </w:tcPr>
          <w:p w14:paraId="655CAACF" w14:textId="77777777" w:rsidR="009B0130" w:rsidRPr="00B20F02" w:rsidRDefault="009B0130" w:rsidP="00DB208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11C5C1" w14:textId="72CEEAF6" w:rsidR="009B0130" w:rsidRPr="00B20F02" w:rsidRDefault="000C58DB" w:rsidP="001F65AE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</w:p>
        </w:tc>
      </w:tr>
      <w:tr w:rsidR="009B0130" w:rsidRPr="00B20F02" w14:paraId="4F4DADE8" w14:textId="77777777" w:rsidTr="00DB2085">
        <w:trPr>
          <w:cantSplit/>
          <w:trHeight w:val="20"/>
        </w:trPr>
        <w:tc>
          <w:tcPr>
            <w:tcW w:w="5759" w:type="dxa"/>
          </w:tcPr>
          <w:p w14:paraId="39CD0E27" w14:textId="77777777" w:rsidR="009B0130" w:rsidRPr="00B20F02" w:rsidRDefault="009B0130" w:rsidP="00DB208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260" w:type="dxa"/>
            <w:vAlign w:val="bottom"/>
          </w:tcPr>
          <w:p w14:paraId="0AA4B428" w14:textId="0AF39258" w:rsidR="009B0130" w:rsidRPr="00B20F02" w:rsidRDefault="009B0130" w:rsidP="001F65AE">
            <w:pPr>
              <w:pStyle w:val="acctfourfigures"/>
              <w:tabs>
                <w:tab w:val="clear" w:pos="765"/>
                <w:tab w:val="left" w:pos="465"/>
                <w:tab w:val="decimal" w:pos="731"/>
                <w:tab w:val="decimal" w:pos="164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12B2F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404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6BA008AB" w14:textId="77777777" w:rsidR="009B0130" w:rsidRPr="00B20F02" w:rsidRDefault="009B0130" w:rsidP="00DB20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79736A" w14:textId="5F965DBF" w:rsidR="009B0130" w:rsidRPr="001F65AE" w:rsidRDefault="009B0130" w:rsidP="001F65AE">
            <w:pPr>
              <w:pStyle w:val="acctfourfigures"/>
              <w:tabs>
                <w:tab w:val="clear" w:pos="765"/>
                <w:tab w:val="left" w:pos="465"/>
                <w:tab w:val="decimal" w:pos="731"/>
                <w:tab w:val="decimal" w:pos="164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B0130" w:rsidRPr="00B20F02" w14:paraId="1A240869" w14:textId="77777777" w:rsidTr="00DB2085">
        <w:trPr>
          <w:cantSplit/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7215759E" w14:textId="77777777" w:rsidR="009B0130" w:rsidRPr="00B20F02" w:rsidRDefault="009B0130" w:rsidP="00DB208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3C4E3485" w14:textId="77777777" w:rsidR="009B0130" w:rsidRPr="00B20F02" w:rsidRDefault="009B0130" w:rsidP="00DB2085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1F41B18D" w14:textId="77777777" w:rsidR="009B0130" w:rsidRPr="00B20F02" w:rsidRDefault="009B0130" w:rsidP="00DB208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4542E4" w14:textId="77777777" w:rsidR="009B0130" w:rsidRPr="00B20F02" w:rsidRDefault="009B0130" w:rsidP="00DB208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0130" w:rsidRPr="00B20F02" w14:paraId="3522B10B" w14:textId="77777777" w:rsidTr="00DB2085">
        <w:trPr>
          <w:cantSplit/>
          <w:trHeight w:val="20"/>
          <w:tblHeader/>
        </w:trPr>
        <w:tc>
          <w:tcPr>
            <w:tcW w:w="5760" w:type="dxa"/>
            <w:shd w:val="clear" w:color="auto" w:fill="auto"/>
            <w:vAlign w:val="bottom"/>
          </w:tcPr>
          <w:p w14:paraId="736366FA" w14:textId="77777777" w:rsidR="009B0130" w:rsidRPr="00B20F02" w:rsidRDefault="009B0130" w:rsidP="00DB208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การวัดมูลค่าหนี้สินตามสัญญาเช่า </w:t>
            </w:r>
          </w:p>
        </w:tc>
        <w:tc>
          <w:tcPr>
            <w:tcW w:w="1259" w:type="dxa"/>
            <w:vAlign w:val="bottom"/>
          </w:tcPr>
          <w:p w14:paraId="477285EC" w14:textId="77777777" w:rsidR="009B0130" w:rsidRPr="00B20F02" w:rsidRDefault="009B0130" w:rsidP="00DB2085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0F888761" w14:textId="77777777" w:rsidR="009B0130" w:rsidRPr="00B20F02" w:rsidRDefault="009B0130" w:rsidP="00DB208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BE4326" w14:textId="77777777" w:rsidR="009B0130" w:rsidRPr="00B20F02" w:rsidRDefault="009B0130" w:rsidP="00DB208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0130" w:rsidRPr="00B20F02" w14:paraId="23942A98" w14:textId="77777777" w:rsidTr="00DB2085">
        <w:trPr>
          <w:cantSplit/>
          <w:trHeight w:val="20"/>
          <w:tblHeader/>
        </w:trPr>
        <w:tc>
          <w:tcPr>
            <w:tcW w:w="5760" w:type="dxa"/>
          </w:tcPr>
          <w:p w14:paraId="0EEEBB3B" w14:textId="77777777" w:rsidR="009B0130" w:rsidRPr="00B20F02" w:rsidRDefault="009B0130" w:rsidP="00DB2085">
            <w:pPr>
              <w:spacing w:line="240" w:lineRule="auto"/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7917DCD" w14:textId="77777777" w:rsidR="009B0130" w:rsidRPr="00B20F02" w:rsidRDefault="009B0130" w:rsidP="00DB20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B0130" w:rsidRPr="00B20F02" w14:paraId="5C111603" w14:textId="77777777" w:rsidTr="00DB2085">
        <w:trPr>
          <w:cantSplit/>
          <w:trHeight w:val="20"/>
        </w:trPr>
        <w:tc>
          <w:tcPr>
            <w:tcW w:w="5760" w:type="dxa"/>
            <w:vAlign w:val="bottom"/>
          </w:tcPr>
          <w:p w14:paraId="0632CC49" w14:textId="77777777" w:rsidR="009B0130" w:rsidRPr="00B20F02" w:rsidRDefault="009B0130" w:rsidP="00DB208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65D3AF6F" w14:textId="190760DE" w:rsidR="009B0130" w:rsidRPr="00B20F02" w:rsidRDefault="009B0130" w:rsidP="00DB208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ณ วันที่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59" w:type="dxa"/>
          </w:tcPr>
          <w:p w14:paraId="04FE27E5" w14:textId="77777777" w:rsidR="009B0130" w:rsidRPr="00B20F02" w:rsidRDefault="009B0130" w:rsidP="00DB2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4D2541" w14:textId="1478EC1D" w:rsidR="009B0130" w:rsidRPr="00B20F02" w:rsidRDefault="000C58DB" w:rsidP="00DB2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B013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</w:t>
            </w:r>
          </w:p>
        </w:tc>
        <w:tc>
          <w:tcPr>
            <w:tcW w:w="181" w:type="dxa"/>
          </w:tcPr>
          <w:p w14:paraId="1B9AF6C6" w14:textId="77777777" w:rsidR="009B0130" w:rsidRPr="00B20F02" w:rsidRDefault="009B0130" w:rsidP="00DB208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F9BA56" w14:textId="77777777" w:rsidR="009B0130" w:rsidRPr="00B20F02" w:rsidRDefault="009B0130" w:rsidP="00DB208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6E35C1" w14:textId="5A65DE61" w:rsidR="009B0130" w:rsidRPr="00B20F02" w:rsidRDefault="000C58DB" w:rsidP="00D314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</w:tr>
      <w:tr w:rsidR="009B0130" w:rsidRPr="00B20F02" w14:paraId="205D1D18" w14:textId="77777777" w:rsidTr="00DB2085">
        <w:trPr>
          <w:cantSplit/>
          <w:trHeight w:val="20"/>
        </w:trPr>
        <w:tc>
          <w:tcPr>
            <w:tcW w:w="5760" w:type="dxa"/>
          </w:tcPr>
          <w:p w14:paraId="16865652" w14:textId="77777777" w:rsidR="009B0130" w:rsidRPr="00B20F02" w:rsidRDefault="009B0130" w:rsidP="00DB2085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ข้อยกเว้นในการรับรู้รายการสำหรับสัญญาเช่าระยะสั้นและ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B20F02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259" w:type="dxa"/>
          </w:tcPr>
          <w:p w14:paraId="3AAA4A7A" w14:textId="1DD0EB1D" w:rsidR="009B0130" w:rsidRPr="001F65AE" w:rsidRDefault="009B0130" w:rsidP="001F65AE">
            <w:pPr>
              <w:pStyle w:val="acctfourfigures"/>
              <w:tabs>
                <w:tab w:val="clear" w:pos="765"/>
                <w:tab w:val="left" w:pos="465"/>
                <w:tab w:val="decimal" w:pos="731"/>
                <w:tab w:val="decimal" w:pos="164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5AE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br/>
            </w:r>
            <w:r w:rsidRPr="001F65A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266</w:t>
            </w:r>
            <w:r w:rsidRPr="001F65A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31F7F71F" w14:textId="77777777" w:rsidR="009B0130" w:rsidRPr="00B20F02" w:rsidRDefault="009B0130" w:rsidP="00DB20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D04113" w14:textId="657BC987" w:rsidR="009B0130" w:rsidRPr="001F65AE" w:rsidRDefault="009B0130" w:rsidP="001F65AE">
            <w:pPr>
              <w:pStyle w:val="acctfourfigures"/>
              <w:tabs>
                <w:tab w:val="clear" w:pos="765"/>
                <w:tab w:val="left" w:pos="465"/>
                <w:tab w:val="decimal" w:pos="731"/>
                <w:tab w:val="decimal" w:pos="1642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65AE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br/>
            </w:r>
            <w:r w:rsidRPr="001F65A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Pr="001F65A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B0130" w:rsidRPr="00B20F02" w14:paraId="1D69A327" w14:textId="77777777" w:rsidTr="00DB2085">
        <w:trPr>
          <w:cantSplit/>
          <w:trHeight w:val="20"/>
        </w:trPr>
        <w:tc>
          <w:tcPr>
            <w:tcW w:w="5760" w:type="dxa"/>
          </w:tcPr>
          <w:p w14:paraId="2F31D51F" w14:textId="77777777" w:rsidR="009B0130" w:rsidRPr="00B20F02" w:rsidRDefault="009B0130" w:rsidP="00DB2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259" w:type="dxa"/>
            <w:vAlign w:val="bottom"/>
          </w:tcPr>
          <w:p w14:paraId="25C9D0F8" w14:textId="060A4522" w:rsidR="009B0130" w:rsidRPr="00B20F02" w:rsidRDefault="000C58DB" w:rsidP="00DB2085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181" w:type="dxa"/>
            <w:vAlign w:val="bottom"/>
          </w:tcPr>
          <w:p w14:paraId="4A62713E" w14:textId="77777777" w:rsidR="009B0130" w:rsidRPr="00B20F02" w:rsidRDefault="009B0130" w:rsidP="00DB20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9F2560" w14:textId="601E5EB1" w:rsidR="009B0130" w:rsidRPr="00B20F02" w:rsidRDefault="000C58DB" w:rsidP="00DB208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</w:tr>
      <w:tr w:rsidR="009B0130" w:rsidRPr="00B20F02" w14:paraId="5CD3519D" w14:textId="77777777" w:rsidTr="00DB2085">
        <w:trPr>
          <w:cantSplit/>
          <w:trHeight w:val="20"/>
        </w:trPr>
        <w:tc>
          <w:tcPr>
            <w:tcW w:w="5760" w:type="dxa"/>
          </w:tcPr>
          <w:p w14:paraId="78A4C962" w14:textId="77777777" w:rsidR="009B0130" w:rsidRPr="00B20F02" w:rsidRDefault="009B0130" w:rsidP="00DB2085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4CEB9F9" w14:textId="57B6BF70" w:rsidR="009B0130" w:rsidRPr="00B20F02" w:rsidRDefault="000C58DB" w:rsidP="00DB2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9B0130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181" w:type="dxa"/>
          </w:tcPr>
          <w:p w14:paraId="69C16B95" w14:textId="77777777" w:rsidR="009B0130" w:rsidRPr="00B20F02" w:rsidRDefault="009B0130" w:rsidP="00DB208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C492313" w14:textId="4C318CD4" w:rsidR="009B0130" w:rsidRPr="00B20F02" w:rsidRDefault="000C58DB" w:rsidP="00DB208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117</w:t>
            </w:r>
          </w:p>
        </w:tc>
      </w:tr>
      <w:tr w:rsidR="009B0130" w:rsidRPr="00B20F02" w14:paraId="09FF0A12" w14:textId="77777777" w:rsidTr="00DB2085">
        <w:trPr>
          <w:cantSplit/>
          <w:trHeight w:val="20"/>
        </w:trPr>
        <w:tc>
          <w:tcPr>
            <w:tcW w:w="5760" w:type="dxa"/>
          </w:tcPr>
          <w:p w14:paraId="31EED957" w14:textId="77777777" w:rsidR="009B0130" w:rsidRPr="00B20F02" w:rsidRDefault="009B0130" w:rsidP="00DB2085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3314A843" w14:textId="033BFA2F" w:rsidR="009B0130" w:rsidRPr="00B20F02" w:rsidRDefault="009B0130" w:rsidP="00DB2085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9" w:type="dxa"/>
            <w:vAlign w:val="bottom"/>
          </w:tcPr>
          <w:p w14:paraId="3A87DB05" w14:textId="38632657" w:rsidR="009B0130" w:rsidRPr="00B20F02" w:rsidRDefault="000C58DB" w:rsidP="00DB2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161DF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181" w:type="dxa"/>
            <w:vAlign w:val="bottom"/>
          </w:tcPr>
          <w:p w14:paraId="08EA3001" w14:textId="77777777" w:rsidR="009B0130" w:rsidRPr="00B20F02" w:rsidRDefault="009B0130" w:rsidP="00DB208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403A08" w14:textId="3919ACA7" w:rsidR="009B0130" w:rsidRPr="00B20F02" w:rsidRDefault="000C58DB" w:rsidP="00DB208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</w:p>
        </w:tc>
      </w:tr>
      <w:tr w:rsidR="009B0130" w:rsidRPr="00B20F02" w14:paraId="4FB18DA7" w14:textId="77777777" w:rsidTr="00DB2085">
        <w:trPr>
          <w:cantSplit/>
          <w:trHeight w:val="20"/>
        </w:trPr>
        <w:tc>
          <w:tcPr>
            <w:tcW w:w="5760" w:type="dxa"/>
            <w:vAlign w:val="bottom"/>
          </w:tcPr>
          <w:p w14:paraId="1831FAC1" w14:textId="34EA9187" w:rsidR="009B0130" w:rsidRPr="00B20F02" w:rsidRDefault="009B0130" w:rsidP="00DB2085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D8A04" w14:textId="46011F1A" w:rsidR="009B0130" w:rsidRPr="00B20F02" w:rsidRDefault="000C58DB" w:rsidP="00DB2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161DF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404</w:t>
            </w:r>
          </w:p>
        </w:tc>
        <w:tc>
          <w:tcPr>
            <w:tcW w:w="181" w:type="dxa"/>
          </w:tcPr>
          <w:p w14:paraId="1554955F" w14:textId="77777777" w:rsidR="009B0130" w:rsidRPr="00B20F02" w:rsidRDefault="009B0130" w:rsidP="00DB20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30FC9" w14:textId="469D75B2" w:rsidR="009B0130" w:rsidRPr="00B20F02" w:rsidRDefault="000C58DB" w:rsidP="00DB208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</w:p>
        </w:tc>
      </w:tr>
      <w:tr w:rsidR="009B0130" w:rsidRPr="00B20F02" w14:paraId="27851E5B" w14:textId="77777777" w:rsidTr="00DB2085">
        <w:trPr>
          <w:cantSplit/>
          <w:trHeight w:val="20"/>
        </w:trPr>
        <w:tc>
          <w:tcPr>
            <w:tcW w:w="5760" w:type="dxa"/>
            <w:vAlign w:val="bottom"/>
          </w:tcPr>
          <w:p w14:paraId="69940E44" w14:textId="77777777" w:rsidR="009B0130" w:rsidRPr="00B20F02" w:rsidRDefault="009B0130" w:rsidP="00DB2085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F4354B" w14:textId="59FAA8CB" w:rsidR="009B0130" w:rsidRPr="00B20F02" w:rsidRDefault="000C58DB" w:rsidP="00DB208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B0130"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B0130"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- 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9B0130"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1" w:type="dxa"/>
            <w:vAlign w:val="bottom"/>
          </w:tcPr>
          <w:p w14:paraId="06AD8259" w14:textId="77777777" w:rsidR="009B0130" w:rsidRPr="00B20F02" w:rsidRDefault="009B0130" w:rsidP="00DB20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6E4CCD" w14:textId="71374D70" w:rsidR="009B0130" w:rsidRPr="00B20F02" w:rsidRDefault="000C58DB" w:rsidP="00DD6A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B0130"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B0130"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- 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B0130"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</w:tbl>
    <w:p w14:paraId="38EA4048" w14:textId="77777777" w:rsidR="009B0130" w:rsidRPr="00B20F02" w:rsidRDefault="009B0130" w:rsidP="009B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B0DEFA" w14:textId="1A4EFE6F" w:rsidR="009B0130" w:rsidRPr="00B20F02" w:rsidRDefault="009B0130" w:rsidP="009B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341ED1" w:rsidRPr="00B20F02">
        <w:rPr>
          <w:rFonts w:asciiTheme="majorBidi" w:hAnsiTheme="majorBidi" w:cstheme="majorBidi"/>
          <w:sz w:val="30"/>
          <w:szCs w:val="30"/>
          <w:cs/>
        </w:rPr>
        <w:t xml:space="preserve">เกษตร </w:t>
      </w:r>
      <w:r w:rsidR="00DB63B2" w:rsidRPr="00B20F02">
        <w:rPr>
          <w:rFonts w:asciiTheme="majorBidi" w:hAnsiTheme="majorBidi" w:hint="cs"/>
          <w:sz w:val="30"/>
          <w:szCs w:val="30"/>
          <w:cs/>
        </w:rPr>
        <w:t xml:space="preserve">อาหารเพื่อการบริโภค </w:t>
      </w:r>
      <w:r w:rsidR="002B0E0F" w:rsidRPr="00B20F02">
        <w:rPr>
          <w:rFonts w:asciiTheme="majorBidi" w:hAnsiTheme="majorBidi" w:cstheme="majorBidi"/>
          <w:sz w:val="30"/>
          <w:szCs w:val="30"/>
          <w:cs/>
        </w:rPr>
        <w:t>ส่งออก</w:t>
      </w:r>
      <w:r w:rsidR="002B0E0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63B2" w:rsidRPr="00B20F02">
        <w:rPr>
          <w:rFonts w:asciiTheme="majorBidi" w:hAnsiTheme="majorBidi" w:hint="cs"/>
          <w:sz w:val="30"/>
          <w:szCs w:val="30"/>
          <w:cs/>
        </w:rPr>
        <w:t>ผลิตภัณฑ์เนื้อสัตว์ไม่มีบรรจุภัณฑ์</w:t>
      </w:r>
      <w:r w:rsidR="00341ED1" w:rsidRPr="00B20F02">
        <w:rPr>
          <w:rFonts w:asciiTheme="majorBidi" w:hAnsiTheme="majorBidi" w:hint="cs"/>
          <w:sz w:val="30"/>
          <w:szCs w:val="30"/>
          <w:cs/>
        </w:rPr>
        <w:t xml:space="preserve"> </w:t>
      </w:r>
      <w:r w:rsidR="00341ED1" w:rsidRPr="00B20F02">
        <w:rPr>
          <w:rFonts w:asciiTheme="majorBidi" w:hAnsiTheme="majorBidi"/>
          <w:sz w:val="30"/>
          <w:szCs w:val="30"/>
          <w:cs/>
        </w:rPr>
        <w:t>ผลิตภัณฑ์ร่วมและผลพลอยได้</w:t>
      </w:r>
      <w:r w:rsidR="00DB63B2" w:rsidRPr="00B20F02">
        <w:rPr>
          <w:rFonts w:asciiTheme="majorBidi" w:hAnsiTheme="majorBidi" w:hint="cs"/>
          <w:sz w:val="30"/>
          <w:szCs w:val="30"/>
          <w:cs/>
        </w:rPr>
        <w:t>และอาหารอื่น ๆ</w:t>
      </w:r>
      <w:r w:rsidR="00341ED1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DB63B2" w:rsidRPr="00B20F02">
        <w:rPr>
          <w:rFonts w:asciiTheme="majorBidi" w:hAnsiTheme="majorBidi"/>
          <w:sz w:val="30"/>
          <w:szCs w:val="30"/>
          <w:cs/>
        </w:rPr>
        <w:br/>
      </w:r>
      <w:r w:rsidR="00DB63B2" w:rsidRPr="00B20F02">
        <w:rPr>
          <w:rFonts w:asciiTheme="majorBidi" w:hAnsiTheme="majorBidi" w:hint="cs"/>
          <w:sz w:val="30"/>
          <w:szCs w:val="30"/>
          <w:cs/>
        </w:rPr>
        <w:t>ปศุสัตว์</w:t>
      </w:r>
      <w:r w:rsidR="00341ED1" w:rsidRPr="00B20F02">
        <w:rPr>
          <w:rFonts w:asciiTheme="majorBidi" w:hAnsiTheme="majorBidi"/>
          <w:sz w:val="30"/>
          <w:szCs w:val="30"/>
          <w:cs/>
        </w:rPr>
        <w:t xml:space="preserve"> ต่างประเทศ</w:t>
      </w:r>
      <w:r w:rsidR="00341ED1" w:rsidRPr="00B20F02">
        <w:rPr>
          <w:rFonts w:asciiTheme="majorBidi" w:hAnsiTheme="majorBidi" w:hint="cs"/>
          <w:sz w:val="30"/>
          <w:szCs w:val="30"/>
          <w:cs/>
        </w:rPr>
        <w:t xml:space="preserve"> </w:t>
      </w:r>
      <w:r w:rsidR="00341ED1" w:rsidRPr="00B20F02">
        <w:rPr>
          <w:rFonts w:asciiTheme="majorBidi" w:hAnsiTheme="majorBidi"/>
          <w:sz w:val="30"/>
          <w:szCs w:val="30"/>
          <w:cs/>
        </w:rPr>
        <w:t>สัตว์เลี้ยง</w:t>
      </w:r>
      <w:r w:rsidR="0024050A" w:rsidRPr="00B20F02">
        <w:rPr>
          <w:rFonts w:asciiTheme="majorBidi" w:hAnsiTheme="majorBidi" w:hint="cs"/>
          <w:sz w:val="30"/>
          <w:szCs w:val="30"/>
          <w:cs/>
        </w:rPr>
        <w:t xml:space="preserve">และอื่น ๆ </w:t>
      </w:r>
      <w:r w:rsidR="00341ED1" w:rsidRPr="00B20F02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1812D581" w14:textId="2F52DCD0" w:rsidR="009B0130" w:rsidRPr="00B20F02" w:rsidRDefault="009B0130" w:rsidP="009B0130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8EDD9BA" w14:textId="77C676F4" w:rsidR="00284080" w:rsidRPr="00B20F02" w:rsidRDefault="00284080" w:rsidP="009B0130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3CE6C4C" w14:textId="711D6A9C" w:rsidR="00284080" w:rsidRPr="00B20F02" w:rsidRDefault="00284080" w:rsidP="009B0130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08FDC0F" w14:textId="79F9E8D0" w:rsidR="00284080" w:rsidRPr="00B20F02" w:rsidRDefault="00284080" w:rsidP="009B0130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3656AB4" w14:textId="77777777" w:rsidR="00284080" w:rsidRPr="00B20F02" w:rsidRDefault="00284080" w:rsidP="009B0130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B4670EC" w14:textId="024607EC" w:rsidR="00C70195" w:rsidRPr="00B20F02" w:rsidRDefault="00245301" w:rsidP="00F036DF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  <w:cs/>
        </w:rPr>
        <w:t>นโ</w:t>
      </w:r>
      <w:r w:rsidR="00C70195" w:rsidRPr="00B20F02">
        <w:rPr>
          <w:rFonts w:asciiTheme="majorBidi" w:hAnsiTheme="majorBidi" w:cstheme="majorBidi"/>
          <w:sz w:val="30"/>
          <w:szCs w:val="30"/>
          <w:u w:val="none"/>
          <w:cs/>
        </w:rPr>
        <w:t>ยบายการบัญชีที่สำคัญ</w:t>
      </w:r>
    </w:p>
    <w:p w14:paraId="4B5B6B46" w14:textId="095E430F" w:rsidR="00F650DF" w:rsidRPr="00B20F02" w:rsidRDefault="00F650DF" w:rsidP="002B5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03F48F5" w14:textId="7D4491AB" w:rsidR="00BA12B5" w:rsidRPr="00B20F02" w:rsidRDefault="00BA12B5" w:rsidP="00BA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ยกเว้นที่ได้กล่าวไว้ในหมายเหตุข้อ </w:t>
      </w:r>
      <w:r w:rsidR="000C58DB" w:rsidRPr="00B20F02">
        <w:rPr>
          <w:rFonts w:asciiTheme="majorBidi" w:hAnsiTheme="majorBidi" w:cstheme="majorBidi"/>
          <w:spacing w:val="-4"/>
          <w:sz w:val="30"/>
          <w:szCs w:val="30"/>
        </w:rPr>
        <w:t>3</w:t>
      </w:r>
    </w:p>
    <w:p w14:paraId="70593060" w14:textId="77777777" w:rsidR="00BA12B5" w:rsidRPr="00B20F02" w:rsidRDefault="00BA12B5" w:rsidP="002B5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0D2F4927" w14:textId="77777777" w:rsidR="008F68CB" w:rsidRPr="00B20F02" w:rsidRDefault="008F68CB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A162625" w14:textId="77777777" w:rsidR="008F68CB" w:rsidRPr="00B20F02" w:rsidRDefault="008F68CB" w:rsidP="00D1440F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EC2567F" w14:textId="521F945A" w:rsidR="00301B1B" w:rsidRPr="00B20F02" w:rsidRDefault="00301B1B" w:rsidP="00D1440F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</w:t>
      </w:r>
      <w:r w:rsidR="004C744C" w:rsidRPr="00B20F02">
        <w:rPr>
          <w:rFonts w:asciiTheme="majorBidi" w:hAnsiTheme="majorBidi" w:cstheme="majorBidi"/>
          <w:spacing w:val="-4"/>
          <w:sz w:val="30"/>
          <w:szCs w:val="30"/>
          <w:cs/>
        </w:rPr>
        <w:t>รวมประกอบด้วยงบการเงินของบริษัทและ</w:t>
      </w: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 (รวมกันเรียกว่า “กลุ่มบริษัท”)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และส่วนได้เสีย</w:t>
      </w:r>
      <w:r w:rsidR="005574F7"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ของกลุ่มบริษัทในบริษัทร่วม</w:t>
      </w:r>
      <w:r w:rsidR="002A033F" w:rsidRPr="00B20F02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</w:p>
    <w:p w14:paraId="208B2973" w14:textId="77777777" w:rsidR="00681488" w:rsidRPr="00B20F02" w:rsidRDefault="00681488" w:rsidP="00D1440F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ACF18F" w14:textId="5FD8B0F1" w:rsidR="009A5F7D" w:rsidRPr="00B20F02" w:rsidRDefault="009A5F7D" w:rsidP="009A5F7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r w:rsidR="00E775CF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70909EF" w14:textId="77777777" w:rsidR="00EB1D7A" w:rsidRPr="00B20F02" w:rsidRDefault="00EB1D7A" w:rsidP="009A5F7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2CE313" w14:textId="77777777" w:rsidR="009A5F7D" w:rsidRPr="00B20F02" w:rsidRDefault="009A5F7D" w:rsidP="009A5F7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B20F02">
        <w:rPr>
          <w:rFonts w:asciiTheme="majorBidi" w:hAnsi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 ซึ่ง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</w:p>
    <w:p w14:paraId="5E101C41" w14:textId="77777777" w:rsidR="009A5F7D" w:rsidRPr="00B20F02" w:rsidRDefault="009A5F7D" w:rsidP="009A5F7D">
      <w:pPr>
        <w:pStyle w:val="BodyText2"/>
        <w:ind w:left="540" w:right="6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18DDFB" w14:textId="10396EF6" w:rsidR="009A5F7D" w:rsidRPr="00B20F02" w:rsidRDefault="009A5F7D" w:rsidP="009A5F7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060F0B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060F0B" w:rsidRPr="00B20F02">
        <w:rPr>
          <w:rFonts w:asciiTheme="majorBidi" w:hAnsiTheme="majorBidi" w:cstheme="majorBidi"/>
          <w:sz w:val="30"/>
          <w:szCs w:val="30"/>
          <w:cs/>
        </w:rPr>
        <w:t>และส่วนประกอบอื่นในส่วนของเจ้าของที่เกี่ยวข้องกับ</w:t>
      </w:r>
      <w:r w:rsidRPr="00B20F02">
        <w:rPr>
          <w:rFonts w:asciiTheme="majorBidi" w:hAnsiTheme="majorBidi" w:cstheme="majorBidi"/>
          <w:sz w:val="30"/>
          <w:szCs w:val="30"/>
          <w:cs/>
        </w:rPr>
        <w:t>บริษัทย่อยนั้น</w:t>
      </w:r>
      <w:r w:rsidR="00060F0B" w:rsidRPr="00B20F02">
        <w:rPr>
          <w:rFonts w:asciiTheme="majorBidi" w:hAnsiTheme="majorBidi" w:cstheme="majorBidi"/>
          <w:sz w:val="30"/>
          <w:szCs w:val="30"/>
          <w:cs/>
        </w:rPr>
        <w:t xml:space="preserve"> ผลกำไรหรือขาดทุนที่เกิดขึ้นจากการสูญเสียการควบคุม</w:t>
      </w:r>
      <w:r w:rsidRPr="00B20F02">
        <w:rPr>
          <w:rFonts w:asciiTheme="majorBidi" w:hAnsiTheme="majorBidi" w:cstheme="majorBidi"/>
          <w:sz w:val="30"/>
          <w:szCs w:val="30"/>
          <w:cs/>
        </w:rPr>
        <w:t>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4089D07" w14:textId="77777777" w:rsidR="009A5F7D" w:rsidRPr="00B20F02" w:rsidRDefault="009A5F7D" w:rsidP="009A5F7D">
      <w:pPr>
        <w:pStyle w:val="BodyText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97D1440" w14:textId="77777777" w:rsidR="009A5F7D" w:rsidRPr="00B20F02" w:rsidRDefault="009A5F7D" w:rsidP="009A5F7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E7E94B9" w14:textId="77777777" w:rsidR="009A5F7D" w:rsidRPr="00B20F02" w:rsidRDefault="009A5F7D" w:rsidP="009A5F7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1C3CE5" w14:textId="1927C077" w:rsidR="009A5F7D" w:rsidRPr="00B20F02" w:rsidRDefault="00573A2B" w:rsidP="009A5F7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</w:t>
      </w:r>
      <w:r w:rsidR="006E0BBE" w:rsidRPr="00B20F02">
        <w:rPr>
          <w:rFonts w:asciiTheme="majorBidi" w:hAnsiTheme="majorBidi" w:cstheme="majorBidi"/>
          <w:sz w:val="30"/>
          <w:szCs w:val="30"/>
          <w:cs/>
        </w:rPr>
        <w:t>วิธี</w:t>
      </w:r>
      <w:r w:rsidR="009A5F7D" w:rsidRPr="00B20F02">
        <w:rPr>
          <w:rFonts w:asciiTheme="majorBidi" w:hAnsiTheme="majorBidi" w:cstheme="majorBidi"/>
          <w:sz w:val="30"/>
          <w:szCs w:val="30"/>
          <w:cs/>
        </w:rPr>
        <w:t>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</w:t>
      </w:r>
      <w:r w:rsidR="006E0BBE" w:rsidRPr="00B20F02">
        <w:rPr>
          <w:rFonts w:asciiTheme="majorBidi" w:hAnsiTheme="majorBidi" w:cstheme="majorBidi"/>
          <w:sz w:val="30"/>
          <w:szCs w:val="30"/>
          <w:cs/>
        </w:rPr>
        <w:t xml:space="preserve"> เงินปันผลรับ</w:t>
      </w:r>
      <w:r w:rsidR="009A5F7D" w:rsidRPr="00B20F02">
        <w:rPr>
          <w:rFonts w:asciiTheme="majorBidi" w:hAnsiTheme="majorBidi" w:cstheme="majorBidi"/>
          <w:sz w:val="30"/>
          <w:szCs w:val="30"/>
          <w:cs/>
        </w:rPr>
        <w:t xml:space="preserve">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</w:t>
      </w:r>
      <w:r w:rsidR="006E0BBE" w:rsidRPr="00B20F02">
        <w:rPr>
          <w:rFonts w:asciiTheme="majorBidi" w:hAnsiTheme="majorBidi" w:cstheme="majorBidi"/>
          <w:sz w:val="30"/>
          <w:szCs w:val="30"/>
          <w:cs/>
        </w:rPr>
        <w:t>น</w:t>
      </w:r>
      <w:r w:rsidR="009A5F7D" w:rsidRPr="00B20F02">
        <w:rPr>
          <w:rFonts w:asciiTheme="majorBidi" w:hAnsiTheme="majorBidi" w:cstheme="majorBidi"/>
          <w:sz w:val="30"/>
          <w:szCs w:val="30"/>
          <w:cs/>
        </w:rPr>
        <w:t>งบการเงินรวมจนถึงวันที่</w:t>
      </w:r>
      <w:r w:rsidR="006E0BBE" w:rsidRPr="00B20F02">
        <w:rPr>
          <w:rFonts w:asciiTheme="majorBidi" w:hAnsiTheme="majorBidi" w:cstheme="majorBidi"/>
          <w:sz w:val="30"/>
          <w:szCs w:val="30"/>
          <w:cs/>
        </w:rPr>
        <w:t>มี</w:t>
      </w:r>
      <w:r w:rsidR="009A5F7D" w:rsidRPr="00B20F02">
        <w:rPr>
          <w:rFonts w:asciiTheme="majorBidi" w:hAnsiTheme="majorBidi" w:cstheme="majorBidi"/>
          <w:sz w:val="30"/>
          <w:szCs w:val="30"/>
          <w:cs/>
        </w:rPr>
        <w:t>ความมีอิทธิพลอย่างมีนัยสำคัญ หรือการควบคุมร่วมสิ้นสุดลง</w:t>
      </w:r>
    </w:p>
    <w:p w14:paraId="250F6661" w14:textId="77777777" w:rsidR="00CD0551" w:rsidRPr="00B20F02" w:rsidRDefault="00CD0551" w:rsidP="009A5F7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14E6588" w14:textId="2A64C34A" w:rsidR="009A5F7D" w:rsidRPr="00B20F02" w:rsidRDefault="009A5F7D" w:rsidP="009A5F7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Pr="00B20F02">
        <w:rPr>
          <w:rFonts w:asciiTheme="majorBidi" w:hAnsiTheme="majorBidi" w:cstheme="majorBidi"/>
          <w:sz w:val="30"/>
          <w:szCs w:val="30"/>
          <w:cs/>
        </w:rPr>
        <w:br/>
        <w:t>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</w:t>
      </w:r>
      <w:r w:rsidRPr="00B20F02">
        <w:rPr>
          <w:rFonts w:asciiTheme="majorBidi" w:hAnsiTheme="majorBidi" w:cstheme="majorBidi"/>
          <w:sz w:val="30"/>
          <w:szCs w:val="30"/>
          <w:cs/>
        </w:rPr>
        <w:br/>
        <w:t>มาจากรายการกับบริษัทร่วมและ</w:t>
      </w:r>
      <w:r w:rsidR="006E0BBE" w:rsidRPr="00B20F02">
        <w:rPr>
          <w:rFonts w:asciiTheme="majorBidi" w:hAnsiTheme="majorBidi" w:cstheme="majorBidi"/>
          <w:sz w:val="30"/>
          <w:szCs w:val="30"/>
          <w:cs/>
        </w:rPr>
        <w:t>การร่วมค้า ถูกตัดรายการกับ</w:t>
      </w:r>
      <w:r w:rsidRPr="00B20F02">
        <w:rPr>
          <w:rFonts w:asciiTheme="majorBidi" w:hAnsiTheme="majorBidi" w:cstheme="majorBidi"/>
          <w:sz w:val="30"/>
          <w:szCs w:val="30"/>
          <w:cs/>
        </w:rPr>
        <w:t>เงินลงทุนเท่าที่กลุ่มบริษัทมีส่วนได้เสียในกิจการที่</w:t>
      </w:r>
      <w:r w:rsidR="001F65AE">
        <w:rPr>
          <w:rFonts w:asciiTheme="majorBidi" w:hAnsiTheme="majorBidi" w:cstheme="majorBidi"/>
          <w:sz w:val="30"/>
          <w:szCs w:val="30"/>
          <w:cs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ถูกลงทุนนั้น ขาดทุนที่ยังไม่เกิดขึ้นจริงถูกตัดรายการในลักษณะเดียวกับกำไรที่ยังไม่เกิดขึ้นจริงแต่เท่าที่</w:t>
      </w:r>
      <w:r w:rsidRPr="00B20F02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</w:p>
    <w:p w14:paraId="706E3239" w14:textId="317A874A" w:rsidR="006E0BBE" w:rsidRPr="00B20F02" w:rsidRDefault="006E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C296104" w14:textId="303EB338" w:rsidR="00AD120D" w:rsidRPr="00B20F02" w:rsidRDefault="00AD120D" w:rsidP="00D1440F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การรวมธุรกิจ </w:t>
      </w:r>
    </w:p>
    <w:p w14:paraId="2194AF90" w14:textId="77777777" w:rsidR="006E0BBE" w:rsidRPr="00B20F02" w:rsidRDefault="006E0BBE" w:rsidP="00D1440F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7CD8BE9" w14:textId="02F538B4" w:rsidR="0085447F" w:rsidRPr="00B20F02" w:rsidRDefault="00AD120D" w:rsidP="00211C3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</w:t>
      </w:r>
      <w:r w:rsidR="00BC2A7E" w:rsidRPr="00B20F02">
        <w:rPr>
          <w:rFonts w:asciiTheme="majorBidi" w:hAnsiTheme="majorBidi" w:cstheme="majorBidi"/>
          <w:sz w:val="30"/>
          <w:szCs w:val="30"/>
          <w:cs/>
        </w:rPr>
        <w:t>ซื้อ</w:t>
      </w:r>
      <w:r w:rsidR="00211C39" w:rsidRPr="00B20F02">
        <w:rPr>
          <w:rFonts w:asciiTheme="majorBidi" w:hAnsiTheme="majorBidi" w:cstheme="majorBidi"/>
          <w:sz w:val="30"/>
          <w:szCs w:val="30"/>
          <w:cs/>
        </w:rPr>
        <w:t xml:space="preserve">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</w:t>
      </w:r>
      <w:r w:rsidR="00211C39" w:rsidRPr="00B20F02">
        <w:rPr>
          <w:rFonts w:asciiTheme="majorBidi" w:hAnsiTheme="majorBidi"/>
          <w:sz w:val="30"/>
          <w:szCs w:val="30"/>
          <w:cs/>
        </w:rPr>
        <w:t xml:space="preserve">โดยวันที่ซื้อกิจการคือวันที่อำนาจในการควบคุมนั้นได้ถูกโอนมาให้กลุ่มบริษัท </w:t>
      </w:r>
      <w:r w:rsidRPr="00B20F02">
        <w:rPr>
          <w:rFonts w:asciiTheme="majorBidi" w:hAnsiTheme="majorBidi" w:cstheme="majorBidi"/>
          <w:sz w:val="30"/>
          <w:szCs w:val="30"/>
          <w:cs/>
        </w:rPr>
        <w:t>ยกเว้นกรณีที่เป็นการรวมธุรกิจภายใต้การควบคุมเดียวกัน</w:t>
      </w:r>
      <w:r w:rsidR="00211C39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1C39" w:rsidRPr="00B20F02">
        <w:rPr>
          <w:rFonts w:asciiTheme="majorBidi" w:hAnsiTheme="majorBidi"/>
          <w:sz w:val="30"/>
          <w:szCs w:val="30"/>
          <w:cs/>
        </w:rPr>
        <w:t>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137D24B1" w14:textId="534CC16B" w:rsidR="0056104A" w:rsidRPr="00B20F02" w:rsidRDefault="0056104A" w:rsidP="004A619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A5149E" w14:textId="263DC17E" w:rsidR="00285A24" w:rsidRPr="00B20F02" w:rsidRDefault="00285A24" w:rsidP="004A619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B20F02">
        <w:rPr>
          <w:rFonts w:asciiTheme="majorBidi" w:hAnsiTheme="majorBidi" w:cstheme="majorBidi"/>
          <w:sz w:val="30"/>
          <w:szCs w:val="30"/>
        </w:rPr>
        <w:t>concentration test</w:t>
      </w:r>
      <w:r w:rsidRPr="00B20F02">
        <w:rPr>
          <w:rFonts w:asciiTheme="majorBidi" w:hAnsiTheme="majorBidi"/>
          <w:sz w:val="30"/>
          <w:szCs w:val="30"/>
          <w:cs/>
        </w:rPr>
        <w:t>) 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7FB21844" w14:textId="77777777" w:rsidR="00285A24" w:rsidRPr="00B20F02" w:rsidRDefault="00285A24" w:rsidP="004A619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</w:p>
    <w:p w14:paraId="3807A9B0" w14:textId="4E89AE77" w:rsidR="004F1DDB" w:rsidRPr="00B20F02" w:rsidRDefault="00AD120D" w:rsidP="00D605D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ค่าควา</w:t>
      </w:r>
      <w:r w:rsidR="00BC2A7E" w:rsidRPr="00B20F02">
        <w:rPr>
          <w:rFonts w:asciiTheme="majorBidi" w:hAnsiTheme="majorBidi" w:cstheme="majorBidi"/>
          <w:sz w:val="30"/>
          <w:szCs w:val="30"/>
          <w:cs/>
        </w:rPr>
        <w:t>มนิยม ถูกวัดมูลค่า ณ วันที่ซื้อ</w:t>
      </w:r>
      <w:r w:rsidRPr="00B20F02">
        <w:rPr>
          <w:rFonts w:asciiTheme="majorBidi" w:hAnsiTheme="majorBidi" w:cstheme="majorBidi"/>
          <w:sz w:val="30"/>
          <w:szCs w:val="30"/>
          <w:cs/>
        </w:rPr>
        <w:t>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</w:t>
      </w:r>
      <w:r w:rsidR="004D42F9" w:rsidRPr="00B20F02">
        <w:rPr>
          <w:rFonts w:asciiTheme="majorBidi" w:hAnsiTheme="majorBidi" w:cstheme="majorBidi"/>
          <w:sz w:val="30"/>
          <w:szCs w:val="30"/>
          <w:cs/>
        </w:rPr>
        <w:t>สุทธิ</w:t>
      </w:r>
      <w:r w:rsidRPr="00B20F02">
        <w:rPr>
          <w:rFonts w:asciiTheme="majorBidi" w:hAnsiTheme="majorBidi" w:cstheme="majorBidi"/>
          <w:sz w:val="30"/>
          <w:szCs w:val="30"/>
          <w:cs/>
        </w:rPr>
        <w:t>ของสินทรัพย์ที่ระบุได้ที่ได้มาและหนี้สินที่รับมา</w:t>
      </w:r>
      <w:r w:rsidR="008266B9" w:rsidRPr="00B20F02">
        <w:rPr>
          <w:rFonts w:asciiTheme="majorBidi" w:hAnsiTheme="majorBidi" w:cstheme="majorBidi"/>
          <w:sz w:val="30"/>
          <w:szCs w:val="30"/>
          <w:cs/>
        </w:rPr>
        <w:t xml:space="preserve"> กำไรจากการซื้อในราคาต่ำ</w:t>
      </w:r>
      <w:r w:rsidR="008971CA" w:rsidRPr="00B20F02">
        <w:rPr>
          <w:rFonts w:asciiTheme="majorBidi" w:hAnsiTheme="majorBidi" w:cstheme="majorBidi"/>
          <w:sz w:val="30"/>
          <w:szCs w:val="30"/>
          <w:cs/>
        </w:rPr>
        <w:t>ก</w:t>
      </w:r>
      <w:r w:rsidR="008266B9" w:rsidRPr="00B20F02">
        <w:rPr>
          <w:rFonts w:asciiTheme="majorBidi" w:hAnsiTheme="majorBidi" w:cstheme="majorBidi"/>
          <w:sz w:val="30"/>
          <w:szCs w:val="30"/>
          <w:cs/>
        </w:rPr>
        <w:t>ว่ามูลค่ายุติธรรมรับรู้ในกำไรหรือขาดทุนทันที</w:t>
      </w:r>
    </w:p>
    <w:p w14:paraId="12F6EB84" w14:textId="77777777" w:rsidR="006E0BBE" w:rsidRPr="00B20F02" w:rsidRDefault="006E0BBE" w:rsidP="00D605D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FEDFE0" w14:textId="6494EDA1" w:rsidR="00AD120D" w:rsidRPr="00B20F02" w:rsidRDefault="00AD120D" w:rsidP="006E4405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สิ่งตอบแทนที่โอนให้</w:t>
      </w:r>
      <w:r w:rsidR="004D42F9" w:rsidRPr="00B20F02">
        <w:rPr>
          <w:rFonts w:asciiTheme="majorBidi" w:hAnsiTheme="majorBidi" w:cstheme="majorBidi"/>
          <w:sz w:val="30"/>
          <w:szCs w:val="30"/>
          <w:cs/>
        </w:rPr>
        <w:t>รวมถึงสินทรัพย์ที่โอนไป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หนี้สินที่กลุ่มบริษัทก่อขึ้นเพื่อจ่ายชำระให้แก่เจ้าของเดิม</w:t>
      </w:r>
      <w:r w:rsidR="004D42F9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D42F9" w:rsidRPr="00B20F02">
        <w:rPr>
          <w:rFonts w:asciiTheme="majorBidi" w:hAnsiTheme="majorBidi"/>
          <w:sz w:val="30"/>
          <w:szCs w:val="30"/>
          <w:cs/>
        </w:rPr>
        <w:t>หนี้สินที่อาจเกิดขึ้น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และส่วนได้เสียในส่วนของเจ้าของที่ออกโดยกลุ่มบริษัท </w:t>
      </w:r>
    </w:p>
    <w:p w14:paraId="32DF5B2F" w14:textId="5D007686" w:rsidR="00AD120D" w:rsidRPr="00B20F02" w:rsidRDefault="00AD120D" w:rsidP="00D1440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FDEF3" w14:textId="77777777" w:rsidR="00E157F2" w:rsidRPr="00B20F02" w:rsidRDefault="00E157F2" w:rsidP="00D1440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B9E680" w14:textId="77777777" w:rsidR="00170ACD" w:rsidRPr="00B20F02" w:rsidRDefault="00170ACD" w:rsidP="00D1440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 w:rsidR="005574F7"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1FCCA0D5" w14:textId="77777777" w:rsidR="00170ACD" w:rsidRPr="00B20F02" w:rsidRDefault="00170ACD" w:rsidP="00D1440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9FD286" w14:textId="131D85E7" w:rsidR="00DF6D21" w:rsidRPr="00B20F02" w:rsidRDefault="00AD120D" w:rsidP="00285A24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5574F7"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536C813A" w14:textId="77777777" w:rsidR="002262F8" w:rsidRPr="00B20F02" w:rsidRDefault="002262F8" w:rsidP="00262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B2AABAF" w14:textId="06AB9FF5" w:rsidR="00F036DF" w:rsidRPr="00B20F02" w:rsidRDefault="00262CC1" w:rsidP="0087332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</w:t>
      </w: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>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</w:t>
      </w:r>
      <w:r w:rsidR="005574F7" w:rsidRPr="00B20F02">
        <w:rPr>
          <w:rFonts w:asciiTheme="majorBidi" w:hAnsiTheme="majorBidi" w:cstheme="majorBidi"/>
          <w:spacing w:val="-4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</w:t>
      </w:r>
      <w:r w:rsidR="00C8232D" w:rsidRPr="00B20F02">
        <w:rPr>
          <w:rFonts w:asciiTheme="majorBidi" w:hAnsiTheme="majorBidi" w:cstheme="majorBidi"/>
          <w:sz w:val="30"/>
          <w:szCs w:val="30"/>
          <w:cs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รายการส่วนเกินหรือส่วนขาดจะถูก</w:t>
      </w:r>
      <w:r w:rsidR="00285A24" w:rsidRPr="00B20F02">
        <w:rPr>
          <w:rFonts w:asciiTheme="majorBidi" w:hAnsiTheme="majorBidi" w:cstheme="majorBidi"/>
          <w:sz w:val="30"/>
          <w:szCs w:val="30"/>
          <w:cs/>
        </w:rPr>
        <w:t>ตัดจำหน่าย</w:t>
      </w:r>
      <w:r w:rsidRPr="00B20F02">
        <w:rPr>
          <w:rFonts w:asciiTheme="majorBidi" w:hAnsiTheme="majorBidi" w:cstheme="majorBidi"/>
          <w:sz w:val="30"/>
          <w:szCs w:val="30"/>
          <w:cs/>
        </w:rPr>
        <w:t>เมื่อมีการขายเงินลงทุนในธุรกิจ</w:t>
      </w:r>
      <w:r w:rsidR="00C8232D" w:rsidRPr="00B20F02">
        <w:rPr>
          <w:rFonts w:asciiTheme="majorBidi" w:hAnsiTheme="majorBidi" w:cstheme="majorBidi"/>
          <w:sz w:val="30"/>
          <w:szCs w:val="30"/>
          <w:cs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ที่ซื้อดังกล่าวไป </w:t>
      </w:r>
      <w:r w:rsidR="00DD4DA4" w:rsidRPr="00B20F02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175A0F64" w14:textId="1EAC9606" w:rsidR="00AD120D" w:rsidRPr="00B20F02" w:rsidRDefault="00AD120D" w:rsidP="00D1440F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  </w:t>
      </w:r>
    </w:p>
    <w:p w14:paraId="16670EB5" w14:textId="5A5C3632" w:rsidR="00C23DBE" w:rsidRPr="00B20F02" w:rsidRDefault="00C23DBE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 xml:space="preserve">เงินลงทุนในบริษัทย่อย บริษัทร่วมและการร่วมค้า </w:t>
      </w:r>
    </w:p>
    <w:p w14:paraId="0AABE530" w14:textId="77777777" w:rsidR="00C23DBE" w:rsidRPr="00B20F02" w:rsidRDefault="00C23DBE" w:rsidP="00D1440F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841516" w14:textId="786136D9" w:rsidR="00C23DBE" w:rsidRPr="00B20F02" w:rsidRDefault="00C23DBE" w:rsidP="00D1440F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บริษัทร่วมและการร่วมค้า </w:t>
      </w:r>
      <w:r w:rsidR="00CC1904" w:rsidRPr="00B20F02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ในงบการเงินเฉพาะกิจการวัดมูลค่าด้วยราคาทุนหักค่าเผื่อ</w:t>
      </w:r>
      <w:r w:rsidR="00BC301D">
        <w:rPr>
          <w:rFonts w:asciiTheme="majorBidi" w:hAnsiTheme="majorBidi" w:cstheme="majorBidi"/>
          <w:sz w:val="30"/>
          <w:szCs w:val="30"/>
        </w:rPr>
        <w:br/>
      </w:r>
      <w:r w:rsidR="00CC1904" w:rsidRPr="00B20F02">
        <w:rPr>
          <w:rFonts w:asciiTheme="majorBidi" w:hAnsiTheme="majorBidi" w:cstheme="majorBidi"/>
          <w:sz w:val="30"/>
          <w:szCs w:val="30"/>
          <w:cs/>
        </w:rPr>
        <w:t>การด้อยค่า</w:t>
      </w:r>
      <w:r w:rsidR="00A472A5" w:rsidRPr="00B20F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472A5" w:rsidRPr="00B20F02">
        <w:rPr>
          <w:rFonts w:asciiTheme="majorBidi" w:hAnsiTheme="majorBidi"/>
          <w:sz w:val="30"/>
          <w:szCs w:val="30"/>
          <w:cs/>
        </w:rPr>
        <w:t>(</w:t>
      </w:r>
      <w:r w:rsidR="00A472A5" w:rsidRPr="00B20F02">
        <w:rPr>
          <w:rFonts w:asciiTheme="majorBidi" w:hAnsiTheme="majorBidi" w:cstheme="majorBidi" w:hint="cs"/>
          <w:sz w:val="30"/>
          <w:szCs w:val="30"/>
          <w:cs/>
        </w:rPr>
        <w:t xml:space="preserve">ดูการทดสอบการด้อยค่าในหมายเหตุข้อ </w:t>
      </w:r>
      <w:r w:rsidR="00A472A5" w:rsidRPr="00B20F02">
        <w:rPr>
          <w:rFonts w:asciiTheme="majorBidi" w:hAnsiTheme="majorBidi" w:cstheme="majorBidi"/>
          <w:sz w:val="30"/>
          <w:szCs w:val="30"/>
        </w:rPr>
        <w:t>12</w:t>
      </w:r>
      <w:r w:rsidR="00A472A5" w:rsidRPr="00B20F02">
        <w:rPr>
          <w:rFonts w:asciiTheme="majorBidi" w:hAnsiTheme="majorBidi"/>
          <w:sz w:val="30"/>
          <w:szCs w:val="30"/>
          <w:cs/>
        </w:rPr>
        <w:t>)</w:t>
      </w:r>
      <w:r w:rsidR="00CC1904" w:rsidRPr="00B20F02">
        <w:rPr>
          <w:rFonts w:asciiTheme="majorBidi" w:hAnsiTheme="majorBidi" w:cstheme="majorBidi"/>
          <w:sz w:val="30"/>
          <w:szCs w:val="30"/>
          <w:cs/>
        </w:rPr>
        <w:t xml:space="preserve">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  </w:t>
      </w:r>
    </w:p>
    <w:p w14:paraId="05CE7C40" w14:textId="77777777" w:rsidR="002D05FD" w:rsidRPr="00B20F02" w:rsidRDefault="002D05FD" w:rsidP="00D1440F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ADCF7" w14:textId="77777777" w:rsidR="008F68CB" w:rsidRPr="00B20F02" w:rsidRDefault="008F68CB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>เงินตราต่างประเทศ</w:t>
      </w:r>
    </w:p>
    <w:p w14:paraId="18DE4A29" w14:textId="77777777" w:rsidR="008F68CB" w:rsidRPr="00B20F02" w:rsidRDefault="008F68C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2CFBC52" w14:textId="74DA52A4" w:rsidR="008F68CB" w:rsidRPr="00B20F02" w:rsidRDefault="008F68C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CF5295" w:rsidRPr="00B20F02">
        <w:rPr>
          <w:rFonts w:asciiTheme="majorBidi" w:hAnsiTheme="majorBidi" w:cstheme="majorBidi"/>
          <w:sz w:val="30"/>
          <w:szCs w:val="30"/>
          <w:cs/>
        </w:rPr>
        <w:t>บัญชี</w:t>
      </w:r>
      <w:r w:rsidRPr="00B20F02">
        <w:rPr>
          <w:rFonts w:asciiTheme="majorBidi" w:hAnsiTheme="majorBidi" w:cstheme="majorBidi"/>
          <w:sz w:val="30"/>
          <w:szCs w:val="30"/>
          <w:cs/>
        </w:rPr>
        <w:t>ที่เป็นเงินตราต่</w:t>
      </w:r>
      <w:r w:rsidR="006C31A5" w:rsidRPr="00B20F02">
        <w:rPr>
          <w:rFonts w:asciiTheme="majorBidi" w:hAnsiTheme="majorBidi" w:cstheme="majorBidi"/>
          <w:sz w:val="30"/>
          <w:szCs w:val="30"/>
          <w:cs/>
        </w:rPr>
        <w:t>างประเทศ</w:t>
      </w:r>
      <w:r w:rsidR="002D05FD" w:rsidRPr="00B20F02">
        <w:rPr>
          <w:rFonts w:asciiTheme="majorBidi" w:hAnsiTheme="majorBidi" w:cstheme="majorBidi"/>
          <w:sz w:val="30"/>
          <w:szCs w:val="30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CF5295" w:rsidRPr="00B20F02">
        <w:rPr>
          <w:rFonts w:asciiTheme="majorBidi" w:hAnsiTheme="majorBidi" w:cstheme="majorBidi"/>
          <w:sz w:val="30"/>
          <w:szCs w:val="30"/>
          <w:cs/>
        </w:rPr>
        <w:t>แปลงค่าเป็น</w:t>
      </w:r>
      <w:r w:rsidR="00145E23" w:rsidRPr="00B20F02">
        <w:rPr>
          <w:rFonts w:asciiTheme="majorBidi" w:hAnsiTheme="majorBidi" w:cstheme="majorBidi"/>
          <w:sz w:val="30"/>
          <w:szCs w:val="30"/>
          <w:cs/>
        </w:rPr>
        <w:t>สกุลเงินที่ใช้ในการดำเนินงาน</w:t>
      </w:r>
      <w:r w:rsidR="000D2753" w:rsidRPr="00B20F02">
        <w:rPr>
          <w:rFonts w:asciiTheme="majorBidi" w:hAnsiTheme="majorBidi" w:cstheme="majorBidi"/>
          <w:sz w:val="30"/>
          <w:szCs w:val="30"/>
          <w:cs/>
        </w:rPr>
        <w:t>ของแต่ละบริษัทในกลุ่มบริษัท</w:t>
      </w:r>
      <w:r w:rsidR="00145E23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5295" w:rsidRPr="00B20F02">
        <w:rPr>
          <w:rFonts w:asciiTheme="majorBidi" w:hAnsiTheme="majorBidi" w:cstheme="majorBidi"/>
          <w:sz w:val="30"/>
          <w:szCs w:val="30"/>
          <w:cs/>
        </w:rPr>
        <w:t>โดย</w:t>
      </w:r>
      <w:r w:rsidR="00CC1431" w:rsidRPr="00B20F02">
        <w:rPr>
          <w:rFonts w:asciiTheme="majorBidi" w:hAnsiTheme="majorBidi" w:cstheme="majorBidi"/>
          <w:sz w:val="30"/>
          <w:szCs w:val="30"/>
          <w:cs/>
        </w:rPr>
        <w:t>ใช้</w:t>
      </w:r>
      <w:r w:rsidR="001F253B" w:rsidRPr="00B20F02">
        <w:rPr>
          <w:rFonts w:asciiTheme="majorBidi" w:hAnsiTheme="majorBidi" w:cstheme="majorBidi"/>
          <w:sz w:val="30"/>
          <w:szCs w:val="30"/>
          <w:cs/>
        </w:rPr>
        <w:t>อัตราแลกเปลี่ยน</w:t>
      </w:r>
      <w:r w:rsidR="00301B1B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ณ วันที่เกิดรายการ</w:t>
      </w:r>
      <w:r w:rsidR="002D05FD" w:rsidRPr="00B20F02">
        <w:rPr>
          <w:rFonts w:asciiTheme="majorBidi" w:hAnsiTheme="majorBidi" w:cstheme="majorBidi"/>
          <w:sz w:val="30"/>
          <w:szCs w:val="30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5B192EDD" w14:textId="5C8CB039" w:rsidR="00B417F4" w:rsidRPr="00B20F02" w:rsidRDefault="00B417F4" w:rsidP="00B417F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15A9E" w14:textId="77777777" w:rsidR="006E56AC" w:rsidRPr="00B20F02" w:rsidRDefault="006E56AC" w:rsidP="00B417F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FCF0F6" w14:textId="31633E11" w:rsidR="00B417F4" w:rsidRPr="00B20F02" w:rsidRDefault="00B417F4" w:rsidP="006A3BB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</w:t>
      </w:r>
      <w:r w:rsidR="00BB1139" w:rsidRPr="00B20F02">
        <w:rPr>
          <w:rFonts w:asciiTheme="majorBidi" w:hAnsiTheme="majorBidi" w:cstheme="majorBidi"/>
          <w:sz w:val="30"/>
          <w:szCs w:val="30"/>
          <w:cs/>
        </w:rPr>
        <w:t>การป้องกันความเสี่ยงในกระแสเงินสด เฉพาะส่วนที่มีประสิทธิผล</w:t>
      </w:r>
      <w:r w:rsidRPr="00B20F02">
        <w:rPr>
          <w:rFonts w:asciiTheme="majorBidi" w:hAnsiTheme="majorBidi" w:cstheme="majorBidi"/>
          <w:sz w:val="30"/>
          <w:szCs w:val="30"/>
          <w:cs/>
        </w:rPr>
        <w:t>จะรับรู้เข้ากำไรขาดทุนเบ็ดเสร็จอื่น</w:t>
      </w:r>
    </w:p>
    <w:p w14:paraId="36F97A1F" w14:textId="77777777" w:rsidR="00141B99" w:rsidRPr="00B20F02" w:rsidRDefault="00141B99" w:rsidP="00D1440F">
      <w:pPr>
        <w:pStyle w:val="BodyText2"/>
        <w:ind w:left="540" w:firstLine="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A7E0E85" w14:textId="77777777" w:rsidR="006634FB" w:rsidRPr="00B20F02" w:rsidRDefault="00145E23" w:rsidP="0070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</w:t>
      </w:r>
      <w:r w:rsidR="006634FB" w:rsidRPr="00B20F02">
        <w:rPr>
          <w:rFonts w:asciiTheme="majorBidi" w:hAnsiTheme="majorBidi" w:cstheme="majorBidi"/>
          <w:i/>
          <w:iCs/>
          <w:sz w:val="30"/>
          <w:szCs w:val="30"/>
          <w:cs/>
        </w:rPr>
        <w:t>ในต่างประเทศ</w:t>
      </w:r>
    </w:p>
    <w:p w14:paraId="2587BC8C" w14:textId="77777777" w:rsidR="006A3BB0" w:rsidRPr="00B20F02" w:rsidRDefault="006A3BB0" w:rsidP="00D1440F">
      <w:pPr>
        <w:pStyle w:val="BodyText2"/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53EA254" w14:textId="42F4F4DA" w:rsidR="001D6842" w:rsidRPr="00B20F02" w:rsidRDefault="00547ACB" w:rsidP="00DF4D8D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</w:t>
      </w:r>
      <w:r w:rsidR="00145E23" w:rsidRPr="00B20F02">
        <w:rPr>
          <w:rFonts w:asciiTheme="majorBidi" w:hAnsiTheme="majorBidi" w:cstheme="majorBidi"/>
          <w:sz w:val="30"/>
          <w:szCs w:val="30"/>
          <w:cs/>
        </w:rPr>
        <w:t>หน่วยงาน</w:t>
      </w:r>
      <w:r w:rsidRPr="00B20F02">
        <w:rPr>
          <w:rFonts w:asciiTheme="majorBidi" w:hAnsiTheme="majorBidi" w:cstheme="majorBidi"/>
          <w:sz w:val="30"/>
          <w:szCs w:val="30"/>
          <w:cs/>
        </w:rPr>
        <w:t>ในต่างประเทศ</w:t>
      </w:r>
      <w:r w:rsidR="007F2BDF" w:rsidRPr="00B20F02">
        <w:rPr>
          <w:rFonts w:asciiTheme="majorBidi" w:hAnsiTheme="majorBidi" w:cstheme="majorBidi"/>
          <w:sz w:val="30"/>
          <w:szCs w:val="30"/>
          <w:cs/>
        </w:rPr>
        <w:t xml:space="preserve"> รวมถึงค่าความนิยมและรายการปรับปรุงมูลค่ายุติธรรมที่เกิดขึ้นจากการซื้อหน่วยงานในต่างประเทศ </w:t>
      </w:r>
      <w:r w:rsidRPr="00B20F02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</w:t>
      </w:r>
      <w:r w:rsidR="00AA4770" w:rsidRPr="00B20F02">
        <w:rPr>
          <w:rFonts w:asciiTheme="majorBidi" w:hAnsiTheme="majorBidi" w:cstheme="majorBidi"/>
          <w:sz w:val="30"/>
          <w:szCs w:val="30"/>
          <w:cs/>
        </w:rPr>
        <w:t>้อัตราแลกเปลี่ยน ณ วันที่รายงาน</w:t>
      </w:r>
      <w:r w:rsidR="00CC1904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CC1904" w:rsidRPr="00B20F02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="00CC1904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CC1904" w:rsidRPr="00B20F02">
        <w:rPr>
          <w:rFonts w:asciiTheme="majorBidi" w:hAnsiTheme="majorBidi" w:cstheme="majorBidi"/>
          <w:sz w:val="30"/>
          <w:szCs w:val="30"/>
          <w:cs/>
        </w:rPr>
        <w:t>ยกเว้นในกรณีที่เป็นประเทศที่อยู่ในภาวะเศรษฐกิจที่เงินเฟ้อรุนแรง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="001D6842" w:rsidRPr="00B20F02">
        <w:rPr>
          <w:rFonts w:asciiTheme="majorBidi" w:hAnsiTheme="majorBidi" w:cstheme="majorBidi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285A24" w:rsidRPr="00B20F02">
        <w:rPr>
          <w:rFonts w:asciiTheme="majorBidi" w:hAnsiTheme="majorBidi" w:cstheme="majorBidi"/>
          <w:sz w:val="30"/>
          <w:szCs w:val="30"/>
          <w:cs/>
        </w:rPr>
        <w:t>จะรับรู้</w:t>
      </w:r>
      <w:r w:rsidR="005126F7" w:rsidRPr="00B20F02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</w:t>
      </w:r>
      <w:r w:rsidR="001D6842" w:rsidRPr="00B20F02">
        <w:rPr>
          <w:rFonts w:asciiTheme="majorBidi" w:hAnsiTheme="majorBidi" w:cstheme="majorBidi"/>
          <w:sz w:val="30"/>
          <w:szCs w:val="30"/>
          <w:cs/>
        </w:rPr>
        <w:t>และแสดงเป็น</w:t>
      </w:r>
      <w:r w:rsidR="00285A24" w:rsidRPr="00B20F02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="001D6842" w:rsidRPr="00B20F02">
        <w:rPr>
          <w:rFonts w:asciiTheme="majorBidi" w:hAnsiTheme="majorBidi" w:cstheme="majorBidi"/>
          <w:sz w:val="30"/>
          <w:szCs w:val="30"/>
          <w:cs/>
        </w:rPr>
        <w:t>ในส่วนของ</w:t>
      </w:r>
      <w:r w:rsidR="00DF4D8D" w:rsidRPr="00B20F02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="00D54E0B" w:rsidRPr="00B20F02">
        <w:rPr>
          <w:rFonts w:asciiTheme="majorBidi" w:hAnsiTheme="majorBidi" w:cstheme="majorBidi"/>
          <w:sz w:val="30"/>
          <w:szCs w:val="30"/>
        </w:rPr>
        <w:br/>
      </w:r>
      <w:r w:rsidR="001D6842" w:rsidRPr="00B20F02">
        <w:rPr>
          <w:rFonts w:asciiTheme="majorBidi" w:hAnsiTheme="majorBidi" w:cstheme="majorBidi"/>
          <w:sz w:val="30"/>
          <w:szCs w:val="30"/>
          <w:cs/>
        </w:rPr>
        <w:t>ผู้ถือหุ้น จนกว่ามีการจำหน่ายเงินลงทุนนั้นออกไป</w:t>
      </w:r>
      <w:r w:rsidR="000F7F60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EE65DFC" w14:textId="77777777" w:rsidR="006041C2" w:rsidRPr="00B20F02" w:rsidRDefault="006041C2" w:rsidP="00D1440F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6B074D9" w14:textId="77777777" w:rsidR="000F7F60" w:rsidRPr="00B20F02" w:rsidRDefault="000F7F60" w:rsidP="000F7F60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703E5D" w:rsidRPr="00B20F02">
        <w:rPr>
          <w:rFonts w:asciiTheme="majorBidi" w:hAnsiTheme="majorBidi" w:cstheme="majorBidi"/>
          <w:sz w:val="30"/>
          <w:szCs w:val="30"/>
          <w:cs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</w:t>
      </w:r>
      <w:r w:rsidR="00703E5D" w:rsidRPr="00B20F02">
        <w:rPr>
          <w:rFonts w:asciiTheme="majorBidi" w:hAnsiTheme="majorBidi" w:cstheme="majorBidi"/>
          <w:sz w:val="30"/>
          <w:szCs w:val="30"/>
          <w:cs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</w:t>
      </w:r>
      <w:r w:rsidR="00703E5D" w:rsidRPr="00B20F02">
        <w:rPr>
          <w:rFonts w:asciiTheme="majorBidi" w:hAnsiTheme="majorBidi" w:cstheme="majorBidi"/>
          <w:sz w:val="30"/>
          <w:szCs w:val="30"/>
          <w:cs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</w:t>
      </w:r>
      <w:r w:rsidR="00703E5D" w:rsidRPr="00B20F02">
        <w:rPr>
          <w:rFonts w:asciiTheme="majorBidi" w:hAnsiTheme="majorBidi" w:cstheme="majorBidi"/>
          <w:sz w:val="30"/>
          <w:szCs w:val="30"/>
          <w:cs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จัดประเภทยอดสะสมบางส่วนที่เกี่ยวข้องเป็นกำไรหรือขาดทุน</w:t>
      </w:r>
    </w:p>
    <w:p w14:paraId="1CA6D810" w14:textId="47BBAA8A" w:rsidR="009F1B3A" w:rsidRPr="00B20F02" w:rsidRDefault="009F1B3A" w:rsidP="0085447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B1D87C" w14:textId="77777777" w:rsidR="00595784" w:rsidRPr="00B20F02" w:rsidRDefault="00595784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เครื่องมือทางการเงิน </w:t>
      </w:r>
    </w:p>
    <w:p w14:paraId="46942D6C" w14:textId="2A767C1F" w:rsidR="00595784" w:rsidRPr="00B20F02" w:rsidRDefault="00595784" w:rsidP="0059578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848BC7" w14:textId="54AEF706" w:rsidR="00441FCD" w:rsidRPr="00B20F02" w:rsidRDefault="00441FCD" w:rsidP="0059578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0C58DB" w:rsidRPr="00B20F02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B20F02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0C58DB" w:rsidRPr="00B20F02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5177AF4E" w14:textId="77777777" w:rsidR="00441FCD" w:rsidRPr="00B20F02" w:rsidRDefault="00441FCD" w:rsidP="0059578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96AC315" w14:textId="4FA4EA4D" w:rsidR="00595784" w:rsidRPr="00B20F02" w:rsidRDefault="00595784" w:rsidP="00A36C9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B20F0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0C58DB" w:rsidRPr="00B20F02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B20F0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5D4619" w:rsidRPr="00B20F02">
        <w:rPr>
          <w:rFonts w:asciiTheme="majorBidi" w:eastAsia="EucrosiaUPCBold" w:hAnsiTheme="majorBidi"/>
          <w:i/>
          <w:iCs/>
          <w:sz w:val="30"/>
          <w:szCs w:val="30"/>
          <w:cs/>
        </w:rPr>
        <w:tab/>
        <w:t>การจัดประเภทและการวัดมูลค่า</w:t>
      </w:r>
    </w:p>
    <w:p w14:paraId="6A7BA89E" w14:textId="77777777" w:rsidR="00A36C9C" w:rsidRPr="00B20F02" w:rsidRDefault="00A36C9C" w:rsidP="00A36C9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/>
          <w:i/>
          <w:iCs/>
          <w:sz w:val="20"/>
          <w:szCs w:val="20"/>
        </w:rPr>
      </w:pPr>
    </w:p>
    <w:p w14:paraId="502F4B13" w14:textId="0B2BF104" w:rsidR="00394288" w:rsidRPr="00B20F02" w:rsidRDefault="00595784" w:rsidP="00A36C9C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ตราสารหนี้ที่กลุ่มบริษัทเป็นผู้ออก</w:t>
      </w:r>
      <w:r w:rsidR="007114B3" w:rsidRPr="00B20F02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รับรู้รายการเมื่อเริ่มแรกเมื่อมีการออกตราสารหนี้</w:t>
      </w: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สินทรัพย์ทางการเงินและหนี้สินทางการเงินอื่น ๆ </w:t>
      </w:r>
      <w:r w:rsidR="00A5016C" w:rsidRPr="00B20F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(นอกเหนือจากลูกหนี้การค้า (ดูหมายเหตุข้อ </w:t>
      </w:r>
      <w:r w:rsidR="000C58DB" w:rsidRPr="00B20F02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A5016C" w:rsidRPr="00B20F02">
        <w:rPr>
          <w:rFonts w:asciiTheme="majorBidi" w:hAnsiTheme="majorBidi"/>
          <w:color w:val="000000"/>
          <w:sz w:val="30"/>
          <w:szCs w:val="30"/>
          <w:cs/>
        </w:rPr>
        <w:t xml:space="preserve"> (</w:t>
      </w:r>
      <w:r w:rsidR="00A5016C" w:rsidRPr="00B20F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ฉ))) </w:t>
      </w: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ั้งหมดรับรู้รายการ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394288" w:rsidRPr="00B20F02">
        <w:rPr>
          <w:rFonts w:asciiTheme="majorBidi" w:eastAsia="Times New Roman" w:hAnsiTheme="majorBidi" w:cstheme="majorBidi"/>
          <w:sz w:val="30"/>
          <w:szCs w:val="30"/>
          <w:cs/>
        </w:rPr>
        <w:t>และวัดมูลค่า</w:t>
      </w:r>
      <w:r w:rsidR="00394288" w:rsidRPr="00B20F02">
        <w:rPr>
          <w:rFonts w:asciiTheme="majorBidi" w:hAnsiTheme="majorBidi" w:cstheme="majorBidi"/>
          <w:sz w:val="30"/>
          <w:szCs w:val="30"/>
          <w:cs/>
        </w:rPr>
        <w:t>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</w:t>
      </w:r>
      <w:r w:rsidR="00394288" w:rsidRPr="00B20F02">
        <w:rPr>
          <w:rFonts w:asciiTheme="majorBidi" w:hAnsiTheme="majorBidi" w:cstheme="majorBidi"/>
          <w:color w:val="000000"/>
          <w:sz w:val="30"/>
          <w:szCs w:val="30"/>
          <w:cs/>
        </w:rPr>
        <w:t>ที่วัดมูลค่าด้วยมูลค่ายุติธรรมผ่านกำไรหรือขาดทุน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</w:t>
      </w:r>
      <w:r w:rsidR="00394288" w:rsidRPr="00B20F02">
        <w:rPr>
          <w:rFonts w:asciiTheme="majorBidi" w:hAnsiTheme="majorBidi" w:cstheme="majorBidi"/>
          <w:sz w:val="30"/>
          <w:szCs w:val="30"/>
          <w:cs/>
        </w:rPr>
        <w:t>หรือการออกตราสารนั้นบันทึกในกำไรหรือขาดทุน</w:t>
      </w:r>
      <w:r w:rsidR="00394288" w:rsidRPr="00B20F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25637A1A" w14:textId="0B9AE274" w:rsidR="00595784" w:rsidRPr="00B20F02" w:rsidRDefault="00595784" w:rsidP="00A36C9C">
      <w:pPr>
        <w:tabs>
          <w:tab w:val="clear" w:pos="907"/>
          <w:tab w:val="left" w:pos="126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B20F02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7002A619" w14:textId="77777777" w:rsidR="00F67DA6" w:rsidRPr="00B20F02" w:rsidRDefault="00F67DA6" w:rsidP="00595784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F20100" w14:textId="598B3021" w:rsidR="00394288" w:rsidRPr="00B20F02" w:rsidRDefault="00A5016C" w:rsidP="00937144">
      <w:pPr>
        <w:tabs>
          <w:tab w:val="clear" w:pos="907"/>
          <w:tab w:val="left" w:pos="126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</w:t>
      </w:r>
      <w:r w:rsidR="00394288" w:rsidRPr="00B20F02">
        <w:rPr>
          <w:rFonts w:asciiTheme="majorBidi" w:hAnsiTheme="majorBidi" w:cstheme="majorBidi"/>
          <w:sz w:val="30"/>
          <w:szCs w:val="30"/>
          <w:cs/>
        </w:rPr>
        <w:t xml:space="preserve"> 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="00394288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394288" w:rsidRPr="00B20F02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="00E44181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394288" w:rsidRPr="00B20F02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</w:t>
      </w:r>
      <w:r w:rsidR="00E44181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E44181" w:rsidRPr="00B20F02">
        <w:rPr>
          <w:rFonts w:asciiTheme="majorBidi" w:hAnsiTheme="majorBidi" w:cstheme="majorBidi"/>
          <w:sz w:val="30"/>
          <w:szCs w:val="30"/>
          <w:cs/>
        </w:rPr>
        <w:t>และกำไรหรือขาดทุนที่เกิดจากการ</w:t>
      </w:r>
      <w:r w:rsidR="00394288" w:rsidRPr="00B20F02">
        <w:rPr>
          <w:rFonts w:asciiTheme="majorBidi" w:hAnsiTheme="majorBidi" w:cstheme="majorBidi"/>
          <w:sz w:val="30"/>
          <w:szCs w:val="30"/>
          <w:cs/>
        </w:rPr>
        <w:t xml:space="preserve">ตัดรายการออกจากบัญชีรับรู้ในกำไรหรือขาดทุน </w:t>
      </w:r>
    </w:p>
    <w:p w14:paraId="671B7449" w14:textId="391D120D" w:rsidR="00A5016C" w:rsidRPr="00B20F02" w:rsidRDefault="00A5016C" w:rsidP="00937144">
      <w:pPr>
        <w:tabs>
          <w:tab w:val="clear" w:pos="907"/>
          <w:tab w:val="left" w:pos="126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3261D6" w14:textId="246E8658" w:rsidR="00CC1904" w:rsidRPr="00B20F02" w:rsidRDefault="00CC1904" w:rsidP="00937144">
      <w:pPr>
        <w:tabs>
          <w:tab w:val="clear" w:pos="907"/>
          <w:tab w:val="left" w:pos="126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="00BC301D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</w:p>
    <w:p w14:paraId="07A210A2" w14:textId="77777777" w:rsidR="00961979" w:rsidRPr="00B20F02" w:rsidRDefault="00961979" w:rsidP="00CC1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2AFA685F" w14:textId="2E8D57C2" w:rsidR="00CC1904" w:rsidRPr="00B20F02" w:rsidRDefault="00CC1904" w:rsidP="00CC19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6382CA45" w14:textId="77777777" w:rsidR="00CC1904" w:rsidRPr="00B20F02" w:rsidRDefault="00CC1904" w:rsidP="00CC1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2B969707" w14:textId="3F2494F7" w:rsidR="00CC1904" w:rsidRPr="00B20F02" w:rsidRDefault="00CC1904" w:rsidP="00CC1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BC301D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6098A98B" w14:textId="56A3C749" w:rsidR="00FC280C" w:rsidRPr="00B20F02" w:rsidRDefault="00FC2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4212444" w14:textId="443CA7E9" w:rsidR="00C00FD8" w:rsidRPr="00B20F02" w:rsidRDefault="00C00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60263A5" w14:textId="04B58E28" w:rsidR="000D07B4" w:rsidRPr="00B20F02" w:rsidRDefault="000D0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41B4682" w14:textId="656CC8FC" w:rsidR="000D07B4" w:rsidRPr="00B20F02" w:rsidRDefault="000D0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9674AA2" w14:textId="77777777" w:rsidR="000D07B4" w:rsidRPr="00B20F02" w:rsidRDefault="000D0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4F38E59" w14:textId="77777777" w:rsidR="00C00FD8" w:rsidRPr="00B20F02" w:rsidRDefault="00C00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DF5774D" w14:textId="1B75B2C1" w:rsidR="00595784" w:rsidRPr="00B20F02" w:rsidRDefault="00595784" w:rsidP="0093714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20F0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0C58DB" w:rsidRPr="00B20F02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="00A5016C" w:rsidRPr="00B20F02">
        <w:rPr>
          <w:rFonts w:asciiTheme="majorBidi" w:eastAsia="EucrosiaUPCBold" w:hAnsiTheme="majorBidi"/>
          <w:i/>
          <w:iCs/>
          <w:sz w:val="30"/>
          <w:szCs w:val="30"/>
          <w:cs/>
        </w:rPr>
        <w:t>)</w:t>
      </w:r>
      <w:r w:rsidR="00141B99" w:rsidRPr="00B20F0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  <w:r w:rsidRPr="00B20F0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A5016C" w:rsidRPr="00B20F0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และการหักกลบ</w:t>
      </w:r>
    </w:p>
    <w:p w14:paraId="230B261D" w14:textId="77777777" w:rsidR="00937144" w:rsidRPr="00B20F02" w:rsidRDefault="00937144" w:rsidP="000D0C1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487703C3" w14:textId="001C9BC7" w:rsidR="00595784" w:rsidRPr="00B20F02" w:rsidRDefault="00595784" w:rsidP="00937144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6490D01F" w14:textId="77777777" w:rsidR="004D6D87" w:rsidRPr="00B20F02" w:rsidRDefault="004D6D87" w:rsidP="00595784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E7C68F1" w14:textId="3F65BBB2" w:rsidR="00595784" w:rsidRPr="00B20F02" w:rsidRDefault="00595784" w:rsidP="00937144">
      <w:pPr>
        <w:pStyle w:val="BodyText"/>
        <w:tabs>
          <w:tab w:val="clear" w:pos="907"/>
          <w:tab w:val="left" w:pos="117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4E5662" w:rsidRPr="00B20F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  </w:t>
      </w: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35D2C9BB" w14:textId="77777777" w:rsidR="00595784" w:rsidRPr="00B20F02" w:rsidRDefault="00595784" w:rsidP="00595784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91DF3A" w14:textId="52CBAE62" w:rsidR="00595784" w:rsidRPr="00B20F02" w:rsidRDefault="00595784" w:rsidP="009078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ผลต่างระหว่างมูลค่าตามบัญชีที่ตัดรายการและสิ่งตอบแทนที่ต้องจ่ายรับรู้ในกำไรหรือขาดทุน </w:t>
      </w:r>
    </w:p>
    <w:p w14:paraId="70E43476" w14:textId="77777777" w:rsidR="00595784" w:rsidRPr="00B20F02" w:rsidRDefault="00595784" w:rsidP="00595784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DBD7D0A" w14:textId="05A08FEF" w:rsidR="00595784" w:rsidRPr="00B20F02" w:rsidRDefault="00595784" w:rsidP="009078CB">
      <w:pPr>
        <w:tabs>
          <w:tab w:val="clear" w:pos="907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7ECA9568" w14:textId="77777777" w:rsidR="00961979" w:rsidRPr="00B20F02" w:rsidRDefault="00961979" w:rsidP="00595784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74D49418" w14:textId="43173700" w:rsidR="00595784" w:rsidRPr="00B20F02" w:rsidRDefault="00595784" w:rsidP="00DB6C9C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20F0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0C58DB" w:rsidRPr="00B20F02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B20F0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 อนุพันธ์</w:t>
      </w:r>
    </w:p>
    <w:p w14:paraId="09A2AFEE" w14:textId="77777777" w:rsidR="00DB6C9C" w:rsidRPr="00B20F02" w:rsidRDefault="00DB6C9C" w:rsidP="00DB6C9C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7E610200" w14:textId="7AFD481F" w:rsidR="00595784" w:rsidRPr="00B20F02" w:rsidRDefault="00595784" w:rsidP="00DB6C9C">
      <w:pPr>
        <w:tabs>
          <w:tab w:val="clear" w:pos="907"/>
          <w:tab w:val="clear" w:pos="1644"/>
          <w:tab w:val="left" w:pos="162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0C58DB" w:rsidRPr="00B20F02">
        <w:rPr>
          <w:rFonts w:asciiTheme="majorBidi" w:hAnsiTheme="majorBidi" w:cstheme="majorBidi"/>
          <w:sz w:val="30"/>
          <w:szCs w:val="30"/>
        </w:rPr>
        <w:t>4</w:t>
      </w:r>
      <w:r w:rsidRPr="00B20F02">
        <w:rPr>
          <w:rFonts w:asciiTheme="majorBidi" w:hAnsiTheme="majorBidi" w:cstheme="majorBidi"/>
          <w:sz w:val="30"/>
          <w:szCs w:val="30"/>
          <w:cs/>
        </w:rPr>
        <w:t>(ง.</w:t>
      </w:r>
      <w:r w:rsidR="000C58DB" w:rsidRPr="00B20F02">
        <w:rPr>
          <w:rFonts w:asciiTheme="majorBidi" w:hAnsiTheme="majorBidi" w:cstheme="majorBidi"/>
          <w:sz w:val="30"/>
          <w:szCs w:val="30"/>
        </w:rPr>
        <w:t>4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)) </w:t>
      </w:r>
    </w:p>
    <w:p w14:paraId="790DC6F3" w14:textId="77777777" w:rsidR="00961979" w:rsidRPr="00B20F02" w:rsidRDefault="00961979" w:rsidP="00DB6C9C">
      <w:pPr>
        <w:tabs>
          <w:tab w:val="clear" w:pos="907"/>
          <w:tab w:val="clear" w:pos="1644"/>
          <w:tab w:val="left" w:pos="162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30617205" w14:textId="5727B33F" w:rsidR="00595784" w:rsidRPr="00B20F02" w:rsidRDefault="00595784" w:rsidP="0059578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20F0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0C58DB" w:rsidRPr="00B20F02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B20F0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 การป้องกันความเสี่ยง</w:t>
      </w:r>
    </w:p>
    <w:p w14:paraId="3E00FA89" w14:textId="77777777" w:rsidR="00DB6C9C" w:rsidRPr="00B20F02" w:rsidRDefault="00DB6C9C" w:rsidP="0059578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5730DC6D" w14:textId="193B6465" w:rsidR="00595784" w:rsidRPr="00B20F02" w:rsidRDefault="00595784" w:rsidP="00DB6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</w:t>
      </w:r>
      <w:r w:rsidR="00A5016C" w:rsidRPr="00B20F02">
        <w:rPr>
          <w:rFonts w:asciiTheme="majorBidi" w:hAnsiTheme="majorBidi" w:cstheme="majorBidi"/>
          <w:color w:val="000000"/>
          <w:sz w:val="30"/>
          <w:szCs w:val="30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 และตลอด</w:t>
      </w:r>
      <w:r w:rsidR="00DB6C9C" w:rsidRPr="00B20F02">
        <w:rPr>
          <w:rFonts w:asciiTheme="majorBidi" w:hAnsiTheme="majorBidi" w:cstheme="majorBidi"/>
          <w:color w:val="000000"/>
          <w:sz w:val="30"/>
          <w:szCs w:val="30"/>
          <w:cs/>
        </w:rPr>
        <w:t>ระยะ</w:t>
      </w:r>
      <w:r w:rsidR="00A5016C" w:rsidRPr="00B20F02">
        <w:rPr>
          <w:rFonts w:asciiTheme="majorBidi" w:hAnsiTheme="majorBidi" w:cstheme="majorBidi"/>
          <w:color w:val="000000"/>
          <w:sz w:val="30"/>
          <w:szCs w:val="30"/>
          <w:cs/>
        </w:rPr>
        <w:t>เวลาที่เหลืออยู่</w:t>
      </w:r>
      <w:r w:rsidR="00DB6C9C" w:rsidRPr="00B20F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5016C" w:rsidRPr="00B20F02">
        <w:rPr>
          <w:rFonts w:asciiTheme="majorBidi" w:hAnsiTheme="majorBidi" w:cstheme="majorBidi"/>
          <w:color w:val="000000"/>
          <w:sz w:val="30"/>
          <w:szCs w:val="30"/>
          <w:cs/>
        </w:rPr>
        <w:t>เพื่อพิจารณาถึง</w:t>
      </w:r>
      <w:r w:rsidR="00075047" w:rsidRPr="00B20F02">
        <w:rPr>
          <w:rFonts w:asciiTheme="majorBidi" w:hAnsiTheme="majorBidi" w:cstheme="majorBidi"/>
          <w:color w:val="000000"/>
          <w:sz w:val="30"/>
          <w:szCs w:val="30"/>
          <w:cs/>
        </w:rPr>
        <w:t>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355A740F" w14:textId="168728F9" w:rsidR="00595784" w:rsidRPr="00B20F02" w:rsidRDefault="00595784" w:rsidP="00686A50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5A3B875C" w14:textId="77777777" w:rsidR="00DB6C9C" w:rsidRPr="00B20F02" w:rsidRDefault="00DB6C9C" w:rsidP="00CC1904">
      <w:pPr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</w:p>
    <w:p w14:paraId="6A232E27" w14:textId="7B678988" w:rsidR="00595784" w:rsidRPr="00B20F02" w:rsidRDefault="00595784" w:rsidP="00686A50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62AE6BAD" w14:textId="77777777" w:rsidR="00595784" w:rsidRPr="00B20F02" w:rsidRDefault="00595784" w:rsidP="00595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865C00F" w14:textId="6682D7EE" w:rsidR="00595784" w:rsidRPr="00B20F02" w:rsidRDefault="00595784" w:rsidP="00686A50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กลุ่มบริษัทกำหนดให้การเปลี่ยนแปลงในมูลค่ายุติธรรมของราคาปัจจุบัน (</w:t>
      </w:r>
      <w:r w:rsidRPr="00B20F02">
        <w:rPr>
          <w:rFonts w:asciiTheme="majorBidi" w:hAnsiTheme="majorBidi" w:cstheme="majorBidi"/>
          <w:color w:val="000000"/>
          <w:sz w:val="30"/>
          <w:szCs w:val="30"/>
        </w:rPr>
        <w:t>Spot element</w:t>
      </w: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>) 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</w:t>
      </w:r>
      <w:r w:rsidR="001F1664" w:rsidRPr="00B20F02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</w:t>
      </w: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>ในส่วนของเจ้าของ</w:t>
      </w:r>
    </w:p>
    <w:p w14:paraId="78182D92" w14:textId="77777777" w:rsidR="00595784" w:rsidRPr="00B20F02" w:rsidRDefault="00595784" w:rsidP="00595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2993F69" w14:textId="4DB54102" w:rsidR="00595784" w:rsidRPr="00B20F02" w:rsidRDefault="00595784" w:rsidP="00686A50">
      <w:pPr>
        <w:tabs>
          <w:tab w:val="clear" w:pos="907"/>
          <w:tab w:val="left" w:pos="990"/>
          <w:tab w:val="left" w:pos="135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</w:t>
      </w:r>
      <w:r w:rsidR="006954FA" w:rsidRPr="00B20F02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</w:t>
      </w: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080A36DE" w14:textId="76CA0B01" w:rsidR="004E5662" w:rsidRPr="00B20F02" w:rsidRDefault="004E5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335F9803" w14:textId="597F50A1" w:rsidR="00595784" w:rsidRPr="00B20F02" w:rsidRDefault="00595784" w:rsidP="00686A50">
      <w:pPr>
        <w:tabs>
          <w:tab w:val="clear" w:pos="907"/>
          <w:tab w:val="left" w:pos="126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B20F02">
        <w:rPr>
          <w:rFonts w:asciiTheme="majorBidi" w:eastAsia="Calibri" w:hAnsiTheme="majorBidi" w:cstheme="majorBidi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6954FA" w:rsidRPr="00B20F02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</w:t>
      </w: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75576CCD" w14:textId="77777777" w:rsidR="00595784" w:rsidRPr="00B20F02" w:rsidRDefault="00595784" w:rsidP="00595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5F5D9C7" w14:textId="5579229F" w:rsidR="00595784" w:rsidRPr="00B20F02" w:rsidRDefault="00595784" w:rsidP="00A36B41">
      <w:pPr>
        <w:tabs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="00A36B41" w:rsidRPr="00B20F02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กระแสเงินสดจ</w:t>
      </w: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>ะได้รับการจัดประเภทรายการใหม่ไปยังกำไรหรือขาดทุนทันที</w:t>
      </w:r>
    </w:p>
    <w:p w14:paraId="02028C9D" w14:textId="36D9250C" w:rsidR="00BF23AE" w:rsidRPr="00B20F02" w:rsidRDefault="00BF23AE" w:rsidP="00BF23AE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A29F7FC" w14:textId="77777777" w:rsidR="00A73E58" w:rsidRPr="00B20F02" w:rsidRDefault="00A73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20F02">
        <w:rPr>
          <w:rFonts w:asciiTheme="majorBidi" w:eastAsia="EucrosiaUPCBold" w:hAnsiTheme="majorBidi"/>
          <w:i/>
          <w:iCs/>
          <w:sz w:val="30"/>
          <w:szCs w:val="30"/>
          <w:cs/>
        </w:rPr>
        <w:br w:type="page"/>
      </w:r>
    </w:p>
    <w:p w14:paraId="2B6675AB" w14:textId="1C044078" w:rsidR="00BF23AE" w:rsidRPr="00B20F02" w:rsidRDefault="00BF23AE" w:rsidP="00BF23A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20F02">
        <w:rPr>
          <w:rFonts w:asciiTheme="majorBidi" w:eastAsia="EucrosiaUPCBold" w:hAnsiTheme="majorBidi"/>
          <w:i/>
          <w:iCs/>
          <w:sz w:val="30"/>
          <w:szCs w:val="30"/>
          <w:cs/>
        </w:rPr>
        <w:t>(</w:t>
      </w:r>
      <w:r w:rsidRPr="00B20F0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B20F02">
        <w:rPr>
          <w:rFonts w:asciiTheme="majorBidi" w:eastAsia="EucrosiaUPCBold" w:hAnsiTheme="majorBidi"/>
          <w:i/>
          <w:iCs/>
          <w:sz w:val="30"/>
          <w:szCs w:val="30"/>
          <w:cs/>
        </w:rPr>
        <w:t>.</w:t>
      </w:r>
      <w:r w:rsidR="000C58DB" w:rsidRPr="00B20F02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B20F02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) </w:t>
      </w:r>
      <w:r w:rsidRPr="00B20F0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AB7170C" w14:textId="77777777" w:rsidR="00A36B41" w:rsidRPr="00B20F02" w:rsidRDefault="00A36B41" w:rsidP="00BF23A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4BCE47C" w14:textId="00AF45A4" w:rsidR="00BF23AE" w:rsidRPr="00B20F02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2D9627D7" w14:textId="77777777" w:rsidR="00BF23AE" w:rsidRPr="00B20F02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  <w:shd w:val="clear" w:color="auto" w:fill="D9D9D9" w:themeFill="background1" w:themeFillShade="D9"/>
        </w:rPr>
      </w:pPr>
    </w:p>
    <w:p w14:paraId="74831ED2" w14:textId="6B247B34" w:rsidR="00BF23AE" w:rsidRPr="00B20F02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0C58DB" w:rsidRPr="00B20F02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5425593" w14:textId="77777777" w:rsidR="00BF23AE" w:rsidRPr="00B20F02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3CD9C8D6" w14:textId="27A9177C" w:rsidR="00BF23AE" w:rsidRPr="00B20F02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2E591F8" w14:textId="60F846FD" w:rsidR="00D05A1C" w:rsidRPr="00B20F02" w:rsidRDefault="00D05A1C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25CB68CF" w14:textId="6C1662AF" w:rsidR="00BF23AE" w:rsidRPr="00B20F02" w:rsidRDefault="000D0C19" w:rsidP="000D0C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20F02">
        <w:rPr>
          <w:rFonts w:asciiTheme="majorBidi" w:hAnsiTheme="majorBidi"/>
          <w:i/>
          <w:iCs/>
          <w:sz w:val="30"/>
          <w:szCs w:val="30"/>
          <w:cs/>
        </w:rPr>
        <w:t>(ง.</w:t>
      </w:r>
      <w:r w:rsidR="000C58DB" w:rsidRPr="00B20F02">
        <w:rPr>
          <w:rFonts w:asciiTheme="majorBidi" w:hAnsiTheme="majorBidi"/>
          <w:i/>
          <w:iCs/>
          <w:sz w:val="30"/>
          <w:szCs w:val="30"/>
        </w:rPr>
        <w:t>6</w:t>
      </w:r>
      <w:r w:rsidRPr="00B20F02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="00BF23AE" w:rsidRPr="00B20F02">
        <w:rPr>
          <w:rFonts w:asciiTheme="majorBidi" w:hAnsiTheme="majorBidi"/>
          <w:i/>
          <w:iCs/>
          <w:sz w:val="30"/>
          <w:szCs w:val="30"/>
          <w:cs/>
        </w:rPr>
        <w:t>การตัดจำหน่าย</w:t>
      </w:r>
    </w:p>
    <w:p w14:paraId="5A4FAB95" w14:textId="77777777" w:rsidR="00D05A1C" w:rsidRPr="00B20F02" w:rsidRDefault="00D05A1C" w:rsidP="000D0C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780943C" w14:textId="17552860" w:rsidR="00BF23AE" w:rsidRPr="00B20F02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B20F02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AC37CC3" w14:textId="77777777" w:rsidR="00BF23AE" w:rsidRPr="00B20F02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</w:rPr>
      </w:pPr>
    </w:p>
    <w:p w14:paraId="6896432B" w14:textId="7495BB2D" w:rsidR="00BF23AE" w:rsidRPr="00B20F02" w:rsidRDefault="000D0C19" w:rsidP="000D0C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20F02">
        <w:rPr>
          <w:rFonts w:asciiTheme="majorBidi" w:hAnsiTheme="majorBidi"/>
          <w:i/>
          <w:iCs/>
          <w:sz w:val="30"/>
          <w:szCs w:val="30"/>
          <w:cs/>
        </w:rPr>
        <w:t>(ง.</w:t>
      </w:r>
      <w:r w:rsidR="000C58DB" w:rsidRPr="00B20F02">
        <w:rPr>
          <w:rFonts w:asciiTheme="majorBidi" w:hAnsiTheme="majorBidi"/>
          <w:i/>
          <w:iCs/>
          <w:sz w:val="30"/>
          <w:szCs w:val="30"/>
        </w:rPr>
        <w:t>7</w:t>
      </w:r>
      <w:r w:rsidRPr="00B20F02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  <w:r w:rsidR="00BF23AE" w:rsidRPr="00B20F02">
        <w:rPr>
          <w:rFonts w:asciiTheme="majorBidi" w:hAnsiTheme="majorBidi"/>
          <w:i/>
          <w:iCs/>
          <w:sz w:val="30"/>
          <w:szCs w:val="30"/>
          <w:cs/>
        </w:rPr>
        <w:t>ดอกเบี้ย</w:t>
      </w:r>
    </w:p>
    <w:p w14:paraId="0EDBE232" w14:textId="77777777" w:rsidR="00E34179" w:rsidRPr="00B20F02" w:rsidRDefault="00E34179" w:rsidP="000D0C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679BABE6" w14:textId="09FC2E41" w:rsidR="00BF23AE" w:rsidRPr="00B20F02" w:rsidRDefault="00BF23AE" w:rsidP="000D0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B20F02">
        <w:rPr>
          <w:rFonts w:asciiTheme="majorBidi" w:hAnsi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A872EA9" w14:textId="77777777" w:rsidR="004D184C" w:rsidRPr="00B20F02" w:rsidRDefault="004D184C" w:rsidP="000D0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216AC4FF" w14:textId="77777777" w:rsidR="00A73E58" w:rsidRPr="00B20F02" w:rsidRDefault="00A73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AE6CA4D" w14:textId="671B67D2" w:rsidR="004D184C" w:rsidRPr="00B20F02" w:rsidRDefault="004D184C" w:rsidP="004D184C">
      <w:pPr>
        <w:pStyle w:val="BodyText2"/>
        <w:tabs>
          <w:tab w:val="left" w:pos="1080"/>
        </w:tabs>
        <w:spacing w:line="240" w:lineRule="atLeast"/>
        <w:ind w:left="547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0C58DB" w:rsidRPr="00B20F02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B20F02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0C58DB" w:rsidRPr="00B20F02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12EBC43E" w14:textId="77777777" w:rsidR="004D184C" w:rsidRPr="00B20F02" w:rsidRDefault="004D184C" w:rsidP="004D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9D430F2" w14:textId="77777777" w:rsidR="004D184C" w:rsidRPr="00B20F02" w:rsidRDefault="004D184C" w:rsidP="004D184C">
      <w:pPr>
        <w:pStyle w:val="BodyText2"/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เงินลงทุนในตราสารทุน</w:t>
      </w:r>
    </w:p>
    <w:p w14:paraId="5C66BD7B" w14:textId="77777777" w:rsidR="004D184C" w:rsidRPr="00B20F02" w:rsidRDefault="004D184C" w:rsidP="004D184C">
      <w:pPr>
        <w:pStyle w:val="BodyText2"/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C800467" w14:textId="26831D21" w:rsidR="004D184C" w:rsidRPr="00B20F02" w:rsidRDefault="004D184C" w:rsidP="004D184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 บันทึกโดยตรงในส่วนของผู้ถือหุ้น ส่วนผลขาดทุนจากการด้อยค่ารับรู้ในกำไรหรือขาดทุน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</w:t>
      </w:r>
    </w:p>
    <w:p w14:paraId="0635D2C4" w14:textId="77777777" w:rsidR="004D184C" w:rsidRPr="00B20F02" w:rsidRDefault="004D184C" w:rsidP="004D184C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59E359AE" w14:textId="77777777" w:rsidR="004D184C" w:rsidRPr="00B20F02" w:rsidRDefault="004D184C" w:rsidP="004D184C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01F4560F" w14:textId="77777777" w:rsidR="004D184C" w:rsidRPr="00B20F02" w:rsidRDefault="004D184C" w:rsidP="004D184C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5963BDE" w14:textId="77777777" w:rsidR="004D184C" w:rsidRPr="00B20F02" w:rsidRDefault="004D184C" w:rsidP="004D184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20F02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14:paraId="3F8372E4" w14:textId="1A379B9A" w:rsidR="004D184C" w:rsidRPr="00B20F02" w:rsidRDefault="004D184C" w:rsidP="004D184C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DB6AFF" w14:textId="77777777" w:rsidR="004D184C" w:rsidRPr="00B20F02" w:rsidRDefault="004D184C" w:rsidP="004D184C">
      <w:pPr>
        <w:pStyle w:val="BodyText2"/>
        <w:ind w:left="5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6CA48E21" w14:textId="77777777" w:rsidR="004D184C" w:rsidRPr="00B20F02" w:rsidRDefault="004D184C" w:rsidP="004D184C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FED6B7D" w14:textId="77777777" w:rsidR="004D184C" w:rsidRPr="00B20F02" w:rsidRDefault="004D184C" w:rsidP="004D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sz w:val="30"/>
          <w:szCs w:val="30"/>
          <w:cs/>
          <w:lang w:val="th-TH"/>
        </w:rPr>
        <w:t>เมื่อมีการจำหน่ายเงินลงทุน ผลต่างระหว่างจำนวนเงินสุทธิที่ได้รับและมูลค่าตามบัญชี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</w:t>
      </w:r>
      <w:r w:rsidRPr="00B20F02">
        <w:rPr>
          <w:rFonts w:asciiTheme="majorBidi" w:hAnsiTheme="majorBidi" w:cstheme="majorBidi"/>
          <w:sz w:val="30"/>
          <w:szCs w:val="30"/>
          <w:cs/>
          <w:lang w:val="th-TH"/>
        </w:rPr>
        <w:t>จะถูกบันทึกในกำไรหรือขาดทุน</w:t>
      </w:r>
    </w:p>
    <w:p w14:paraId="5241A301" w14:textId="77777777" w:rsidR="004D184C" w:rsidRPr="00B20F02" w:rsidRDefault="004D184C" w:rsidP="004D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B173C4C" w14:textId="77777777" w:rsidR="004D184C" w:rsidRPr="00B20F02" w:rsidRDefault="004D184C" w:rsidP="004D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sz w:val="30"/>
          <w:szCs w:val="30"/>
          <w:cs/>
          <w:lang w:val="th-TH"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05710EC6" w14:textId="77777777" w:rsidR="004D184C" w:rsidRPr="00B20F02" w:rsidRDefault="004D184C" w:rsidP="004D184C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06944" w14:textId="77777777" w:rsidR="004D184C" w:rsidRPr="00B20F02" w:rsidRDefault="004D184C" w:rsidP="004D184C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Theme="majorBidi" w:hAnsiTheme="majorBidi"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อนุพันธ์</w:t>
      </w:r>
    </w:p>
    <w:p w14:paraId="70E33D67" w14:textId="77777777" w:rsidR="004D184C" w:rsidRPr="00B20F02" w:rsidRDefault="004D184C" w:rsidP="004D184C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B7813E" w14:textId="77777777" w:rsidR="004D184C" w:rsidRPr="00B20F02" w:rsidRDefault="004D184C" w:rsidP="004D184C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 </w:t>
      </w:r>
      <w:r w:rsidRPr="00B20F02">
        <w:rPr>
          <w:rFonts w:asciiTheme="majorBidi" w:hAnsiTheme="majorBidi" w:cstheme="majorBidi"/>
          <w:sz w:val="30"/>
          <w:szCs w:val="30"/>
          <w:cs/>
        </w:rPr>
        <w:br/>
        <w:t xml:space="preserve">อัตราดอกเบี้ยที่เกิดจากกิจกรรมดำเนินงาน กิจกรรมจัดหาเงิน และกิจกรรมลงทุน </w:t>
      </w:r>
    </w:p>
    <w:p w14:paraId="12E605DC" w14:textId="77777777" w:rsidR="004D184C" w:rsidRPr="00B20F02" w:rsidRDefault="004D184C" w:rsidP="004D184C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7B96B3" w14:textId="77777777" w:rsidR="004D184C" w:rsidRPr="00B20F02" w:rsidRDefault="004D184C" w:rsidP="004D184C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</w:t>
      </w:r>
      <w:r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วัดมูลค่าใหม่ให้เป็นมูลค่ายุติธรรมบันทึกในกำไรหรือขาดทุนทันที </w:t>
      </w:r>
    </w:p>
    <w:p w14:paraId="29511956" w14:textId="77777777" w:rsidR="004D184C" w:rsidRPr="00B20F02" w:rsidRDefault="004D184C" w:rsidP="004D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745B696" w14:textId="77777777" w:rsidR="004D184C" w:rsidRPr="00B20F02" w:rsidRDefault="004D184C" w:rsidP="004D184C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มูลค่ายุติธรรมของสัญญาแลกเปลี่ยนอัตราดอกเบี้ยถือตามราคาอ้างอิงของนายหน้า ณ วันที่รายงาน ราคาอ้างอิงเหล่านั้นสามารถทดสอบหาความสมเหตุสมผลได้ ด้วยการคิดลดประมาณการกระแสเงินสดในอนาคต ภายใต้ข้อกำหนดต่างๆ และวันสิ้นสุดของแต่ละสัญญา และโดยการใช้อัตราดอกเบี้ยในท้องตลาดของเครื่องมือทางการเงินที่คล้ายคลึงกัน ณ วันที่รายงาน  </w:t>
      </w:r>
    </w:p>
    <w:p w14:paraId="387A50C4" w14:textId="77777777" w:rsidR="004D184C" w:rsidRPr="00B20F02" w:rsidRDefault="004D184C" w:rsidP="004D184C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79327D" w14:textId="77777777" w:rsidR="004D184C" w:rsidRPr="00B20F02" w:rsidRDefault="004D184C" w:rsidP="004D184C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หากมีราคาตลาด มูลค่ายุติธรรมของสัญญาซื้อขายเงินตราต่างประเทศล่วงหน้าถือตามราคาตลาดของสัญญาล่วงหน้า ณ วันที่รายงาน ในกรณีที่ไม่มีราคาตลาด ให้ประมาณมูลค่ายุติธรรมโดยการคิดลดจากผลต่างระหว่างราคาล่วงหน้าตามสัญญา กับราคาล่วงหน้าของสัญญาปัจจุบัน ณ วันที่รายงานที่ครบกำหนดในวันเดียวกัน โดยใช้อัตราดอกเบี้ยประเภทที่ใช้กับธุรกรรมการเงินที่ปลอดความเสี่ยง เช่น พันธบัตรรัฐบาล</w:t>
      </w:r>
    </w:p>
    <w:p w14:paraId="38251B41" w14:textId="77777777" w:rsidR="006248DF" w:rsidRPr="00B20F02" w:rsidRDefault="006248DF" w:rsidP="0082010A">
      <w:pPr>
        <w:pStyle w:val="BodyText2"/>
        <w:ind w:left="0" w:firstLine="0"/>
        <w:rPr>
          <w:rFonts w:asciiTheme="majorBidi" w:eastAsia="Angsana New" w:hAnsiTheme="majorBidi" w:cstheme="majorBidi"/>
          <w:b/>
          <w:bCs/>
          <w:sz w:val="30"/>
          <w:szCs w:val="30"/>
        </w:rPr>
      </w:pPr>
    </w:p>
    <w:p w14:paraId="0293572C" w14:textId="77777777" w:rsidR="00922992" w:rsidRPr="00B20F02" w:rsidRDefault="00922992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6983DC31" w14:textId="77777777" w:rsidR="00922992" w:rsidRPr="00B20F02" w:rsidRDefault="00922992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2A34043" w14:textId="18143F15" w:rsidR="00430605" w:rsidRPr="00B20F02" w:rsidRDefault="0017353E" w:rsidP="00F03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pacing w:val="-2"/>
          <w:sz w:val="30"/>
          <w:szCs w:val="30"/>
          <w:lang w:val="en-GB"/>
        </w:rPr>
      </w:pPr>
      <w:r w:rsidRPr="00B20F02">
        <w:rPr>
          <w:rFonts w:asciiTheme="majorBidi" w:eastAsia="Times New Roman" w:hAnsiTheme="majorBidi" w:cstheme="majorBidi"/>
          <w:spacing w:val="-2"/>
          <w:sz w:val="30"/>
          <w:szCs w:val="30"/>
          <w:cs/>
          <w:lang w:val="en-GB"/>
        </w:rPr>
        <w:t>เงินสดและรายการเทียบเท่าเงินสดประกอบด้วย</w:t>
      </w:r>
      <w:r w:rsidR="00F038B2" w:rsidRPr="00B20F02">
        <w:rPr>
          <w:rFonts w:asciiTheme="majorBidi" w:eastAsia="Times New Roman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B20F02">
        <w:rPr>
          <w:rFonts w:asciiTheme="majorBidi" w:eastAsia="Times New Roman" w:hAnsiTheme="majorBidi" w:cstheme="majorBidi"/>
          <w:spacing w:val="-2"/>
          <w:sz w:val="30"/>
          <w:szCs w:val="30"/>
          <w:cs/>
          <w:lang w:val="en-GB"/>
        </w:rPr>
        <w:t>ยอดเงินสด</w:t>
      </w:r>
      <w:r w:rsidR="0092492C" w:rsidRPr="00B20F02">
        <w:rPr>
          <w:rFonts w:asciiTheme="majorBidi" w:eastAsia="Times New Roman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B20F02">
        <w:rPr>
          <w:rFonts w:asciiTheme="majorBidi" w:eastAsia="Times New Roman" w:hAnsiTheme="majorBidi" w:cstheme="majorBidi"/>
          <w:spacing w:val="-2"/>
          <w:sz w:val="30"/>
          <w:szCs w:val="30"/>
          <w:cs/>
          <w:lang w:val="en-GB"/>
        </w:rPr>
        <w:t>ยอดเงินฝากธนาคาร</w:t>
      </w:r>
      <w:r w:rsidR="00F038B2" w:rsidRPr="00B20F02">
        <w:rPr>
          <w:rFonts w:asciiTheme="majorBidi" w:eastAsia="Times New Roman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67217B" w:rsidRPr="00B20F02">
        <w:rPr>
          <w:rFonts w:asciiTheme="majorBidi" w:eastAsia="Times New Roman" w:hAnsiTheme="majorBidi" w:cstheme="majorBidi"/>
          <w:spacing w:val="-2"/>
          <w:sz w:val="30"/>
          <w:szCs w:val="30"/>
          <w:cs/>
          <w:lang w:val="en-GB"/>
        </w:rPr>
        <w:t>และเงินลงทุนระยะสั้นที่มีสภาพคล่องสูง ซึ่งมีระยะเวลาครบกำหนดไม่เกินสามเดือนนับแต่วันที่ได้มาเป็น</w:t>
      </w:r>
      <w:r w:rsidR="00DD0C3E" w:rsidRPr="00B20F02">
        <w:rPr>
          <w:rFonts w:asciiTheme="majorBidi" w:eastAsia="Times New Roman" w:hAnsiTheme="majorBidi" w:cstheme="majorBidi"/>
          <w:spacing w:val="-2"/>
          <w:sz w:val="30"/>
          <w:szCs w:val="30"/>
          <w:cs/>
          <w:lang w:val="en-GB"/>
        </w:rPr>
        <w:t>รายการเทียบเท่าเงินสด</w:t>
      </w:r>
      <w:r w:rsidR="00B76E75" w:rsidRPr="00B20F02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="00B76E75" w:rsidRPr="00B20F02">
        <w:rPr>
          <w:rFonts w:asciiTheme="majorBidi" w:eastAsia="Times New Roman" w:hAnsiTheme="majorBidi" w:hint="cs"/>
          <w:spacing w:val="-2"/>
          <w:sz w:val="30"/>
          <w:szCs w:val="30"/>
          <w:cs/>
          <w:lang w:val="en-GB"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5BC4D74D" w14:textId="77777777" w:rsidR="00A73E58" w:rsidRPr="00B20F02" w:rsidRDefault="00A73E58" w:rsidP="00F03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BE50981" w14:textId="59EB8B70" w:rsidR="002344C5" w:rsidRPr="00B20F02" w:rsidRDefault="002344C5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 xml:space="preserve">ลูกหนี้การค้า </w:t>
      </w:r>
    </w:p>
    <w:p w14:paraId="2CAA786D" w14:textId="77777777" w:rsidR="002344C5" w:rsidRPr="00B20F02" w:rsidRDefault="002344C5" w:rsidP="00D1440F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B7AD753" w14:textId="3C7C1339" w:rsidR="00A67B45" w:rsidRPr="00B20F02" w:rsidRDefault="0034402C" w:rsidP="0000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6367B6" w:rsidRPr="00B20F02">
        <w:rPr>
          <w:rFonts w:asciiTheme="majorBidi" w:hAnsiTheme="majorBidi" w:cstheme="majorBidi"/>
          <w:sz w:val="30"/>
          <w:szCs w:val="30"/>
          <w:cs/>
        </w:rPr>
        <w:t>การค้า</w:t>
      </w:r>
      <w:r w:rsidR="003E4C9B" w:rsidRPr="00B20F02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="001E02BC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123723" w:rsidRPr="00B20F02">
        <w:rPr>
          <w:rFonts w:asciiTheme="majorBidi" w:hAnsiTheme="majorBidi"/>
          <w:sz w:val="30"/>
          <w:szCs w:val="30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</w:t>
      </w:r>
      <w:r w:rsidR="00141B99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141B99" w:rsidRPr="00B20F02">
        <w:rPr>
          <w:rFonts w:asciiTheme="majorBidi" w:hAnsiTheme="majorBidi"/>
          <w:i/>
          <w:iCs/>
          <w:sz w:val="30"/>
          <w:szCs w:val="30"/>
          <w:cs/>
        </w:rPr>
        <w:t>(</w:t>
      </w:r>
      <w:r w:rsidR="000C58DB" w:rsidRPr="00B20F02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141B99" w:rsidRPr="00B20F02">
        <w:rPr>
          <w:rFonts w:asciiTheme="majorBidi" w:hAnsiTheme="majorBidi" w:cstheme="majorBidi"/>
          <w:i/>
          <w:iCs/>
          <w:sz w:val="30"/>
          <w:szCs w:val="30"/>
          <w:cs/>
        </w:rPr>
        <w:t>: ค่าเผื่อหนี้สงสัยจะสูญ)</w:t>
      </w:r>
      <w:r w:rsidR="00141B99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0F7E" w:rsidRPr="00B20F02">
        <w:rPr>
          <w:rFonts w:asciiTheme="majorBidi" w:hAnsiTheme="majorBidi" w:cstheme="majorBidi"/>
          <w:sz w:val="30"/>
          <w:szCs w:val="30"/>
          <w:cs/>
        </w:rPr>
        <w:br/>
      </w:r>
      <w:r w:rsidR="00123723" w:rsidRPr="00B20F02">
        <w:rPr>
          <w:rFonts w:asciiTheme="majorBidi" w:hAnsiTheme="majorBidi"/>
          <w:sz w:val="30"/>
          <w:szCs w:val="30"/>
          <w:cs/>
        </w:rPr>
        <w:t xml:space="preserve">หนี้สูญจะถูกตัดจำหน่ายเมื่อเกิดขึ้น </w:t>
      </w:r>
    </w:p>
    <w:p w14:paraId="76A1E014" w14:textId="3B1E60AB" w:rsidR="009016E8" w:rsidRPr="00B20F02" w:rsidRDefault="009016E8" w:rsidP="0000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6F4E46" w14:textId="46B8597F" w:rsidR="009016E8" w:rsidRPr="00B20F02" w:rsidRDefault="009016E8" w:rsidP="0000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94E45F7" w14:textId="77777777" w:rsidR="004D184C" w:rsidRPr="00B20F02" w:rsidRDefault="004D184C" w:rsidP="0000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5F295362" w14:textId="77777777" w:rsidR="00A73E58" w:rsidRPr="00B20F02" w:rsidRDefault="00A73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00860009" w14:textId="29849A89" w:rsidR="00206D6A" w:rsidRPr="00B20F02" w:rsidRDefault="00206D6A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>สินค้าคงเหลือ</w:t>
      </w:r>
    </w:p>
    <w:p w14:paraId="2FBC1AD5" w14:textId="77777777" w:rsidR="00206D6A" w:rsidRPr="00B20F02" w:rsidRDefault="00206D6A" w:rsidP="00123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68B52D" w14:textId="79EB915A" w:rsidR="00123723" w:rsidRPr="00B20F02" w:rsidRDefault="00206D6A" w:rsidP="00901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  <w:lang w:val="th-TH"/>
        </w:rPr>
        <w:t>สินค้าคงเหลือ</w:t>
      </w:r>
      <w:r w:rsidR="001D3CB0" w:rsidRPr="00B20F02">
        <w:rPr>
          <w:rFonts w:asciiTheme="majorBidi" w:hAnsiTheme="majorBidi" w:cstheme="majorBidi"/>
          <w:sz w:val="30"/>
          <w:szCs w:val="30"/>
          <w:cs/>
          <w:lang w:val="th-TH"/>
        </w:rPr>
        <w:t>วัดมูลค่าด้วย</w:t>
      </w:r>
      <w:r w:rsidRPr="00B20F02">
        <w:rPr>
          <w:rFonts w:asciiTheme="majorBidi" w:hAnsiTheme="majorBidi" w:cstheme="majorBidi"/>
          <w:sz w:val="30"/>
          <w:szCs w:val="30"/>
          <w:cs/>
          <w:lang w:val="th-TH"/>
        </w:rPr>
        <w:t>ราคาทุน</w:t>
      </w:r>
      <w:r w:rsidR="001D3CB0" w:rsidRPr="00B20F02">
        <w:rPr>
          <w:rFonts w:asciiTheme="majorBidi" w:hAnsiTheme="majorBidi" w:cstheme="majorBidi"/>
          <w:sz w:val="30"/>
          <w:szCs w:val="30"/>
          <w:cs/>
          <w:lang w:val="th-TH"/>
        </w:rPr>
        <w:t>ถัวเฉลี่ย</w:t>
      </w:r>
      <w:r w:rsidRPr="00B20F02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หรือมูลค่าสุทธิที่จะได้รับแล้วแต่ราคาใดจะต่ำกว่า </w:t>
      </w:r>
      <w:r w:rsidR="00123723" w:rsidRPr="00B20F02">
        <w:rPr>
          <w:rFonts w:asciiTheme="majorBidi" w:hAnsiTheme="majorBidi" w:cstheme="majorBidi"/>
          <w:sz w:val="30"/>
          <w:szCs w:val="30"/>
          <w:cs/>
          <w:lang w:val="th-TH"/>
        </w:rPr>
        <w:t>ต้นทุนของสินค้าคำนวณโดยใช้วิธี</w:t>
      </w:r>
      <w:r w:rsidR="005F2410" w:rsidRPr="00B20F02">
        <w:rPr>
          <w:rFonts w:asciiTheme="majorBidi" w:hAnsiTheme="majorBidi" w:cstheme="majorBidi"/>
          <w:sz w:val="30"/>
          <w:szCs w:val="30"/>
          <w:cs/>
          <w:lang w:val="th-TH"/>
        </w:rPr>
        <w:t xml:space="preserve">ต้นทุนมาตรฐานซึ่งได้รับการปรับปรุงให้ใกล้เคียงกับราคาทุนถัวเฉลี่ย </w:t>
      </w:r>
      <w:bookmarkStart w:id="2" w:name="_Hlk87562734"/>
      <w:r w:rsidR="00123723" w:rsidRPr="00B20F02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2"/>
      <w:r w:rsidR="00123723" w:rsidRPr="00B20F02">
        <w:rPr>
          <w:rFonts w:asciiTheme="majorBidi" w:hAnsiTheme="majorBidi" w:cstheme="majorBidi"/>
          <w:sz w:val="30"/>
          <w:szCs w:val="30"/>
          <w:cs/>
          <w:lang w:val="th-TH"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123723" w:rsidRPr="00B20F02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123723" w:rsidRPr="00B20F02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 </w:t>
      </w:r>
    </w:p>
    <w:p w14:paraId="4C234E06" w14:textId="77777777" w:rsidR="00123723" w:rsidRPr="00B20F02" w:rsidRDefault="00123723" w:rsidP="00FF5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F0B184" w14:textId="35FB85FF" w:rsidR="001F00A5" w:rsidRPr="00B20F02" w:rsidRDefault="001F00A5" w:rsidP="00123723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สินทรัพย์ชีวภาพ</w:t>
      </w:r>
    </w:p>
    <w:p w14:paraId="02D6EB93" w14:textId="77777777" w:rsidR="001F00A5" w:rsidRPr="00B20F02" w:rsidRDefault="001F00A5" w:rsidP="001F0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68AB2FF3" w14:textId="77777777" w:rsidR="00606EE0" w:rsidRPr="00B20F02" w:rsidRDefault="006A59A3" w:rsidP="00606E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สินทรัพย์ชีวภาพวัดมูลค่าด้วยมูลค่า</w:t>
      </w:r>
      <w:r w:rsidRPr="00B20F02">
        <w:rPr>
          <w:rFonts w:asciiTheme="majorBidi" w:hAnsiTheme="majorBidi" w:cstheme="majorBidi"/>
          <w:spacing w:val="-6"/>
          <w:sz w:val="30"/>
          <w:szCs w:val="30"/>
          <w:cs/>
        </w:rPr>
        <w:t xml:space="preserve">ยุติธรรมหักต้นทุนในการขาย (ต้นทุนส่วนเพิ่มที่เกี่ยวข้องโดยตรงกับการจำหน่ายสินทรัพย์ชีวภาพ) เว้นแต่กรณีที่ไม่สามารถวัดมูลค่ายุติธรรมได้อย่างน่าเชื่อถือ </w:t>
      </w:r>
      <w:r w:rsidR="00606EE0" w:rsidRPr="00B20F02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ให้วัดมูลค่าด้วยราคาทุนสุทธิจากค่าเสื่อมราคาสะสมและค่าเผื่อการด้อยค่าสะสม </w:t>
      </w:r>
      <w:r w:rsidR="00606EE0" w:rsidRPr="00B20F02">
        <w:rPr>
          <w:rFonts w:asciiTheme="majorBidi" w:hAnsiTheme="majorBidi" w:cstheme="majorBidi"/>
          <w:sz w:val="30"/>
          <w:szCs w:val="30"/>
          <w:cs/>
        </w:rPr>
        <w:t>ผลกำไรหรือขาดทุนที่เกิดจากการเปลี่ยนแปลงในมูลค่ายุติธรรมหักต้นทุนในการขายบันทึกในกำไรหรือขาดทุน</w:t>
      </w:r>
      <w:r w:rsidR="00606EE0" w:rsidRPr="00B20F02">
        <w:rPr>
          <w:rFonts w:asciiTheme="majorBidi" w:hAnsiTheme="majorBidi" w:cstheme="majorBidi"/>
          <w:sz w:val="30"/>
          <w:szCs w:val="30"/>
        </w:rPr>
        <w:t> </w:t>
      </w:r>
      <w:r w:rsidR="00606EE0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F36BB45" w14:textId="77777777" w:rsidR="001F126C" w:rsidRPr="00B20F02" w:rsidRDefault="001F126C" w:rsidP="001F00A5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6E1BD8" w14:textId="5A55D0BA" w:rsidR="00F40F16" w:rsidRPr="00B20F02" w:rsidRDefault="001F00A5" w:rsidP="00CC40F1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CC40F1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สินทรัพย์ชีวภาพไม่หมุนเวียนส่วนใหญ่ประกอบด้วย</w:t>
      </w:r>
      <w:r w:rsidR="00E70C9A" w:rsidRPr="00CC40F1">
        <w:rPr>
          <w:rFonts w:asciiTheme="majorBidi" w:hAnsiTheme="majorBidi" w:cstheme="majorBidi"/>
          <w:spacing w:val="-6"/>
          <w:sz w:val="30"/>
          <w:szCs w:val="30"/>
          <w:cs/>
        </w:rPr>
        <w:t>พ่อแม่พันธุ์</w:t>
      </w:r>
      <w:r w:rsidR="00CC40F1" w:rsidRPr="00CC40F1">
        <w:rPr>
          <w:rFonts w:asciiTheme="majorBidi" w:hAnsiTheme="majorBidi" w:cstheme="majorBidi" w:hint="cs"/>
          <w:spacing w:val="-6"/>
          <w:sz w:val="30"/>
          <w:szCs w:val="30"/>
          <w:cs/>
        </w:rPr>
        <w:t>ส</w:t>
      </w:r>
      <w:r w:rsidR="00CC40F1">
        <w:rPr>
          <w:rFonts w:asciiTheme="majorBidi" w:hAnsiTheme="majorBidi" w:cstheme="majorBidi" w:hint="cs"/>
          <w:spacing w:val="-6"/>
          <w:sz w:val="30"/>
          <w:szCs w:val="30"/>
          <w:cs/>
        </w:rPr>
        <w:t>ุกร</w:t>
      </w:r>
      <w:r w:rsidR="003A13F5" w:rsidRPr="00CC40F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CC40F1">
        <w:rPr>
          <w:rFonts w:asciiTheme="majorBidi" w:hAnsiTheme="majorBidi" w:cstheme="majorBidi"/>
          <w:spacing w:val="-6"/>
          <w:sz w:val="30"/>
          <w:szCs w:val="30"/>
          <w:cs/>
        </w:rPr>
        <w:t>ซึ่งได้แยกแสดงรายการไว้ภายใต้หมวด “สินทรัพย์ไม่หมุนเวียน” ส่วนสินทรัพย์ชีวภาพอื่น ๆ แสดงไว้ภายใต้หมวด “สินทรัพย์หมุนเวียน” ในงบแสดงฐานะการเงิน</w:t>
      </w:r>
      <w:r w:rsidR="005F22E0" w:rsidRPr="00B20F02">
        <w:rPr>
          <w:rFonts w:asciiTheme="majorBidi" w:hAnsiTheme="majorBidi" w:cstheme="majorBidi"/>
          <w:sz w:val="30"/>
          <w:szCs w:val="30"/>
          <w:cs/>
        </w:rPr>
        <w:br/>
      </w:r>
    </w:p>
    <w:p w14:paraId="192EDED9" w14:textId="4E4F363D" w:rsidR="00F239CC" w:rsidRPr="00B20F02" w:rsidRDefault="003A13F5" w:rsidP="00EC18D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ค่าเสื่อมราคาของสินทรัพย์ชีวภาพ </w:t>
      </w:r>
      <w:r w:rsidR="00DD039E" w:rsidRPr="00B20F02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r w:rsidR="00FE15EC" w:rsidRPr="00B20F02">
        <w:rPr>
          <w:rFonts w:asciiTheme="majorBidi" w:hAnsiTheme="majorBidi" w:cstheme="majorBidi"/>
          <w:sz w:val="30"/>
          <w:szCs w:val="30"/>
          <w:cs/>
        </w:rPr>
        <w:t>พ่อแม่พันธุ์สุกรคำนวณโดยใช้วิธีเส้นตรงจากราคาทุนหักด้วยมูลค่าคงเหลือโดยประมาณ ตามเกณฑ์อายุการให้ประโยชน์ของพ่อแม่พันธุ์</w:t>
      </w:r>
      <w:r w:rsidR="00CC40F1">
        <w:rPr>
          <w:rFonts w:asciiTheme="majorBidi" w:hAnsiTheme="majorBidi" w:cstheme="majorBidi" w:hint="cs"/>
          <w:sz w:val="30"/>
          <w:szCs w:val="30"/>
          <w:cs/>
        </w:rPr>
        <w:t>สุกร</w:t>
      </w:r>
      <w:r w:rsidR="00FE15EC" w:rsidRPr="00B20F02">
        <w:rPr>
          <w:rFonts w:asciiTheme="majorBidi" w:hAnsiTheme="majorBidi" w:cstheme="majorBidi"/>
          <w:sz w:val="30"/>
          <w:szCs w:val="30"/>
          <w:cs/>
        </w:rPr>
        <w:t>เป็นระยะเวลา</w:t>
      </w:r>
      <w:r w:rsidR="00DC2C4D" w:rsidRPr="00B20F02">
        <w:rPr>
          <w:rFonts w:asciiTheme="majorBidi" w:hAnsiTheme="majorBidi" w:cstheme="majorBidi"/>
          <w:sz w:val="30"/>
          <w:szCs w:val="30"/>
          <w:cs/>
        </w:rPr>
        <w:t>ประมาณ</w:t>
      </w:r>
      <w:r w:rsidR="00FE15EC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sz w:val="30"/>
          <w:szCs w:val="30"/>
        </w:rPr>
        <w:t>2</w:t>
      </w:r>
      <w:r w:rsidR="003D4C75" w:rsidRPr="00B20F02">
        <w:rPr>
          <w:rFonts w:asciiTheme="majorBidi" w:hAnsiTheme="majorBidi"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sz w:val="30"/>
          <w:szCs w:val="30"/>
        </w:rPr>
        <w:t>5</w:t>
      </w:r>
      <w:r w:rsidR="003D4C75" w:rsidRPr="00B20F02">
        <w:rPr>
          <w:rFonts w:asciiTheme="majorBidi" w:hAnsiTheme="majorBidi"/>
          <w:sz w:val="30"/>
          <w:szCs w:val="30"/>
          <w:cs/>
        </w:rPr>
        <w:t xml:space="preserve"> - </w:t>
      </w:r>
      <w:r w:rsidR="000C58DB" w:rsidRPr="00B20F02">
        <w:rPr>
          <w:rFonts w:asciiTheme="majorBidi" w:hAnsiTheme="majorBidi" w:cstheme="majorBidi"/>
          <w:sz w:val="30"/>
          <w:szCs w:val="30"/>
        </w:rPr>
        <w:t>4</w:t>
      </w:r>
      <w:r w:rsidR="003D4C75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3D4C75" w:rsidRPr="00B20F02">
        <w:rPr>
          <w:rFonts w:asciiTheme="majorBidi" w:hAnsiTheme="majorBidi" w:cstheme="majorBidi"/>
          <w:sz w:val="30"/>
          <w:szCs w:val="30"/>
          <w:cs/>
        </w:rPr>
        <w:t>ปี</w:t>
      </w:r>
      <w:r w:rsidR="00FE15EC" w:rsidRPr="00B20F02">
        <w:rPr>
          <w:rFonts w:asciiTheme="majorBidi" w:hAnsiTheme="majorBidi" w:cstheme="majorBidi"/>
          <w:sz w:val="30"/>
          <w:szCs w:val="30"/>
          <w:cs/>
        </w:rPr>
        <w:t xml:space="preserve"> และพ่อแม่พันธุ์ไก่คำนวณตามจำนวณหน่วยที่ผลิตได้ซึ่งเป็นระยะเวลาประมาณ </w:t>
      </w:r>
      <w:r w:rsidR="000C58DB" w:rsidRPr="00B20F02">
        <w:rPr>
          <w:rFonts w:asciiTheme="majorBidi" w:hAnsiTheme="majorBidi" w:cstheme="majorBidi"/>
          <w:sz w:val="30"/>
          <w:szCs w:val="30"/>
        </w:rPr>
        <w:t>10</w:t>
      </w:r>
      <w:r w:rsidR="00FE15EC" w:rsidRPr="00B20F02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</w:p>
    <w:p w14:paraId="0F92FD1E" w14:textId="77777777" w:rsidR="00B007E3" w:rsidRPr="00B20F02" w:rsidRDefault="00B007E3" w:rsidP="00EC18D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903FF2" w14:textId="77777777" w:rsidR="000E59B9" w:rsidRPr="00B20F02" w:rsidRDefault="000E59B9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>อสังหาริมทรัพย์เพื่อการลงทุน</w:t>
      </w:r>
    </w:p>
    <w:p w14:paraId="56F1EAA6" w14:textId="77777777" w:rsidR="000E59B9" w:rsidRPr="00B20F02" w:rsidRDefault="000E59B9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E899223" w14:textId="7B79E36F" w:rsidR="0051180B" w:rsidRPr="00B20F02" w:rsidRDefault="009016E8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20F02">
        <w:rPr>
          <w:rFonts w:asciiTheme="majorBidi" w:hAnsi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ต้นทุนการก่อสร้างสินทรัพย์ที่กิจการก่อสร้างเองรวมถึงต้นทุนการกู้ยืม</w:t>
      </w:r>
    </w:p>
    <w:p w14:paraId="0E1722E5" w14:textId="77777777" w:rsidR="00F900EF" w:rsidRPr="00B20F02" w:rsidRDefault="00F900EF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47B2B26" w14:textId="3468D2EC" w:rsidR="009016E8" w:rsidRPr="00B20F02" w:rsidRDefault="00F900EF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20F02">
        <w:rPr>
          <w:rFonts w:asciiTheme="majorBidi" w:hAnsiTheme="majorBidi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ค่าเสื่อมราคาคำนวณโดยวิธีเส้นตรงตามอายุการให้ประโยชน์โดยประมาณของอาคารจำนวน </w:t>
      </w:r>
      <w:r w:rsidR="000C58DB" w:rsidRPr="00B20F02">
        <w:rPr>
          <w:rFonts w:asciiTheme="majorBidi" w:hAnsiTheme="majorBidi"/>
          <w:sz w:val="30"/>
          <w:szCs w:val="30"/>
        </w:rPr>
        <w:t>5</w:t>
      </w:r>
      <w:r w:rsidRPr="00B20F02">
        <w:rPr>
          <w:rFonts w:asciiTheme="majorBidi" w:hAnsiTheme="majorBidi"/>
          <w:sz w:val="30"/>
          <w:szCs w:val="30"/>
          <w:cs/>
        </w:rPr>
        <w:t xml:space="preserve"> - </w:t>
      </w:r>
      <w:r w:rsidR="000C58DB" w:rsidRPr="00B20F02">
        <w:rPr>
          <w:rFonts w:asciiTheme="majorBidi" w:hAnsiTheme="majorBidi"/>
          <w:sz w:val="30"/>
          <w:szCs w:val="30"/>
        </w:rPr>
        <w:t>30</w:t>
      </w:r>
      <w:r w:rsidRPr="00B20F02">
        <w:rPr>
          <w:rFonts w:asciiTheme="majorBidi" w:hAnsiTheme="majorBidi"/>
          <w:sz w:val="30"/>
          <w:szCs w:val="30"/>
          <w:cs/>
        </w:rPr>
        <w:t xml:space="preserve"> ปีและรับรู้ในกำไรหรือขาดทุน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51EBD61" w14:textId="77777777" w:rsidR="00F900EF" w:rsidRPr="00B20F02" w:rsidRDefault="00F900EF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47587EB" w14:textId="6AB6C738" w:rsidR="00A67B45" w:rsidRPr="00B20F02" w:rsidRDefault="00A67B45" w:rsidP="00416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="009C19E2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CC212C7" w14:textId="77777777" w:rsidR="009C19E2" w:rsidRPr="00B20F02" w:rsidRDefault="009C19E2" w:rsidP="004B27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26ECBE2" w14:textId="77777777" w:rsidR="00206D6A" w:rsidRPr="00B20F02" w:rsidRDefault="00206D6A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 xml:space="preserve">ที่ดิน อาคารและอุปกรณ์ </w:t>
      </w:r>
    </w:p>
    <w:p w14:paraId="4F909583" w14:textId="77777777" w:rsidR="00206D6A" w:rsidRPr="00B20F02" w:rsidRDefault="00206D6A" w:rsidP="00D1440F">
      <w:pPr>
        <w:pStyle w:val="a1"/>
        <w:tabs>
          <w:tab w:val="clear" w:pos="360"/>
          <w:tab w:val="clear" w:pos="720"/>
          <w:tab w:val="clear" w:pos="1080"/>
        </w:tabs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55260500" w14:textId="4260A5A4" w:rsidR="00101666" w:rsidRPr="00B20F02" w:rsidRDefault="00CF7204" w:rsidP="00D1440F">
      <w:pPr>
        <w:pStyle w:val="a1"/>
        <w:tabs>
          <w:tab w:val="clear" w:pos="360"/>
          <w:tab w:val="clear" w:pos="720"/>
          <w:tab w:val="clear" w:pos="1080"/>
        </w:tabs>
        <w:ind w:left="540"/>
        <w:rPr>
          <w:rFonts w:asciiTheme="majorBidi" w:hAnsiTheme="majorBidi" w:cs="Angsana New"/>
          <w:sz w:val="30"/>
          <w:szCs w:val="30"/>
          <w:cs/>
        </w:rPr>
      </w:pPr>
      <w:r w:rsidRPr="00B20F02">
        <w:rPr>
          <w:rFonts w:asciiTheme="majorBidi" w:hAnsiTheme="majorBidi" w:cs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10BF543B" w14:textId="77777777" w:rsidR="00CF7204" w:rsidRPr="00B20F02" w:rsidRDefault="00CF7204" w:rsidP="00D1440F">
      <w:pPr>
        <w:pStyle w:val="a1"/>
        <w:tabs>
          <w:tab w:val="clear" w:pos="360"/>
          <w:tab w:val="clear" w:pos="720"/>
          <w:tab w:val="clear" w:pos="1080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2E9ABE52" w14:textId="56EC5C0C" w:rsidR="00101666" w:rsidRPr="00B20F02" w:rsidRDefault="0010166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 ที่เกี่ยวข้องกับการได้มาของสินทรัพย์ ต้นทุนของการก่อสร้างสินทรัพย์ที่กิจการก่อสร้างเอง รวมถึง</w:t>
      </w:r>
      <w:r w:rsidR="00241217" w:rsidRPr="00B20F02">
        <w:rPr>
          <w:rFonts w:asciiTheme="majorBidi" w:hAnsiTheme="majorBidi" w:cstheme="majorBidi"/>
          <w:sz w:val="30"/>
          <w:szCs w:val="30"/>
          <w:cs/>
        </w:rPr>
        <w:t xml:space="preserve">ต้นทุนการกู้ยืม และต้นทุนในการรื้อถอน การขนย้าย การบูรณะสถานที่ตั้งของสินทรัพย์ </w:t>
      </w:r>
      <w:r w:rsidRPr="00B20F02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</w:t>
      </w:r>
      <w:r w:rsidR="00D60625" w:rsidRPr="00B20F02">
        <w:rPr>
          <w:rFonts w:asciiTheme="majorBidi" w:hAnsiTheme="majorBidi" w:cstheme="majorBidi"/>
          <w:sz w:val="30"/>
          <w:szCs w:val="30"/>
          <w:cs/>
        </w:rPr>
        <w:t>ต์</w:t>
      </w:r>
      <w:r w:rsidRPr="00B20F02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D60625" w:rsidRPr="00B20F02">
        <w:rPr>
          <w:rFonts w:asciiTheme="majorBidi" w:hAnsiTheme="majorBidi" w:cstheme="majorBidi"/>
          <w:sz w:val="30"/>
          <w:szCs w:val="30"/>
          <w:cs/>
        </w:rPr>
        <w:t>ต์</w:t>
      </w:r>
      <w:r w:rsidR="00E548E6" w:rsidRPr="00B20F02">
        <w:rPr>
          <w:rFonts w:asciiTheme="majorBidi" w:hAnsiTheme="majorBidi" w:cstheme="majorBidi"/>
          <w:sz w:val="30"/>
          <w:szCs w:val="30"/>
          <w:cs/>
        </w:rPr>
        <w:t>แวร์นั้นให้ถือว่า</w:t>
      </w:r>
      <w:r w:rsidRPr="00B20F02">
        <w:rPr>
          <w:rFonts w:asciiTheme="majorBidi" w:hAnsiTheme="majorBidi" w:cstheme="majorBidi"/>
          <w:sz w:val="30"/>
          <w:szCs w:val="30"/>
          <w:cs/>
        </w:rPr>
        <w:t>ลิขสิทธิ์ซอฟ</w:t>
      </w:r>
      <w:r w:rsidR="00D60625" w:rsidRPr="00B20F02">
        <w:rPr>
          <w:rFonts w:asciiTheme="majorBidi" w:hAnsiTheme="majorBidi" w:cstheme="majorBidi"/>
          <w:sz w:val="30"/>
          <w:szCs w:val="30"/>
          <w:cs/>
        </w:rPr>
        <w:t>ต์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แวร์ดังกล่าวเป็นส่วนหนึ่งของอุปกรณ์ </w:t>
      </w:r>
    </w:p>
    <w:p w14:paraId="54B509F4" w14:textId="77777777" w:rsidR="00462B50" w:rsidRPr="00B20F02" w:rsidRDefault="00462B50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51F641" w14:textId="6D588ABD" w:rsidR="00232C9A" w:rsidRPr="00B20F02" w:rsidRDefault="00241217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78CF6AAB" w14:textId="4CDDC85F" w:rsidR="009450A8" w:rsidRPr="00B20F02" w:rsidRDefault="009450A8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56B7C1EF" w14:textId="2521F6E3" w:rsidR="00101666" w:rsidRPr="00B20F02" w:rsidRDefault="0010166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230919FD" w14:textId="77777777" w:rsidR="009450A8" w:rsidRPr="00B20F02" w:rsidRDefault="009450A8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6601912" w14:textId="3FC85A08" w:rsidR="00A50A58" w:rsidRPr="00B20F02" w:rsidRDefault="0010166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="00C00615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279F" w:rsidRPr="00B20F02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0739" w:rsidRPr="00B20F02">
        <w:rPr>
          <w:rFonts w:asciiTheme="majorBidi" w:hAnsiTheme="majorBidi" w:cstheme="majorBidi"/>
          <w:sz w:val="30"/>
          <w:szCs w:val="30"/>
          <w:cs/>
        </w:rPr>
        <w:t>เมื่อกลุ่ม</w:t>
      </w:r>
      <w:r w:rsidRPr="00B20F02">
        <w:rPr>
          <w:rFonts w:asciiTheme="majorBidi" w:hAnsiTheme="majorBidi" w:cstheme="majorBidi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</w:t>
      </w:r>
      <w:r w:rsidR="00C6279F" w:rsidRPr="00B20F02">
        <w:rPr>
          <w:rFonts w:asciiTheme="majorBidi" w:hAnsiTheme="majorBidi" w:cstheme="majorBidi"/>
          <w:sz w:val="30"/>
          <w:szCs w:val="30"/>
          <w:cs/>
        </w:rPr>
        <w:t xml:space="preserve">งรายการนั้นได้อย่างน่าเชื่อถือ </w:t>
      </w:r>
      <w:r w:rsidRPr="00B20F02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</w:t>
      </w:r>
      <w:r w:rsidR="00DA23E6" w:rsidRPr="00B20F02">
        <w:rPr>
          <w:rFonts w:asciiTheme="majorBidi" w:hAnsiTheme="majorBidi" w:cstheme="majorBidi"/>
          <w:sz w:val="30"/>
          <w:szCs w:val="30"/>
          <w:cs/>
        </w:rPr>
        <w:t xml:space="preserve">ตามบัญชี </w:t>
      </w:r>
      <w:r w:rsidRPr="00B20F02">
        <w:rPr>
          <w:rFonts w:asciiTheme="majorBidi" w:hAnsiTheme="majorBidi" w:cstheme="majorBidi"/>
          <w:sz w:val="30"/>
          <w:szCs w:val="30"/>
          <w:cs/>
        </w:rPr>
        <w:t>ต้นทุนที่เกิดขึ้นในการซ่อมบำรุงที่ดิน อาคารและอุปกรณ์ที่เกิดขึ้นเป็นประจำจะรับรู้ในกำไรหรือ</w:t>
      </w:r>
      <w:r w:rsidR="00EC5164" w:rsidRPr="00B20F02">
        <w:rPr>
          <w:rFonts w:asciiTheme="majorBidi" w:hAnsiTheme="majorBidi" w:cstheme="majorBidi"/>
          <w:sz w:val="30"/>
          <w:szCs w:val="30"/>
          <w:cs/>
        </w:rPr>
        <w:t>ขาดทุนเมื่อเกิดขึ้น</w:t>
      </w:r>
    </w:p>
    <w:p w14:paraId="18A237FC" w14:textId="224A79BE" w:rsidR="005B2841" w:rsidRPr="00B20F02" w:rsidRDefault="005B284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CEA0FF3" w14:textId="7B85FF9C" w:rsidR="00101666" w:rsidRPr="00B20F02" w:rsidRDefault="0010166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EAC0752" w14:textId="77777777" w:rsidR="00474AAE" w:rsidRPr="00B20F02" w:rsidRDefault="00474AAE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0317CAC" w14:textId="524F83BD" w:rsidR="005061D8" w:rsidRPr="00B20F02" w:rsidRDefault="00101666" w:rsidP="002A2ED6">
      <w:pPr>
        <w:pStyle w:val="Defaul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ค่าเสื่อม</w:t>
      </w:r>
      <w:r w:rsidR="005061D8" w:rsidRPr="00B20F02">
        <w:rPr>
          <w:rFonts w:asciiTheme="majorBidi" w:hAnsiTheme="majorBidi" w:cstheme="majorBidi"/>
          <w:sz w:val="30"/>
          <w:szCs w:val="30"/>
          <w:cs/>
        </w:rPr>
        <w:t>ราคา</w:t>
      </w:r>
      <w:r w:rsidRPr="00B20F02">
        <w:rPr>
          <w:rFonts w:asciiTheme="majorBidi" w:hAnsiTheme="majorBidi" w:cstheme="majorBidi"/>
          <w:sz w:val="30"/>
          <w:szCs w:val="30"/>
          <w:cs/>
        </w:rPr>
        <w:t>คำนวณโดยวิธีเส้นตรงตามเกณฑ์อายุการ</w:t>
      </w:r>
      <w:r w:rsidR="00622860" w:rsidRPr="00B20F02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B20F02">
        <w:rPr>
          <w:rFonts w:asciiTheme="majorBidi" w:hAnsiTheme="majorBidi" w:cstheme="majorBidi"/>
          <w:sz w:val="30"/>
          <w:szCs w:val="30"/>
          <w:cs/>
        </w:rPr>
        <w:t>โดยประมาณของส่ว</w:t>
      </w:r>
      <w:r w:rsidR="00E548E6" w:rsidRPr="00B20F02">
        <w:rPr>
          <w:rFonts w:asciiTheme="majorBidi" w:hAnsiTheme="majorBidi" w:cstheme="majorBidi"/>
          <w:sz w:val="30"/>
          <w:szCs w:val="30"/>
          <w:cs/>
        </w:rPr>
        <w:t>นประกอบของสินทรัพย์</w:t>
      </w:r>
      <w:r w:rsidR="00241217" w:rsidRPr="00B20F02">
        <w:rPr>
          <w:rFonts w:asciiTheme="majorBidi" w:hAnsiTheme="majorBidi" w:cs="Angsana New"/>
          <w:sz w:val="30"/>
          <w:szCs w:val="30"/>
          <w:cs/>
        </w:rPr>
        <w:t xml:space="preserve">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147B9582" w14:textId="77777777" w:rsidR="00474AAE" w:rsidRPr="00B20F02" w:rsidRDefault="00474AAE" w:rsidP="002A2ED6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0C3A8C" w14:textId="77777777" w:rsidR="00CE2061" w:rsidRPr="00B20F02" w:rsidRDefault="00CE2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4E759E5" w14:textId="653A0630" w:rsidR="00C70195" w:rsidRPr="00B20F02" w:rsidRDefault="00101666" w:rsidP="002A2ED6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ประมาณการอายุการใ</w:t>
      </w:r>
      <w:r w:rsidR="00622860" w:rsidRPr="00B20F02">
        <w:rPr>
          <w:rFonts w:asciiTheme="majorBidi" w:hAnsiTheme="majorBidi" w:cstheme="majorBidi"/>
          <w:sz w:val="30"/>
          <w:szCs w:val="30"/>
          <w:cs/>
        </w:rPr>
        <w:t>ห้ประโยชน์</w:t>
      </w:r>
      <w:r w:rsidRPr="00B20F02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p w14:paraId="40859BC0" w14:textId="77777777" w:rsidR="00474AAE" w:rsidRPr="00B20F02" w:rsidRDefault="00474AAE" w:rsidP="002A2ED6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8"/>
        <w:gridCol w:w="3215"/>
        <w:gridCol w:w="720"/>
      </w:tblGrid>
      <w:tr w:rsidR="00D102C2" w:rsidRPr="00B20F02" w14:paraId="5EA5D4E3" w14:textId="77777777" w:rsidTr="007C3D0F">
        <w:tc>
          <w:tcPr>
            <w:tcW w:w="5328" w:type="dxa"/>
          </w:tcPr>
          <w:p w14:paraId="6A7EF278" w14:textId="77777777" w:rsidR="00D102C2" w:rsidRPr="00B20F02" w:rsidRDefault="00D102C2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3215" w:type="dxa"/>
          </w:tcPr>
          <w:p w14:paraId="2328E3DA" w14:textId="055B51BA" w:rsidR="00D102C2" w:rsidRPr="00B20F02" w:rsidRDefault="00DB06DE" w:rsidP="00DB0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2860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102C2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22860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82D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20" w:type="dxa"/>
          </w:tcPr>
          <w:p w14:paraId="72B9D824" w14:textId="77777777" w:rsidR="00D102C2" w:rsidRPr="00B20F02" w:rsidRDefault="00D102C2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575CF" w:rsidRPr="00B20F02" w14:paraId="4BB4055B" w14:textId="77777777" w:rsidTr="007C3D0F">
        <w:tc>
          <w:tcPr>
            <w:tcW w:w="5328" w:type="dxa"/>
          </w:tcPr>
          <w:p w14:paraId="1AE4F364" w14:textId="77777777" w:rsidR="00E575CF" w:rsidRPr="00B20F02" w:rsidRDefault="00E575CF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ส่วนปรับปรุงที่ดินเช่า</w:t>
            </w:r>
          </w:p>
        </w:tc>
        <w:tc>
          <w:tcPr>
            <w:tcW w:w="3215" w:type="dxa"/>
          </w:tcPr>
          <w:p w14:paraId="5C59FE85" w14:textId="5DF8C28B" w:rsidR="00E575CF" w:rsidRPr="00B20F02" w:rsidRDefault="000C58DB" w:rsidP="00DB0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223AB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7584E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="00F223AB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82D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14:paraId="03862131" w14:textId="77777777" w:rsidR="00E575CF" w:rsidRPr="00B20F02" w:rsidRDefault="00AF56AF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B20F02" w14:paraId="2F82D259" w14:textId="77777777" w:rsidTr="007C3D0F">
        <w:tc>
          <w:tcPr>
            <w:tcW w:w="5328" w:type="dxa"/>
          </w:tcPr>
          <w:p w14:paraId="543E4282" w14:textId="26AB9F75" w:rsidR="00D102C2" w:rsidRPr="00B20F02" w:rsidRDefault="00292CE4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ส่วนปรับปรุงโรงงานและส่วนปรับปรุงอาคารเช่า</w:t>
            </w:r>
          </w:p>
        </w:tc>
        <w:tc>
          <w:tcPr>
            <w:tcW w:w="3215" w:type="dxa"/>
          </w:tcPr>
          <w:p w14:paraId="738A55E2" w14:textId="2407992A" w:rsidR="00D102C2" w:rsidRPr="00B20F02" w:rsidRDefault="000C58DB" w:rsidP="007C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2860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7584E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="00622860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82D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14:paraId="1D0DA515" w14:textId="77777777" w:rsidR="00D102C2" w:rsidRPr="00B20F02" w:rsidRDefault="00D102C2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B20F02" w14:paraId="3B68B655" w14:textId="77777777" w:rsidTr="007C3D0F">
        <w:tc>
          <w:tcPr>
            <w:tcW w:w="5328" w:type="dxa"/>
          </w:tcPr>
          <w:p w14:paraId="48CC7141" w14:textId="77777777" w:rsidR="00D102C2" w:rsidRPr="00B20F02" w:rsidRDefault="008C760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เครื่องจักร </w:t>
            </w:r>
            <w:r w:rsidR="00D102C2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ไซโลและอุปกรณ์</w:t>
            </w:r>
          </w:p>
        </w:tc>
        <w:tc>
          <w:tcPr>
            <w:tcW w:w="3215" w:type="dxa"/>
          </w:tcPr>
          <w:p w14:paraId="6621AB0B" w14:textId="6AFFF544" w:rsidR="00D102C2" w:rsidRPr="00B20F02" w:rsidRDefault="007C3D0F" w:rsidP="007C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2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182DE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22860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102C2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22860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82D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20" w:type="dxa"/>
          </w:tcPr>
          <w:p w14:paraId="34ABBC6F" w14:textId="77777777" w:rsidR="00D102C2" w:rsidRPr="00B20F02" w:rsidRDefault="00D102C2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B20F02" w14:paraId="2A206551" w14:textId="77777777" w:rsidTr="007C3D0F">
        <w:tc>
          <w:tcPr>
            <w:tcW w:w="5328" w:type="dxa"/>
          </w:tcPr>
          <w:p w14:paraId="3B27A3B6" w14:textId="77777777" w:rsidR="00D102C2" w:rsidRPr="00B20F02" w:rsidRDefault="00D102C2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</w:t>
            </w:r>
            <w:r w:rsidR="008C7609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  <w:r w:rsidR="00070030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3215" w:type="dxa"/>
          </w:tcPr>
          <w:p w14:paraId="7AC045DF" w14:textId="007C9333" w:rsidR="00D102C2" w:rsidRPr="00B20F02" w:rsidRDefault="00182DE0" w:rsidP="0000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="00D156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20" w:type="dxa"/>
          </w:tcPr>
          <w:p w14:paraId="3D45642A" w14:textId="77777777" w:rsidR="00D102C2" w:rsidRPr="00B20F02" w:rsidRDefault="00D102C2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B20F02" w14:paraId="475221B2" w14:textId="77777777" w:rsidTr="007C3D0F">
        <w:tc>
          <w:tcPr>
            <w:tcW w:w="5328" w:type="dxa"/>
          </w:tcPr>
          <w:p w14:paraId="37DBA7E6" w14:textId="77777777" w:rsidR="00D102C2" w:rsidRPr="00B20F02" w:rsidRDefault="00D102C2" w:rsidP="00D1440F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B20F02">
              <w:rPr>
                <w:rFonts w:asciiTheme="majorBidi" w:hAnsiTheme="majorBidi" w:cstheme="majorBidi"/>
                <w:cs/>
                <w:lang w:val="en-US"/>
              </w:rPr>
              <w:t>ยานพาหนะ</w:t>
            </w:r>
          </w:p>
        </w:tc>
        <w:tc>
          <w:tcPr>
            <w:tcW w:w="3215" w:type="dxa"/>
          </w:tcPr>
          <w:p w14:paraId="00C4E35F" w14:textId="75D1B20C" w:rsidR="00D102C2" w:rsidRPr="00B20F02" w:rsidRDefault="000C58DB" w:rsidP="00004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82DE0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="00182DE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20" w:type="dxa"/>
          </w:tcPr>
          <w:p w14:paraId="1C536B90" w14:textId="77777777" w:rsidR="00D102C2" w:rsidRPr="00B20F02" w:rsidRDefault="00D102C2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B20F02" w14:paraId="56A6ECB3" w14:textId="77777777" w:rsidTr="007C3D0F">
        <w:tc>
          <w:tcPr>
            <w:tcW w:w="5328" w:type="dxa"/>
          </w:tcPr>
          <w:p w14:paraId="34E3795A" w14:textId="77777777" w:rsidR="00D102C2" w:rsidRPr="00B20F02" w:rsidRDefault="00D102C2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3215" w:type="dxa"/>
          </w:tcPr>
          <w:p w14:paraId="15B33F06" w14:textId="737FFF48" w:rsidR="00D102C2" w:rsidRPr="00B20F02" w:rsidRDefault="000C58DB" w:rsidP="007C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2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2860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102C2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22860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20" w:type="dxa"/>
          </w:tcPr>
          <w:p w14:paraId="18858E0B" w14:textId="77777777" w:rsidR="00D102C2" w:rsidRPr="00B20F02" w:rsidRDefault="00D102C2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7585ED5" w14:textId="77777777" w:rsidR="001D3CB0" w:rsidRPr="00B20F02" w:rsidRDefault="001D3CB0" w:rsidP="008031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AD87D" w14:textId="558BDA40" w:rsidR="00D102C2" w:rsidRPr="00B20F02" w:rsidRDefault="00D102C2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93443A"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508FF559" w14:textId="77777777" w:rsidR="00D102C2" w:rsidRPr="00B20F02" w:rsidRDefault="00D102C2" w:rsidP="00D14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C42B2D" w14:textId="77777777" w:rsidR="00101666" w:rsidRPr="00B20F02" w:rsidRDefault="00101666" w:rsidP="00D14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14:paraId="29B94101" w14:textId="77777777" w:rsidR="00803157" w:rsidRPr="00B20F02" w:rsidRDefault="00803157" w:rsidP="008031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FF8D2B" w14:textId="72AC3743" w:rsidR="00101666" w:rsidRPr="00B20F02" w:rsidRDefault="00101666" w:rsidP="00D14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</w:t>
      </w:r>
      <w:r w:rsidR="00DE0646" w:rsidRPr="00B20F02">
        <w:rPr>
          <w:rFonts w:asciiTheme="majorBidi" w:hAnsiTheme="majorBidi" w:cstheme="majorBidi"/>
          <w:sz w:val="30"/>
          <w:szCs w:val="30"/>
          <w:cs/>
        </w:rPr>
        <w:t>ราคาทุนหักขาดทุนจากการด้อยค่า</w:t>
      </w:r>
      <w:r w:rsidR="00622860" w:rsidRPr="00B20F02">
        <w:rPr>
          <w:rFonts w:asciiTheme="majorBidi" w:hAnsiTheme="majorBidi" w:cstheme="majorBidi"/>
          <w:sz w:val="30"/>
          <w:szCs w:val="30"/>
          <w:cs/>
        </w:rPr>
        <w:t>สะสม</w:t>
      </w:r>
      <w:r w:rsidR="00DE0646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4AAE" w:rsidRPr="00B20F02">
        <w:rPr>
          <w:rFonts w:asciiTheme="majorBidi" w:hAnsiTheme="majorBidi" w:cstheme="majorBidi"/>
          <w:sz w:val="30"/>
          <w:szCs w:val="30"/>
          <w:cs/>
        </w:rPr>
        <w:t>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  <w:r w:rsidR="00474AAE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474AAE" w:rsidRPr="00B20F02">
        <w:rPr>
          <w:rFonts w:asciiTheme="majorBidi" w:hAnsiTheme="majorBidi" w:cstheme="majorBidi"/>
          <w:sz w:val="30"/>
          <w:szCs w:val="30"/>
          <w:cs/>
        </w:rPr>
        <w:t>ค่าความนิยมและตราผลิตภัณฑ์ที่เกิดขึ้นภายในรับรู้ในกำไรหรือขาดทุนเมื่อเกิดขึ้น</w:t>
      </w:r>
      <w:r w:rsidR="00474AAE" w:rsidRPr="00B20F02">
        <w:rPr>
          <w:rFonts w:asciiTheme="majorBidi" w:hAnsiTheme="majorBidi"/>
          <w:sz w:val="30"/>
          <w:szCs w:val="30"/>
          <w:cs/>
        </w:rPr>
        <w:t xml:space="preserve"> </w:t>
      </w:r>
    </w:p>
    <w:p w14:paraId="5D2385E1" w14:textId="77777777" w:rsidR="00DE1915" w:rsidRPr="00B20F02" w:rsidRDefault="00DE1915" w:rsidP="00D14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2F0146" w14:textId="77777777" w:rsidR="00101666" w:rsidRPr="00B20F02" w:rsidRDefault="00101666" w:rsidP="00D14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 ๆ</w:t>
      </w:r>
    </w:p>
    <w:p w14:paraId="69509120" w14:textId="77777777" w:rsidR="00803157" w:rsidRPr="00B20F02" w:rsidRDefault="00803157" w:rsidP="008031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99079E" w14:textId="4F7C8023" w:rsidR="00474AAE" w:rsidRPr="00B20F02" w:rsidRDefault="005061D8" w:rsidP="00474A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สินทรัพย์ไม่มีตัวตนที่มีอายุการใช้งานไม่จำกัดวัดมูลค่าด้วยวิธีราคาทุนหักขาดทุนจากการด้อยค่า </w:t>
      </w:r>
      <w:r w:rsidR="00101666" w:rsidRPr="00B20F02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</w:t>
      </w:r>
      <w:r w:rsidR="00DD47D0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01666" w:rsidRPr="00B20F02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622E5C" w:rsidRPr="00B20F02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101666" w:rsidRPr="00B20F02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ราคาทุนหักค่าตัดจำหน่ายสะสมและขาดทุนจากการด้อยค่</w:t>
      </w:r>
      <w:r w:rsidR="00A955A3" w:rsidRPr="00B20F02">
        <w:rPr>
          <w:rFonts w:asciiTheme="majorBidi" w:hAnsiTheme="majorBidi" w:cstheme="majorBidi"/>
          <w:sz w:val="30"/>
          <w:szCs w:val="30"/>
          <w:cs/>
        </w:rPr>
        <w:t>า</w:t>
      </w:r>
      <w:r w:rsidR="008B60CA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101666" w:rsidRPr="00B20F02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</w:t>
      </w:r>
      <w:r w:rsidR="00E548E6" w:rsidRPr="00B20F02">
        <w:rPr>
          <w:rFonts w:asciiTheme="majorBidi" w:hAnsiTheme="majorBidi" w:cstheme="majorBidi"/>
          <w:sz w:val="30"/>
          <w:szCs w:val="30"/>
          <w:cs/>
        </w:rPr>
        <w:t>เกิดประโยชน์เชิงเศรษฐกิจในอนาคต</w:t>
      </w:r>
      <w:r w:rsidR="00101666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4AAE" w:rsidRPr="00B20F02">
        <w:rPr>
          <w:rFonts w:asciiTheme="majorBidi" w:hAnsiTheme="majorBidi" w:cstheme="majorBidi"/>
          <w:sz w:val="30"/>
          <w:szCs w:val="30"/>
          <w:cs/>
        </w:rPr>
        <w:t>ค่า</w:t>
      </w:r>
      <w:r w:rsidR="00A955A3" w:rsidRPr="00B20F02">
        <w:rPr>
          <w:rFonts w:asciiTheme="majorBidi" w:hAnsiTheme="majorBidi" w:cstheme="majorBidi"/>
          <w:sz w:val="30"/>
          <w:szCs w:val="30"/>
          <w:cs/>
        </w:rPr>
        <w:t>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015B40" w:rsidRPr="00B20F02">
        <w:rPr>
          <w:rFonts w:asciiTheme="majorBidi" w:hAnsiTheme="majorBidi"/>
          <w:sz w:val="30"/>
          <w:szCs w:val="30"/>
          <w:cs/>
        </w:rPr>
        <w:t xml:space="preserve"> </w:t>
      </w:r>
    </w:p>
    <w:p w14:paraId="77520FDE" w14:textId="77777777" w:rsidR="00474AAE" w:rsidRPr="00B20F02" w:rsidRDefault="00474AAE" w:rsidP="00474A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/>
          <w:sz w:val="30"/>
          <w:szCs w:val="30"/>
        </w:rPr>
      </w:pPr>
    </w:p>
    <w:p w14:paraId="683F9C4D" w14:textId="23271F66" w:rsidR="00101666" w:rsidRPr="00B20F02" w:rsidRDefault="00A955A3" w:rsidP="00474A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ประมาณการ</w:t>
      </w:r>
      <w:r w:rsidR="00101666" w:rsidRPr="00B20F02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2EEC4560" w14:textId="77777777" w:rsidR="00474AAE" w:rsidRPr="00B20F02" w:rsidRDefault="00474AAE" w:rsidP="00474A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5328"/>
        <w:gridCol w:w="2970"/>
        <w:gridCol w:w="720"/>
      </w:tblGrid>
      <w:tr w:rsidR="0085447F" w:rsidRPr="00B20F02" w14:paraId="76A68B6B" w14:textId="77777777" w:rsidTr="0063735E">
        <w:tc>
          <w:tcPr>
            <w:tcW w:w="5328" w:type="dxa"/>
          </w:tcPr>
          <w:p w14:paraId="4866D2BF" w14:textId="77777777" w:rsidR="0085447F" w:rsidRPr="00B20F02" w:rsidRDefault="0085447F" w:rsidP="0063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970" w:type="dxa"/>
          </w:tcPr>
          <w:p w14:paraId="2BAFD669" w14:textId="661946A8" w:rsidR="0085447F" w:rsidRPr="00B20F02" w:rsidRDefault="000C58DB" w:rsidP="007C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3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5447F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D3CB0"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="0085447F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20" w:type="dxa"/>
          </w:tcPr>
          <w:p w14:paraId="13C138A3" w14:textId="77777777" w:rsidR="0085447F" w:rsidRPr="00B20F02" w:rsidRDefault="0085447F" w:rsidP="0063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5447F" w:rsidRPr="00B20F02" w14:paraId="78814051" w14:textId="77777777" w:rsidTr="0063735E">
        <w:tc>
          <w:tcPr>
            <w:tcW w:w="5328" w:type="dxa"/>
          </w:tcPr>
          <w:p w14:paraId="6E3F8FA3" w14:textId="77777777" w:rsidR="0085447F" w:rsidRPr="00B20F02" w:rsidRDefault="0085447F" w:rsidP="0085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ค่าสิทธิ์ ค่าสิทธิบัตรและเครื่องหมายการค้า</w:t>
            </w:r>
          </w:p>
        </w:tc>
        <w:tc>
          <w:tcPr>
            <w:tcW w:w="2970" w:type="dxa"/>
          </w:tcPr>
          <w:p w14:paraId="17766584" w14:textId="2F19BF1E" w:rsidR="0085447F" w:rsidRPr="00B20F02" w:rsidRDefault="000C58DB" w:rsidP="007C3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3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5447F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5447F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20" w:type="dxa"/>
          </w:tcPr>
          <w:p w14:paraId="342131D3" w14:textId="77777777" w:rsidR="0085447F" w:rsidRPr="00B20F02" w:rsidRDefault="0085447F" w:rsidP="00854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1638987" w14:textId="362F0844" w:rsidR="00F036DF" w:rsidRPr="00B20F02" w:rsidRDefault="00F036DF" w:rsidP="00FC6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5CF8D6" w14:textId="77777777" w:rsidR="00CE2061" w:rsidRPr="00B20F02" w:rsidRDefault="00CE2061" w:rsidP="00FC6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8019FE" w14:textId="77777777" w:rsidR="00382A11" w:rsidRPr="00B20F02" w:rsidRDefault="0063450A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382A11"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สัญญาเช่า </w:t>
      </w:r>
    </w:p>
    <w:p w14:paraId="096FD3D9" w14:textId="36D3F3F6" w:rsidR="00382A11" w:rsidRPr="00B20F02" w:rsidRDefault="00382A11" w:rsidP="00382A1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1DCC1A9B" w14:textId="6539541F" w:rsidR="00DE1915" w:rsidRPr="00B20F02" w:rsidRDefault="00DE1915" w:rsidP="00DE1915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0C58DB" w:rsidRPr="00B20F02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B20F02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0C58DB" w:rsidRPr="00B20F02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B20F02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1E78F79C" w14:textId="77777777" w:rsidR="00DE1915" w:rsidRPr="00B20F02" w:rsidRDefault="00DE1915" w:rsidP="00382A1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221EE8FA" w14:textId="597F3986" w:rsidR="00382A11" w:rsidRPr="00B20F02" w:rsidRDefault="00382A11" w:rsidP="00382A11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075047" w:rsidRPr="00B20F02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B20F02">
        <w:rPr>
          <w:rFonts w:asciiTheme="majorBidi" w:hAnsiTheme="majorBidi" w:cstheme="majorBidi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075047" w:rsidRPr="00B20F02">
        <w:rPr>
          <w:rFonts w:asciiTheme="majorBidi" w:hAnsiTheme="majorBidi" w:cstheme="majorBidi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16DC7AB1" w14:textId="77777777" w:rsidR="00382A11" w:rsidRPr="00B20F02" w:rsidRDefault="00382A11" w:rsidP="00382A1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B20F02" w:rsidDel="005868E9">
        <w:rPr>
          <w:rFonts w:asciiTheme="majorBidi" w:hAnsiTheme="majorBidi" w:cstheme="majorBidi"/>
          <w:sz w:val="24"/>
          <w:szCs w:val="24"/>
          <w:shd w:val="clear" w:color="auto" w:fill="CCCCCC"/>
          <w:cs/>
        </w:rPr>
        <w:t xml:space="preserve"> </w:t>
      </w:r>
    </w:p>
    <w:p w14:paraId="12A622E8" w14:textId="2BB5A2FB" w:rsidR="00350F4E" w:rsidRPr="00B20F02" w:rsidRDefault="00350F4E" w:rsidP="00BD7DC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2FFEB843" w14:textId="77777777" w:rsidR="00350F4E" w:rsidRPr="00B20F02" w:rsidRDefault="00350F4E" w:rsidP="00BD7DC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D90250" w14:textId="50AEC281" w:rsidR="00BD7DC2" w:rsidRPr="00B20F02" w:rsidRDefault="00BD7DC2" w:rsidP="00BD7DC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 </w:t>
      </w:r>
      <w:r w:rsidR="00350F4E" w:rsidRPr="00B20F02">
        <w:rPr>
          <w:rFonts w:asciiTheme="majorBidi" w:hAnsiTheme="majorBidi"/>
          <w:sz w:val="30"/>
          <w:szCs w:val="30"/>
          <w:cs/>
        </w:rPr>
        <w:t xml:space="preserve">                </w:t>
      </w:r>
      <w:r w:rsidR="00350F4E" w:rsidRPr="00B20F02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</w:t>
      </w:r>
      <w:r w:rsidR="008B60CA" w:rsidRPr="00B20F02">
        <w:rPr>
          <w:rFonts w:asciiTheme="majorBidi" w:hAnsiTheme="majorBidi" w:cstheme="majorBidi"/>
          <w:sz w:val="30"/>
          <w:szCs w:val="30"/>
          <w:cs/>
        </w:rPr>
        <w:t>บ</w:t>
      </w:r>
      <w:r w:rsidR="00350F4E" w:rsidRPr="00B20F02">
        <w:rPr>
          <w:rFonts w:asciiTheme="majorBidi" w:hAnsiTheme="majorBidi" w:cstheme="majorBidi"/>
          <w:sz w:val="30"/>
          <w:szCs w:val="30"/>
          <w:cs/>
        </w:rPr>
        <w:t xml:space="preserve">ที่ไม่เป็นการเช่าเป็นสัญญาเช่าทั้งหมด </w:t>
      </w:r>
    </w:p>
    <w:p w14:paraId="413A71CE" w14:textId="77777777" w:rsidR="00BD7DC2" w:rsidRPr="00B20F02" w:rsidRDefault="00BD7DC2" w:rsidP="00BD7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A2CD542" w14:textId="3F190116" w:rsidR="00BD7DC2" w:rsidRPr="00B20F02" w:rsidRDefault="00BD7DC2" w:rsidP="00BD7DC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485B733" w14:textId="53206AD6" w:rsidR="00BA44B3" w:rsidRPr="00B20F02" w:rsidRDefault="003E017D" w:rsidP="003E017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</w:rPr>
        <w:tab/>
      </w:r>
    </w:p>
    <w:p w14:paraId="6A2C68C4" w14:textId="51053783" w:rsidR="00382A11" w:rsidRPr="00B20F02" w:rsidRDefault="00382A11" w:rsidP="00382A1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AD632F" w:rsidRPr="00B20F02">
        <w:rPr>
          <w:rFonts w:asciiTheme="majorBidi" w:hAnsiTheme="majorBidi" w:cstheme="majorBidi"/>
          <w:sz w:val="30"/>
          <w:szCs w:val="30"/>
          <w:cs/>
        </w:rPr>
        <w:t>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="00AD632F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AD632F" w:rsidRPr="00B20F02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="00756B9A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02F81D2" w14:textId="77777777" w:rsidR="003E017D" w:rsidRPr="00B20F02" w:rsidRDefault="003E017D" w:rsidP="00382A1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069444" w14:textId="46BD1A7B" w:rsidR="00021905" w:rsidRPr="00B20F02" w:rsidRDefault="00021905" w:rsidP="00382A1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B20F02">
        <w:rPr>
          <w:rFonts w:asciiTheme="majorBidi" w:eastAsia="MS Mincho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B20F02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B20F02">
        <w:rPr>
          <w:rFonts w:asciiTheme="majorBidi" w:eastAsia="MS Mincho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</w:t>
      </w:r>
      <w:r w:rsidR="00E560D7" w:rsidRPr="00B20F02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E560D7" w:rsidRPr="00B20F02">
        <w:rPr>
          <w:rFonts w:asciiTheme="majorBidi" w:eastAsia="MS Mincho" w:hAnsiTheme="majorBidi"/>
          <w:sz w:val="30"/>
          <w:szCs w:val="30"/>
          <w:cs/>
        </w:rPr>
        <w:t>โดยนำอัตราดอกเบี้ยจากแหล่งข้อมูลทางการเงิน</w:t>
      </w:r>
      <w:r w:rsidR="009769B6" w:rsidRPr="00B20F02">
        <w:rPr>
          <w:rFonts w:asciiTheme="majorBidi" w:eastAsia="MS Mincho" w:hAnsiTheme="majorBidi" w:hint="cs"/>
          <w:sz w:val="30"/>
          <w:szCs w:val="30"/>
          <w:cs/>
        </w:rPr>
        <w:t>ของบริษัท</w:t>
      </w:r>
      <w:r w:rsidR="00E560D7" w:rsidRPr="00B20F02">
        <w:rPr>
          <w:rFonts w:asciiTheme="majorBidi" w:eastAsia="MS Mincho" w:hAnsiTheme="majorBidi"/>
          <w:sz w:val="30"/>
          <w:szCs w:val="30"/>
          <w:cs/>
        </w:rPr>
        <w:t>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42F0F25" w14:textId="77777777" w:rsidR="00021905" w:rsidRPr="00B20F02" w:rsidRDefault="00021905" w:rsidP="00382A1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CF42269" w14:textId="556B68BC" w:rsidR="00382A11" w:rsidRPr="00B20F02" w:rsidRDefault="001771D8" w:rsidP="00382A1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0F02">
        <w:rPr>
          <w:rFonts w:asciiTheme="majorBidi" w:eastAsia="MS Mincho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2A98F22" w14:textId="0DACA4BB" w:rsidR="00507AF9" w:rsidRPr="00B20F02" w:rsidRDefault="00507AF9" w:rsidP="00507A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2DE4E4F8" w14:textId="77777777" w:rsidR="00507AF9" w:rsidRPr="00B20F02" w:rsidRDefault="00507AF9" w:rsidP="00507A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130BADC" w14:textId="205A91C2" w:rsidR="00507AF9" w:rsidRPr="00B20F02" w:rsidRDefault="00507AF9" w:rsidP="00507A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0F02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057D6FAE" w14:textId="77777777" w:rsidR="00507AF9" w:rsidRPr="00B20F02" w:rsidRDefault="00507AF9" w:rsidP="00507A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8320CF3" w14:textId="1AD5ED63" w:rsidR="00507AF9" w:rsidRPr="00B20F02" w:rsidRDefault="00507AF9" w:rsidP="00507A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B20F02">
        <w:rPr>
          <w:rFonts w:asciiTheme="majorBidi" w:eastAsia="MS Mincho" w:hAnsiTheme="majorBidi" w:cstheme="majorBidi"/>
          <w:b/>
          <w:sz w:val="30"/>
          <w:szCs w:val="30"/>
          <w:cs/>
        </w:rPr>
        <w:t>ณ วันเริ่มต้นของสัญญา</w:t>
      </w:r>
      <w:r w:rsidR="00D8294D" w:rsidRPr="00B20F02">
        <w:rPr>
          <w:rFonts w:asciiTheme="majorBidi" w:eastAsia="MS Mincho" w:hAnsiTheme="majorBidi" w:cstheme="majorBidi"/>
          <w:b/>
          <w:sz w:val="30"/>
          <w:szCs w:val="30"/>
          <w:cs/>
        </w:rPr>
        <w:t>ให้เช่า</w:t>
      </w:r>
      <w:r w:rsidR="001D2055" w:rsidRPr="00B20F02">
        <w:rPr>
          <w:rFonts w:asciiTheme="majorBidi" w:eastAsia="MS Mincho" w:hAnsiTheme="majorBidi" w:cstheme="majorBidi"/>
          <w:b/>
          <w:sz w:val="30"/>
          <w:szCs w:val="30"/>
          <w:cs/>
        </w:rPr>
        <w:t xml:space="preserve"> กลุ่มบริษัทพิจารณาจัดประเภทสัญญาเช่าที่</w:t>
      </w:r>
      <w:r w:rsidRPr="00B20F02">
        <w:rPr>
          <w:rFonts w:asciiTheme="majorBidi" w:eastAsia="MS Mincho" w:hAnsiTheme="majorBidi" w:cstheme="majorBidi"/>
          <w:b/>
          <w:sz w:val="30"/>
          <w:szCs w:val="30"/>
          <w:cs/>
        </w:rPr>
        <w:t xml:space="preserve"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</w:t>
      </w:r>
      <w:r w:rsidR="001D2055" w:rsidRPr="00B20F02">
        <w:rPr>
          <w:rFonts w:asciiTheme="majorBidi" w:eastAsia="MS Mincho" w:hAnsiTheme="majorBidi" w:cstheme="majorBidi"/>
          <w:b/>
          <w:sz w:val="30"/>
          <w:szCs w:val="30"/>
          <w:cs/>
        </w:rPr>
        <w:t>สัญญาที่ไม่เข้าเงื่อนไข</w:t>
      </w:r>
      <w:r w:rsidRPr="00B20F02">
        <w:rPr>
          <w:rFonts w:asciiTheme="majorBidi" w:eastAsia="MS Mincho" w:hAnsiTheme="majorBidi" w:cstheme="majorBidi"/>
          <w:b/>
          <w:sz w:val="30"/>
          <w:szCs w:val="30"/>
          <w:cs/>
        </w:rPr>
        <w:t>ดังกล่าวจะจัดประเภทเป็นสัญญาเช่าดำเนินงาน</w:t>
      </w:r>
    </w:p>
    <w:p w14:paraId="681EC153" w14:textId="09E97F9B" w:rsidR="00BA44B3" w:rsidRPr="00B20F02" w:rsidRDefault="00BA4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57AF2A57" w14:textId="2D4EF4F5" w:rsidR="00E874D5" w:rsidRPr="00B20F02" w:rsidRDefault="00E874D5" w:rsidP="00E874D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B20F02">
        <w:rPr>
          <w:rFonts w:asciiTheme="majorBidi" w:eastAsia="MS Mincho" w:hAnsiTheme="majorBidi" w:cstheme="majorBidi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119C5064" w14:textId="77777777" w:rsidR="003F3BFD" w:rsidRPr="00B20F02" w:rsidRDefault="003F3BFD" w:rsidP="00507A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</w:p>
    <w:p w14:paraId="50C4F287" w14:textId="6305B4A6" w:rsidR="00507AF9" w:rsidRPr="00B20F02" w:rsidRDefault="00507AF9" w:rsidP="00507A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B20F02">
        <w:rPr>
          <w:rFonts w:asciiTheme="majorBidi" w:eastAsia="MS Mincho" w:hAnsiTheme="majorBidi" w:cstheme="majorBidi"/>
          <w:b/>
          <w:sz w:val="30"/>
          <w:szCs w:val="30"/>
          <w:cs/>
        </w:rPr>
        <w:t xml:space="preserve">กลุ่ม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 </w:t>
      </w:r>
    </w:p>
    <w:p w14:paraId="7BA3CC8D" w14:textId="77777777" w:rsidR="00F21090" w:rsidRPr="00B20F02" w:rsidRDefault="00F21090" w:rsidP="00507A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44556DBF" w14:textId="52211EA6" w:rsidR="00B9517A" w:rsidRPr="00B20F02" w:rsidRDefault="00B9517A" w:rsidP="00B9517A">
      <w:pPr>
        <w:pStyle w:val="ListParagraph"/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B20F02">
        <w:rPr>
          <w:rFonts w:asciiTheme="majorBidi" w:eastAsia="MS Mincho" w:hAnsiTheme="majorBidi" w:cstheme="majorBidi"/>
          <w:b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="00225E36" w:rsidRPr="00B20F02">
        <w:rPr>
          <w:rFonts w:asciiTheme="majorBidi" w:eastAsia="MS Mincho" w:hAnsiTheme="majorBidi" w:cstheme="majorBidi"/>
          <w:b/>
          <w:sz w:val="30"/>
          <w:szCs w:val="30"/>
          <w:cs/>
        </w:rPr>
        <w:t xml:space="preserve"> กลุ่มบริษัทตัดรายการลูกหนี้สัญญาเช่าตามที่เปิดเผยในหมายเหตุข้อ </w:t>
      </w:r>
      <w:r w:rsidR="000C58DB" w:rsidRPr="00B20F02">
        <w:rPr>
          <w:rFonts w:asciiTheme="majorBidi" w:eastAsia="MS Mincho" w:hAnsiTheme="majorBidi" w:cstheme="majorBidi"/>
          <w:bCs/>
          <w:sz w:val="30"/>
          <w:szCs w:val="30"/>
        </w:rPr>
        <w:t>4</w:t>
      </w:r>
      <w:r w:rsidR="00225E36" w:rsidRPr="00B20F02">
        <w:rPr>
          <w:rFonts w:asciiTheme="majorBidi" w:eastAsia="MS Mincho" w:hAnsiTheme="majorBidi" w:cstheme="majorBidi"/>
          <w:bCs/>
          <w:sz w:val="30"/>
          <w:szCs w:val="30"/>
          <w:cs/>
        </w:rPr>
        <w:t xml:space="preserve"> </w:t>
      </w:r>
      <w:r w:rsidR="00225E36" w:rsidRPr="00B20F02">
        <w:rPr>
          <w:rFonts w:asciiTheme="majorBidi" w:eastAsia="MS Mincho" w:hAnsiTheme="majorBidi"/>
          <w:bCs/>
          <w:sz w:val="30"/>
          <w:szCs w:val="30"/>
          <w:cs/>
        </w:rPr>
        <w:t>(</w:t>
      </w:r>
      <w:r w:rsidR="00225E36" w:rsidRPr="00B20F02">
        <w:rPr>
          <w:rFonts w:asciiTheme="majorBidi" w:eastAsia="MS Mincho" w:hAnsiTheme="majorBidi" w:cstheme="majorBidi"/>
          <w:b/>
          <w:sz w:val="30"/>
          <w:szCs w:val="30"/>
          <w:cs/>
        </w:rPr>
        <w:t>ง)</w:t>
      </w:r>
      <w:r w:rsidRPr="00B20F02">
        <w:rPr>
          <w:rFonts w:asciiTheme="majorBidi" w:eastAsia="MS Mincho" w:hAnsiTheme="majorBidi" w:cstheme="majorBidi"/>
          <w:b/>
          <w:sz w:val="30"/>
          <w:szCs w:val="30"/>
          <w:cs/>
        </w:rPr>
        <w:t xml:space="preserve"> </w:t>
      </w:r>
    </w:p>
    <w:p w14:paraId="35BE1EC7" w14:textId="79ECB8F4" w:rsidR="001D2055" w:rsidRPr="00B20F02" w:rsidRDefault="001D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14B87172" w14:textId="0571A9E9" w:rsidR="003F3BFD" w:rsidRPr="00B20F02" w:rsidRDefault="003F3BFD" w:rsidP="003F3BF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0C58DB" w:rsidRPr="00B20F02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B20F02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0C58DB" w:rsidRPr="00B20F02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B20F02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02E4E8ED" w14:textId="77777777" w:rsidR="003F3BFD" w:rsidRPr="00B20F02" w:rsidRDefault="003F3BFD" w:rsidP="003F3BF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2C87CA7" w14:textId="77777777" w:rsidR="003F3BFD" w:rsidRPr="00B20F02" w:rsidRDefault="003F3BFD" w:rsidP="003F3BFD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0F02">
        <w:rPr>
          <w:rFonts w:asciiTheme="majorBidi" w:hAnsiTheme="majorBidi" w:cstheme="majorBidi"/>
          <w:b/>
          <w:sz w:val="30"/>
          <w:szCs w:val="30"/>
          <w:cs/>
        </w:rPr>
        <w:t>ในฐานะผู้เช่า สินทรัพย์ภายใต้สัญญาเช่า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 ประโยชน์ที่ได้รับตามสัญญาเช่า</w:t>
      </w:r>
      <w:r w:rsidRPr="00B20F0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b/>
          <w:sz w:val="30"/>
          <w:szCs w:val="30"/>
          <w:cs/>
        </w:rPr>
        <w:t xml:space="preserve">จะรับรู้ในกำไรหรือขาดทุนเป็นส่วนหนึ่งของค่าเช่าทั้งสิ้นตามสัญญาตลอดอายุสัญญาเช่า </w:t>
      </w:r>
      <w:r w:rsidRPr="00B20F0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09805F2E" w14:textId="6C63338E" w:rsidR="003F3BFD" w:rsidRPr="00B20F02" w:rsidRDefault="003F3BFD" w:rsidP="003F3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sz w:val="30"/>
          <w:szCs w:val="30"/>
        </w:rPr>
      </w:pPr>
      <w:r w:rsidRPr="00B20F02">
        <w:rPr>
          <w:rFonts w:asciiTheme="majorBidi" w:hAnsiTheme="majorBidi" w:cstheme="majorBidi"/>
          <w:b/>
          <w:sz w:val="30"/>
          <w:szCs w:val="30"/>
          <w:cs/>
        </w:rPr>
        <w:t>ในฐานะผู้ให้เช่า 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</w:t>
      </w:r>
      <w:r w:rsidRPr="00B20F02">
        <w:rPr>
          <w:rFonts w:asciiTheme="majorBidi" w:hAnsiTheme="majorBidi"/>
          <w:b/>
          <w:bCs/>
          <w:sz w:val="30"/>
          <w:szCs w:val="30"/>
          <w:cs/>
        </w:rPr>
        <w:t xml:space="preserve">  </w:t>
      </w:r>
      <w:r w:rsidRPr="00B20F02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78C0BA4F" w14:textId="77777777" w:rsidR="003F3BFD" w:rsidRPr="00B20F02" w:rsidRDefault="003F3B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4DF319E6" w14:textId="77777777" w:rsidR="002A2AA4" w:rsidRPr="00B20F02" w:rsidRDefault="002A2AA4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02355876" w14:textId="77777777" w:rsidR="002A2AA4" w:rsidRPr="00B20F02" w:rsidRDefault="002A2AA4" w:rsidP="002A2AA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38F5A6B" w14:textId="0F36854F" w:rsidR="002A2AA4" w:rsidRPr="00B20F02" w:rsidRDefault="002A2AA4" w:rsidP="002A2AA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</w:t>
      </w:r>
    </w:p>
    <w:p w14:paraId="593A2588" w14:textId="77777777" w:rsidR="003F3BFD" w:rsidRPr="00B20F02" w:rsidRDefault="003F3BFD" w:rsidP="002A2AA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03F4DC" w14:textId="79B4F029" w:rsidR="002A2AA4" w:rsidRPr="00B20F02" w:rsidRDefault="002A2AA4" w:rsidP="00F9483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506F00" w:rsidRPr="00B20F02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B20F02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</w:t>
      </w:r>
      <w:r w:rsidR="00682FE7" w:rsidRPr="00B20F02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</w:t>
      </w:r>
    </w:p>
    <w:p w14:paraId="7C25A9A0" w14:textId="77777777" w:rsidR="002A2AA4" w:rsidRPr="00B20F02" w:rsidRDefault="002A2AA4" w:rsidP="002A2AA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BE96147" w14:textId="71F1EBBE" w:rsidR="002A2AA4" w:rsidRPr="00B20F02" w:rsidRDefault="002A2AA4" w:rsidP="002A2AA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AA2D9F2" w14:textId="77777777" w:rsidR="002A2AA4" w:rsidRPr="00B20F02" w:rsidRDefault="002A2AA4" w:rsidP="002A2AA4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1253850" w14:textId="3E469B0F" w:rsidR="001D2055" w:rsidRPr="00B20F02" w:rsidRDefault="002A2AA4" w:rsidP="00337B3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  <w:r w:rsidR="00F9483C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F9483C" w:rsidRPr="00B20F02">
        <w:rPr>
          <w:rFonts w:asciiTheme="majorBidi" w:hAnsiTheme="majorBidi" w:cstheme="majorBidi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="00F9483C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 </w:t>
      </w:r>
    </w:p>
    <w:p w14:paraId="1D9B64F0" w14:textId="62F5AC59" w:rsidR="001F2BB6" w:rsidRPr="00B20F02" w:rsidRDefault="00CD5D97" w:rsidP="001F2BB6">
      <w:pPr>
        <w:pStyle w:val="ListParagraph"/>
        <w:ind w:left="518"/>
        <w:rPr>
          <w:rFonts w:asciiTheme="majorBidi" w:eastAsia="MS Mincho" w:hAnsiTheme="majorBidi"/>
          <w:b/>
          <w:bCs/>
          <w:i/>
          <w:iCs/>
          <w:sz w:val="24"/>
          <w:szCs w:val="24"/>
          <w:cs/>
          <w:lang w:val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</w:p>
    <w:p w14:paraId="52ED1EAD" w14:textId="77777777" w:rsidR="00BA188F" w:rsidRPr="00B20F02" w:rsidRDefault="00BA1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7288D6C3" w14:textId="01FC9BAE" w:rsidR="00527A7A" w:rsidRPr="00B20F02" w:rsidRDefault="0053308C" w:rsidP="0053308C">
      <w:pPr>
        <w:pStyle w:val="ListParagraph"/>
        <w:numPr>
          <w:ilvl w:val="1"/>
          <w:numId w:val="6"/>
        </w:numPr>
        <w:rPr>
          <w:rFonts w:asciiTheme="majorBidi" w:eastAsia="MS Mincho" w:hAnsiTheme="majorBidi"/>
          <w:b/>
          <w:bCs/>
          <w:i/>
          <w:iCs/>
          <w:sz w:val="30"/>
          <w:szCs w:val="30"/>
          <w:cs/>
          <w:lang w:val="th-TH"/>
        </w:rPr>
      </w:pPr>
      <w:r w:rsidRPr="00B20F02">
        <w:rPr>
          <w:rFonts w:asciiTheme="majorBidi" w:eastAsia="MS Mincho" w:hAnsiTheme="majorBidi"/>
          <w:b/>
          <w:bCs/>
          <w:i/>
          <w:iCs/>
          <w:sz w:val="30"/>
          <w:szCs w:val="30"/>
          <w:cs/>
          <w:lang w:val="th-TH"/>
        </w:rPr>
        <w:t xml:space="preserve">ผลประโยชน์ของพนักงาน </w:t>
      </w:r>
    </w:p>
    <w:p w14:paraId="322E10D5" w14:textId="77777777" w:rsidR="00527A7A" w:rsidRPr="00B20F02" w:rsidRDefault="00527A7A" w:rsidP="00527A7A">
      <w:pPr>
        <w:pStyle w:val="ListParagraph"/>
        <w:ind w:left="518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</w:p>
    <w:p w14:paraId="34D04261" w14:textId="134D2A53" w:rsidR="00B00CAB" w:rsidRPr="00B20F02" w:rsidRDefault="001F2BB6" w:rsidP="001F2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45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00CAB" w:rsidRPr="00B20F0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0074C818" w14:textId="77777777" w:rsidR="00A65F4A" w:rsidRPr="00B20F02" w:rsidRDefault="00A65F4A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71E6609" w14:textId="07346020" w:rsidR="0018275E" w:rsidRPr="00B20F02" w:rsidRDefault="00CD63C2" w:rsidP="00E84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</w:t>
      </w:r>
      <w:r w:rsidR="00F9483C" w:rsidRPr="00B20F02">
        <w:rPr>
          <w:rFonts w:asciiTheme="majorBidi" w:hAnsiTheme="majorBidi" w:cstheme="majorBidi"/>
          <w:sz w:val="30"/>
          <w:szCs w:val="30"/>
          <w:cs/>
        </w:rPr>
        <w:t>กองทุนสำรองเลี้ยงชีพสำหรับพนักงานของ</w:t>
      </w:r>
      <w:r w:rsidR="00A83CDC" w:rsidRPr="00B20F0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20F02">
        <w:rPr>
          <w:rFonts w:asciiTheme="majorBidi" w:hAnsiTheme="majorBidi" w:cstheme="majorBidi"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76D9325" w14:textId="77777777" w:rsidR="005D7698" w:rsidRPr="00B20F02" w:rsidRDefault="005D7698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8E33B7D" w14:textId="176AD293" w:rsidR="00BA44B3" w:rsidRPr="00B20F02" w:rsidRDefault="00B00CAB" w:rsidP="00527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81D1266" w14:textId="77777777" w:rsidR="00A65F4A" w:rsidRPr="00B20F02" w:rsidRDefault="00A65F4A" w:rsidP="00527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04A253A" w14:textId="625FEE4D" w:rsidR="00BA44B3" w:rsidRPr="00B20F02" w:rsidRDefault="00527A7A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20F02">
        <w:rPr>
          <w:rFonts w:asciiTheme="majorBidi" w:hAnsiTheme="majorBidi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  </w:t>
      </w:r>
    </w:p>
    <w:p w14:paraId="7BDCD839" w14:textId="77777777" w:rsidR="00D8294D" w:rsidRPr="00B20F02" w:rsidRDefault="00D8294D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B76350A" w14:textId="793F4ADC" w:rsidR="00CD63C2" w:rsidRPr="00B20F02" w:rsidRDefault="00CD63C2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</w:t>
      </w:r>
      <w:r w:rsidR="009923EE"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9923EE"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ณ ต้นปีโดยคำนึงถึงการเปลี่ยนแปลงใด</w:t>
      </w:r>
      <w:r w:rsidR="00995469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624581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2E72CE20" w14:textId="4E68FFEB" w:rsidR="00BA44B3" w:rsidRPr="00B20F02" w:rsidRDefault="00BA4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0DD6A4B" w14:textId="3782C2AA" w:rsidR="00306C8D" w:rsidRPr="00B20F02" w:rsidRDefault="00CD63C2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924D93" w:rsidRPr="00B20F02">
        <w:rPr>
          <w:rFonts w:asciiTheme="majorBidi" w:hAnsiTheme="majorBidi" w:cstheme="majorBidi"/>
          <w:sz w:val="30"/>
          <w:szCs w:val="30"/>
          <w:cs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 รับรู้กำไรและขาดทุนจากการจ่ายชำระผลประโยชน์พนักงานเมื่อเกิดขึ้น</w:t>
      </w:r>
    </w:p>
    <w:p w14:paraId="403D5596" w14:textId="77777777" w:rsidR="00755475" w:rsidRPr="00B20F02" w:rsidRDefault="00755475" w:rsidP="00D144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0C092839" w14:textId="77777777" w:rsidR="00043DB1" w:rsidRPr="00B20F02" w:rsidRDefault="00CD63C2" w:rsidP="00D144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658C62F" w14:textId="6DBEC317" w:rsidR="00BA188F" w:rsidRPr="00B20F02" w:rsidRDefault="00BA1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26B7CABF" w14:textId="77777777" w:rsidR="00AC0F1F" w:rsidRPr="00B20F02" w:rsidRDefault="00AC0F1F" w:rsidP="007A3F82">
      <w:pPr>
        <w:pStyle w:val="Heading8"/>
        <w:numPr>
          <w:ilvl w:val="1"/>
          <w:numId w:val="6"/>
        </w:numPr>
        <w:tabs>
          <w:tab w:val="left" w:pos="1350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73E9DAC6" w14:textId="77777777" w:rsidR="00AC0F1F" w:rsidRPr="00B20F02" w:rsidRDefault="00AC0F1F" w:rsidP="00FC67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D7AD284" w14:textId="77777777" w:rsidR="00973CF1" w:rsidRPr="00B20F02" w:rsidRDefault="000B307C" w:rsidP="000B30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</w:t>
      </w:r>
      <w:r w:rsidR="002A1C28" w:rsidRPr="00B20F02">
        <w:rPr>
          <w:rFonts w:asciiTheme="majorBidi" w:hAnsiTheme="majorBidi" w:cstheme="majorBidi"/>
          <w:i/>
          <w:sz w:val="30"/>
          <w:szCs w:val="30"/>
          <w:cs/>
        </w:rPr>
        <w:br/>
      </w:r>
      <w:r w:rsidRPr="00B20F02">
        <w:rPr>
          <w:rFonts w:asciiTheme="majorBidi" w:hAnsiTheme="majorBidi" w:cstheme="majorBidi"/>
          <w:i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B23105" w:rsidRPr="00B20F02">
        <w:rPr>
          <w:rFonts w:asciiTheme="majorBidi" w:hAnsiTheme="majorBidi" w:cstheme="majorBidi"/>
          <w:i/>
          <w:sz w:val="30"/>
          <w:szCs w:val="30"/>
          <w:cs/>
        </w:rPr>
        <w:t>ผูกพัน</w:t>
      </w:r>
      <w:r w:rsidRPr="00B20F02">
        <w:rPr>
          <w:rFonts w:asciiTheme="majorBidi" w:hAnsiTheme="majorBidi" w:cstheme="majorBidi"/>
          <w:i/>
          <w:sz w:val="30"/>
          <w:szCs w:val="30"/>
          <w:cs/>
        </w:rPr>
        <w:t>ดังกล่าว</w:t>
      </w:r>
      <w:bookmarkStart w:id="3" w:name="_Hlk37163182"/>
      <w:r w:rsidR="00D312CB" w:rsidRPr="00B20F02">
        <w:rPr>
          <w:rFonts w:asciiTheme="majorBidi" w:hAnsiTheme="majorBidi" w:cstheme="majorBidi"/>
          <w:i/>
          <w:sz w:val="30"/>
          <w:szCs w:val="30"/>
          <w:cs/>
        </w:rPr>
        <w:br/>
      </w:r>
      <w:bookmarkEnd w:id="3"/>
      <w:r w:rsidRPr="00B20F02">
        <w:rPr>
          <w:rFonts w:asciiTheme="majorBidi" w:hAnsiTheme="majorBidi" w:cstheme="majorBidi"/>
          <w:i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1D188730" w14:textId="77777777" w:rsidR="00527A7A" w:rsidRPr="00B20F02" w:rsidRDefault="00527A7A" w:rsidP="000B30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07F298" w14:textId="77777777" w:rsidR="00D64682" w:rsidRPr="00B20F02" w:rsidRDefault="00D64682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25F272B5" w14:textId="77777777" w:rsidR="00D64682" w:rsidRPr="00B20F02" w:rsidRDefault="00D64682" w:rsidP="00D6468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1275A26" w14:textId="622FCE80" w:rsidR="003D1B66" w:rsidRPr="00B20F02" w:rsidRDefault="003D1B66" w:rsidP="003D1B6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 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4DB712F" w14:textId="77777777" w:rsidR="00265C1A" w:rsidRPr="00B20F02" w:rsidRDefault="00265C1A" w:rsidP="00D6468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1921AC0" w14:textId="65D8A988" w:rsidR="00D64682" w:rsidRPr="00B20F02" w:rsidRDefault="00D64682" w:rsidP="00D6468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</w:t>
      </w:r>
      <w:r w:rsidR="00DA68FE"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43ECA44B" w14:textId="77777777" w:rsidR="00C36BF8" w:rsidRPr="00B20F02" w:rsidRDefault="00C36BF8" w:rsidP="00D6468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190932" w14:textId="405E4E6D" w:rsidR="00D64682" w:rsidRPr="00B20F02" w:rsidRDefault="00D64682" w:rsidP="007A3F82">
      <w:pPr>
        <w:pStyle w:val="block"/>
        <w:numPr>
          <w:ilvl w:val="0"/>
          <w:numId w:val="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ข้อมูลระดับ </w:t>
      </w:r>
      <w:r w:rsidR="000C58DB" w:rsidRPr="00B20F0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</w:t>
      </w:r>
      <w:r w:rsidRPr="00B20F02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482AE03" w14:textId="7D7BFDD9" w:rsidR="00D64682" w:rsidRPr="00B20F02" w:rsidRDefault="00D64682" w:rsidP="007A3F82">
      <w:pPr>
        <w:pStyle w:val="block"/>
        <w:numPr>
          <w:ilvl w:val="0"/>
          <w:numId w:val="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ข้อมูลระดับ</w:t>
      </w:r>
      <w:r w:rsidRPr="00B20F02">
        <w:rPr>
          <w:rFonts w:asciiTheme="majorBidi" w:hAnsiTheme="majorBidi"/>
          <w:i/>
          <w:iCs/>
          <w:sz w:val="30"/>
          <w:szCs w:val="30"/>
          <w:cs/>
          <w:lang w:bidi="th-TH"/>
        </w:rPr>
        <w:t xml:space="preserve"> </w:t>
      </w:r>
      <w:r w:rsidR="000C58DB" w:rsidRPr="00B20F0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Pr="00B20F02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0C58DB" w:rsidRPr="00B20F02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645A83D3" w14:textId="49F9F7CE" w:rsidR="00D64682" w:rsidRPr="00B20F02" w:rsidRDefault="00D64682" w:rsidP="007A3F82">
      <w:pPr>
        <w:pStyle w:val="block"/>
        <w:numPr>
          <w:ilvl w:val="0"/>
          <w:numId w:val="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ข้อมูลระดับ</w:t>
      </w:r>
      <w:r w:rsidRPr="00B20F02">
        <w:rPr>
          <w:rFonts w:asciiTheme="majorBidi" w:hAnsiTheme="majorBidi"/>
          <w:i/>
          <w:iCs/>
          <w:sz w:val="30"/>
          <w:szCs w:val="30"/>
          <w:cs/>
          <w:lang w:bidi="th-TH"/>
        </w:rPr>
        <w:t xml:space="preserve"> </w:t>
      </w:r>
      <w:r w:rsidR="000C58DB" w:rsidRPr="00B20F02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  <w:r w:rsidRPr="00B20F02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F803494" w14:textId="77777777" w:rsidR="003862D8" w:rsidRPr="00B20F02" w:rsidRDefault="003862D8" w:rsidP="00947AD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0C6F80" w14:textId="571E6DDF" w:rsidR="00C36BF8" w:rsidRPr="00B20F02" w:rsidRDefault="00C36BF8" w:rsidP="00C36B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5D7698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 w:rsidDel="001A6CC8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35A3409" w14:textId="77777777" w:rsidR="00C36BF8" w:rsidRPr="00B20F02" w:rsidRDefault="00C36BF8" w:rsidP="00C36B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9B3D6B" w14:textId="59A76A4D" w:rsidR="00C36BF8" w:rsidRPr="00B20F02" w:rsidRDefault="00C36BF8" w:rsidP="00C36B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 w:rsidDel="001A6CC8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5E112D96" w14:textId="77777777" w:rsidR="005D7698" w:rsidRPr="00B20F02" w:rsidRDefault="005D7698" w:rsidP="00D6468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3CED6F" w14:textId="13B16F5A" w:rsidR="00133731" w:rsidRPr="00B20F02" w:rsidRDefault="008D3752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133731"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  <w:r w:rsidR="00B9517A" w:rsidRPr="00B20F02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7706C5AF" w14:textId="244C0134" w:rsidR="00BA44B3" w:rsidRPr="00B20F02" w:rsidRDefault="00BA44B3" w:rsidP="00803157">
      <w:pPr>
        <w:tabs>
          <w:tab w:val="clear" w:pos="227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3ED1560" w14:textId="47B13533" w:rsidR="00B9517A" w:rsidRPr="00B20F02" w:rsidRDefault="00C36BF8" w:rsidP="009B08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9517A" w:rsidRPr="00B20F0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B9517A" w:rsidRPr="00B20F02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7452D3D2" w14:textId="77777777" w:rsidR="00C36BF8" w:rsidRPr="00B20F02" w:rsidRDefault="00C36BF8" w:rsidP="00C36B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392ABD3" w14:textId="65CFFC16" w:rsidR="00E30B22" w:rsidRPr="00B20F02" w:rsidRDefault="00E30B22" w:rsidP="009B0891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 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663D8B44" w14:textId="2D2EC931" w:rsidR="00BA44B3" w:rsidRPr="00B20F02" w:rsidRDefault="00BA4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0ECA04E7" w14:textId="4BB1D2AB" w:rsidR="00BA44B3" w:rsidRPr="00B20F02" w:rsidRDefault="00E15C53" w:rsidP="009B0891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</w:p>
    <w:p w14:paraId="11674024" w14:textId="77777777" w:rsidR="00356D2F" w:rsidRPr="00B20F02" w:rsidRDefault="00356D2F" w:rsidP="0053308C">
      <w:pPr>
        <w:pStyle w:val="ListParagraph"/>
        <w:tabs>
          <w:tab w:val="clear" w:pos="454"/>
          <w:tab w:val="left" w:pos="990"/>
        </w:tabs>
        <w:autoSpaceDE w:val="0"/>
        <w:autoSpaceDN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655BE988" w14:textId="697E43AE" w:rsidR="0036314A" w:rsidRPr="00B20F02" w:rsidRDefault="0036314A" w:rsidP="00F54A3C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 ได้แก่ รายได้จากการวิจัยส่วนผสมในอาหาร และการตรวจสอบสิ่งปนเปื้อนในอาหาร</w:t>
      </w:r>
      <w:r w:rsidRPr="00B20F02">
        <w:rPr>
          <w:rFonts w:asciiTheme="majorBidi" w:hAnsiTheme="majorBidi"/>
          <w:sz w:val="30"/>
          <w:szCs w:val="30"/>
          <w:cs/>
        </w:rPr>
        <w:t xml:space="preserve">  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23DC834E" w14:textId="77777777" w:rsidR="00BA44B3" w:rsidRPr="00B20F02" w:rsidRDefault="00BA44B3" w:rsidP="0017516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7AC3B69" w14:textId="10D9D3F8" w:rsidR="00F90E89" w:rsidRPr="00B20F02" w:rsidRDefault="00E15C53" w:rsidP="006D1CF4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</w:t>
      </w:r>
      <w:r w:rsidR="00C36BF8" w:rsidRPr="00B20F02">
        <w:rPr>
          <w:rFonts w:asciiTheme="majorBidi" w:hAnsiTheme="majorBidi" w:cstheme="majorBidi"/>
          <w:sz w:val="30"/>
          <w:szCs w:val="30"/>
          <w:cs/>
        </w:rPr>
        <w:t>รั</w:t>
      </w:r>
      <w:r w:rsidRPr="00B20F02">
        <w:rPr>
          <w:rFonts w:asciiTheme="majorBidi" w:hAnsiTheme="majorBidi" w:cstheme="majorBidi"/>
          <w:sz w:val="30"/>
          <w:szCs w:val="30"/>
          <w:cs/>
        </w:rPr>
        <w:t>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หรือมีการให้บริการหลายๆ ประเภทในรอบระยะเวลารายงานที่แตกต่างกัน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BA188F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ๆ</w:t>
      </w:r>
    </w:p>
    <w:p w14:paraId="1F72C41A" w14:textId="77777777" w:rsidR="00BA188F" w:rsidRPr="00B20F02" w:rsidRDefault="00BA188F" w:rsidP="006D1CF4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0456C9B" w14:textId="24B82EC0" w:rsidR="005B3F34" w:rsidRPr="00B20F02" w:rsidRDefault="006F52D2" w:rsidP="00A5736C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5B3F34"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12646295" w14:textId="77777777" w:rsidR="005B3F34" w:rsidRPr="00B20F02" w:rsidRDefault="005B3F34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26B3AA" w14:textId="7AE9D4B9" w:rsidR="00384876" w:rsidRPr="00B20F02" w:rsidRDefault="00384876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 </w:t>
      </w:r>
      <w:r w:rsidR="00C17164" w:rsidRPr="00B20F02">
        <w:rPr>
          <w:rFonts w:asciiTheme="majorBidi" w:hAnsiTheme="majorBidi" w:cstheme="majorBidi"/>
          <w:sz w:val="30"/>
          <w:szCs w:val="30"/>
          <w:cs/>
        </w:rPr>
        <w:t>ซึ่ง</w:t>
      </w:r>
      <w:r w:rsidRPr="00B20F02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57C749D0" w14:textId="77777777" w:rsidR="00950204" w:rsidRPr="00B20F02" w:rsidRDefault="00950204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3678E3A" w14:textId="6C237F59" w:rsidR="00384876" w:rsidRPr="00B20F02" w:rsidRDefault="00384876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FD03AD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ED0E26" w:rsidRPr="00B20F02">
        <w:rPr>
          <w:rFonts w:asciiTheme="majorBidi" w:hAnsiTheme="majorBidi" w:cstheme="majorBidi"/>
          <w:sz w:val="30"/>
          <w:szCs w:val="30"/>
          <w:cs/>
        </w:rPr>
        <w:t>บันทึ</w:t>
      </w:r>
      <w:r w:rsidR="00FD03AD" w:rsidRPr="00B20F02">
        <w:rPr>
          <w:rFonts w:asciiTheme="majorBidi" w:hAnsiTheme="majorBidi" w:cstheme="majorBidi"/>
          <w:sz w:val="30"/>
          <w:szCs w:val="30"/>
          <w:cs/>
        </w:rPr>
        <w:t>ก</w:t>
      </w:r>
      <w:r w:rsidRPr="00B20F02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95469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ๆ</w:t>
      </w:r>
    </w:p>
    <w:p w14:paraId="1D5D6869" w14:textId="77777777" w:rsidR="00ED0E26" w:rsidRPr="00B20F02" w:rsidRDefault="00ED0E26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6C61F4" w14:textId="4925BBA2" w:rsidR="00384876" w:rsidRPr="00B20F02" w:rsidRDefault="00384876" w:rsidP="00112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</w:t>
      </w:r>
      <w:r w:rsidR="00E548E6" w:rsidRPr="00B20F02">
        <w:rPr>
          <w:rFonts w:asciiTheme="majorBidi" w:hAnsiTheme="majorBidi" w:cstheme="majorBidi"/>
          <w:sz w:val="30"/>
          <w:szCs w:val="30"/>
          <w:cs/>
        </w:rPr>
        <w:t>นที่ใช้เพื่อความมุ่งหมายทางภาษี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ภาษีเงินได้รอการตัดบัญชีจะไม่ถูกรับรู้เมื่อเก</w:t>
      </w:r>
      <w:r w:rsidR="00E548E6" w:rsidRPr="00B20F02">
        <w:rPr>
          <w:rFonts w:asciiTheme="majorBidi" w:hAnsiTheme="majorBidi" w:cstheme="majorBidi"/>
          <w:sz w:val="30"/>
          <w:szCs w:val="30"/>
          <w:cs/>
        </w:rPr>
        <w:t>ิดจากผลแตกต่างชั่วคราว</w:t>
      </w:r>
      <w:r w:rsidR="00112CC1" w:rsidRPr="00B20F02">
        <w:rPr>
          <w:rFonts w:asciiTheme="majorBidi" w:hAnsiTheme="majorBidi" w:cstheme="majorBidi"/>
          <w:sz w:val="30"/>
          <w:szCs w:val="30"/>
          <w:cs/>
        </w:rPr>
        <w:t xml:space="preserve"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  <w:r w:rsidR="00112CC1" w:rsidRPr="00B20F02">
        <w:rPr>
          <w:rFonts w:asciiTheme="majorBidi" w:eastAsia="Times New Roman" w:hAnsiTheme="majorBidi" w:cstheme="majorBidi"/>
          <w:sz w:val="30"/>
          <w:szCs w:val="30"/>
          <w:cs/>
        </w:rPr>
        <w:t>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56DC353C" w14:textId="2B497ECD" w:rsidR="00112CC1" w:rsidRPr="00B20F02" w:rsidRDefault="00112CC1" w:rsidP="00112CC1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58F324A0" w14:textId="77777777" w:rsidR="00112CC1" w:rsidRPr="00B20F02" w:rsidRDefault="00112CC1" w:rsidP="00112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52FD3C6" w14:textId="02D0E233" w:rsidR="00112CC1" w:rsidRPr="00B20F02" w:rsidRDefault="00112CC1" w:rsidP="00CC5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D37A062" w14:textId="77777777" w:rsidR="00F40D6A" w:rsidRPr="00B20F02" w:rsidRDefault="00F40D6A" w:rsidP="00C54765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DFCB1E3" w14:textId="0AEBF878" w:rsidR="009A7AEA" w:rsidRPr="00B20F02" w:rsidRDefault="009A7AEA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224135A5" w14:textId="77777777" w:rsidR="009A7AEA" w:rsidRPr="00B20F02" w:rsidRDefault="009A7AEA" w:rsidP="00C547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D0A5CBF" w14:textId="21015A9B" w:rsidR="00F40D6A" w:rsidRPr="00B20F02" w:rsidRDefault="00112CC1" w:rsidP="0005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B20F02">
        <w:rPr>
          <w:rFonts w:asciiTheme="majorBidi" w:hAnsi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689AA731" w14:textId="470C289A" w:rsidR="00783E76" w:rsidRPr="00B20F02" w:rsidRDefault="00783E76" w:rsidP="0005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AE70855" w14:textId="165A3D0A" w:rsidR="005D131F" w:rsidRPr="00B20F02" w:rsidRDefault="005D131F" w:rsidP="00BA44B3">
      <w:pPr>
        <w:pStyle w:val="Heading8"/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>(</w:t>
      </w: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บ</w:t>
      </w:r>
      <w:r w:rsidRPr="00B20F02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 xml:space="preserve">) </w:t>
      </w: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   บุคคลหรือกิจการที่เกี่ยวข้องกัน</w:t>
      </w:r>
    </w:p>
    <w:p w14:paraId="4369244D" w14:textId="77777777" w:rsidR="00F9148B" w:rsidRPr="00B20F02" w:rsidRDefault="00F9148B" w:rsidP="00F91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815382D" w14:textId="5C31F27A" w:rsidR="004B30F2" w:rsidRPr="00B20F02" w:rsidRDefault="00F9148B" w:rsidP="00AE2F0E">
      <w:pPr>
        <w:spacing w:line="240" w:lineRule="auto"/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0F0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</w:t>
      </w:r>
      <w:r w:rsidR="0093649D" w:rsidRPr="00B20F02">
        <w:rPr>
          <w:rFonts w:asciiTheme="majorBidi" w:hAnsiTheme="majorBidi" w:cstheme="majorBidi"/>
          <w:b/>
          <w:sz w:val="30"/>
          <w:szCs w:val="30"/>
        </w:rPr>
        <w:br/>
      </w:r>
      <w:r w:rsidRPr="00B20F02">
        <w:rPr>
          <w:rFonts w:asciiTheme="majorBidi" w:hAnsiTheme="majorBidi" w:cstheme="majorBidi"/>
          <w:b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</w:t>
      </w:r>
      <w:r w:rsidR="0093649D" w:rsidRPr="00B20F02">
        <w:rPr>
          <w:rFonts w:asciiTheme="majorBidi" w:hAnsiTheme="majorBidi" w:cstheme="majorBidi"/>
          <w:b/>
          <w:sz w:val="30"/>
          <w:szCs w:val="30"/>
        </w:rPr>
        <w:br/>
      </w:r>
      <w:r w:rsidRPr="00B20F02">
        <w:rPr>
          <w:rFonts w:asciiTheme="majorBidi" w:hAnsiTheme="majorBidi" w:cstheme="majorBidi"/>
          <w:b/>
          <w:sz w:val="30"/>
          <w:szCs w:val="30"/>
          <w:cs/>
        </w:rPr>
        <w:t xml:space="preserve">ในการตัดสินใจทางการเงินและการบริหารต่อบุคคลหรือกิจการนั้น </w:t>
      </w:r>
    </w:p>
    <w:p w14:paraId="46CF8F05" w14:textId="77777777" w:rsidR="00AC7CD1" w:rsidRPr="00B20F02" w:rsidRDefault="00AC7CD1" w:rsidP="00AE2F0E">
      <w:pPr>
        <w:spacing w:line="240" w:lineRule="auto"/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1190431" w14:textId="10DF0F7D" w:rsidR="00CA1DD0" w:rsidRPr="00B20F02" w:rsidRDefault="00BA44B3" w:rsidP="00BA44B3">
      <w:pPr>
        <w:pStyle w:val="Heading8"/>
        <w:ind w:left="518" w:hanging="518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(ป)</w:t>
      </w:r>
      <w:r w:rsidR="00CA1DD0" w:rsidRPr="00B20F0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>รายงานทางการเงินจำแนกตามส่วนงาน</w:t>
      </w:r>
    </w:p>
    <w:p w14:paraId="17C2B0BB" w14:textId="77777777" w:rsidR="00CA1DD0" w:rsidRPr="00B20F02" w:rsidRDefault="00CA1DD0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302C31D" w14:textId="77777777" w:rsidR="00831D5C" w:rsidRPr="00B20F02" w:rsidRDefault="00CA1DD0" w:rsidP="00831D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0F02">
        <w:rPr>
          <w:rFonts w:asciiTheme="majorBidi" w:hAnsiTheme="majorBidi" w:cstheme="majorBidi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</w:t>
      </w:r>
      <w:r w:rsidR="00D312CB" w:rsidRPr="00B20F02">
        <w:rPr>
          <w:rFonts w:asciiTheme="majorBidi" w:hAnsiTheme="majorBidi" w:cstheme="majorBidi"/>
          <w:b/>
          <w:sz w:val="30"/>
          <w:szCs w:val="30"/>
          <w:cs/>
        </w:rPr>
        <w:br/>
      </w:r>
      <w:r w:rsidRPr="00B20F02">
        <w:rPr>
          <w:rFonts w:asciiTheme="majorBidi" w:hAnsiTheme="majorBidi" w:cstheme="majorBidi"/>
          <w:b/>
          <w:sz w:val="30"/>
          <w:szCs w:val="30"/>
          <w:cs/>
        </w:rPr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="0093649D" w:rsidRPr="00B20F02">
        <w:rPr>
          <w:rFonts w:asciiTheme="majorBidi" w:hAnsiTheme="majorBidi" w:cstheme="majorBidi"/>
          <w:b/>
          <w:sz w:val="30"/>
          <w:szCs w:val="30"/>
        </w:rPr>
        <w:br/>
      </w:r>
      <w:r w:rsidRPr="00B20F02">
        <w:rPr>
          <w:rFonts w:asciiTheme="majorBidi" w:hAnsiTheme="majorBidi" w:cstheme="majorBidi"/>
          <w:b/>
          <w:sz w:val="30"/>
          <w:szCs w:val="30"/>
          <w:cs/>
        </w:rPr>
        <w:t>การปันส่วนอย่างสมเหตุสมผล</w:t>
      </w:r>
    </w:p>
    <w:p w14:paraId="48AC20C6" w14:textId="0FA57F41" w:rsidR="0045528D" w:rsidRPr="00B20F02" w:rsidRDefault="0045528D" w:rsidP="00AF165B">
      <w:pPr>
        <w:rPr>
          <w:rFonts w:asciiTheme="majorBidi" w:hAnsiTheme="majorBidi" w:cstheme="majorBidi"/>
          <w:sz w:val="30"/>
          <w:szCs w:val="30"/>
        </w:rPr>
      </w:pPr>
    </w:p>
    <w:p w14:paraId="5B0F8FE4" w14:textId="7F100F44" w:rsidR="00BA188F" w:rsidRPr="00B20F02" w:rsidRDefault="00BA188F" w:rsidP="00AF165B">
      <w:pPr>
        <w:rPr>
          <w:rFonts w:asciiTheme="majorBidi" w:hAnsiTheme="majorBidi" w:cstheme="majorBidi"/>
          <w:sz w:val="30"/>
          <w:szCs w:val="30"/>
        </w:rPr>
      </w:pPr>
    </w:p>
    <w:p w14:paraId="2626A40F" w14:textId="33708CC5" w:rsidR="00BA188F" w:rsidRPr="00B20F02" w:rsidRDefault="00BA188F" w:rsidP="00AF165B">
      <w:pPr>
        <w:rPr>
          <w:rFonts w:asciiTheme="majorBidi" w:hAnsiTheme="majorBidi" w:cstheme="majorBidi"/>
          <w:sz w:val="30"/>
          <w:szCs w:val="30"/>
        </w:rPr>
      </w:pPr>
    </w:p>
    <w:p w14:paraId="7FD539AE" w14:textId="77777777" w:rsidR="00BA188F" w:rsidRPr="00B20F02" w:rsidRDefault="00BA188F" w:rsidP="00AF165B">
      <w:pPr>
        <w:rPr>
          <w:rFonts w:asciiTheme="majorBidi" w:hAnsiTheme="majorBidi" w:cstheme="majorBidi"/>
          <w:sz w:val="30"/>
          <w:szCs w:val="30"/>
          <w:cs/>
        </w:rPr>
      </w:pPr>
    </w:p>
    <w:p w14:paraId="55A5B42A" w14:textId="63A59BEA" w:rsidR="00702A45" w:rsidRPr="00B20F02" w:rsidRDefault="00702A45" w:rsidP="00E42A86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  <w:cs/>
        </w:rPr>
        <w:t xml:space="preserve">ผลกระทบจากการแพร่ระบาดของโรคติดเชื้อไวรัสโคโรนา </w:t>
      </w:r>
      <w:r w:rsidR="000C58DB" w:rsidRPr="00B20F02">
        <w:rPr>
          <w:rFonts w:asciiTheme="majorBidi" w:hAnsiTheme="majorBidi" w:cstheme="majorBidi"/>
          <w:sz w:val="30"/>
          <w:szCs w:val="30"/>
          <w:u w:val="none"/>
        </w:rPr>
        <w:t>2019</w:t>
      </w:r>
      <w:r w:rsidRPr="00B20F02">
        <w:rPr>
          <w:rFonts w:asciiTheme="majorBidi" w:hAnsiTheme="majorBidi" w:cstheme="majorBidi"/>
          <w:sz w:val="30"/>
          <w:szCs w:val="30"/>
          <w:u w:val="none"/>
          <w:cs/>
        </w:rPr>
        <w:t xml:space="preserve"> (</w:t>
      </w:r>
      <w:r w:rsidRPr="00B20F02">
        <w:rPr>
          <w:rFonts w:asciiTheme="majorBidi" w:hAnsiTheme="majorBidi" w:cstheme="majorBidi"/>
          <w:sz w:val="30"/>
          <w:szCs w:val="30"/>
          <w:u w:val="none"/>
        </w:rPr>
        <w:t>Covid</w:t>
      </w:r>
      <w:r w:rsidRPr="00B20F02">
        <w:rPr>
          <w:rFonts w:asciiTheme="majorBidi" w:hAnsiTheme="majorBidi" w:cs="Angsana New"/>
          <w:sz w:val="30"/>
          <w:szCs w:val="30"/>
          <w:u w:val="none"/>
          <w:cs/>
        </w:rPr>
        <w:t>-</w:t>
      </w:r>
      <w:r w:rsidR="000C58DB" w:rsidRPr="00B20F02">
        <w:rPr>
          <w:rFonts w:asciiTheme="majorBidi" w:hAnsiTheme="majorBidi" w:cstheme="majorBidi"/>
          <w:sz w:val="30"/>
          <w:szCs w:val="30"/>
          <w:u w:val="none"/>
        </w:rPr>
        <w:t>19</w:t>
      </w:r>
      <w:r w:rsidRPr="00B20F02">
        <w:rPr>
          <w:rFonts w:asciiTheme="majorBidi" w:hAnsiTheme="majorBidi" w:cstheme="majorBidi"/>
          <w:sz w:val="30"/>
          <w:szCs w:val="30"/>
          <w:u w:val="none"/>
          <w:cs/>
        </w:rPr>
        <w:t>)</w:t>
      </w:r>
    </w:p>
    <w:p w14:paraId="635B5412" w14:textId="77777777" w:rsidR="0058765E" w:rsidRPr="00B20F02" w:rsidRDefault="0058765E" w:rsidP="0058765E"/>
    <w:p w14:paraId="2D8D54BE" w14:textId="17F9A36E" w:rsidR="0058765E" w:rsidRPr="00B20F02" w:rsidRDefault="0058765E" w:rsidP="0058765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0F02">
        <w:rPr>
          <w:rFonts w:asciiTheme="majorBidi" w:hAnsiTheme="majorBidi" w:cstheme="majorBidi" w:hint="cs"/>
          <w:b/>
          <w:sz w:val="30"/>
          <w:szCs w:val="30"/>
          <w:cs/>
        </w:rPr>
        <w:t>การแพร่ระบาดของโรคติดเชื้อไวรัสโคโรนา</w:t>
      </w:r>
      <w:r w:rsidRPr="00B20F0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6D40BD" w:rsidRPr="00B20F02">
        <w:rPr>
          <w:rFonts w:asciiTheme="majorBidi" w:hAnsiTheme="majorBidi" w:cstheme="majorBidi"/>
          <w:sz w:val="30"/>
          <w:szCs w:val="30"/>
        </w:rPr>
        <w:t>2</w:t>
      </w:r>
      <w:r w:rsidR="006D40BD">
        <w:rPr>
          <w:rFonts w:asciiTheme="majorBidi" w:hAnsiTheme="majorBidi" w:cstheme="majorBidi"/>
          <w:sz w:val="30"/>
          <w:szCs w:val="30"/>
        </w:rPr>
        <w:t xml:space="preserve">019 </w:t>
      </w:r>
      <w:r w:rsidRPr="00B20F02">
        <w:rPr>
          <w:rFonts w:asciiTheme="majorBidi" w:hAnsiTheme="majorBidi" w:cstheme="majorBidi"/>
          <w:b/>
          <w:sz w:val="30"/>
          <w:szCs w:val="30"/>
          <w:cs/>
        </w:rPr>
        <w:t>(</w:t>
      </w:r>
      <w:r w:rsidRPr="00B20F02">
        <w:rPr>
          <w:rFonts w:asciiTheme="majorBidi" w:hAnsiTheme="majorBidi"/>
          <w:b/>
          <w:bCs/>
          <w:sz w:val="30"/>
          <w:szCs w:val="30"/>
          <w:cs/>
        </w:rPr>
        <w:t>“</w:t>
      </w:r>
      <w:r w:rsidRPr="00B20F02">
        <w:rPr>
          <w:rFonts w:asciiTheme="majorBidi" w:hAnsiTheme="majorBidi" w:cstheme="majorBidi"/>
          <w:bCs/>
          <w:sz w:val="30"/>
          <w:szCs w:val="30"/>
        </w:rPr>
        <w:t>COVID</w:t>
      </w:r>
      <w:r w:rsidRPr="00B20F02">
        <w:rPr>
          <w:rFonts w:asciiTheme="majorBidi" w:hAnsiTheme="majorBidi"/>
          <w:b/>
          <w:bCs/>
          <w:sz w:val="30"/>
          <w:szCs w:val="30"/>
          <w:cs/>
        </w:rPr>
        <w:t>-</w:t>
      </w:r>
      <w:r w:rsidRPr="00B20F02">
        <w:rPr>
          <w:rFonts w:asciiTheme="majorBidi" w:hAnsiTheme="majorBidi" w:cstheme="majorBidi"/>
          <w:b/>
          <w:sz w:val="30"/>
          <w:szCs w:val="30"/>
          <w:cs/>
        </w:rPr>
        <w:t>19</w:t>
      </w:r>
      <w:r w:rsidRPr="00B20F02">
        <w:rPr>
          <w:rFonts w:asciiTheme="majorBidi" w:hAnsiTheme="majorBidi"/>
          <w:b/>
          <w:bCs/>
          <w:sz w:val="30"/>
          <w:szCs w:val="30"/>
          <w:cs/>
        </w:rPr>
        <w:t>”</w:t>
      </w:r>
      <w:r w:rsidRPr="00B20F02">
        <w:rPr>
          <w:rFonts w:asciiTheme="majorBidi" w:hAnsiTheme="majorBidi" w:cstheme="majorBidi"/>
          <w:b/>
          <w:sz w:val="30"/>
          <w:szCs w:val="30"/>
          <w:cs/>
        </w:rPr>
        <w:t xml:space="preserve">) </w:t>
      </w:r>
      <w:r w:rsidRPr="00B20F02">
        <w:rPr>
          <w:rFonts w:asciiTheme="majorBidi" w:hAnsiTheme="majorBidi" w:cstheme="majorBidi" w:hint="cs"/>
          <w:b/>
          <w:sz w:val="30"/>
          <w:szCs w:val="30"/>
          <w:cs/>
        </w:rPr>
        <w:t>ทำให้ประเทศไทยและหลายประเทศได้ประกาศมาตรการต่าง</w:t>
      </w:r>
      <w:r w:rsidR="00020F14" w:rsidRPr="00B20F02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 w:hint="cs"/>
          <w:b/>
          <w:sz w:val="30"/>
          <w:szCs w:val="30"/>
          <w:cs/>
        </w:rPr>
        <w:t>ๆ</w:t>
      </w:r>
      <w:r w:rsidRPr="00B20F0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 w:hint="cs"/>
          <w:b/>
          <w:sz w:val="30"/>
          <w:szCs w:val="30"/>
          <w:cs/>
        </w:rPr>
        <w:t>เพื่อป้องกันการแพร่ระบาดของโรค</w:t>
      </w:r>
      <w:r w:rsidRPr="00B20F0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 w:hint="cs"/>
          <w:b/>
          <w:sz w:val="30"/>
          <w:szCs w:val="30"/>
          <w:cs/>
        </w:rPr>
        <w:t>ซึ่งส่งผลกระทบต่อห่วงโซ่อุปทานและการค้าระหว่างประเทศ</w:t>
      </w:r>
      <w:r w:rsidRPr="00B20F0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 w:hint="cs"/>
          <w:b/>
          <w:sz w:val="30"/>
          <w:szCs w:val="30"/>
          <w:cs/>
        </w:rPr>
        <w:t>รวมทั้งเกิดอุปสรรคด้านระบบการขนส่งทั้งภายในประเทศและระหว่างประเทศ</w:t>
      </w:r>
      <w:r w:rsidRPr="00B20F0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 w:hint="cs"/>
          <w:b/>
          <w:sz w:val="30"/>
          <w:szCs w:val="30"/>
          <w:cs/>
        </w:rPr>
        <w:t>ตลอดจนการกระจายสินค้าไปสู่ช่องทางการขายต่าง</w:t>
      </w:r>
      <w:r w:rsidR="00020F14" w:rsidRPr="00B20F02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 w:hint="cs"/>
          <w:b/>
          <w:sz w:val="30"/>
          <w:szCs w:val="30"/>
          <w:cs/>
        </w:rPr>
        <w:t>ๆ</w:t>
      </w:r>
    </w:p>
    <w:p w14:paraId="62621232" w14:textId="2883D614" w:rsidR="00702A45" w:rsidRPr="00B20F02" w:rsidRDefault="00702A45" w:rsidP="00AF165B">
      <w:pPr>
        <w:rPr>
          <w:rFonts w:asciiTheme="majorBidi" w:hAnsiTheme="majorBidi" w:cstheme="majorBidi"/>
          <w:sz w:val="30"/>
          <w:szCs w:val="30"/>
        </w:rPr>
      </w:pPr>
    </w:p>
    <w:p w14:paraId="1692C61E" w14:textId="53F66153" w:rsidR="0058765E" w:rsidRPr="00B20F02" w:rsidRDefault="0058765E" w:rsidP="00587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Theme="majorBidi" w:hAnsiTheme="majorBidi" w:cstheme="majorBidi"/>
          <w:sz w:val="28"/>
          <w:szCs w:val="28"/>
        </w:rPr>
      </w:pPr>
      <w:r w:rsidRPr="00B20F02">
        <w:rPr>
          <w:rFonts w:asciiTheme="majorBidi" w:hAnsiTheme="majorBidi" w:hint="cs"/>
          <w:sz w:val="30"/>
          <w:szCs w:val="30"/>
          <w:cs/>
        </w:rPr>
        <w:t>ปัจจัยทั้งหมดที่กล่าวมาข้างต้นส่งผลกระทบต่อต้นทุนการผลิต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hint="cs"/>
          <w:sz w:val="30"/>
          <w:szCs w:val="30"/>
          <w:cs/>
        </w:rPr>
        <w:t>จากราคานำเข้าวัตถุดิบอาหารสัตว์ที่ปรับเพิ่มขึ้นเป็นเหตุทำให้ต้นทุนการเลี้ยงสัตว์สูงขึ้น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hint="cs"/>
          <w:sz w:val="30"/>
          <w:szCs w:val="30"/>
          <w:cs/>
        </w:rPr>
        <w:t>รวมทั้งกลุ่มบริษัทได้ดำเนินการตามมาตรการป้องกันควบคุมการระบาดของโรค</w:t>
      </w:r>
      <w:r w:rsidR="00FE645D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hint="cs"/>
          <w:sz w:val="30"/>
          <w:szCs w:val="30"/>
          <w:cs/>
        </w:rPr>
        <w:t>ทำให้ต้นทุนผลิตอาหารแปรรูปสูงขึ้น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hint="cs"/>
          <w:sz w:val="30"/>
          <w:szCs w:val="30"/>
          <w:cs/>
        </w:rPr>
        <w:t>ทั้งนี้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hint="cs"/>
          <w:sz w:val="30"/>
          <w:szCs w:val="30"/>
          <w:cs/>
        </w:rPr>
        <w:t>ผู้บริหารได้มีการติดตามสถานการณ์ดังกล่าวอย่างใกล้ชิดและให้ความร่วมมือกับภาครัฐ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hint="cs"/>
          <w:sz w:val="30"/>
          <w:szCs w:val="30"/>
          <w:cs/>
        </w:rPr>
        <w:t>พร้อมทั้งสร้างความมั่นใจว่าพนักงานของกลุ่มบริษัทปลอดภัย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hint="cs"/>
          <w:sz w:val="30"/>
          <w:szCs w:val="30"/>
          <w:cs/>
        </w:rPr>
        <w:t>และพยายามอย่างเต็มที่ในการควบคุมให้มีผลกระทบต่อธุรกิจให้น้อยที่สุดเท่าที่จะเป็นไปได้</w:t>
      </w:r>
    </w:p>
    <w:p w14:paraId="179F51E7" w14:textId="77777777" w:rsidR="00761E83" w:rsidRPr="00B20F02" w:rsidRDefault="00761E83" w:rsidP="00AF165B">
      <w:pPr>
        <w:rPr>
          <w:rFonts w:asciiTheme="majorBidi" w:hAnsiTheme="majorBidi" w:cstheme="majorBidi"/>
          <w:sz w:val="30"/>
          <w:szCs w:val="30"/>
        </w:rPr>
      </w:pPr>
    </w:p>
    <w:p w14:paraId="754C28AA" w14:textId="5D3C2F43" w:rsidR="00C70195" w:rsidRPr="00B20F02" w:rsidRDefault="000026FF" w:rsidP="00E42A8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  <w:cs/>
        </w:rPr>
        <w:t>บุคคลหรือกิจการที่เกี่ยวข้องกัน</w:t>
      </w:r>
    </w:p>
    <w:p w14:paraId="24D4096E" w14:textId="77777777" w:rsidR="00250F44" w:rsidRPr="00B20F02" w:rsidRDefault="00250F44" w:rsidP="00C54765">
      <w:pPr>
        <w:spacing w:line="240" w:lineRule="auto"/>
        <w:ind w:left="540" w:right="-108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59A5BE67" w14:textId="0016765A" w:rsidR="004165B4" w:rsidRPr="00B20F02" w:rsidRDefault="00AF26F7" w:rsidP="000055B4">
      <w:pPr>
        <w:pStyle w:val="BodyText2"/>
        <w:tabs>
          <w:tab w:val="left" w:pos="540"/>
        </w:tabs>
        <w:ind w:left="518" w:right="-115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20F02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B70A89" w:rsidRPr="00B20F02">
        <w:rPr>
          <w:rFonts w:asciiTheme="majorBidi" w:hAnsiTheme="majorBidi" w:cstheme="majorBidi"/>
          <w:b/>
          <w:sz w:val="30"/>
          <w:szCs w:val="30"/>
          <w:cs/>
        </w:rPr>
        <w:t>บริษัทย่อย บริษัทร่วมและการร่วมค้า</w:t>
      </w:r>
      <w:r w:rsidR="00ED1EC3" w:rsidRPr="00B20F02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="00576F2F" w:rsidRPr="00B20F0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bCs/>
          <w:sz w:val="30"/>
          <w:szCs w:val="30"/>
        </w:rPr>
        <w:t>1</w:t>
      </w:r>
      <w:r w:rsidR="00D739B6" w:rsidRPr="00B20F02">
        <w:rPr>
          <w:rFonts w:asciiTheme="majorBidi" w:hAnsiTheme="majorBidi" w:cstheme="majorBidi"/>
          <w:bCs/>
          <w:sz w:val="30"/>
          <w:szCs w:val="30"/>
        </w:rPr>
        <w:t>1</w:t>
      </w:r>
      <w:r w:rsidR="00ED1EC3" w:rsidRPr="00B20F0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ED1EC3" w:rsidRPr="00B20F02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0C58DB" w:rsidRPr="00B20F02">
        <w:rPr>
          <w:rFonts w:asciiTheme="majorBidi" w:hAnsiTheme="majorBidi" w:cstheme="majorBidi"/>
          <w:bCs/>
          <w:sz w:val="30"/>
          <w:szCs w:val="30"/>
        </w:rPr>
        <w:t>1</w:t>
      </w:r>
      <w:r w:rsidR="00D739B6" w:rsidRPr="00B20F02">
        <w:rPr>
          <w:rFonts w:asciiTheme="majorBidi" w:hAnsiTheme="majorBidi" w:cstheme="majorBidi"/>
          <w:bCs/>
          <w:sz w:val="30"/>
          <w:szCs w:val="30"/>
        </w:rPr>
        <w:t>2</w:t>
      </w:r>
      <w:r w:rsidRPr="00B20F0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250F44" w:rsidRPr="00B20F02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0E4709" w:rsidRPr="00B20F02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  <w:r w:rsidR="004165B4" w:rsidRPr="00B20F0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46866D4E" w14:textId="77777777" w:rsidR="002B66E9" w:rsidRPr="00B20F02" w:rsidRDefault="002B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3780"/>
      </w:tblGrid>
      <w:tr w:rsidR="00C661AC" w:rsidRPr="00B20F02" w14:paraId="590FEC8C" w14:textId="77777777" w:rsidTr="00B81ECC">
        <w:trPr>
          <w:trHeight w:val="20"/>
          <w:tblHeader/>
        </w:trPr>
        <w:tc>
          <w:tcPr>
            <w:tcW w:w="4230" w:type="dxa"/>
            <w:shd w:val="clear" w:color="auto" w:fill="auto"/>
          </w:tcPr>
          <w:p w14:paraId="2E1C14CA" w14:textId="77777777" w:rsidR="00C661AC" w:rsidRPr="00B20F02" w:rsidRDefault="00C661AC" w:rsidP="00D1440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6565FDB" w14:textId="77777777" w:rsidR="00C661AC" w:rsidRPr="00B20F02" w:rsidRDefault="00C661AC" w:rsidP="00C66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780" w:type="dxa"/>
            <w:shd w:val="clear" w:color="auto" w:fill="auto"/>
          </w:tcPr>
          <w:p w14:paraId="3AA7F933" w14:textId="77777777" w:rsidR="00C661AC" w:rsidRPr="00B20F02" w:rsidRDefault="00C661AC" w:rsidP="00D1440F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55488" w:rsidRPr="00B20F02" w14:paraId="50D841DC" w14:textId="77777777" w:rsidTr="00B81ECC">
        <w:trPr>
          <w:trHeight w:val="20"/>
          <w:tblHeader/>
        </w:trPr>
        <w:tc>
          <w:tcPr>
            <w:tcW w:w="4230" w:type="dxa"/>
            <w:shd w:val="clear" w:color="auto" w:fill="auto"/>
          </w:tcPr>
          <w:p w14:paraId="52F29A97" w14:textId="77777777" w:rsidR="00A55488" w:rsidRPr="00B20F02" w:rsidRDefault="00A50A58" w:rsidP="00D1440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  <w:r w:rsidR="00A5548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402163A1" w14:textId="77777777" w:rsidR="00A55488" w:rsidRPr="00B20F02" w:rsidRDefault="00A55488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3780" w:type="dxa"/>
            <w:shd w:val="clear" w:color="auto" w:fill="auto"/>
          </w:tcPr>
          <w:p w14:paraId="5BF7E9FC" w14:textId="77777777" w:rsidR="00A55488" w:rsidRPr="00B20F02" w:rsidRDefault="00A55488" w:rsidP="00C661AC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55488" w:rsidRPr="00B20F02" w14:paraId="3B127304" w14:textId="77777777" w:rsidTr="00B81ECC">
        <w:trPr>
          <w:trHeight w:val="20"/>
        </w:trPr>
        <w:tc>
          <w:tcPr>
            <w:tcW w:w="4230" w:type="dxa"/>
            <w:shd w:val="clear" w:color="auto" w:fill="auto"/>
          </w:tcPr>
          <w:p w14:paraId="1363828C" w14:textId="77777777" w:rsidR="00A55488" w:rsidRPr="00B20F02" w:rsidRDefault="001F2A85" w:rsidP="00D1440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="00A55488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เบทาโกร โฮลดิ้ง </w:t>
            </w:r>
            <w:r w:rsidR="00D62878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6B93DE5E" w14:textId="77777777" w:rsidR="00A55488" w:rsidRPr="00B20F02" w:rsidRDefault="00A55488" w:rsidP="00D1440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  <w:shd w:val="clear" w:color="auto" w:fill="auto"/>
          </w:tcPr>
          <w:p w14:paraId="22C6AE1E" w14:textId="38CF235F" w:rsidR="00A55488" w:rsidRPr="00B20F02" w:rsidRDefault="00A55488" w:rsidP="00B81ECC">
            <w:pPr>
              <w:tabs>
                <w:tab w:val="clear" w:pos="227"/>
                <w:tab w:val="clear" w:pos="3515"/>
                <w:tab w:val="left" w:pos="3040"/>
              </w:tabs>
              <w:spacing w:line="240" w:lineRule="auto"/>
              <w:ind w:left="43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เป็นบริษัทใหญ่</w:t>
            </w:r>
          </w:p>
        </w:tc>
      </w:tr>
      <w:tr w:rsidR="000F221D" w:rsidRPr="00B20F02" w14:paraId="35F3F044" w14:textId="77777777" w:rsidTr="00B81ECC">
        <w:trPr>
          <w:trHeight w:val="20"/>
        </w:trPr>
        <w:tc>
          <w:tcPr>
            <w:tcW w:w="4230" w:type="dxa"/>
            <w:shd w:val="clear" w:color="auto" w:fill="auto"/>
          </w:tcPr>
          <w:p w14:paraId="331867EA" w14:textId="77777777" w:rsidR="000F221D" w:rsidRPr="00B20F02" w:rsidRDefault="000F221D" w:rsidP="00D1440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4A574CEE" w14:textId="77777777" w:rsidR="000F221D" w:rsidRPr="00B20F02" w:rsidRDefault="00755475" w:rsidP="0075547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0F221D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  <w:shd w:val="clear" w:color="auto" w:fill="auto"/>
          </w:tcPr>
          <w:p w14:paraId="122F26E6" w14:textId="308A91EA" w:rsidR="005A3CF8" w:rsidRPr="00B20F02" w:rsidRDefault="000F221D" w:rsidP="00B81ECC">
            <w:pPr>
              <w:tabs>
                <w:tab w:val="clear" w:pos="227"/>
              </w:tabs>
              <w:spacing w:line="240" w:lineRule="auto"/>
              <w:ind w:left="43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</w:t>
            </w:r>
          </w:p>
        </w:tc>
      </w:tr>
    </w:tbl>
    <w:p w14:paraId="12981432" w14:textId="7D8CC255" w:rsidR="00337B3C" w:rsidRPr="00B20F02" w:rsidRDefault="00337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en-GB"/>
        </w:rPr>
      </w:pPr>
    </w:p>
    <w:p w14:paraId="1C083A61" w14:textId="77777777" w:rsidR="00E334B8" w:rsidRPr="00B20F02" w:rsidRDefault="00E3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  <w:lang w:val="en-GB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0"/>
        <w:gridCol w:w="269"/>
        <w:gridCol w:w="721"/>
        <w:gridCol w:w="269"/>
        <w:gridCol w:w="812"/>
        <w:gridCol w:w="269"/>
        <w:gridCol w:w="811"/>
        <w:gridCol w:w="269"/>
        <w:gridCol w:w="810"/>
        <w:gridCol w:w="269"/>
        <w:gridCol w:w="721"/>
      </w:tblGrid>
      <w:tr w:rsidR="00FB5AD9" w:rsidRPr="00B20F02" w14:paraId="38010843" w14:textId="7469280E" w:rsidTr="00C53601">
        <w:trPr>
          <w:tblHeader/>
        </w:trPr>
        <w:tc>
          <w:tcPr>
            <w:tcW w:w="3420" w:type="dxa"/>
          </w:tcPr>
          <w:p w14:paraId="0DCE4D03" w14:textId="77777777" w:rsidR="004C7B9F" w:rsidRPr="00B20F02" w:rsidRDefault="005A3CF8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</w:t>
            </w:r>
            <w:r w:rsidR="004C7B9F"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66879BE3" w14:textId="7BE7DE5A" w:rsidR="00FB5AD9" w:rsidRPr="00B20F02" w:rsidRDefault="004C7B9F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20F14" w:rsidRPr="00B20F0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5A3CF8"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881" w:type="dxa"/>
            <w:gridSpan w:val="5"/>
          </w:tcPr>
          <w:p w14:paraId="2334D16C" w14:textId="77777777" w:rsidR="005362C3" w:rsidRPr="00B20F02" w:rsidRDefault="005362C3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</w:p>
          <w:p w14:paraId="4A6976CB" w14:textId="3D8B4723" w:rsidR="00FB5AD9" w:rsidRPr="00B20F02" w:rsidRDefault="00FB5AD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69" w:type="dxa"/>
          </w:tcPr>
          <w:p w14:paraId="3636B5C3" w14:textId="5DB6D72B" w:rsidR="00FB5AD9" w:rsidRPr="00B20F02" w:rsidRDefault="00FB5AD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5"/>
          </w:tcPr>
          <w:p w14:paraId="54BCF3D3" w14:textId="77777777" w:rsidR="005362C3" w:rsidRPr="00B20F02" w:rsidRDefault="005362C3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</w:pPr>
          </w:p>
          <w:p w14:paraId="01329F1F" w14:textId="3C52EF8E" w:rsidR="00FB5AD9" w:rsidRPr="00B20F02" w:rsidRDefault="00FB5AD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A44B3" w:rsidRPr="00B20F02" w14:paraId="76BFCB67" w14:textId="0E0F0975" w:rsidTr="00C53601">
        <w:trPr>
          <w:tblHeader/>
        </w:trPr>
        <w:tc>
          <w:tcPr>
            <w:tcW w:w="3420" w:type="dxa"/>
          </w:tcPr>
          <w:p w14:paraId="1AA6CB95" w14:textId="7D09CC19" w:rsidR="00BA44B3" w:rsidRPr="00B20F02" w:rsidRDefault="00020F14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BA44B3"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BA44B3"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0BDCD36C" w14:textId="6465ED7C" w:rsidR="00BA44B3" w:rsidRPr="00B20F02" w:rsidRDefault="000C58DB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31A783DE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027AA6E1" w14:textId="096084F3" w:rsidR="00BA44B3" w:rsidRPr="00B20F02" w:rsidRDefault="000C58DB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17489B0C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3B3B49B0" w14:textId="5E12873C" w:rsidR="00BA44B3" w:rsidRPr="00B20F02" w:rsidRDefault="000C58DB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3660C74D" w14:textId="4AFF3258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39CAAC58" w14:textId="76C76FC2" w:rsidR="00BA44B3" w:rsidRPr="00B20F02" w:rsidRDefault="000C58DB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2F426E82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2963018" w14:textId="07A7A158" w:rsidR="00BA44B3" w:rsidRPr="00B20F02" w:rsidRDefault="000C58DB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147E757B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71EA92E3" w14:textId="2C87000C" w:rsidR="00BA44B3" w:rsidRPr="00B20F02" w:rsidRDefault="000C58DB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A44B3" w:rsidRPr="00B20F02" w14:paraId="05AF719D" w14:textId="4F11FB73" w:rsidTr="00C53601">
        <w:trPr>
          <w:tblHeader/>
        </w:trPr>
        <w:tc>
          <w:tcPr>
            <w:tcW w:w="3420" w:type="dxa"/>
          </w:tcPr>
          <w:p w14:paraId="36EB2195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11"/>
          </w:tcPr>
          <w:p w14:paraId="7FE83913" w14:textId="0DBC09D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A44B3" w:rsidRPr="00B20F02" w14:paraId="7E2D0121" w14:textId="0AE286FD" w:rsidTr="00C53601">
        <w:tc>
          <w:tcPr>
            <w:tcW w:w="3420" w:type="dxa"/>
          </w:tcPr>
          <w:p w14:paraId="36A64351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10" w:type="dxa"/>
            <w:vAlign w:val="center"/>
          </w:tcPr>
          <w:p w14:paraId="23714582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B843FDA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2B926DCE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F9FC392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265A6B50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B8B48FC" w14:textId="697771EC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197BBA86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AF6B64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6B7A475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900B0F7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2F615FC5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CF7" w:rsidRPr="00B20F02" w14:paraId="7B2E74D2" w14:textId="45A3C376" w:rsidTr="00C53601">
        <w:tc>
          <w:tcPr>
            <w:tcW w:w="3420" w:type="dxa"/>
          </w:tcPr>
          <w:p w14:paraId="1F914D18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10" w:type="dxa"/>
            <w:vAlign w:val="center"/>
          </w:tcPr>
          <w:p w14:paraId="2447602C" w14:textId="102DA8A7" w:rsidR="00A72CF7" w:rsidRPr="00B20F02" w:rsidRDefault="000D09B2" w:rsidP="000D0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61413247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14:paraId="1D32B3C6" w14:textId="382FC4C2" w:rsidR="00A72CF7" w:rsidRPr="00B20F02" w:rsidRDefault="000C58DB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4F4E5EC2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center"/>
          </w:tcPr>
          <w:p w14:paraId="5435C4C4" w14:textId="7E5C364E" w:rsidR="00A72CF7" w:rsidRPr="00B20F02" w:rsidRDefault="000C58DB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3D276E93" w14:textId="75D3AA36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2CC9C75C" w14:textId="0C42DDB8" w:rsidR="00A72CF7" w:rsidRPr="00B20F02" w:rsidRDefault="004742A2" w:rsidP="002B6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53F1D29D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F29A1BB" w14:textId="50E6BCB6" w:rsidR="00A72CF7" w:rsidRPr="00B20F02" w:rsidRDefault="000C58DB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1AC0FB16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368E56DE" w14:textId="33667FE5" w:rsidR="00A72CF7" w:rsidRPr="00B20F02" w:rsidRDefault="000C58DB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A72CF7" w:rsidRPr="00B20F02" w14:paraId="438442E3" w14:textId="0DA743B1" w:rsidTr="00C53601">
        <w:tc>
          <w:tcPr>
            <w:tcW w:w="3420" w:type="dxa"/>
          </w:tcPr>
          <w:p w14:paraId="4044A017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10" w:type="dxa"/>
            <w:vAlign w:val="center"/>
          </w:tcPr>
          <w:p w14:paraId="23BE5951" w14:textId="3D5724AC" w:rsidR="00A72CF7" w:rsidRPr="00B20F02" w:rsidRDefault="000C58DB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69" w:type="dxa"/>
          </w:tcPr>
          <w:p w14:paraId="58752C6D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14:paraId="22362DB0" w14:textId="0816281A" w:rsidR="00A72CF7" w:rsidRPr="00B20F02" w:rsidRDefault="000C58DB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7734DD78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center"/>
          </w:tcPr>
          <w:p w14:paraId="48562139" w14:textId="6EFA2732" w:rsidR="00A72CF7" w:rsidRPr="00B20F02" w:rsidRDefault="00A72CF7" w:rsidP="005F2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1383757C" w14:textId="2DCA6374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353EC088" w14:textId="0D9054F5" w:rsidR="00A72CF7" w:rsidRPr="00B20F02" w:rsidRDefault="000C58DB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69" w:type="dxa"/>
          </w:tcPr>
          <w:p w14:paraId="436CFADF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6E11235" w14:textId="65398FA8" w:rsidR="00A72CF7" w:rsidRPr="00B20F02" w:rsidRDefault="000C58DB" w:rsidP="00536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130C1BB2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1" w:type="dxa"/>
          </w:tcPr>
          <w:p w14:paraId="64DC83E3" w14:textId="7B079F7A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72CF7" w:rsidRPr="00B20F02" w14:paraId="00A709E0" w14:textId="7ABC8A35" w:rsidTr="00C53601">
        <w:tc>
          <w:tcPr>
            <w:tcW w:w="3420" w:type="dxa"/>
          </w:tcPr>
          <w:p w14:paraId="4406CAD1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39F9149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2B9583CC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1" w:type="dxa"/>
            <w:vAlign w:val="center"/>
          </w:tcPr>
          <w:p w14:paraId="21EE00A1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11AF53FB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2" w:type="dxa"/>
            <w:vAlign w:val="center"/>
          </w:tcPr>
          <w:p w14:paraId="1E3ADADD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429AD9F5" w14:textId="2B455782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1" w:type="dxa"/>
          </w:tcPr>
          <w:p w14:paraId="49A8720E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5E2C6C0F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93A67A5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5ABCC1FD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1" w:type="dxa"/>
          </w:tcPr>
          <w:p w14:paraId="2E0EFEED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72CF7" w:rsidRPr="00B20F02" w14:paraId="1B57C91A" w14:textId="1056A4B0" w:rsidTr="00C53601">
        <w:tc>
          <w:tcPr>
            <w:tcW w:w="3420" w:type="dxa"/>
          </w:tcPr>
          <w:p w14:paraId="23327D31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  <w:vAlign w:val="center"/>
          </w:tcPr>
          <w:p w14:paraId="62F977B9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772DF05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14:paraId="2CE286B4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3EEC38F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center"/>
          </w:tcPr>
          <w:p w14:paraId="1F2F882B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9567099" w14:textId="52EB1272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542A62D1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91DBF78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5474CBE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05C1379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66F8BE90" w14:textId="77777777" w:rsidR="00A72CF7" w:rsidRPr="00B20F02" w:rsidRDefault="00A72CF7" w:rsidP="00A72C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67B6" w:rsidRPr="00B20F02" w14:paraId="43659EFB" w14:textId="6FB39737" w:rsidTr="00C53601">
        <w:tc>
          <w:tcPr>
            <w:tcW w:w="3420" w:type="dxa"/>
          </w:tcPr>
          <w:p w14:paraId="11CAA724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10" w:type="dxa"/>
            <w:vAlign w:val="center"/>
          </w:tcPr>
          <w:p w14:paraId="267AC880" w14:textId="6A9637A1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4F6AA7B9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14:paraId="49B13A26" w14:textId="04E3FCCD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15F3246E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center"/>
          </w:tcPr>
          <w:p w14:paraId="53DB0E26" w14:textId="66AC5A69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2F10AAC2" w14:textId="7D878A8C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2D739DFC" w14:textId="6036A58F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4742A2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269" w:type="dxa"/>
          </w:tcPr>
          <w:p w14:paraId="4780874A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8D30B4F" w14:textId="0CFDD6BF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6367B6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269" w:type="dxa"/>
          </w:tcPr>
          <w:p w14:paraId="18F8B7B9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57BD1150" w14:textId="5E770DAA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6367B6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</w:tr>
      <w:tr w:rsidR="006367B6" w:rsidRPr="00B20F02" w14:paraId="79B69AAC" w14:textId="40886002" w:rsidTr="00C53601">
        <w:tc>
          <w:tcPr>
            <w:tcW w:w="3420" w:type="dxa"/>
          </w:tcPr>
          <w:p w14:paraId="16354974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10" w:type="dxa"/>
            <w:vAlign w:val="center"/>
          </w:tcPr>
          <w:p w14:paraId="154FA02A" w14:textId="1FE0FDCC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2AC02780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14:paraId="28B834D7" w14:textId="3965E571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7F18E858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12" w:type="dxa"/>
            <w:vAlign w:val="center"/>
          </w:tcPr>
          <w:p w14:paraId="41E10E55" w14:textId="356BB53A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3DCFDFB1" w14:textId="4C06F490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11" w:type="dxa"/>
          </w:tcPr>
          <w:p w14:paraId="6AC55CFE" w14:textId="25C74EEE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69" w:type="dxa"/>
          </w:tcPr>
          <w:p w14:paraId="308D785B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10" w:type="dxa"/>
          </w:tcPr>
          <w:p w14:paraId="3E4F0D1B" w14:textId="371ABC24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269" w:type="dxa"/>
          </w:tcPr>
          <w:p w14:paraId="4F15A5C7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4AD811BB" w14:textId="4764DD6A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</w:tr>
      <w:tr w:rsidR="006367B6" w:rsidRPr="00B20F02" w14:paraId="1DE22B12" w14:textId="5E2D0714" w:rsidTr="00C53601">
        <w:tc>
          <w:tcPr>
            <w:tcW w:w="3420" w:type="dxa"/>
          </w:tcPr>
          <w:p w14:paraId="6D58BED4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10" w:type="dxa"/>
            <w:vAlign w:val="center"/>
          </w:tcPr>
          <w:p w14:paraId="009DBF15" w14:textId="15753A94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3EB84A0B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14:paraId="3EFD516D" w14:textId="151FF6E5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191A895D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center"/>
          </w:tcPr>
          <w:p w14:paraId="10048013" w14:textId="24E204A1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1729A834" w14:textId="71EF9A6F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3426920E" w14:textId="1180B9D9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269" w:type="dxa"/>
          </w:tcPr>
          <w:p w14:paraId="46BE01A5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251F9A0" w14:textId="6D9C0DE3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67B6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  <w:tc>
          <w:tcPr>
            <w:tcW w:w="269" w:type="dxa"/>
          </w:tcPr>
          <w:p w14:paraId="7EB01E96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0075636F" w14:textId="4ED82CA5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6367B6" w:rsidRPr="00B20F02" w14:paraId="1C044AFD" w14:textId="327452A5" w:rsidTr="00C53601">
        <w:tc>
          <w:tcPr>
            <w:tcW w:w="3420" w:type="dxa"/>
          </w:tcPr>
          <w:p w14:paraId="089B1102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10" w:type="dxa"/>
            <w:vAlign w:val="center"/>
          </w:tcPr>
          <w:p w14:paraId="3FE83E70" w14:textId="4D54ED79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4BB017D1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14:paraId="3D8E918E" w14:textId="31888944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6BC2A614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center"/>
          </w:tcPr>
          <w:p w14:paraId="25BCA976" w14:textId="228FCE8D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2172CC41" w14:textId="17B2142C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4C12A105" w14:textId="45B21F26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269" w:type="dxa"/>
          </w:tcPr>
          <w:p w14:paraId="01B81AA1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E255DA" w14:textId="2B972597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69" w:type="dxa"/>
          </w:tcPr>
          <w:p w14:paraId="1BAB5D61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33935C0F" w14:textId="7D1775CF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6367B6" w:rsidRPr="00B20F02" w14:paraId="035CC43E" w14:textId="373F81CE" w:rsidTr="00C53601">
        <w:tc>
          <w:tcPr>
            <w:tcW w:w="3420" w:type="dxa"/>
          </w:tcPr>
          <w:p w14:paraId="6BBD9EA1" w14:textId="2047E91D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810" w:type="dxa"/>
            <w:vAlign w:val="center"/>
          </w:tcPr>
          <w:p w14:paraId="647B74B5" w14:textId="4E270D2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6F392515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14:paraId="7E5094F4" w14:textId="5E06B4F1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787B99BC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center"/>
          </w:tcPr>
          <w:p w14:paraId="7D46D694" w14:textId="7E77C936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746F5E6E" w14:textId="51BDE6AA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6F86A3A9" w14:textId="64A3B26C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42A2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269" w:type="dxa"/>
          </w:tcPr>
          <w:p w14:paraId="1B41746C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91C079C" w14:textId="61A5A8A2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367B6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269" w:type="dxa"/>
          </w:tcPr>
          <w:p w14:paraId="20F31A97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1A638F92" w14:textId="4F176AF3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367B6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081</w:t>
            </w:r>
          </w:p>
        </w:tc>
      </w:tr>
      <w:tr w:rsidR="006367B6" w:rsidRPr="00B20F02" w14:paraId="5C8B7078" w14:textId="1CB69296" w:rsidTr="00C53601">
        <w:tc>
          <w:tcPr>
            <w:tcW w:w="3420" w:type="dxa"/>
          </w:tcPr>
          <w:p w14:paraId="242BABD6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10" w:type="dxa"/>
            <w:vAlign w:val="center"/>
          </w:tcPr>
          <w:p w14:paraId="3A6BFD18" w14:textId="4B3074F9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5BD95F14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14:paraId="3D21688B" w14:textId="42586714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4BEF7080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center"/>
          </w:tcPr>
          <w:p w14:paraId="6381CA42" w14:textId="42CBEE55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45B47403" w14:textId="611AFDA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36D376ED" w14:textId="56A10F5E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69" w:type="dxa"/>
          </w:tcPr>
          <w:p w14:paraId="698621C9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CB04FE" w14:textId="70DD08D5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69" w:type="dxa"/>
          </w:tcPr>
          <w:p w14:paraId="695B31B2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23224322" w14:textId="4462C231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6367B6" w:rsidRPr="00B20F02" w14:paraId="7B8FB19E" w14:textId="7476437E" w:rsidTr="00C53601">
        <w:tc>
          <w:tcPr>
            <w:tcW w:w="3420" w:type="dxa"/>
          </w:tcPr>
          <w:p w14:paraId="6C669085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810" w:type="dxa"/>
            <w:vAlign w:val="center"/>
          </w:tcPr>
          <w:p w14:paraId="35C331DB" w14:textId="1D044C33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1C5C7BFF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14:paraId="230DAC85" w14:textId="547748D3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2D75FDF1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center"/>
          </w:tcPr>
          <w:p w14:paraId="7CB15925" w14:textId="4F7B03D2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5EA03DB6" w14:textId="0539279D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446C4F53" w14:textId="587BD435" w:rsidR="006367B6" w:rsidRPr="00B20F02" w:rsidRDefault="004742A2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0A2C05B0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E2DEF1" w14:textId="1A41122A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72EF58F8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7808384C" w14:textId="025D64F8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6367B6" w:rsidRPr="00B20F02" w14:paraId="1B15A0C2" w14:textId="6E64C1CE" w:rsidTr="00C53601">
        <w:tc>
          <w:tcPr>
            <w:tcW w:w="3420" w:type="dxa"/>
          </w:tcPr>
          <w:p w14:paraId="529DF415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810" w:type="dxa"/>
            <w:vAlign w:val="center"/>
          </w:tcPr>
          <w:p w14:paraId="10A9A2DF" w14:textId="48EC0EE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56DA054D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14:paraId="050A2EF9" w14:textId="7F31A954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4CC07EC1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center"/>
          </w:tcPr>
          <w:p w14:paraId="6D69B7D8" w14:textId="05F2B3D8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72B8AB52" w14:textId="3AB5D99A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319150B7" w14:textId="4FEF3FFD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69" w:type="dxa"/>
          </w:tcPr>
          <w:p w14:paraId="2ED253EC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EA5D99" w14:textId="7422FB08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69" w:type="dxa"/>
          </w:tcPr>
          <w:p w14:paraId="07EA755D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2A6BE1F7" w14:textId="497FC482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020F14" w:rsidRPr="00B20F02" w14:paraId="0480ED1A" w14:textId="77777777" w:rsidTr="00C53601">
        <w:tc>
          <w:tcPr>
            <w:tcW w:w="3420" w:type="dxa"/>
          </w:tcPr>
          <w:p w14:paraId="1088179B" w14:textId="77777777" w:rsidR="00020F14" w:rsidRPr="00B20F02" w:rsidRDefault="00020F14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center"/>
          </w:tcPr>
          <w:p w14:paraId="4FFE49AF" w14:textId="77777777" w:rsidR="00020F14" w:rsidRPr="00B20F02" w:rsidRDefault="00020F14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95D9723" w14:textId="77777777" w:rsidR="00020F14" w:rsidRPr="00B20F02" w:rsidRDefault="00020F14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14:paraId="467C0E61" w14:textId="77777777" w:rsidR="00020F14" w:rsidRPr="00B20F02" w:rsidRDefault="00020F14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04071F6" w14:textId="77777777" w:rsidR="00020F14" w:rsidRPr="00B20F02" w:rsidRDefault="00020F14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center"/>
          </w:tcPr>
          <w:p w14:paraId="6360B239" w14:textId="77777777" w:rsidR="00020F14" w:rsidRPr="00B20F02" w:rsidRDefault="00020F14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FA215F8" w14:textId="77777777" w:rsidR="00020F14" w:rsidRPr="00B20F02" w:rsidRDefault="00020F14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583175BA" w14:textId="77777777" w:rsidR="00020F14" w:rsidRPr="00B20F02" w:rsidRDefault="00020F14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C7E47F8" w14:textId="77777777" w:rsidR="00020F14" w:rsidRPr="00B20F02" w:rsidRDefault="00020F14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9BE869" w14:textId="77777777" w:rsidR="00020F14" w:rsidRPr="00B20F02" w:rsidRDefault="00020F14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F2FCC99" w14:textId="77777777" w:rsidR="00020F14" w:rsidRPr="00B20F02" w:rsidRDefault="00020F14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47C8FC39" w14:textId="77777777" w:rsidR="00020F14" w:rsidRPr="00B20F02" w:rsidRDefault="00020F14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67B6" w:rsidRPr="00B20F02" w14:paraId="062402CC" w14:textId="2DF85B20" w:rsidTr="00C53601">
        <w:tc>
          <w:tcPr>
            <w:tcW w:w="3420" w:type="dxa"/>
          </w:tcPr>
          <w:p w14:paraId="04DCD2E9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2693E460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2AD0567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12B501AF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9D399DB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4EF05FEC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0E5211" w14:textId="2F9053EC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516F388E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2D98C62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EEB5B8C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B9E3CC4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1" w:type="dxa"/>
          </w:tcPr>
          <w:p w14:paraId="2BCCA4A8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367B6" w:rsidRPr="00B20F02" w14:paraId="79AAFE77" w14:textId="64D58630" w:rsidTr="00C53601">
        <w:tc>
          <w:tcPr>
            <w:tcW w:w="3420" w:type="dxa"/>
          </w:tcPr>
          <w:p w14:paraId="2E8C0608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10" w:type="dxa"/>
            <w:vAlign w:val="center"/>
          </w:tcPr>
          <w:p w14:paraId="4CD0240B" w14:textId="699BCEF1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D09B2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69" w:type="dxa"/>
            <w:vAlign w:val="center"/>
          </w:tcPr>
          <w:p w14:paraId="68038A3E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14:paraId="6ADB5AF7" w14:textId="6A162C28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67B6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69" w:type="dxa"/>
          </w:tcPr>
          <w:p w14:paraId="76E5A977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center"/>
          </w:tcPr>
          <w:p w14:paraId="7601C752" w14:textId="3B8BEAD0" w:rsidR="006367B6" w:rsidRPr="00B20F02" w:rsidRDefault="000C58DB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367B6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69" w:type="dxa"/>
          </w:tcPr>
          <w:p w14:paraId="7C3DABE4" w14:textId="769CBCBE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64F834E6" w14:textId="5D006800" w:rsidR="006367B6" w:rsidRPr="00B20F02" w:rsidRDefault="004742A2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21124B20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D8CFDC" w14:textId="203472B1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70732A8C" w14:textId="7777777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1" w:type="dxa"/>
          </w:tcPr>
          <w:p w14:paraId="6E89D260" w14:textId="1FBC7547" w:rsidR="006367B6" w:rsidRPr="00B20F02" w:rsidRDefault="006367B6" w:rsidP="00636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E3EBC" w:rsidRPr="00B20F02" w14:paraId="112A667B" w14:textId="77777777" w:rsidTr="00C53601">
        <w:tc>
          <w:tcPr>
            <w:tcW w:w="3420" w:type="dxa"/>
          </w:tcPr>
          <w:p w14:paraId="345EAA5F" w14:textId="07669F75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810" w:type="dxa"/>
            <w:vAlign w:val="center"/>
          </w:tcPr>
          <w:p w14:paraId="2EBADEB9" w14:textId="48FB9EBB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7742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9" w:type="dxa"/>
            <w:vAlign w:val="center"/>
          </w:tcPr>
          <w:p w14:paraId="51FF1B60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14:paraId="42CA063F" w14:textId="726F8DA8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69" w:type="dxa"/>
          </w:tcPr>
          <w:p w14:paraId="5B5E6697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center"/>
          </w:tcPr>
          <w:p w14:paraId="4F92A88A" w14:textId="3C9A5C7E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69" w:type="dxa"/>
          </w:tcPr>
          <w:p w14:paraId="48588F5F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0881162B" w14:textId="56B34B5E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5B3C1D40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C3B11D8" w14:textId="375F2A58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71284D07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1" w:type="dxa"/>
          </w:tcPr>
          <w:p w14:paraId="32200346" w14:textId="58E83999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E3EBC" w:rsidRPr="00B20F02" w14:paraId="2514B1CE" w14:textId="38589F24" w:rsidTr="00C53601">
        <w:tc>
          <w:tcPr>
            <w:tcW w:w="3420" w:type="dxa"/>
          </w:tcPr>
          <w:p w14:paraId="2FF10960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810" w:type="dxa"/>
            <w:vAlign w:val="center"/>
          </w:tcPr>
          <w:p w14:paraId="4D018250" w14:textId="25FED715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DF11A1E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14:paraId="3583CFAF" w14:textId="2FAC0105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095E768E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12" w:type="dxa"/>
            <w:vAlign w:val="center"/>
          </w:tcPr>
          <w:p w14:paraId="23D0AE4D" w14:textId="1DBBBB06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1CC33DCD" w14:textId="3D489032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11" w:type="dxa"/>
          </w:tcPr>
          <w:p w14:paraId="0926910E" w14:textId="73A2BAF0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279786AD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10" w:type="dxa"/>
          </w:tcPr>
          <w:p w14:paraId="7B166459" w14:textId="1720AC3F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28DAD7C4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1" w:type="dxa"/>
          </w:tcPr>
          <w:p w14:paraId="3ADE0211" w14:textId="448681B3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E3EBC" w:rsidRPr="00B20F02" w14:paraId="3CF21F6A" w14:textId="720225C8" w:rsidTr="00C53601">
        <w:tc>
          <w:tcPr>
            <w:tcW w:w="3420" w:type="dxa"/>
          </w:tcPr>
          <w:p w14:paraId="25F5EEE6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10" w:type="dxa"/>
            <w:vAlign w:val="center"/>
          </w:tcPr>
          <w:p w14:paraId="66DAB6D5" w14:textId="6ACD065E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FA4FBF1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14:paraId="27624257" w14:textId="333A685B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258D19FE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center"/>
          </w:tcPr>
          <w:p w14:paraId="0D8AF17A" w14:textId="6DAB3F63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7F97CBC2" w14:textId="17BB752D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7D70CE9A" w14:textId="24B154E3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69" w:type="dxa"/>
          </w:tcPr>
          <w:p w14:paraId="6BB2F755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BC76ECA" w14:textId="149E732F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69" w:type="dxa"/>
          </w:tcPr>
          <w:p w14:paraId="4AA2A497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5770612A" w14:textId="2028B39A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8E3EBC" w:rsidRPr="00B20F02" w14:paraId="2D2A940E" w14:textId="0D4C7DAD" w:rsidTr="00C53601">
        <w:tc>
          <w:tcPr>
            <w:tcW w:w="3420" w:type="dxa"/>
          </w:tcPr>
          <w:p w14:paraId="2FABEBCB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810" w:type="dxa"/>
            <w:vAlign w:val="center"/>
          </w:tcPr>
          <w:p w14:paraId="71818CC1" w14:textId="567A2E9F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201C94B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14:paraId="6993FB6A" w14:textId="62C24CD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5764C5E8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center"/>
          </w:tcPr>
          <w:p w14:paraId="16AC8983" w14:textId="38FB2F40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6D21020C" w14:textId="265E9CA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26587FD2" w14:textId="6FDF3098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2C2C5FB3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D6029A6" w14:textId="58ECCCC3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463DB9B2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7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1" w:type="dxa"/>
          </w:tcPr>
          <w:p w14:paraId="4A7DFB29" w14:textId="4D4A926E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E3EBC" w:rsidRPr="00B20F02" w14:paraId="3EB0CB62" w14:textId="5E193F44" w:rsidTr="00C53601">
        <w:tc>
          <w:tcPr>
            <w:tcW w:w="3420" w:type="dxa"/>
          </w:tcPr>
          <w:p w14:paraId="557EB341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10" w:type="dxa"/>
            <w:vAlign w:val="center"/>
          </w:tcPr>
          <w:p w14:paraId="78AF9A1A" w14:textId="65B0EA22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  <w:vAlign w:val="center"/>
          </w:tcPr>
          <w:p w14:paraId="03B7E151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14:paraId="404B9C4B" w14:textId="360490F9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0E4A0871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center"/>
          </w:tcPr>
          <w:p w14:paraId="2B084D52" w14:textId="2825AB55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FB7C81B" w14:textId="74242E12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38848C00" w14:textId="60582EBA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4FFBADD2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10" w:type="dxa"/>
          </w:tcPr>
          <w:p w14:paraId="0548389E" w14:textId="0F784D6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149C1ED9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7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1" w:type="dxa"/>
          </w:tcPr>
          <w:p w14:paraId="099CF8B6" w14:textId="7A38539C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E3EBC" w:rsidRPr="00B20F02" w14:paraId="4ADFE37A" w14:textId="65FE0BE5" w:rsidTr="00C53601">
        <w:tc>
          <w:tcPr>
            <w:tcW w:w="3420" w:type="dxa"/>
          </w:tcPr>
          <w:p w14:paraId="1F773B1B" w14:textId="27C7218E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810" w:type="dxa"/>
          </w:tcPr>
          <w:p w14:paraId="3C233FBE" w14:textId="2E962072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269" w:type="dxa"/>
            <w:vAlign w:val="center"/>
          </w:tcPr>
          <w:p w14:paraId="2F513A0F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5A2D29B7" w14:textId="089C156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269" w:type="dxa"/>
          </w:tcPr>
          <w:p w14:paraId="33ED83B9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07DC8BF2" w14:textId="0BBF69CA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269" w:type="dxa"/>
          </w:tcPr>
          <w:p w14:paraId="11A62A46" w14:textId="788B021A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2EB07C46" w14:textId="32058AFC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439C4FCA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EADC15D" w14:textId="153E25DD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07B71E86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5E1B4FB8" w14:textId="5276988A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E3EBC" w:rsidRPr="00B20F02" w14:paraId="4D3164D5" w14:textId="58CE2587" w:rsidTr="00C53601">
        <w:tc>
          <w:tcPr>
            <w:tcW w:w="3420" w:type="dxa"/>
          </w:tcPr>
          <w:p w14:paraId="0A269F3B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810" w:type="dxa"/>
            <w:vAlign w:val="center"/>
          </w:tcPr>
          <w:p w14:paraId="06B76118" w14:textId="241CA22F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  <w:vAlign w:val="center"/>
          </w:tcPr>
          <w:p w14:paraId="44149436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14:paraId="6486A1D3" w14:textId="3D7FD4E9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59FF0979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center"/>
          </w:tcPr>
          <w:p w14:paraId="746EAAF6" w14:textId="3DA178FD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1BFAFD10" w14:textId="32F176FE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06CB0763" w14:textId="19B1B13A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35E719C3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D41B89" w14:textId="0C3F40AB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76FC762A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71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1" w:type="dxa"/>
          </w:tcPr>
          <w:p w14:paraId="77828428" w14:textId="28128A5C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E3EBC" w:rsidRPr="00B20F02" w14:paraId="769938B8" w14:textId="6514E3BF" w:rsidTr="00C53601">
        <w:tc>
          <w:tcPr>
            <w:tcW w:w="3420" w:type="dxa"/>
          </w:tcPr>
          <w:p w14:paraId="7AF62833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0713126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1776C21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7D7BE1FC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7978F09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58312D40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4998300" w14:textId="54A1A484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6043539E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1EBAC38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93A8F54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5B0BB9A" w14:textId="77777777" w:rsidR="008E3EBC" w:rsidRPr="00B20F02" w:rsidRDefault="008E3EBC" w:rsidP="008E3EBC">
            <w:pPr>
              <w:pStyle w:val="a0"/>
              <w:tabs>
                <w:tab w:val="decimal" w:pos="92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721" w:type="dxa"/>
          </w:tcPr>
          <w:p w14:paraId="6D7201E8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E3EBC" w:rsidRPr="00B20F02" w14:paraId="014ABFB5" w14:textId="49C01439" w:rsidTr="00C53601">
        <w:tc>
          <w:tcPr>
            <w:tcW w:w="3420" w:type="dxa"/>
          </w:tcPr>
          <w:p w14:paraId="6F21D550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0001629D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030E0F3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7E32A1CB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2899DF2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674880B9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775D670" w14:textId="71A1CD29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7EB083E4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54C0AFBF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F231E34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5FF36253" w14:textId="77777777" w:rsidR="008E3EBC" w:rsidRPr="00B20F02" w:rsidRDefault="008E3EBC" w:rsidP="008E3EBC">
            <w:pPr>
              <w:pStyle w:val="a0"/>
              <w:tabs>
                <w:tab w:val="decimal" w:pos="92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721" w:type="dxa"/>
          </w:tcPr>
          <w:p w14:paraId="68D49AC2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E3EBC" w:rsidRPr="00B20F02" w14:paraId="7E82F981" w14:textId="3F41EC54" w:rsidTr="00C53601">
        <w:tc>
          <w:tcPr>
            <w:tcW w:w="3420" w:type="dxa"/>
          </w:tcPr>
          <w:p w14:paraId="2BA93E53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10" w:type="dxa"/>
            <w:vAlign w:val="center"/>
          </w:tcPr>
          <w:p w14:paraId="16C8B924" w14:textId="6C094E76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2D7367E5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vAlign w:val="center"/>
          </w:tcPr>
          <w:p w14:paraId="3F6574CD" w14:textId="49004596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3E140501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12" w:type="dxa"/>
            <w:vAlign w:val="center"/>
          </w:tcPr>
          <w:p w14:paraId="2068DE3C" w14:textId="2FC2B5BA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323EABEF" w14:textId="637F2986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11" w:type="dxa"/>
          </w:tcPr>
          <w:p w14:paraId="2956CEAF" w14:textId="50E8C314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0243E7C5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21F1C07" w14:textId="1CE67FBA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59176885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5F1422EA" w14:textId="02F95D71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E3EBC" w:rsidRPr="00B20F02" w14:paraId="684E636F" w14:textId="77777777" w:rsidTr="00AF57AC">
        <w:trPr>
          <w:trHeight w:val="380"/>
        </w:trPr>
        <w:tc>
          <w:tcPr>
            <w:tcW w:w="3420" w:type="dxa"/>
          </w:tcPr>
          <w:p w14:paraId="51F75A43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4EA0D2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87C6204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56C92977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E48975D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41E3C285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9AA4C58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753FB89D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89A4769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B26208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367B368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6C5A8933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F14" w:rsidRPr="00B20F02" w14:paraId="38C7EF1C" w14:textId="77777777" w:rsidTr="00AF57AC">
        <w:trPr>
          <w:trHeight w:val="380"/>
        </w:trPr>
        <w:tc>
          <w:tcPr>
            <w:tcW w:w="3420" w:type="dxa"/>
          </w:tcPr>
          <w:p w14:paraId="2B5CB22E" w14:textId="77777777" w:rsidR="00020F14" w:rsidRPr="00B20F02" w:rsidRDefault="00020F14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2C4EA1" w14:textId="77777777" w:rsidR="00020F14" w:rsidRPr="00B20F02" w:rsidRDefault="00020F14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4D127A5" w14:textId="77777777" w:rsidR="00020F14" w:rsidRPr="00B20F02" w:rsidRDefault="00020F14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06EA9E6A" w14:textId="77777777" w:rsidR="00020F14" w:rsidRPr="00B20F02" w:rsidRDefault="00020F14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1CC0832" w14:textId="77777777" w:rsidR="00020F14" w:rsidRPr="00B20F02" w:rsidRDefault="00020F14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3B634F24" w14:textId="77777777" w:rsidR="00020F14" w:rsidRPr="00B20F02" w:rsidRDefault="00020F14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BDFDDFC" w14:textId="77777777" w:rsidR="00020F14" w:rsidRPr="00B20F02" w:rsidRDefault="00020F14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0653F873" w14:textId="77777777" w:rsidR="00020F14" w:rsidRPr="00B20F02" w:rsidRDefault="00020F14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E6EF678" w14:textId="77777777" w:rsidR="00020F14" w:rsidRPr="00B20F02" w:rsidRDefault="00020F14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F23741" w14:textId="77777777" w:rsidR="00020F14" w:rsidRPr="00B20F02" w:rsidRDefault="00020F14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43E9467" w14:textId="77777777" w:rsidR="00020F14" w:rsidRPr="00B20F02" w:rsidRDefault="00020F14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0FCFFA74" w14:textId="77777777" w:rsidR="00020F14" w:rsidRPr="00B20F02" w:rsidRDefault="00020F14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3EBC" w:rsidRPr="00B20F02" w14:paraId="58E7CEEE" w14:textId="27AAB7D5" w:rsidTr="00C53601">
        <w:tc>
          <w:tcPr>
            <w:tcW w:w="3420" w:type="dxa"/>
          </w:tcPr>
          <w:p w14:paraId="1077D05F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5F8188FA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770CF11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0DC47667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FF79AED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21FBCF0C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4FEFBE0" w14:textId="47B91231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05118B88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D229B01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3A12A7E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1E2A024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5B5B21A5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3EBC" w:rsidRPr="00B20F02" w14:paraId="2B3186A3" w14:textId="6F14E705" w:rsidTr="00C53601">
        <w:tc>
          <w:tcPr>
            <w:tcW w:w="3420" w:type="dxa"/>
          </w:tcPr>
          <w:p w14:paraId="3D898737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10" w:type="dxa"/>
          </w:tcPr>
          <w:p w14:paraId="601528AA" w14:textId="65E0A0D3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6C5D9E0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0F44313B" w14:textId="47C2E960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871FF62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38100345" w14:textId="1595690D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46216984" w14:textId="1E22CC9A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0AD9D8EE" w14:textId="0C90BB46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6263CC1F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9A9ACD" w14:textId="36935A0B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2CD60B18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0FEF8EB3" w14:textId="2B44A429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E3EBC" w:rsidRPr="00B20F02" w14:paraId="567BB2FE" w14:textId="242E77F2" w:rsidTr="00C53601">
        <w:tc>
          <w:tcPr>
            <w:tcW w:w="3420" w:type="dxa"/>
          </w:tcPr>
          <w:p w14:paraId="0E5706FF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810" w:type="dxa"/>
          </w:tcPr>
          <w:p w14:paraId="3BB428AC" w14:textId="6453150B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098925A1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6D754E7A" w14:textId="32DF12F3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5689DCDE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12" w:type="dxa"/>
          </w:tcPr>
          <w:p w14:paraId="02D727F2" w14:textId="1F88376F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69" w:type="dxa"/>
          </w:tcPr>
          <w:p w14:paraId="485098FA" w14:textId="124F2F52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11" w:type="dxa"/>
          </w:tcPr>
          <w:p w14:paraId="570995FF" w14:textId="276D1A36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25CC360C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6423F1B" w14:textId="4DF21BCE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423239E2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1" w:type="dxa"/>
          </w:tcPr>
          <w:p w14:paraId="25BC3F81" w14:textId="441B0F36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E3EBC" w:rsidRPr="00B20F02" w14:paraId="0697B5AA" w14:textId="77777777" w:rsidTr="00C53601">
        <w:tc>
          <w:tcPr>
            <w:tcW w:w="3420" w:type="dxa"/>
          </w:tcPr>
          <w:p w14:paraId="18D37475" w14:textId="7CEAC1FD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810" w:type="dxa"/>
          </w:tcPr>
          <w:p w14:paraId="032777E3" w14:textId="4972C605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269" w:type="dxa"/>
          </w:tcPr>
          <w:p w14:paraId="1C2EE89A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4E9E2B12" w14:textId="0C82EF8C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24E73B31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12" w:type="dxa"/>
          </w:tcPr>
          <w:p w14:paraId="55D67E9F" w14:textId="0FE73F8C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20C47FF7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811" w:type="dxa"/>
          </w:tcPr>
          <w:p w14:paraId="2D6DF748" w14:textId="1ECA4FB4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6EB442BF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4717F11" w14:textId="52605D78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61247562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1" w:type="dxa"/>
          </w:tcPr>
          <w:p w14:paraId="4EB81202" w14:textId="55EE9D75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E3EBC" w:rsidRPr="00B20F02" w14:paraId="7E320855" w14:textId="41DD015E" w:rsidTr="00C53601">
        <w:tc>
          <w:tcPr>
            <w:tcW w:w="3420" w:type="dxa"/>
          </w:tcPr>
          <w:p w14:paraId="628E9F5A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810" w:type="dxa"/>
          </w:tcPr>
          <w:p w14:paraId="14841AD0" w14:textId="625B3A89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2B054C3F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054AC696" w14:textId="0CEDAD76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69" w:type="dxa"/>
          </w:tcPr>
          <w:p w14:paraId="3018396E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6D593BB7" w14:textId="5860FD6D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69" w:type="dxa"/>
          </w:tcPr>
          <w:p w14:paraId="20B116BA" w14:textId="13242983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44C193D2" w14:textId="2A403A4C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</w:tcPr>
          <w:p w14:paraId="5150A63F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069941" w14:textId="60E50596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7C30C9BD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568A5441" w14:textId="1D051038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E3EBC" w:rsidRPr="00B20F02" w14:paraId="2727EC2C" w14:textId="13CF2B0A" w:rsidTr="00C53601">
        <w:tc>
          <w:tcPr>
            <w:tcW w:w="3420" w:type="dxa"/>
          </w:tcPr>
          <w:p w14:paraId="6076AE25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4403B8A7" w14:textId="4B8CA8E5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269" w:type="dxa"/>
          </w:tcPr>
          <w:p w14:paraId="5DCFB821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04D7C58D" w14:textId="7AF3E3A1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269" w:type="dxa"/>
          </w:tcPr>
          <w:p w14:paraId="79241ED2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35F04330" w14:textId="2E60D338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69" w:type="dxa"/>
          </w:tcPr>
          <w:p w14:paraId="64C2537D" w14:textId="1354C402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0E09D521" w14:textId="760684B0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2A4209FD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285EED3" w14:textId="4884EB90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1B03B488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0DB2E7EB" w14:textId="1C2A15CF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E3EBC" w:rsidRPr="00B20F02" w14:paraId="5684D576" w14:textId="2377C836" w:rsidTr="00C53601">
        <w:tc>
          <w:tcPr>
            <w:tcW w:w="3420" w:type="dxa"/>
          </w:tcPr>
          <w:p w14:paraId="419C0D74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ABD0132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FE39DC6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</w:tcPr>
          <w:p w14:paraId="3A28A120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C1A8ACC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23C6A7D6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3BA2D8E" w14:textId="5D4E66B2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</w:tcPr>
          <w:p w14:paraId="58726DC3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8E9AF20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7F03DEE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FBA67F6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</w:tcPr>
          <w:p w14:paraId="45488F0B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3EBC" w:rsidRPr="00B20F02" w14:paraId="716CAFE3" w14:textId="0BA46128" w:rsidTr="00C53601">
        <w:tc>
          <w:tcPr>
            <w:tcW w:w="3420" w:type="dxa"/>
          </w:tcPr>
          <w:p w14:paraId="40FDEF67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68D60C98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6AE1CAD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dxa"/>
          </w:tcPr>
          <w:p w14:paraId="108F038C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8808CBF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</w:tcPr>
          <w:p w14:paraId="7C981AF2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987DE83" w14:textId="1721892C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</w:tcPr>
          <w:p w14:paraId="4C701A76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3B3F6AA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A0A8A69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B3039E5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dxa"/>
          </w:tcPr>
          <w:p w14:paraId="3C2FEBEF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3EBC" w:rsidRPr="00B20F02" w14:paraId="0EBFA188" w14:textId="157B16B4" w:rsidTr="00C53601">
        <w:tc>
          <w:tcPr>
            <w:tcW w:w="3420" w:type="dxa"/>
          </w:tcPr>
          <w:p w14:paraId="71A49E2F" w14:textId="77777777" w:rsidR="008E3EBC" w:rsidRPr="00B20F02" w:rsidRDefault="008E3EBC" w:rsidP="008E3EBC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B20F0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535561B1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D919D71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dxa"/>
          </w:tcPr>
          <w:p w14:paraId="2651BF3C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FC3409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</w:tcPr>
          <w:p w14:paraId="51EC805D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92229B4" w14:textId="724EBE6E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</w:tcPr>
          <w:p w14:paraId="1EA6AE1E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B727290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0A1EAF5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5CF2138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dxa"/>
          </w:tcPr>
          <w:p w14:paraId="2E22B9EE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3EBC" w:rsidRPr="00B20F02" w14:paraId="36C6BB20" w14:textId="05439E54" w:rsidTr="00C53601">
        <w:tc>
          <w:tcPr>
            <w:tcW w:w="3420" w:type="dxa"/>
          </w:tcPr>
          <w:p w14:paraId="68A4A0DE" w14:textId="2F7EFF7B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0EBC42E9" w14:textId="7FFC1A89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69" w:type="dxa"/>
          </w:tcPr>
          <w:p w14:paraId="675FAB73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5C414D91" w14:textId="691572F0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69" w:type="dxa"/>
          </w:tcPr>
          <w:p w14:paraId="1136BC30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5D5EB458" w14:textId="15968404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69" w:type="dxa"/>
          </w:tcPr>
          <w:p w14:paraId="50499801" w14:textId="79055A1B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</w:tcPr>
          <w:p w14:paraId="32594085" w14:textId="4957DE95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69" w:type="dxa"/>
          </w:tcPr>
          <w:p w14:paraId="250D0636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FB3FB90" w14:textId="24C9B3ED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69" w:type="dxa"/>
          </w:tcPr>
          <w:p w14:paraId="3E5D0107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</w:tcPr>
          <w:p w14:paraId="0E1DBF35" w14:textId="786FEACD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8E3EBC" w:rsidRPr="00B20F02" w14:paraId="7454E2A3" w14:textId="263CFAB2" w:rsidTr="00C53601">
        <w:tc>
          <w:tcPr>
            <w:tcW w:w="3420" w:type="dxa"/>
          </w:tcPr>
          <w:p w14:paraId="01057F30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AED0FA1" w14:textId="2D6B7964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037D805D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00B22BCF" w14:textId="5CD39780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172C857E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59475813" w14:textId="1D2E67D4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4E474445" w14:textId="15397B99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1F12DB05" w14:textId="7C046A2F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3169067D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52AC1AD" w14:textId="20EEC33C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607907FA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0C6A391D" w14:textId="1B150D7B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E3EBC" w:rsidRPr="00B20F02" w14:paraId="2461931D" w14:textId="621DB4B9" w:rsidTr="00C53601">
        <w:tc>
          <w:tcPr>
            <w:tcW w:w="3420" w:type="dxa"/>
          </w:tcPr>
          <w:p w14:paraId="77876A6B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10A7798" w14:textId="25B692A3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269" w:type="dxa"/>
          </w:tcPr>
          <w:p w14:paraId="299ACB47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32751A17" w14:textId="7EA5846E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269" w:type="dxa"/>
          </w:tcPr>
          <w:p w14:paraId="7100F4DA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328CBDF4" w14:textId="599D5520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</w:t>
            </w:r>
          </w:p>
        </w:tc>
        <w:tc>
          <w:tcPr>
            <w:tcW w:w="269" w:type="dxa"/>
          </w:tcPr>
          <w:p w14:paraId="5176C024" w14:textId="210AB349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53B61279" w14:textId="075ECE9C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269" w:type="dxa"/>
          </w:tcPr>
          <w:p w14:paraId="0AEF8D4B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30C27DA" w14:textId="72CAD650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269" w:type="dxa"/>
          </w:tcPr>
          <w:p w14:paraId="49199610" w14:textId="77777777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28AAF6F9" w14:textId="733AA83C" w:rsidR="008E3EBC" w:rsidRPr="00B20F02" w:rsidRDefault="008E3EBC" w:rsidP="008E3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</w:t>
            </w:r>
          </w:p>
        </w:tc>
      </w:tr>
    </w:tbl>
    <w:p w14:paraId="4E558CDC" w14:textId="77777777" w:rsidR="00706B1B" w:rsidRPr="00B20F02" w:rsidRDefault="00706B1B" w:rsidP="00706B1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4309BF25" w14:textId="529A6B20" w:rsidR="00C70195" w:rsidRPr="00B20F02" w:rsidRDefault="003E33F2" w:rsidP="009730D8">
      <w:pPr>
        <w:ind w:firstLine="540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ยอดคงเ</w:t>
      </w:r>
      <w:r w:rsidR="00953669" w:rsidRPr="00B20F02">
        <w:rPr>
          <w:rFonts w:asciiTheme="majorBidi" w:hAnsiTheme="majorBidi" w:cstheme="majorBidi"/>
          <w:sz w:val="30"/>
          <w:szCs w:val="30"/>
          <w:cs/>
        </w:rPr>
        <w:t>หลือ</w:t>
      </w:r>
      <w:r w:rsidR="004E2D42" w:rsidRPr="00B20F02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="00953669" w:rsidRPr="00B20F02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0C58DB" w:rsidRPr="00B20F02">
        <w:rPr>
          <w:rFonts w:asciiTheme="majorBidi" w:hAnsiTheme="majorBidi" w:cstheme="majorBidi"/>
          <w:sz w:val="30"/>
          <w:szCs w:val="30"/>
        </w:rPr>
        <w:t>31</w:t>
      </w:r>
      <w:r w:rsidR="00953669" w:rsidRPr="00B20F02">
        <w:rPr>
          <w:rFonts w:asciiTheme="majorBidi" w:hAnsiTheme="majorBidi" w:cstheme="majorBidi"/>
          <w:sz w:val="30"/>
          <w:szCs w:val="30"/>
          <w:rtl/>
          <w:cs/>
        </w:rPr>
        <w:t xml:space="preserve"> ธันวาคม </w:t>
      </w:r>
      <w:r w:rsidRPr="00B20F0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7F6C582" w14:textId="77777777" w:rsidR="00706B1B" w:rsidRPr="00B20F02" w:rsidRDefault="00706B1B" w:rsidP="00706B1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rtl/>
          <w:cs/>
          <w:lang w:val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810"/>
        <w:gridCol w:w="270"/>
        <w:gridCol w:w="720"/>
        <w:gridCol w:w="270"/>
        <w:gridCol w:w="812"/>
        <w:gridCol w:w="270"/>
        <w:gridCol w:w="810"/>
        <w:gridCol w:w="271"/>
        <w:gridCol w:w="809"/>
        <w:gridCol w:w="270"/>
        <w:gridCol w:w="720"/>
      </w:tblGrid>
      <w:tr w:rsidR="00DD39EA" w:rsidRPr="00B20F02" w14:paraId="4BC9D045" w14:textId="16A51553" w:rsidTr="005C7986">
        <w:tc>
          <w:tcPr>
            <w:tcW w:w="3418" w:type="dxa"/>
          </w:tcPr>
          <w:p w14:paraId="0103E89E" w14:textId="77777777" w:rsidR="00DD39EA" w:rsidRPr="00B20F02" w:rsidRDefault="00DD39EA" w:rsidP="00D1440F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882" w:type="dxa"/>
            <w:gridSpan w:val="5"/>
          </w:tcPr>
          <w:p w14:paraId="74CA8282" w14:textId="7FBA2B99" w:rsidR="00DD39EA" w:rsidRPr="00B20F02" w:rsidRDefault="00DD39E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23C7CD82" w14:textId="15157F8A" w:rsidR="00DD39EA" w:rsidRPr="00B20F02" w:rsidRDefault="00DD39E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5"/>
          </w:tcPr>
          <w:p w14:paraId="562FCD05" w14:textId="26941BED" w:rsidR="00DD39EA" w:rsidRPr="00B20F02" w:rsidRDefault="00DD39E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A44B3" w:rsidRPr="00B20F02" w14:paraId="56CD7819" w14:textId="02D917AE" w:rsidTr="00DD39EA">
        <w:tc>
          <w:tcPr>
            <w:tcW w:w="3418" w:type="dxa"/>
          </w:tcPr>
          <w:p w14:paraId="1847CFD2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5FC5C38" w14:textId="55A016A3" w:rsidR="00BA44B3" w:rsidRPr="00B20F02" w:rsidRDefault="000C58DB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D6A9B47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DD3987B" w14:textId="593D6BC7" w:rsidR="00BA44B3" w:rsidRPr="00B20F02" w:rsidRDefault="000C58DB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5C3A56C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796E4291" w14:textId="0E1B9FF9" w:rsidR="00BA44B3" w:rsidRPr="00B20F02" w:rsidRDefault="000C58DB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98D8E89" w14:textId="17FDA9F8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6A1EE2B" w14:textId="04927176" w:rsidR="00BA44B3" w:rsidRPr="00B20F02" w:rsidRDefault="000C58DB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1D3ABDA4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718A0422" w14:textId="7C4806EE" w:rsidR="00BA44B3" w:rsidRPr="00B20F02" w:rsidRDefault="000C58DB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80492BA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D6E2009" w14:textId="6DC0696C" w:rsidR="00BA44B3" w:rsidRPr="00B20F02" w:rsidRDefault="000C58DB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A44B3" w:rsidRPr="00B20F02" w14:paraId="773536CC" w14:textId="64CFF174" w:rsidTr="005C7986">
        <w:tc>
          <w:tcPr>
            <w:tcW w:w="3418" w:type="dxa"/>
          </w:tcPr>
          <w:p w14:paraId="238538B7" w14:textId="77777777" w:rsidR="00BA44B3" w:rsidRPr="00B20F02" w:rsidRDefault="00BA44B3" w:rsidP="00BA44B3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032" w:type="dxa"/>
            <w:gridSpan w:val="11"/>
          </w:tcPr>
          <w:p w14:paraId="186EED79" w14:textId="0B6A9C1F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BA44B3" w:rsidRPr="00B20F02" w14:paraId="7768B274" w14:textId="7298F7DF" w:rsidTr="00DD39EA">
        <w:tc>
          <w:tcPr>
            <w:tcW w:w="3418" w:type="dxa"/>
          </w:tcPr>
          <w:p w14:paraId="4F84254C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1B97B1BF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8ABDC3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69E9F5B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AFFD36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47EE39AD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444C5" w14:textId="0FB25832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DF03D3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3A2695B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08B08847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1AC60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16A19B3" w14:textId="4B4682B8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4BEF" w:rsidRPr="00B20F02" w14:paraId="113C414C" w14:textId="0E68D341" w:rsidTr="00DD39EA">
        <w:tc>
          <w:tcPr>
            <w:tcW w:w="3418" w:type="dxa"/>
          </w:tcPr>
          <w:p w14:paraId="069301DB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50BAEFD2" w14:textId="516851DD" w:rsidR="00184BEF" w:rsidRPr="00B20F02" w:rsidRDefault="000D09B2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E8F2D26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5C3C6D2" w14:textId="7E4FDD9E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EB1E48D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18C9D73E" w14:textId="3F46BB42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2AF5317" w14:textId="19276E94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B1342F1" w14:textId="0C803910" w:rsidR="00184BEF" w:rsidRPr="00B20F02" w:rsidRDefault="000C58DB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B2C8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271" w:type="dxa"/>
          </w:tcPr>
          <w:p w14:paraId="4CFBEA20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77519E8B" w14:textId="4917FA37" w:rsidR="00184BEF" w:rsidRPr="00B20F02" w:rsidRDefault="000C58DB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84BEF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73380F1D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67D1564" w14:textId="5A9F5A8E" w:rsidR="00184BEF" w:rsidRPr="00B20F02" w:rsidRDefault="000C58DB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84BEF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036</w:t>
            </w:r>
          </w:p>
        </w:tc>
      </w:tr>
      <w:tr w:rsidR="00184BEF" w:rsidRPr="00B20F02" w14:paraId="2E3D75B7" w14:textId="67AA80AE" w:rsidTr="00DD39EA">
        <w:tc>
          <w:tcPr>
            <w:tcW w:w="3418" w:type="dxa"/>
          </w:tcPr>
          <w:p w14:paraId="4FA1AB65" w14:textId="77777777" w:rsidR="00184BEF" w:rsidRPr="00B20F02" w:rsidRDefault="00184BEF" w:rsidP="00184B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083910AB" w14:textId="31122A0C" w:rsidR="00184BEF" w:rsidRPr="00B20F02" w:rsidRDefault="000C58DB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70" w:type="dxa"/>
          </w:tcPr>
          <w:p w14:paraId="104134D5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30949883" w14:textId="43E4AE56" w:rsidR="00184BEF" w:rsidRPr="00B20F02" w:rsidRDefault="000C58DB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14:paraId="2B1F9C34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1D79528E" w14:textId="336C17DD" w:rsidR="00184BEF" w:rsidRPr="00B20F02" w:rsidRDefault="000C58DB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4FAB97DB" w14:textId="12533733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4ED843B" w14:textId="1EB1D222" w:rsidR="00184BEF" w:rsidRPr="00B20F02" w:rsidRDefault="005B2C80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6F66C7B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56AC6221" w14:textId="079E0C90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7A908C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70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3178DDF" w14:textId="50DDC3A1" w:rsidR="00184BEF" w:rsidRPr="00B20F02" w:rsidRDefault="00184BEF" w:rsidP="00BE2F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84BEF" w:rsidRPr="00B20F02" w14:paraId="76F8D4ED" w14:textId="2DD4FECB" w:rsidTr="00DD39EA">
        <w:tc>
          <w:tcPr>
            <w:tcW w:w="3418" w:type="dxa"/>
          </w:tcPr>
          <w:p w14:paraId="2F9D31BF" w14:textId="47818937" w:rsidR="00184BEF" w:rsidRPr="00B20F02" w:rsidRDefault="00184BEF" w:rsidP="00184B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C8A3DAF" w14:textId="61C5C468" w:rsidR="00184BEF" w:rsidRPr="00B20F02" w:rsidRDefault="000C58DB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270" w:type="dxa"/>
          </w:tcPr>
          <w:p w14:paraId="1E6D3F7D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0295AE0" w14:textId="564A9FD2" w:rsidR="00184BEF" w:rsidRPr="00B20F02" w:rsidRDefault="000C58DB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14:paraId="54AADDF7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3D8C6D44" w14:textId="21377DC7" w:rsidR="00184BEF" w:rsidRPr="00B20F02" w:rsidRDefault="000C58DB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2D90339E" w14:textId="1CA33DF4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01911FD" w14:textId="62CA32A8" w:rsidR="00184BEF" w:rsidRPr="00B20F02" w:rsidRDefault="000C58DB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B2C80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717</w:t>
            </w:r>
          </w:p>
        </w:tc>
        <w:tc>
          <w:tcPr>
            <w:tcW w:w="271" w:type="dxa"/>
          </w:tcPr>
          <w:p w14:paraId="2CD3C55E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5347724D" w14:textId="2FC292DD" w:rsidR="00184BEF" w:rsidRPr="00B20F02" w:rsidRDefault="000C58DB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84BEF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1063278B" w14:textId="77777777" w:rsidR="00184BEF" w:rsidRPr="00B20F02" w:rsidRDefault="00184BEF" w:rsidP="00184BEF">
            <w:pPr>
              <w:pStyle w:val="a0"/>
              <w:tabs>
                <w:tab w:val="decimal" w:pos="954"/>
              </w:tabs>
              <w:ind w:left="-115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F3F7D0C" w14:textId="79AB31C2" w:rsidR="00184BEF" w:rsidRPr="00B20F02" w:rsidRDefault="000C58DB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84BEF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036</w:t>
            </w:r>
          </w:p>
        </w:tc>
      </w:tr>
      <w:tr w:rsidR="00184BEF" w:rsidRPr="00B20F02" w14:paraId="6EA63417" w14:textId="77777777" w:rsidTr="00DD39EA">
        <w:tc>
          <w:tcPr>
            <w:tcW w:w="3418" w:type="dxa"/>
          </w:tcPr>
          <w:p w14:paraId="10024385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1E50EAC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70AFA9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D0F8B55" w14:textId="77777777" w:rsidR="00184BEF" w:rsidRPr="00B20F02" w:rsidRDefault="00184BEF" w:rsidP="00184BEF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612AC6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22B2C12D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A9AD9F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76712D" w14:textId="77777777" w:rsidR="00184BEF" w:rsidRPr="00B20F02" w:rsidRDefault="00184BEF" w:rsidP="00184BEF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1" w:type="dxa"/>
          </w:tcPr>
          <w:p w14:paraId="70E0789A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6E7FA10E" w14:textId="77777777" w:rsidR="00184BEF" w:rsidRPr="00B20F02" w:rsidRDefault="00184BEF" w:rsidP="00184BEF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15292B1" w14:textId="77777777" w:rsidR="00184BEF" w:rsidRPr="00B20F02" w:rsidRDefault="00184BEF" w:rsidP="00184BEF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720" w:type="dxa"/>
          </w:tcPr>
          <w:p w14:paraId="47D26CD6" w14:textId="77777777" w:rsidR="00184BEF" w:rsidRPr="00B20F02" w:rsidRDefault="00184BEF" w:rsidP="00184BEF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184BEF" w:rsidRPr="00B20F02" w14:paraId="2FED6CB6" w14:textId="6C455E31" w:rsidTr="00DD39EA">
        <w:tc>
          <w:tcPr>
            <w:tcW w:w="3418" w:type="dxa"/>
          </w:tcPr>
          <w:p w14:paraId="3D8A1BD2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765A1A15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A78CD0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BD20B10" w14:textId="77777777" w:rsidR="00184BEF" w:rsidRPr="00B20F02" w:rsidRDefault="00184BEF" w:rsidP="00184BEF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035B12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6FE224ED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F3643" w14:textId="1D7D6D98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D16CD3" w14:textId="77777777" w:rsidR="00184BEF" w:rsidRPr="00B20F02" w:rsidRDefault="00184BEF" w:rsidP="00184BEF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1" w:type="dxa"/>
          </w:tcPr>
          <w:p w14:paraId="5D48B53D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</w:tcPr>
          <w:p w14:paraId="495DD627" w14:textId="77777777" w:rsidR="00184BEF" w:rsidRPr="00B20F02" w:rsidRDefault="00184BEF" w:rsidP="00184BEF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B8F0F75" w14:textId="77777777" w:rsidR="00184BEF" w:rsidRPr="00B20F02" w:rsidRDefault="00184BEF" w:rsidP="00184BEF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720" w:type="dxa"/>
          </w:tcPr>
          <w:p w14:paraId="3C3B6893" w14:textId="3B0F0DBE" w:rsidR="00184BEF" w:rsidRPr="00B20F02" w:rsidRDefault="00184BEF" w:rsidP="00184BEF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184BEF" w:rsidRPr="00B20F02" w14:paraId="295E10D0" w14:textId="4E27A319" w:rsidTr="00EE26A4">
        <w:tc>
          <w:tcPr>
            <w:tcW w:w="3418" w:type="dxa"/>
          </w:tcPr>
          <w:p w14:paraId="42705417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A56C541" w14:textId="23B78745" w:rsidR="00184BEF" w:rsidRPr="00B20F02" w:rsidRDefault="000D09B2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DDA32B8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56D88A18" w14:textId="527A3452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0A6481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  <w:tab w:val="decimal" w:pos="954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55F1907C" w14:textId="066DAC2C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C369EF9" w14:textId="51AF879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67D91A5" w14:textId="45CC674F" w:rsidR="00184BEF" w:rsidRPr="00B20F02" w:rsidRDefault="000C58DB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1" w:type="dxa"/>
          </w:tcPr>
          <w:p w14:paraId="7A4942F3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</w:tcPr>
          <w:p w14:paraId="679A6693" w14:textId="7F021A64" w:rsidR="00184BEF" w:rsidRPr="00B20F02" w:rsidRDefault="00834268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1CFDE126" w14:textId="77777777" w:rsidR="00184BEF" w:rsidRPr="00B20F02" w:rsidRDefault="00184BEF" w:rsidP="00184BEF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61A8CBCC" w14:textId="5D52EEFE" w:rsidR="00184BEF" w:rsidRPr="00B20F02" w:rsidRDefault="00834268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</w:tr>
    </w:tbl>
    <w:p w14:paraId="4EEF5BC5" w14:textId="77777777" w:rsidR="003A7189" w:rsidRPr="00B20F02" w:rsidRDefault="003A7189" w:rsidP="00C46572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BA161E" w14:textId="77777777" w:rsidR="0011134C" w:rsidRPr="00B20F02" w:rsidRDefault="00111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AB17992" w14:textId="0FDB8CED" w:rsidR="001E0310" w:rsidRPr="00B20F02" w:rsidRDefault="001E0310" w:rsidP="00C46572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รายการเคลื่อนไหวของเงินให้กู้ยืมระยะสั้น</w:t>
      </w:r>
      <w:r w:rsidR="00786C0D"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กับ</w:t>
      </w: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6591B2A6" w14:textId="77777777" w:rsidR="001E0310" w:rsidRPr="00B20F02" w:rsidRDefault="001E0310" w:rsidP="001E0310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432"/>
        <w:gridCol w:w="236"/>
        <w:gridCol w:w="1233"/>
        <w:gridCol w:w="236"/>
        <w:gridCol w:w="1089"/>
        <w:gridCol w:w="236"/>
        <w:gridCol w:w="1298"/>
        <w:gridCol w:w="270"/>
        <w:gridCol w:w="1260"/>
      </w:tblGrid>
      <w:tr w:rsidR="00E638D0" w:rsidRPr="00B20F02" w14:paraId="051AAFD9" w14:textId="77777777" w:rsidTr="007F085B">
        <w:trPr>
          <w:tblHeader/>
        </w:trPr>
        <w:tc>
          <w:tcPr>
            <w:tcW w:w="1890" w:type="dxa"/>
          </w:tcPr>
          <w:p w14:paraId="217F77A1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321D0F7D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FE80A80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2" w:type="dxa"/>
            <w:gridSpan w:val="7"/>
          </w:tcPr>
          <w:p w14:paraId="23E78D0B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638D0" w:rsidRPr="00B20F02" w14:paraId="30DE80EE" w14:textId="77777777" w:rsidTr="007F085B">
        <w:trPr>
          <w:tblHeader/>
        </w:trPr>
        <w:tc>
          <w:tcPr>
            <w:tcW w:w="1890" w:type="dxa"/>
          </w:tcPr>
          <w:p w14:paraId="6BD8CAEE" w14:textId="77777777" w:rsidR="00E638D0" w:rsidRPr="00B20F02" w:rsidRDefault="00E638D0" w:rsidP="003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76EE0804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4B66F86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5E13B14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CA4281D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0A39CB4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BF79C3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3FAEF58C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ECF2E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2EF0F3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E638D0" w:rsidRPr="00B20F02" w14:paraId="1C0F3B79" w14:textId="77777777" w:rsidTr="007F085B">
        <w:trPr>
          <w:tblHeader/>
        </w:trPr>
        <w:tc>
          <w:tcPr>
            <w:tcW w:w="1890" w:type="dxa"/>
          </w:tcPr>
          <w:p w14:paraId="6304FE9B" w14:textId="77777777" w:rsidR="00E638D0" w:rsidRPr="00B20F02" w:rsidRDefault="00E638D0" w:rsidP="003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2" w:type="dxa"/>
            <w:vAlign w:val="bottom"/>
          </w:tcPr>
          <w:p w14:paraId="51A85979" w14:textId="7E3E5355" w:rsidR="00E638D0" w:rsidRPr="00B20F02" w:rsidRDefault="000C58DB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638D0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638D0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427D56A4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D71A9B1" w14:textId="1303885B" w:rsidR="00E638D0" w:rsidRPr="00B20F02" w:rsidRDefault="000C58DB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38D0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638D0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6C87DC84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3239F67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8A6F82C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14:paraId="388BB44F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62910C25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8BD249" w14:textId="5645F903" w:rsidR="00E638D0" w:rsidRPr="00B20F02" w:rsidRDefault="000C58DB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638D0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638D0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638D0" w:rsidRPr="00B20F02" w14:paraId="43F2A2B5" w14:textId="77777777" w:rsidTr="007F085B">
        <w:trPr>
          <w:tblHeader/>
        </w:trPr>
        <w:tc>
          <w:tcPr>
            <w:tcW w:w="1890" w:type="dxa"/>
          </w:tcPr>
          <w:p w14:paraId="0F695BAA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57EE3FE7" w14:textId="77777777" w:rsidR="00E638D0" w:rsidRPr="00B20F02" w:rsidRDefault="00E638D0" w:rsidP="00E63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A167521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2" w:type="dxa"/>
            <w:gridSpan w:val="7"/>
          </w:tcPr>
          <w:p w14:paraId="7A98689F" w14:textId="1C86C115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23A25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638D0" w:rsidRPr="00B20F02" w14:paraId="485F32EB" w14:textId="77777777" w:rsidTr="007F085B">
        <w:tc>
          <w:tcPr>
            <w:tcW w:w="1890" w:type="dxa"/>
            <w:vAlign w:val="bottom"/>
          </w:tcPr>
          <w:p w14:paraId="4E58D8D6" w14:textId="310E0F68" w:rsidR="00E638D0" w:rsidRPr="00B20F02" w:rsidRDefault="000C58DB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432" w:type="dxa"/>
            <w:vAlign w:val="bottom"/>
          </w:tcPr>
          <w:p w14:paraId="418376D7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B72DB90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05E0BC4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F619C6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64783EA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9C90B0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616759E5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09B9A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8E54FD" w14:textId="77777777" w:rsidR="00E638D0" w:rsidRPr="00B20F02" w:rsidRDefault="00E638D0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7000" w:rsidRPr="00B20F02" w14:paraId="1DFBA3E7" w14:textId="77777777" w:rsidTr="007F085B">
        <w:tc>
          <w:tcPr>
            <w:tcW w:w="1890" w:type="dxa"/>
          </w:tcPr>
          <w:p w14:paraId="07314661" w14:textId="77777777" w:rsidR="00297000" w:rsidRPr="00B20F02" w:rsidRDefault="00297000" w:rsidP="0029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32" w:type="dxa"/>
          </w:tcPr>
          <w:p w14:paraId="0865A506" w14:textId="52CD2E1E" w:rsidR="00297000" w:rsidRPr="00B20F02" w:rsidRDefault="000D09B2" w:rsidP="0029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E7889FB" w14:textId="77777777" w:rsidR="00297000" w:rsidRPr="00B20F02" w:rsidRDefault="00297000" w:rsidP="0029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315241DE" w14:textId="246F1CC0" w:rsidR="00297000" w:rsidRPr="00B20F02" w:rsidRDefault="000D09B2" w:rsidP="000D0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BB5B9C4" w14:textId="77777777" w:rsidR="00297000" w:rsidRPr="00B20F02" w:rsidRDefault="00297000" w:rsidP="0029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5A45F0E" w14:textId="5696A98F" w:rsidR="00297000" w:rsidRPr="00B20F02" w:rsidRDefault="00D67537" w:rsidP="00D6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36" w:type="dxa"/>
          </w:tcPr>
          <w:p w14:paraId="4DDF8788" w14:textId="77777777" w:rsidR="00297000" w:rsidRPr="00B20F02" w:rsidRDefault="00297000" w:rsidP="0029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135F5862" w14:textId="26662281" w:rsidR="00297000" w:rsidRPr="00B20F02" w:rsidRDefault="00D67537" w:rsidP="00D6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478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BCE5143" w14:textId="77777777" w:rsidR="00297000" w:rsidRPr="00B20F02" w:rsidRDefault="00297000" w:rsidP="0029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51050E1" w14:textId="3A61C336" w:rsidR="00297000" w:rsidRPr="00B20F02" w:rsidRDefault="000D09B2" w:rsidP="003A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97000" w:rsidRPr="00B20F02" w14:paraId="156C75C9" w14:textId="77777777" w:rsidTr="007F085B">
        <w:tc>
          <w:tcPr>
            <w:tcW w:w="1890" w:type="dxa"/>
          </w:tcPr>
          <w:p w14:paraId="59CB986D" w14:textId="77777777" w:rsidR="00297000" w:rsidRPr="00B20F02" w:rsidRDefault="00297000" w:rsidP="0029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72A380AF" w14:textId="77777777" w:rsidR="00297000" w:rsidRPr="00B20F02" w:rsidRDefault="00297000" w:rsidP="0029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8CB9C8" w14:textId="77777777" w:rsidR="00297000" w:rsidRPr="00B20F02" w:rsidRDefault="00297000" w:rsidP="0029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02BFD90B" w14:textId="77777777" w:rsidR="00297000" w:rsidRPr="00B20F02" w:rsidRDefault="00297000" w:rsidP="0029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F634FE" w14:textId="77777777" w:rsidR="00297000" w:rsidRPr="00B20F02" w:rsidRDefault="00297000" w:rsidP="0029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45BBE61" w14:textId="77777777" w:rsidR="00297000" w:rsidRPr="00B20F02" w:rsidRDefault="00297000" w:rsidP="0029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A3725F" w14:textId="77777777" w:rsidR="00297000" w:rsidRPr="00B20F02" w:rsidRDefault="00297000" w:rsidP="0029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2F6765E7" w14:textId="77777777" w:rsidR="00297000" w:rsidRPr="00B20F02" w:rsidRDefault="00297000" w:rsidP="0029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D1C05" w14:textId="77777777" w:rsidR="00297000" w:rsidRPr="00B20F02" w:rsidRDefault="00297000" w:rsidP="0029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DE8C222" w14:textId="77777777" w:rsidR="00297000" w:rsidRPr="00B20F02" w:rsidRDefault="00297000" w:rsidP="00297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6572" w:rsidRPr="00B20F02" w14:paraId="3D6DB354" w14:textId="77777777" w:rsidTr="00423A25">
        <w:tc>
          <w:tcPr>
            <w:tcW w:w="1890" w:type="dxa"/>
            <w:vAlign w:val="bottom"/>
          </w:tcPr>
          <w:p w14:paraId="7CEF54FE" w14:textId="400A8239" w:rsidR="00C46572" w:rsidRPr="00B20F02" w:rsidRDefault="000C58D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32" w:type="dxa"/>
            <w:vAlign w:val="bottom"/>
          </w:tcPr>
          <w:p w14:paraId="049C7E3A" w14:textId="77777777" w:rsidR="00C46572" w:rsidRPr="00B20F02" w:rsidRDefault="00C46572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2A3248E" w14:textId="77777777" w:rsidR="00C46572" w:rsidRPr="00B20F02" w:rsidRDefault="00C46572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7BE18E1" w14:textId="77777777" w:rsidR="00C46572" w:rsidRPr="00B20F02" w:rsidRDefault="00C46572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CD398B" w14:textId="77777777" w:rsidR="00C46572" w:rsidRPr="00B20F02" w:rsidRDefault="00C46572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625771D" w14:textId="77777777" w:rsidR="00C46572" w:rsidRPr="00B20F02" w:rsidRDefault="00C46572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5789C6" w14:textId="77777777" w:rsidR="00C46572" w:rsidRPr="00B20F02" w:rsidRDefault="00C46572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374D3CAF" w14:textId="77777777" w:rsidR="00C46572" w:rsidRPr="00B20F02" w:rsidRDefault="00C46572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DD18E" w14:textId="77777777" w:rsidR="00C46572" w:rsidRPr="00B20F02" w:rsidRDefault="00C46572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FCEF1A" w14:textId="77777777" w:rsidR="00C46572" w:rsidRPr="00B20F02" w:rsidRDefault="00C46572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5DE2" w:rsidRPr="00B20F02" w14:paraId="3A88D4BE" w14:textId="77777777" w:rsidTr="00423A25">
        <w:tc>
          <w:tcPr>
            <w:tcW w:w="1890" w:type="dxa"/>
          </w:tcPr>
          <w:p w14:paraId="34857329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32" w:type="dxa"/>
          </w:tcPr>
          <w:p w14:paraId="7E9FB6F8" w14:textId="7C4DAED1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03B4872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0D571D1A" w14:textId="480EBC7E" w:rsidR="00E95DE2" w:rsidRPr="00B20F02" w:rsidRDefault="000C58D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</w:p>
        </w:tc>
        <w:tc>
          <w:tcPr>
            <w:tcW w:w="236" w:type="dxa"/>
          </w:tcPr>
          <w:p w14:paraId="62042032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3540F61" w14:textId="56E46B88" w:rsidR="00E95DE2" w:rsidRPr="00B20F02" w:rsidRDefault="000C58D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12F2C"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06B5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ADEE7AF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346B108C" w14:textId="2D94CCBE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12F2C" w:rsidRPr="00B20F02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A669AE3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D50A9A5" w14:textId="597470E6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E95DE2" w:rsidRPr="00B20F02" w14:paraId="233615AB" w14:textId="77777777" w:rsidTr="00423A25">
        <w:tc>
          <w:tcPr>
            <w:tcW w:w="1890" w:type="dxa"/>
          </w:tcPr>
          <w:p w14:paraId="361C6638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2" w:type="dxa"/>
            <w:vAlign w:val="bottom"/>
          </w:tcPr>
          <w:p w14:paraId="7A8A3194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9D06A9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7D1539AA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521868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27F2C1E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CC48AD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3F0CDD27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8D05DF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C271AA6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5DE2" w:rsidRPr="00B20F02" w14:paraId="7E3BB28F" w14:textId="77777777" w:rsidTr="00423A25">
        <w:tc>
          <w:tcPr>
            <w:tcW w:w="1890" w:type="dxa"/>
            <w:vAlign w:val="bottom"/>
          </w:tcPr>
          <w:p w14:paraId="1994B455" w14:textId="264F9A2A" w:rsidR="00E95DE2" w:rsidRPr="00B20F02" w:rsidRDefault="000C58D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32" w:type="dxa"/>
            <w:vAlign w:val="bottom"/>
          </w:tcPr>
          <w:p w14:paraId="78D6E4B0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101C89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7023A37C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43C595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CFFB096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261A99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08D72A97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898F83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537852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5DE2" w:rsidRPr="00B20F02" w14:paraId="0A8A8949" w14:textId="77777777" w:rsidTr="00423A25">
        <w:tc>
          <w:tcPr>
            <w:tcW w:w="1890" w:type="dxa"/>
          </w:tcPr>
          <w:p w14:paraId="313C7DE7" w14:textId="7FC16C9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32" w:type="dxa"/>
          </w:tcPr>
          <w:p w14:paraId="78B6D5E4" w14:textId="2D99DA23" w:rsidR="00E95DE2" w:rsidRPr="00B20F02" w:rsidRDefault="000C58D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5DE2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193876E7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6364520" w14:textId="236EED10" w:rsidR="00E95DE2" w:rsidRPr="00B20F02" w:rsidRDefault="000C58D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</w:t>
            </w:r>
          </w:p>
        </w:tc>
        <w:tc>
          <w:tcPr>
            <w:tcW w:w="236" w:type="dxa"/>
          </w:tcPr>
          <w:p w14:paraId="0B06A1DD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87C4878" w14:textId="6EE9DFD1" w:rsidR="00E95DE2" w:rsidRPr="00B20F02" w:rsidRDefault="000C58D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95DE2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12F2C" w:rsidRPr="00B20F02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236" w:type="dxa"/>
          </w:tcPr>
          <w:p w14:paraId="72F4EB5F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38F69C2A" w14:textId="773EA7AE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12F2C" w:rsidRPr="00B20F02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7D1CC73" w14:textId="77777777" w:rsidR="00E95DE2" w:rsidRPr="00B20F02" w:rsidRDefault="00E95DE2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69D45C5" w14:textId="7842EB05" w:rsidR="00E95DE2" w:rsidRPr="00B20F02" w:rsidRDefault="000C58D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</w:p>
        </w:tc>
      </w:tr>
    </w:tbl>
    <w:p w14:paraId="3BEE081A" w14:textId="21EF7BAE" w:rsidR="00307222" w:rsidRPr="00B20F02" w:rsidRDefault="0030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303"/>
        <w:gridCol w:w="236"/>
        <w:gridCol w:w="1336"/>
        <w:gridCol w:w="236"/>
        <w:gridCol w:w="1108"/>
        <w:gridCol w:w="236"/>
        <w:gridCol w:w="1240"/>
        <w:gridCol w:w="236"/>
        <w:gridCol w:w="1285"/>
      </w:tblGrid>
      <w:tr w:rsidR="00263935" w:rsidRPr="00B20F02" w14:paraId="4F7E65CC" w14:textId="77777777" w:rsidTr="0011134C">
        <w:trPr>
          <w:tblHeader/>
        </w:trPr>
        <w:tc>
          <w:tcPr>
            <w:tcW w:w="1980" w:type="dxa"/>
          </w:tcPr>
          <w:p w14:paraId="37ABA5FA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3" w:type="dxa"/>
            <w:vAlign w:val="bottom"/>
          </w:tcPr>
          <w:p w14:paraId="4F0B397E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CA97029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7" w:type="dxa"/>
            <w:gridSpan w:val="7"/>
          </w:tcPr>
          <w:p w14:paraId="0B40C97D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935" w:rsidRPr="00B20F02" w14:paraId="4B3C9004" w14:textId="77777777" w:rsidTr="0011134C">
        <w:trPr>
          <w:tblHeader/>
        </w:trPr>
        <w:tc>
          <w:tcPr>
            <w:tcW w:w="1980" w:type="dxa"/>
          </w:tcPr>
          <w:p w14:paraId="3F143573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05535DAA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6A3CF0E9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EF316A7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EB8CFC0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306AC60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0FBE7D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10B6C33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428924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993EECA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263935" w:rsidRPr="00B20F02" w14:paraId="63A0983D" w14:textId="77777777" w:rsidTr="0011134C">
        <w:trPr>
          <w:tblHeader/>
        </w:trPr>
        <w:tc>
          <w:tcPr>
            <w:tcW w:w="1980" w:type="dxa"/>
          </w:tcPr>
          <w:p w14:paraId="6D6DB654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24F89C4B" w14:textId="5FE9E94F" w:rsidR="0016253B" w:rsidRPr="00B20F02" w:rsidRDefault="000C58D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6253B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6253B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090B2C0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A2650DB" w14:textId="3178492C" w:rsidR="0016253B" w:rsidRPr="00B20F02" w:rsidRDefault="000C58D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6253B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6253B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2AF8CAFC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58FEEE7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DCCE717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58CA28A8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5E86A3EC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E4B8E57" w14:textId="74CF3654" w:rsidR="0016253B" w:rsidRPr="00B20F02" w:rsidRDefault="000C58D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6253B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6253B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63935" w:rsidRPr="00B20F02" w14:paraId="390734D4" w14:textId="77777777" w:rsidTr="0011134C">
        <w:trPr>
          <w:tblHeader/>
        </w:trPr>
        <w:tc>
          <w:tcPr>
            <w:tcW w:w="1980" w:type="dxa"/>
          </w:tcPr>
          <w:p w14:paraId="22FD4716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699CD22F" w14:textId="77777777" w:rsidR="0016253B" w:rsidRPr="00B20F02" w:rsidRDefault="0016253B" w:rsidP="0030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03841F2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7" w:type="dxa"/>
            <w:gridSpan w:val="7"/>
          </w:tcPr>
          <w:p w14:paraId="4946B7D5" w14:textId="143D539A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57A22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63935" w:rsidRPr="00B20F02" w14:paraId="26A97B4C" w14:textId="77777777" w:rsidTr="00307222">
        <w:tc>
          <w:tcPr>
            <w:tcW w:w="1980" w:type="dxa"/>
            <w:vAlign w:val="bottom"/>
          </w:tcPr>
          <w:p w14:paraId="648289AC" w14:textId="77646BE8" w:rsidR="0016253B" w:rsidRPr="00B20F02" w:rsidRDefault="000C58D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03" w:type="dxa"/>
            <w:vAlign w:val="bottom"/>
          </w:tcPr>
          <w:p w14:paraId="7EE87175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6559DE0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D966455" w14:textId="77777777" w:rsidR="0016253B" w:rsidRPr="00B20F02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3CF11" w14:textId="77777777" w:rsidR="0016253B" w:rsidRPr="00B20F02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A7BB63E" w14:textId="77777777" w:rsidR="0016253B" w:rsidRPr="00B20F02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0B0DB0" w14:textId="77777777" w:rsidR="0016253B" w:rsidRPr="00B20F02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E18F660" w14:textId="77777777" w:rsidR="0016253B" w:rsidRPr="00B20F02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087C1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554F0E0" w14:textId="77777777" w:rsidR="0016253B" w:rsidRPr="00B20F02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5C8" w:rsidRPr="00B20F02" w14:paraId="605A1638" w14:textId="77777777" w:rsidTr="00307222">
        <w:tc>
          <w:tcPr>
            <w:tcW w:w="1980" w:type="dxa"/>
          </w:tcPr>
          <w:p w14:paraId="4EEBD5BF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03" w:type="dxa"/>
          </w:tcPr>
          <w:p w14:paraId="4873D0A2" w14:textId="5A29E13D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E17C54C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10F8C469" w14:textId="17A1F35C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293B4C8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78B1ED1" w14:textId="3AA36B7F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36" w:type="dxa"/>
          </w:tcPr>
          <w:p w14:paraId="5F2A20AD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E346423" w14:textId="33B22891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478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AF28401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74BF0CC7" w14:textId="34EA39C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725C8" w:rsidRPr="00B20F02" w14:paraId="38DE4284" w14:textId="77777777" w:rsidTr="00307222">
        <w:tc>
          <w:tcPr>
            <w:tcW w:w="1980" w:type="dxa"/>
          </w:tcPr>
          <w:p w14:paraId="7B1339C8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3" w:type="dxa"/>
          </w:tcPr>
          <w:p w14:paraId="2B9CACE3" w14:textId="0A1AD8C9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725C8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725C8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="004320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725C8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4A1446D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9CAD9C6" w14:textId="2C2F1CF0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 w:right="-9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7725C8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DBC" w:rsidRPr="00B20F02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236" w:type="dxa"/>
          </w:tcPr>
          <w:p w14:paraId="6611420A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3F1F73EB" w14:textId="4F7F2780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7725C8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DBC" w:rsidRPr="00B20F02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236" w:type="dxa"/>
          </w:tcPr>
          <w:p w14:paraId="34AEC2A2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F6D8689" w14:textId="00BCF18C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DBC" w:rsidRPr="00B20F02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7CF0CC4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7D296A41" w14:textId="1BD1F9FB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1DBC" w:rsidRPr="00B20F0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725C8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DBC" w:rsidRPr="00B20F02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</w:tr>
      <w:tr w:rsidR="007725C8" w:rsidRPr="00B20F02" w14:paraId="2E0A27DC" w14:textId="77777777" w:rsidTr="00307222">
        <w:tc>
          <w:tcPr>
            <w:tcW w:w="1980" w:type="dxa"/>
          </w:tcPr>
          <w:p w14:paraId="41AA8204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</w:tcPr>
          <w:p w14:paraId="454AB8E8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EA473DF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65FE18D0" w14:textId="6A032B25" w:rsidR="007725C8" w:rsidRPr="00B20F02" w:rsidRDefault="00672099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</w:t>
            </w:r>
            <w:r w:rsidR="00341DBC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</w:t>
            </w:r>
          </w:p>
        </w:tc>
        <w:tc>
          <w:tcPr>
            <w:tcW w:w="236" w:type="dxa"/>
          </w:tcPr>
          <w:p w14:paraId="600AC57E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18475C20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A5F9F1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6E723C82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883CA4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188B2B55" w14:textId="404213E4" w:rsidR="007725C8" w:rsidRPr="00B20F02" w:rsidRDefault="00672099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41DBC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41DBC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</w:p>
        </w:tc>
      </w:tr>
      <w:tr w:rsidR="007725C8" w:rsidRPr="00B20F02" w14:paraId="0C30CA52" w14:textId="77777777" w:rsidTr="00307222">
        <w:tc>
          <w:tcPr>
            <w:tcW w:w="1980" w:type="dxa"/>
          </w:tcPr>
          <w:p w14:paraId="129A5242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45526174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47170D1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</w:tcPr>
          <w:p w14:paraId="0F01B4F5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87C2DD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64B8A67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095D65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150CC92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C4F7EC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14:paraId="7667EE60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5C8" w:rsidRPr="00B20F02" w14:paraId="04220628" w14:textId="77777777" w:rsidTr="00307222">
        <w:tc>
          <w:tcPr>
            <w:tcW w:w="1980" w:type="dxa"/>
            <w:vAlign w:val="bottom"/>
          </w:tcPr>
          <w:p w14:paraId="5C5828D6" w14:textId="23614126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3D238484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69F8F93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253C928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58B355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CE4BFBC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9C89CE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65F7D00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B48AE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7B3039B0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134C" w:rsidRPr="00B20F02" w14:paraId="7DED123C" w14:textId="77777777" w:rsidTr="00307222">
        <w:tc>
          <w:tcPr>
            <w:tcW w:w="1980" w:type="dxa"/>
            <w:vAlign w:val="bottom"/>
          </w:tcPr>
          <w:p w14:paraId="021BB752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7C547FFB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0BEAD0E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3E01E002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FB721C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11557DA8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C25593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5599D14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EBD658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78AABC9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134C" w:rsidRPr="00B20F02" w14:paraId="1618CF33" w14:textId="77777777" w:rsidTr="00307222">
        <w:tc>
          <w:tcPr>
            <w:tcW w:w="1980" w:type="dxa"/>
            <w:vAlign w:val="bottom"/>
          </w:tcPr>
          <w:p w14:paraId="071061A9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1A7F3C15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E30A123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AA27556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7C31DE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1891F262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0C602F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FD2C8F6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744FB1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D2240B3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1DBC" w:rsidRPr="00B20F02" w14:paraId="214A5793" w14:textId="77777777" w:rsidTr="00307222">
        <w:tc>
          <w:tcPr>
            <w:tcW w:w="1980" w:type="dxa"/>
            <w:vAlign w:val="bottom"/>
          </w:tcPr>
          <w:p w14:paraId="0694988E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0DAD3457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BD9C49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D217C94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B50E5B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4F4BC08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DE6C3A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EEAC76F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F1C968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79C8A40C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1DBC" w:rsidRPr="00B20F02" w14:paraId="0273D4BF" w14:textId="77777777" w:rsidTr="00307222">
        <w:tc>
          <w:tcPr>
            <w:tcW w:w="1980" w:type="dxa"/>
            <w:vAlign w:val="bottom"/>
          </w:tcPr>
          <w:p w14:paraId="4ED316D7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13200289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E0DFFBC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A18B175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5C8707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8B51A38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BBA7CA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820DB3B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874106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2D64DCF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1DBC" w:rsidRPr="00B20F02" w14:paraId="0107B4A0" w14:textId="77777777" w:rsidTr="00307222">
        <w:tc>
          <w:tcPr>
            <w:tcW w:w="1980" w:type="dxa"/>
            <w:vAlign w:val="bottom"/>
          </w:tcPr>
          <w:p w14:paraId="6FA0D7C1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0881EEF8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B94A46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E6369C0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DCAA38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A7AD40D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25C8EB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599C32D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E16D18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122D9BC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1DBC" w:rsidRPr="00B20F02" w14:paraId="5BFAAF7E" w14:textId="77777777" w:rsidTr="00307222">
        <w:tc>
          <w:tcPr>
            <w:tcW w:w="1980" w:type="dxa"/>
            <w:vAlign w:val="bottom"/>
          </w:tcPr>
          <w:p w14:paraId="7E2409BB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479639FA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3B0D26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19746923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F220A2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0DAB42D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3F0D92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AF8711B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17F533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A265794" w14:textId="77777777" w:rsidR="00341DBC" w:rsidRPr="00B20F02" w:rsidRDefault="00341DB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134C" w:rsidRPr="00B20F02" w14:paraId="1A324E98" w14:textId="77777777" w:rsidTr="00307222">
        <w:tc>
          <w:tcPr>
            <w:tcW w:w="1980" w:type="dxa"/>
            <w:vAlign w:val="bottom"/>
          </w:tcPr>
          <w:p w14:paraId="24FAE59A" w14:textId="650D037A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03" w:type="dxa"/>
            <w:vAlign w:val="bottom"/>
          </w:tcPr>
          <w:p w14:paraId="4847071B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7E87F8E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D72683D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15DD75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6DD7732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327AA7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0982911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6C4732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CF410B8" w14:textId="77777777" w:rsidR="0011134C" w:rsidRPr="00B20F02" w:rsidRDefault="0011134C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5C8" w:rsidRPr="00B20F02" w14:paraId="76711B1F" w14:textId="77777777" w:rsidTr="00307222">
        <w:tc>
          <w:tcPr>
            <w:tcW w:w="1980" w:type="dxa"/>
          </w:tcPr>
          <w:p w14:paraId="2852F1B1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03" w:type="dxa"/>
          </w:tcPr>
          <w:p w14:paraId="110EDFE1" w14:textId="0C855859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2AF86A5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2CD1B7F" w14:textId="083D825E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D1197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31A4896B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103893C8" w14:textId="4DC139DF" w:rsidR="007725C8" w:rsidRPr="00B20F02" w:rsidRDefault="000C58DB" w:rsidP="00D7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63A4C"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1197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58A2530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FC191DA" w14:textId="25FA251C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63A4C" w:rsidRPr="00B20F02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0055C38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8AFAC48" w14:textId="2A68C40D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725C8" w:rsidRPr="00B20F02" w14:paraId="3ADF7FC4" w14:textId="77777777" w:rsidTr="00307222">
        <w:tc>
          <w:tcPr>
            <w:tcW w:w="1980" w:type="dxa"/>
          </w:tcPr>
          <w:p w14:paraId="6C2A73B6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3" w:type="dxa"/>
          </w:tcPr>
          <w:p w14:paraId="33A60C46" w14:textId="503C5746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725C8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725C8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="00756AF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725C8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756AF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431965A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D61A1A8" w14:textId="172EEBB8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7725C8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DBC" w:rsidRPr="00B20F0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119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5839541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401B5C1" w14:textId="212BD8AD" w:rsidR="007725C8" w:rsidRPr="00B20F02" w:rsidRDefault="000C58DB" w:rsidP="00D7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63A4C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725C8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DBC" w:rsidRPr="00B20F0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46ACA"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1197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0A69079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1011FE3" w14:textId="4368B72B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63A4C"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DBC" w:rsidRPr="00B20F02">
              <w:rPr>
                <w:rFonts w:asciiTheme="majorBidi" w:hAnsiTheme="majorBidi" w:cstheme="majorBidi"/>
                <w:sz w:val="30"/>
                <w:szCs w:val="30"/>
              </w:rPr>
              <w:t>691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03312E92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0D4481F" w14:textId="5D83780B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7725C8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DBC" w:rsidRPr="00B20F02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7725C8" w:rsidRPr="00B20F02" w14:paraId="3D08016E" w14:textId="77777777" w:rsidTr="00307222">
        <w:tc>
          <w:tcPr>
            <w:tcW w:w="1980" w:type="dxa"/>
          </w:tcPr>
          <w:p w14:paraId="2B355D05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</w:tcPr>
          <w:p w14:paraId="393E41FD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4765117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6A11B273" w14:textId="13A6E0BC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41DBC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7725C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41DBC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</w:p>
        </w:tc>
        <w:tc>
          <w:tcPr>
            <w:tcW w:w="236" w:type="dxa"/>
          </w:tcPr>
          <w:p w14:paraId="43F7D07A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1505A4FA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96B755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7503E74E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CD9AB7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37B5303A" w14:textId="60DE99FC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7725C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41DBC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</w:t>
            </w:r>
          </w:p>
        </w:tc>
      </w:tr>
      <w:tr w:rsidR="007725C8" w:rsidRPr="00B20F02" w14:paraId="611AF2C6" w14:textId="77777777" w:rsidTr="00307222">
        <w:tc>
          <w:tcPr>
            <w:tcW w:w="1980" w:type="dxa"/>
          </w:tcPr>
          <w:p w14:paraId="772BA310" w14:textId="59602B0F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7" w:hanging="45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303" w:type="dxa"/>
          </w:tcPr>
          <w:p w14:paraId="601B8F4D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556BCB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406597A3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773144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211793" w14:textId="5D4D145E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341DBC" w:rsidRPr="00B20F02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892266F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19D96DD5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574172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F768DAD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2608D4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26296F09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95861C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4DB4BA" w14:textId="70EDFCD4" w:rsidR="007725C8" w:rsidRPr="00B20F02" w:rsidRDefault="00341DBC" w:rsidP="00341D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725C8" w:rsidRPr="00B20F02" w14:paraId="6B674619" w14:textId="77777777" w:rsidTr="0068352B">
        <w:tc>
          <w:tcPr>
            <w:tcW w:w="1980" w:type="dxa"/>
          </w:tcPr>
          <w:p w14:paraId="61E08067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03" w:type="dxa"/>
            <w:vAlign w:val="bottom"/>
          </w:tcPr>
          <w:p w14:paraId="7CAACD86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F9B9347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4E6DDF89" w14:textId="00C8EE98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7725C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41DBC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236" w:type="dxa"/>
          </w:tcPr>
          <w:p w14:paraId="68257551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</w:tcPr>
          <w:p w14:paraId="00128982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1F4F9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318FEFDE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F1DEFA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4F041A06" w14:textId="170A843C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7725C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41DBC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</w:t>
            </w:r>
          </w:p>
        </w:tc>
      </w:tr>
      <w:tr w:rsidR="007725C8" w:rsidRPr="00B20F02" w14:paraId="0EA73D2A" w14:textId="77777777" w:rsidTr="0068352B">
        <w:tc>
          <w:tcPr>
            <w:tcW w:w="1980" w:type="dxa"/>
          </w:tcPr>
          <w:p w14:paraId="73F918D3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14:paraId="363A5EA6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4DD3DA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</w:tcPr>
          <w:p w14:paraId="5CC55252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F40502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470E2CF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BA0B2B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14B6702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BB9144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14:paraId="3AC0B9DE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5C8" w:rsidRPr="00B20F02" w14:paraId="0B8CDF7F" w14:textId="77777777" w:rsidTr="00D57A22">
        <w:tc>
          <w:tcPr>
            <w:tcW w:w="1980" w:type="dxa"/>
          </w:tcPr>
          <w:p w14:paraId="05EE3EEF" w14:textId="323055CE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03" w:type="dxa"/>
          </w:tcPr>
          <w:p w14:paraId="1FF11A1D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F83825A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32CC342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4BB1E4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DF4357E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B50F6C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91D643F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9B9FB3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84A758F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5C8" w:rsidRPr="00B20F02" w14:paraId="71C240F9" w14:textId="77777777" w:rsidTr="00D57A22">
        <w:tc>
          <w:tcPr>
            <w:tcW w:w="1980" w:type="dxa"/>
          </w:tcPr>
          <w:p w14:paraId="390E0950" w14:textId="44437C81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03" w:type="dxa"/>
          </w:tcPr>
          <w:p w14:paraId="6A8806B2" w14:textId="09010757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725C8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7F75C32F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3CDF12F" w14:textId="48F65518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D1197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EAA95E0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144B19B" w14:textId="70066BE5" w:rsidR="007725C8" w:rsidRPr="00B20F02" w:rsidRDefault="000C58DB" w:rsidP="00D7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725C8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040F3" w:rsidRPr="00B20F02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236" w:type="dxa"/>
          </w:tcPr>
          <w:p w14:paraId="635E4B44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37A663E" w14:textId="11D7BD43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040F3" w:rsidRPr="00B20F02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9B119A2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1A315623" w14:textId="1A920945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D1197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725C8" w:rsidRPr="00B20F02" w14:paraId="0D222C5C" w14:textId="77777777" w:rsidTr="005F7E9E">
        <w:tc>
          <w:tcPr>
            <w:tcW w:w="1980" w:type="dxa"/>
          </w:tcPr>
          <w:p w14:paraId="0FE89170" w14:textId="730C86E8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3" w:type="dxa"/>
          </w:tcPr>
          <w:p w14:paraId="682028DD" w14:textId="2689247A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725C8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725C8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="00D700C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725C8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D700C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4CC8273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24B5394A" w14:textId="74F486CE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1DBC"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725C8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DBC" w:rsidRPr="00B20F02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D1197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763989C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2E27283" w14:textId="552182FF" w:rsidR="007725C8" w:rsidRPr="00B20F02" w:rsidRDefault="000C58DB" w:rsidP="00D76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41DBC"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725C8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DBC" w:rsidRPr="00B20F02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236" w:type="dxa"/>
          </w:tcPr>
          <w:p w14:paraId="644FDD43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6E82CBA" w14:textId="4F7FA759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41DBC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040F3"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41DBC"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1197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408D028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112680A6" w14:textId="437B0B76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7725C8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1DBC" w:rsidRPr="00B20F0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D119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725C8" w:rsidRPr="00B20F02" w14:paraId="07AA9787" w14:textId="77777777" w:rsidTr="005F7E9E">
        <w:tc>
          <w:tcPr>
            <w:tcW w:w="1980" w:type="dxa"/>
          </w:tcPr>
          <w:p w14:paraId="75EE4FB1" w14:textId="3683BAD5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</w:tcPr>
          <w:p w14:paraId="52742E0A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170F79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65B966A0" w14:textId="02DF96D0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7725C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41DBC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D119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4A307E1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D7210F7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019F7C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5502406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E82DB0F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7D1AC954" w14:textId="4626D7DD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41DBC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7725C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41DBC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</w:p>
        </w:tc>
      </w:tr>
      <w:tr w:rsidR="007725C8" w:rsidRPr="00B20F02" w14:paraId="6553F9D0" w14:textId="77777777" w:rsidTr="005F7E9E">
        <w:tc>
          <w:tcPr>
            <w:tcW w:w="1980" w:type="dxa"/>
          </w:tcPr>
          <w:p w14:paraId="20830CAA" w14:textId="61A38AA9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   จะสูญ</w:t>
            </w:r>
          </w:p>
        </w:tc>
        <w:tc>
          <w:tcPr>
            <w:tcW w:w="1303" w:type="dxa"/>
          </w:tcPr>
          <w:p w14:paraId="5E898962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685435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2D243972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736CC5" w14:textId="40A0CDA6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341DBC" w:rsidRPr="00B20F02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5206A2E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17962B6C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0C975D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3917AF6A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CB14D3F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05F48FB6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ED5EA1" w14:textId="0916EC66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341DBC" w:rsidRPr="00B20F02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725C8" w:rsidRPr="00B20F02" w14:paraId="3D7CA2E8" w14:textId="77777777" w:rsidTr="00E95DE2">
        <w:tc>
          <w:tcPr>
            <w:tcW w:w="1980" w:type="dxa"/>
          </w:tcPr>
          <w:p w14:paraId="41AF5E5E" w14:textId="718282AF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03" w:type="dxa"/>
            <w:vAlign w:val="bottom"/>
          </w:tcPr>
          <w:p w14:paraId="7FC4159C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DFD3B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1C688824" w14:textId="39D360C6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7725C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41DBC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  <w:r w:rsidR="00D119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13BA065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1785424C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4D1DF8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F83B46C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AAD5A7E" w14:textId="77777777" w:rsidR="007725C8" w:rsidRPr="00B20F02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077563A7" w14:textId="7BED190F" w:rsidR="007725C8" w:rsidRPr="00B20F02" w:rsidRDefault="000C58D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7725C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41DBC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659</w:t>
            </w:r>
          </w:p>
        </w:tc>
      </w:tr>
    </w:tbl>
    <w:p w14:paraId="1FA7F854" w14:textId="77777777" w:rsidR="00682FE7" w:rsidRPr="00B20F02" w:rsidRDefault="00682FE7" w:rsidP="00307222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23DF61" w14:textId="77777777" w:rsidR="0011134C" w:rsidRPr="00B20F02" w:rsidRDefault="00111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0AB2DB5" w14:textId="3E5B5049" w:rsidR="00307222" w:rsidRPr="00B20F02" w:rsidRDefault="00307222" w:rsidP="00307222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รายการเคลื่อนไหวของเงินให้กู้ยืมระยะ</w:t>
      </w:r>
      <w:r w:rsidR="00E660A7"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ยาว</w:t>
      </w: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จากกิจการที่เกี่ยวข้องกัน</w:t>
      </w:r>
    </w:p>
    <w:p w14:paraId="52055118" w14:textId="77777777" w:rsidR="00307222" w:rsidRPr="00B20F02" w:rsidRDefault="00307222" w:rsidP="00257CE5">
      <w:pPr>
        <w:pStyle w:val="NoSpacing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432"/>
        <w:gridCol w:w="236"/>
        <w:gridCol w:w="1233"/>
        <w:gridCol w:w="236"/>
        <w:gridCol w:w="1089"/>
        <w:gridCol w:w="236"/>
        <w:gridCol w:w="1298"/>
        <w:gridCol w:w="270"/>
        <w:gridCol w:w="1260"/>
      </w:tblGrid>
      <w:tr w:rsidR="00307222" w:rsidRPr="00B20F02" w14:paraId="4843D198" w14:textId="77777777" w:rsidTr="00BE174A">
        <w:trPr>
          <w:tblHeader/>
        </w:trPr>
        <w:tc>
          <w:tcPr>
            <w:tcW w:w="1890" w:type="dxa"/>
          </w:tcPr>
          <w:p w14:paraId="3104E57A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23E45868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A205484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2" w:type="dxa"/>
            <w:gridSpan w:val="7"/>
          </w:tcPr>
          <w:p w14:paraId="1557116A" w14:textId="1FD60768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3A7189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07222" w:rsidRPr="00B20F02" w14:paraId="5068D960" w14:textId="77777777" w:rsidTr="00BE174A">
        <w:trPr>
          <w:tblHeader/>
        </w:trPr>
        <w:tc>
          <w:tcPr>
            <w:tcW w:w="1890" w:type="dxa"/>
          </w:tcPr>
          <w:p w14:paraId="6CCC95FF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7FA35969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38AA0210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D1DEF75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30785EEE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4DE9B04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EDB807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4CB9BAA3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39CDBE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96B34A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307222" w:rsidRPr="00B20F02" w14:paraId="2EB89398" w14:textId="77777777" w:rsidTr="00BE174A">
        <w:trPr>
          <w:tblHeader/>
        </w:trPr>
        <w:tc>
          <w:tcPr>
            <w:tcW w:w="1890" w:type="dxa"/>
          </w:tcPr>
          <w:p w14:paraId="61681A41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2" w:type="dxa"/>
            <w:vAlign w:val="bottom"/>
          </w:tcPr>
          <w:p w14:paraId="71C41C68" w14:textId="5CE6AA03" w:rsidR="00307222" w:rsidRPr="00B20F02" w:rsidRDefault="000C58DB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07222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07222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B82B819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0DD435E" w14:textId="2181EAC7" w:rsidR="00307222" w:rsidRPr="00B20F02" w:rsidRDefault="000C58DB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07222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07222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336E2E0A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4E8F4A6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7FE54EE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vAlign w:val="bottom"/>
          </w:tcPr>
          <w:p w14:paraId="130CF306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72D3E85F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867162" w14:textId="7E010E91" w:rsidR="00307222" w:rsidRPr="00B20F02" w:rsidRDefault="000C58DB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07222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307222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07222" w:rsidRPr="00B20F02" w14:paraId="4DA0B310" w14:textId="77777777" w:rsidTr="00BE174A">
        <w:trPr>
          <w:tblHeader/>
        </w:trPr>
        <w:tc>
          <w:tcPr>
            <w:tcW w:w="1890" w:type="dxa"/>
          </w:tcPr>
          <w:p w14:paraId="7A0303A2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60AF60C0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9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31F8C2D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2" w:type="dxa"/>
            <w:gridSpan w:val="7"/>
          </w:tcPr>
          <w:p w14:paraId="2C517FCD" w14:textId="75DBACA2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57A22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07222" w:rsidRPr="00B20F02" w14:paraId="17C45A4A" w14:textId="77777777" w:rsidTr="00A06BBE">
        <w:tc>
          <w:tcPr>
            <w:tcW w:w="1890" w:type="dxa"/>
            <w:vAlign w:val="bottom"/>
          </w:tcPr>
          <w:p w14:paraId="2902539E" w14:textId="47DA3025" w:rsidR="00307222" w:rsidRPr="00B20F02" w:rsidRDefault="000C58DB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432" w:type="dxa"/>
            <w:vAlign w:val="bottom"/>
          </w:tcPr>
          <w:p w14:paraId="594E8FF7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5F5E015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4A247F1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AEB8E0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9F7386C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3C7946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37055DCE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EC668D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270A55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7222" w:rsidRPr="00B20F02" w14:paraId="33A483D3" w14:textId="77777777" w:rsidTr="00A06BBE">
        <w:tc>
          <w:tcPr>
            <w:tcW w:w="1890" w:type="dxa"/>
          </w:tcPr>
          <w:p w14:paraId="62C882A7" w14:textId="072747CE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32" w:type="dxa"/>
          </w:tcPr>
          <w:p w14:paraId="41491C3B" w14:textId="2C054998" w:rsidR="00307222" w:rsidRPr="00B20F02" w:rsidRDefault="004806BA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D3B18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D3B18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D3B18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CCCDBED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A1DDA6E" w14:textId="769BE61A" w:rsidR="00307222" w:rsidRPr="00B20F02" w:rsidRDefault="0067664A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1,267</w:t>
            </w:r>
          </w:p>
        </w:tc>
        <w:tc>
          <w:tcPr>
            <w:tcW w:w="236" w:type="dxa"/>
          </w:tcPr>
          <w:p w14:paraId="765184CD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0609A52" w14:textId="472C4C94" w:rsidR="00307222" w:rsidRPr="00B20F02" w:rsidRDefault="0067664A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236" w:type="dxa"/>
          </w:tcPr>
          <w:p w14:paraId="050CFA5C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5DED423C" w14:textId="14FAA0FC" w:rsidR="00307222" w:rsidRPr="00B20F02" w:rsidRDefault="0067664A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212D514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8565F0" w14:textId="628D6953" w:rsidR="00307222" w:rsidRPr="00B20F02" w:rsidRDefault="0067664A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1,365</w:t>
            </w:r>
          </w:p>
        </w:tc>
      </w:tr>
      <w:tr w:rsidR="0067664A" w:rsidRPr="00B20F02" w14:paraId="588EBE22" w14:textId="77777777" w:rsidTr="00A06BBE">
        <w:tc>
          <w:tcPr>
            <w:tcW w:w="1890" w:type="dxa"/>
          </w:tcPr>
          <w:p w14:paraId="3F0D2CD8" w14:textId="77777777" w:rsidR="00B76103" w:rsidRPr="00B20F02" w:rsidRDefault="0067664A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20F02">
              <w:rPr>
                <w:rFonts w:asciiTheme="majorBidi" w:hAnsiTheme="majorBidi" w:hint="cs"/>
                <w:sz w:val="30"/>
                <w:szCs w:val="30"/>
                <w:cs/>
              </w:rPr>
              <w:t>หัก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</w:t>
            </w:r>
            <w:r w:rsidR="00B76103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  <w:p w14:paraId="244E4EB6" w14:textId="77777777" w:rsidR="00B76103" w:rsidRPr="00B20F02" w:rsidRDefault="00B76103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         </w:t>
            </w:r>
            <w:r w:rsidR="0067664A" w:rsidRPr="00B20F02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</w:p>
          <w:p w14:paraId="2712ACF2" w14:textId="77777777" w:rsidR="00B76103" w:rsidRPr="00B20F02" w:rsidRDefault="00B76103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         </w:t>
            </w:r>
            <w:r w:rsidR="0067664A" w:rsidRPr="00B20F02">
              <w:rPr>
                <w:rFonts w:asciiTheme="majorBidi" w:hAnsiTheme="majorBidi" w:hint="cs"/>
                <w:sz w:val="30"/>
                <w:szCs w:val="30"/>
                <w:cs/>
              </w:rPr>
              <w:t>คาดว่าจะ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</w:p>
          <w:p w14:paraId="3DF10A3B" w14:textId="71AC4DD0" w:rsidR="0067664A" w:rsidRPr="00B20F02" w:rsidRDefault="00B76103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         </w:t>
            </w:r>
            <w:r w:rsidR="0067664A" w:rsidRPr="00B20F02">
              <w:rPr>
                <w:rFonts w:asciiTheme="majorBidi" w:hAnsiTheme="majorBidi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432" w:type="dxa"/>
          </w:tcPr>
          <w:p w14:paraId="632253F2" w14:textId="77777777" w:rsidR="0067664A" w:rsidRPr="00B20F02" w:rsidRDefault="0067664A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FB54F0" w14:textId="77777777" w:rsidR="0067664A" w:rsidRPr="00B20F02" w:rsidRDefault="0067664A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5B6DC2C" w14:textId="77777777" w:rsidR="0067664A" w:rsidRPr="00B20F02" w:rsidRDefault="0067664A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2309BB" w14:textId="77777777" w:rsidR="0067664A" w:rsidRPr="00B20F02" w:rsidRDefault="0067664A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ACE5F8" w14:textId="77777777" w:rsidR="00B76103" w:rsidRPr="00B20F02" w:rsidRDefault="00B76103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F655D9" w14:textId="5B9F3B25" w:rsidR="0067664A" w:rsidRPr="00B20F02" w:rsidRDefault="0067664A" w:rsidP="00E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1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1F485DCB" w14:textId="77777777" w:rsidR="0067664A" w:rsidRPr="00B20F02" w:rsidRDefault="0067664A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643072B" w14:textId="77777777" w:rsidR="0067664A" w:rsidRPr="00B20F02" w:rsidRDefault="0067664A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76CEF8" w14:textId="77777777" w:rsidR="0067664A" w:rsidRPr="00B20F02" w:rsidRDefault="0067664A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1CEECB79" w14:textId="77777777" w:rsidR="0067664A" w:rsidRPr="00B20F02" w:rsidRDefault="0067664A" w:rsidP="00C2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00B076" w14:textId="77777777" w:rsidR="0067664A" w:rsidRPr="00B20F02" w:rsidRDefault="0067664A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210398" w14:textId="77777777" w:rsidR="0067664A" w:rsidRPr="00B20F02" w:rsidRDefault="0067664A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0E51D8" w14:textId="77777777" w:rsidR="0067664A" w:rsidRPr="00B20F02" w:rsidRDefault="0067664A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E1FF9B" w14:textId="77777777" w:rsidR="00B76103" w:rsidRPr="00B20F02" w:rsidRDefault="00B76103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7E47A2" w14:textId="41DABD34" w:rsidR="0067664A" w:rsidRPr="00B20F02" w:rsidRDefault="0067664A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51C2C"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67664A" w:rsidRPr="00B20F02" w14:paraId="383B7C0A" w14:textId="77777777" w:rsidTr="0067664A">
        <w:tc>
          <w:tcPr>
            <w:tcW w:w="1890" w:type="dxa"/>
          </w:tcPr>
          <w:p w14:paraId="6620F435" w14:textId="61F6E864" w:rsidR="0067664A" w:rsidRPr="00BE2F66" w:rsidRDefault="002D0560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E2F66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</w:tcPr>
          <w:p w14:paraId="19457251" w14:textId="77777777" w:rsidR="0067664A" w:rsidRPr="00B20F02" w:rsidRDefault="0067664A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3F57D5" w14:textId="77777777" w:rsidR="0067664A" w:rsidRPr="00B20F02" w:rsidRDefault="0067664A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51194804" w14:textId="2434C7A1" w:rsidR="0067664A" w:rsidRPr="00B20F02" w:rsidRDefault="0067664A" w:rsidP="00E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2D0560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36" w:type="dxa"/>
          </w:tcPr>
          <w:p w14:paraId="51EC9FC9" w14:textId="77777777" w:rsidR="0067664A" w:rsidRPr="00B20F02" w:rsidRDefault="0067664A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DBAD628" w14:textId="77777777" w:rsidR="0067664A" w:rsidRPr="00B20F02" w:rsidRDefault="0067664A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B6AB34" w14:textId="77777777" w:rsidR="0067664A" w:rsidRPr="00B20F02" w:rsidRDefault="0067664A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11D2A84F" w14:textId="77777777" w:rsidR="0067664A" w:rsidRPr="00B20F02" w:rsidRDefault="0067664A" w:rsidP="00C2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8F9DF0" w14:textId="77777777" w:rsidR="0067664A" w:rsidRPr="00B20F02" w:rsidRDefault="0067664A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AAE5B6" w14:textId="0874E5E9" w:rsidR="0067664A" w:rsidRPr="00B20F02" w:rsidRDefault="002D0560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1,021</w:t>
            </w:r>
          </w:p>
        </w:tc>
      </w:tr>
      <w:tr w:rsidR="00307222" w:rsidRPr="00B20F02" w14:paraId="7F8ACA7D" w14:textId="77777777" w:rsidTr="00A06BBE">
        <w:tc>
          <w:tcPr>
            <w:tcW w:w="1890" w:type="dxa"/>
            <w:vAlign w:val="bottom"/>
          </w:tcPr>
          <w:p w14:paraId="37C16044" w14:textId="522D7C51" w:rsidR="00307222" w:rsidRPr="00B20F02" w:rsidRDefault="000C58DB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32" w:type="dxa"/>
            <w:vAlign w:val="bottom"/>
          </w:tcPr>
          <w:p w14:paraId="1096D291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18D18E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242BF600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89276E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9BA811A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F789A1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2D67AE65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A2869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0D4E8A" w14:textId="77777777" w:rsidR="00307222" w:rsidRPr="00B20F02" w:rsidRDefault="00307222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6338F" w:rsidRPr="00B20F02" w14:paraId="1D9C5DE6" w14:textId="77777777" w:rsidTr="00A06BBE">
        <w:tc>
          <w:tcPr>
            <w:tcW w:w="1890" w:type="dxa"/>
          </w:tcPr>
          <w:p w14:paraId="0A870CC2" w14:textId="4287506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32" w:type="dxa"/>
          </w:tcPr>
          <w:p w14:paraId="7A011EF4" w14:textId="4C5CCABF" w:rsidR="00D6338F" w:rsidRPr="00B20F02" w:rsidRDefault="00172383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6338F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6338F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6338F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80D647D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4D4CDF9" w14:textId="0355CB8A" w:rsidR="00D6338F" w:rsidRPr="00B20F02" w:rsidRDefault="002D0560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1,281</w:t>
            </w:r>
          </w:p>
        </w:tc>
        <w:tc>
          <w:tcPr>
            <w:tcW w:w="236" w:type="dxa"/>
          </w:tcPr>
          <w:p w14:paraId="02EEBD00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BD55FED" w14:textId="352A6CF2" w:rsidR="00D6338F" w:rsidRPr="00B20F02" w:rsidRDefault="000C58DB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D0560" w:rsidRPr="00B20F0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53DC1"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3CDC00B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674D58A2" w14:textId="69A4FAEE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D0560" w:rsidRPr="00B20F0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53DC1" w:rsidRPr="00B20F0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D4E3B9C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5193B5" w14:textId="3B1194F9" w:rsidR="00D6338F" w:rsidRPr="00B20F02" w:rsidRDefault="002D0560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1,267</w:t>
            </w:r>
          </w:p>
        </w:tc>
      </w:tr>
      <w:tr w:rsidR="002D0560" w:rsidRPr="00B20F02" w14:paraId="60B6B5CC" w14:textId="77777777" w:rsidTr="00A06BBE">
        <w:tc>
          <w:tcPr>
            <w:tcW w:w="1890" w:type="dxa"/>
          </w:tcPr>
          <w:p w14:paraId="11D4B8E1" w14:textId="77777777" w:rsidR="00B76103" w:rsidRPr="00B20F02" w:rsidRDefault="00B76103" w:rsidP="00B76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20F02">
              <w:rPr>
                <w:rFonts w:asciiTheme="majorBidi" w:hAnsiTheme="majorBidi" w:hint="cs"/>
                <w:sz w:val="30"/>
                <w:szCs w:val="30"/>
                <w:cs/>
              </w:rPr>
              <w:t>หัก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  <w:p w14:paraId="28C55174" w14:textId="77777777" w:rsidR="00B76103" w:rsidRPr="00B20F02" w:rsidRDefault="00B76103" w:rsidP="00B76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         </w:t>
            </w:r>
            <w:r w:rsidRPr="00B20F02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</w:p>
          <w:p w14:paraId="34D28E15" w14:textId="77777777" w:rsidR="00B76103" w:rsidRPr="00B20F02" w:rsidRDefault="00B76103" w:rsidP="00B76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         </w:t>
            </w:r>
            <w:r w:rsidRPr="00B20F02">
              <w:rPr>
                <w:rFonts w:asciiTheme="majorBidi" w:hAnsiTheme="majorBidi" w:hint="cs"/>
                <w:sz w:val="30"/>
                <w:szCs w:val="30"/>
                <w:cs/>
              </w:rPr>
              <w:t>คาดว่าจะ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</w:p>
          <w:p w14:paraId="74954C7F" w14:textId="0CA18549" w:rsidR="002D0560" w:rsidRPr="00B20F02" w:rsidRDefault="00B76103" w:rsidP="00B76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         </w:t>
            </w:r>
            <w:r w:rsidRPr="00B20F02">
              <w:rPr>
                <w:rFonts w:asciiTheme="majorBidi" w:hAnsiTheme="majorBidi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432" w:type="dxa"/>
          </w:tcPr>
          <w:p w14:paraId="1EA4A7F0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CB6925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E44BE7E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4CD22D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2B27B5" w14:textId="77777777" w:rsidR="00B76103" w:rsidRPr="00B20F02" w:rsidRDefault="00B76103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8D8ACD" w14:textId="2B830A34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296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412DCED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2B22CB8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6A404D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6F3178F4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FA1534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F5E3FA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37E87A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1D2090" w14:textId="77777777" w:rsidR="00B76103" w:rsidRPr="00B20F02" w:rsidRDefault="00B76103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0C3E17" w14:textId="5F1790DC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D0560" w:rsidRPr="00B20F02" w14:paraId="604DA84F" w14:textId="77777777" w:rsidTr="002D0560">
        <w:tc>
          <w:tcPr>
            <w:tcW w:w="1890" w:type="dxa"/>
          </w:tcPr>
          <w:p w14:paraId="6DF29E17" w14:textId="45ABD655" w:rsidR="002D0560" w:rsidRPr="00BE2F66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2F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</w:tcPr>
          <w:p w14:paraId="0FA7D244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3A428F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3A184935" w14:textId="7A702D00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985</w:t>
            </w:r>
          </w:p>
        </w:tc>
        <w:tc>
          <w:tcPr>
            <w:tcW w:w="236" w:type="dxa"/>
          </w:tcPr>
          <w:p w14:paraId="50BD4740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86349A8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0D589E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6F0D9424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F914BF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9DE456" w14:textId="1737F5BD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</w:t>
            </w:r>
          </w:p>
        </w:tc>
      </w:tr>
      <w:tr w:rsidR="002D0560" w:rsidRPr="00B20F02" w14:paraId="000071CD" w14:textId="77777777" w:rsidTr="002D0560">
        <w:tc>
          <w:tcPr>
            <w:tcW w:w="1890" w:type="dxa"/>
          </w:tcPr>
          <w:p w14:paraId="775D8192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2" w:type="dxa"/>
          </w:tcPr>
          <w:p w14:paraId="5940ABCF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0C0216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64B8D052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11CBAD3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637ECBE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8228CB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3E639936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F97F91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79F9413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0560" w:rsidRPr="00B20F02" w14:paraId="543BBC83" w14:textId="77777777" w:rsidTr="002D0560">
        <w:tc>
          <w:tcPr>
            <w:tcW w:w="1890" w:type="dxa"/>
          </w:tcPr>
          <w:p w14:paraId="376AC040" w14:textId="45D6AB20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32" w:type="dxa"/>
            <w:vAlign w:val="bottom"/>
          </w:tcPr>
          <w:p w14:paraId="155E324A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BC0EF5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1E96B12F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182C4C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8681961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A279CE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502785F6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4B1C11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8068A8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0560" w:rsidRPr="00B20F02" w14:paraId="12E02B8E" w14:textId="77777777" w:rsidTr="002D0560">
        <w:tc>
          <w:tcPr>
            <w:tcW w:w="1890" w:type="dxa"/>
          </w:tcPr>
          <w:p w14:paraId="76B03FFC" w14:textId="3CF3974A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32" w:type="dxa"/>
          </w:tcPr>
          <w:p w14:paraId="6293AA1F" w14:textId="7F1C6A2B" w:rsidR="002D0560" w:rsidRPr="00B20F02" w:rsidRDefault="00D700CA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D0560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D0560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="002D0560"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D0560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2D0560"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5F256AE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4CF42EDF" w14:textId="7D71863A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1,533</w:t>
            </w:r>
          </w:p>
        </w:tc>
        <w:tc>
          <w:tcPr>
            <w:tcW w:w="236" w:type="dxa"/>
          </w:tcPr>
          <w:p w14:paraId="4EB6FCCC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D0D0B81" w14:textId="6C9F151E" w:rsidR="002D0560" w:rsidRPr="00B20F02" w:rsidRDefault="00CF69DA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236" w:type="dxa"/>
          </w:tcPr>
          <w:p w14:paraId="587F3532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23289722" w14:textId="3C52E47C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F69DA" w:rsidRPr="00B20F02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73AB044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891464" w14:textId="56D51FE3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1,281</w:t>
            </w:r>
          </w:p>
        </w:tc>
      </w:tr>
      <w:tr w:rsidR="002D0560" w:rsidRPr="00B20F02" w14:paraId="4D374C32" w14:textId="77777777" w:rsidTr="002D0560">
        <w:tc>
          <w:tcPr>
            <w:tcW w:w="1890" w:type="dxa"/>
          </w:tcPr>
          <w:p w14:paraId="48D44279" w14:textId="12ED70D6" w:rsidR="002D0560" w:rsidRPr="00B20F02" w:rsidRDefault="00B76103" w:rsidP="00B76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   จะสูญ</w:t>
            </w:r>
          </w:p>
        </w:tc>
        <w:tc>
          <w:tcPr>
            <w:tcW w:w="1432" w:type="dxa"/>
          </w:tcPr>
          <w:p w14:paraId="1206EB02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727768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568E8435" w14:textId="77777777" w:rsidR="00B76103" w:rsidRPr="00B20F02" w:rsidRDefault="00B76103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5B95C9" w14:textId="3A0E6D93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296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C8E4B62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9EEE91C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71B069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shd w:val="clear" w:color="auto" w:fill="auto"/>
          </w:tcPr>
          <w:p w14:paraId="1D8992CC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D1701B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C95103" w14:textId="77777777" w:rsidR="00B76103" w:rsidRPr="00B20F02" w:rsidRDefault="00B76103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C6870A" w14:textId="3472BCFF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296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D0560" w:rsidRPr="00B20F02" w14:paraId="631D1A02" w14:textId="77777777" w:rsidTr="002D0560">
        <w:tc>
          <w:tcPr>
            <w:tcW w:w="1890" w:type="dxa"/>
          </w:tcPr>
          <w:p w14:paraId="6C110A97" w14:textId="7DC1AD4D" w:rsidR="002D0560" w:rsidRPr="00B20F02" w:rsidRDefault="00BE2F66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F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</w:tcPr>
          <w:p w14:paraId="64D02A08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E95365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3230FF0B" w14:textId="4E4F4063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A06BBE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36" w:type="dxa"/>
          </w:tcPr>
          <w:p w14:paraId="1CB50910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82969E6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D09A83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</w:tcPr>
          <w:p w14:paraId="38C45407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D87279" w14:textId="7777777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AC754F" w14:textId="3DECFD17" w:rsidR="002D0560" w:rsidRPr="00B20F02" w:rsidRDefault="002D0560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985</w:t>
            </w:r>
          </w:p>
        </w:tc>
      </w:tr>
    </w:tbl>
    <w:p w14:paraId="75E36CF5" w14:textId="46770995" w:rsidR="00307222" w:rsidRPr="00B20F02" w:rsidRDefault="00307222" w:rsidP="00257CE5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5FB767BA" w14:textId="1A13392B" w:rsidR="00B76103" w:rsidRPr="00B20F02" w:rsidRDefault="00B76103" w:rsidP="00257CE5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6E84DDFE" w14:textId="7A453C07" w:rsidR="00B76103" w:rsidRPr="00B20F02" w:rsidRDefault="00B76103" w:rsidP="00257CE5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4D1CC1F7" w14:textId="634A1072" w:rsidR="00B76103" w:rsidRPr="00B20F02" w:rsidRDefault="00B76103" w:rsidP="00257CE5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2B65DEF3" w14:textId="77777777" w:rsidR="00B76103" w:rsidRPr="00B20F02" w:rsidRDefault="00B76103" w:rsidP="00257CE5">
      <w:pPr>
        <w:pStyle w:val="NoSpacing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0"/>
        <w:gridCol w:w="243"/>
        <w:gridCol w:w="837"/>
        <w:gridCol w:w="270"/>
        <w:gridCol w:w="810"/>
        <w:gridCol w:w="270"/>
        <w:gridCol w:w="810"/>
        <w:gridCol w:w="237"/>
        <w:gridCol w:w="843"/>
        <w:gridCol w:w="270"/>
        <w:gridCol w:w="720"/>
      </w:tblGrid>
      <w:tr w:rsidR="00AE0F2A" w:rsidRPr="00B20F02" w14:paraId="36EA3B45" w14:textId="31D25C6B" w:rsidTr="005C7986">
        <w:trPr>
          <w:trHeight w:val="144"/>
          <w:tblHeader/>
        </w:trPr>
        <w:tc>
          <w:tcPr>
            <w:tcW w:w="3420" w:type="dxa"/>
          </w:tcPr>
          <w:p w14:paraId="74623F1E" w14:textId="77777777" w:rsidR="00AE0F2A" w:rsidRPr="00B20F02" w:rsidRDefault="00AE0F2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970" w:type="dxa"/>
            <w:gridSpan w:val="5"/>
          </w:tcPr>
          <w:p w14:paraId="0887E408" w14:textId="20372836" w:rsidR="00AE0F2A" w:rsidRPr="00B20F02" w:rsidRDefault="00AE0F2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718DCC67" w14:textId="4317F111" w:rsidR="00AE0F2A" w:rsidRPr="00B20F02" w:rsidRDefault="00AE0F2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5"/>
          </w:tcPr>
          <w:p w14:paraId="6E303DA0" w14:textId="00847044" w:rsidR="00AE0F2A" w:rsidRPr="00B20F02" w:rsidRDefault="00AE0F2A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A44B3" w:rsidRPr="00B20F02" w14:paraId="041A1786" w14:textId="4BB90B46" w:rsidTr="00AE0F2A">
        <w:trPr>
          <w:trHeight w:val="144"/>
          <w:tblHeader/>
        </w:trPr>
        <w:tc>
          <w:tcPr>
            <w:tcW w:w="3420" w:type="dxa"/>
          </w:tcPr>
          <w:p w14:paraId="52F0A2D4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4A373E8" w14:textId="1832BB3D" w:rsidR="00BA44B3" w:rsidRPr="00B20F02" w:rsidRDefault="000C58DB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3" w:type="dxa"/>
          </w:tcPr>
          <w:p w14:paraId="3DA283C4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14:paraId="1EA5D30B" w14:textId="2D1DDC22" w:rsidR="00BA44B3" w:rsidRPr="00B20F02" w:rsidRDefault="000C58DB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14EE987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3F594E2" w14:textId="33777119" w:rsidR="00BA44B3" w:rsidRPr="00B20F02" w:rsidRDefault="000C58DB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A9E027E" w14:textId="6043CBFD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D29022" w14:textId="4C892594" w:rsidR="00BA44B3" w:rsidRPr="00B20F02" w:rsidRDefault="000C58DB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7" w:type="dxa"/>
          </w:tcPr>
          <w:p w14:paraId="7AF06BEC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</w:tcPr>
          <w:p w14:paraId="74693B6F" w14:textId="1E8A511A" w:rsidR="00BA44B3" w:rsidRPr="00B20F02" w:rsidRDefault="000C58DB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AB35B17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4F268DB" w14:textId="6FEE6C3B" w:rsidR="00BA44B3" w:rsidRPr="00B20F02" w:rsidRDefault="000C58DB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A44B3" w:rsidRPr="00B20F02" w14:paraId="04C58581" w14:textId="32AD46AB" w:rsidTr="005C7986">
        <w:trPr>
          <w:trHeight w:val="144"/>
          <w:tblHeader/>
        </w:trPr>
        <w:tc>
          <w:tcPr>
            <w:tcW w:w="3420" w:type="dxa"/>
          </w:tcPr>
          <w:p w14:paraId="78052F71" w14:textId="77777777" w:rsidR="00BA44B3" w:rsidRPr="00B20F02" w:rsidRDefault="00BA44B3" w:rsidP="00BA4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20" w:type="dxa"/>
            <w:gridSpan w:val="11"/>
          </w:tcPr>
          <w:p w14:paraId="3C7CCEEF" w14:textId="623F14AA" w:rsidR="00BA44B3" w:rsidRPr="00B20F02" w:rsidRDefault="00BA44B3" w:rsidP="00BA44B3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08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BA0A00" w:rsidRPr="00B20F02" w14:paraId="5DE84C92" w14:textId="77777777" w:rsidTr="00AE0F2A">
        <w:trPr>
          <w:trHeight w:val="144"/>
        </w:trPr>
        <w:tc>
          <w:tcPr>
            <w:tcW w:w="3420" w:type="dxa"/>
          </w:tcPr>
          <w:p w14:paraId="306449E2" w14:textId="0BFE7060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14:paraId="12733886" w14:textId="77777777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94C22DA" w14:textId="77777777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14:paraId="28E1EB8D" w14:textId="77777777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163857" w14:textId="77777777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57C63AF" w14:textId="77777777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8F0A4" w14:textId="77777777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0482AA" w14:textId="77777777" w:rsidR="00BA0A00" w:rsidRPr="00B20F02" w:rsidRDefault="00BA0A00" w:rsidP="00BA0A00">
            <w:pPr>
              <w:pStyle w:val="a0"/>
              <w:tabs>
                <w:tab w:val="decimal" w:pos="884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3215B1B7" w14:textId="77777777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</w:tcPr>
          <w:p w14:paraId="054F87A2" w14:textId="77777777" w:rsidR="00BA0A00" w:rsidRPr="00B20F02" w:rsidRDefault="00BA0A00" w:rsidP="00BA0A00">
            <w:pPr>
              <w:pStyle w:val="a0"/>
              <w:tabs>
                <w:tab w:val="decimal" w:pos="884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1316A2" w14:textId="77777777" w:rsidR="00BA0A00" w:rsidRPr="00B20F02" w:rsidRDefault="00BA0A00" w:rsidP="00BA0A00">
            <w:pPr>
              <w:pStyle w:val="a0"/>
              <w:tabs>
                <w:tab w:val="decimal" w:pos="884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</w:tcPr>
          <w:p w14:paraId="12583B51" w14:textId="77777777" w:rsidR="00BA0A00" w:rsidRPr="00B20F02" w:rsidRDefault="00BA0A00" w:rsidP="00BA0A00">
            <w:pPr>
              <w:pStyle w:val="a0"/>
              <w:tabs>
                <w:tab w:val="decimal" w:pos="884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84BEF" w:rsidRPr="00B20F02" w14:paraId="5AA82B8B" w14:textId="04074FAF" w:rsidTr="00AE0F2A">
        <w:trPr>
          <w:trHeight w:val="144"/>
        </w:trPr>
        <w:tc>
          <w:tcPr>
            <w:tcW w:w="3420" w:type="dxa"/>
          </w:tcPr>
          <w:p w14:paraId="1E850F6E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71ADA342" w14:textId="216FE0B4" w:rsidR="00184BEF" w:rsidRPr="00B20F02" w:rsidRDefault="000F13E0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2D5D12F0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14:paraId="66AC53AE" w14:textId="689D63CF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D46989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066725F" w14:textId="57948A25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C1339E3" w14:textId="02D6401E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8A0A717" w14:textId="117446BD" w:rsidR="00184BEF" w:rsidRPr="00B20F02" w:rsidRDefault="000C58DB" w:rsidP="00C32BCD">
            <w:pPr>
              <w:pStyle w:val="a0"/>
              <w:tabs>
                <w:tab w:val="decimal" w:pos="600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</w:p>
        </w:tc>
        <w:tc>
          <w:tcPr>
            <w:tcW w:w="237" w:type="dxa"/>
          </w:tcPr>
          <w:p w14:paraId="1636C6F2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</w:tcPr>
          <w:p w14:paraId="4E7ADE1F" w14:textId="59908973" w:rsidR="00184BEF" w:rsidRPr="00B20F02" w:rsidRDefault="000C58DB" w:rsidP="00C32BCD">
            <w:pPr>
              <w:pStyle w:val="a0"/>
              <w:tabs>
                <w:tab w:val="decimal" w:pos="630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</w:p>
        </w:tc>
        <w:tc>
          <w:tcPr>
            <w:tcW w:w="270" w:type="dxa"/>
          </w:tcPr>
          <w:p w14:paraId="001D79B0" w14:textId="77777777" w:rsidR="00184BEF" w:rsidRPr="00B20F02" w:rsidRDefault="00184BEF" w:rsidP="00184BEF">
            <w:pPr>
              <w:pStyle w:val="a0"/>
              <w:tabs>
                <w:tab w:val="decimal" w:pos="884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</w:tcPr>
          <w:p w14:paraId="2788AB4B" w14:textId="6367D53B" w:rsidR="00184BEF" w:rsidRPr="00B20F02" w:rsidRDefault="000C58DB" w:rsidP="00C32BCD">
            <w:pPr>
              <w:pStyle w:val="a0"/>
              <w:tabs>
                <w:tab w:val="decimal" w:pos="510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</w:p>
        </w:tc>
      </w:tr>
      <w:tr w:rsidR="00184BEF" w:rsidRPr="00B20F02" w14:paraId="4ED28FF1" w14:textId="412010FF" w:rsidTr="00D57A22">
        <w:tc>
          <w:tcPr>
            <w:tcW w:w="3420" w:type="dxa"/>
          </w:tcPr>
          <w:p w14:paraId="009B5D00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634B72E2" w14:textId="278098EB" w:rsidR="00184BEF" w:rsidRPr="00B20F02" w:rsidRDefault="000C58DB" w:rsidP="00C32BCD">
            <w:pPr>
              <w:pStyle w:val="a0"/>
              <w:tabs>
                <w:tab w:val="decimal" w:pos="600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  <w:tc>
          <w:tcPr>
            <w:tcW w:w="243" w:type="dxa"/>
          </w:tcPr>
          <w:p w14:paraId="6083368C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</w:tcPr>
          <w:p w14:paraId="24D07420" w14:textId="651BE9DF" w:rsidR="00184BEF" w:rsidRPr="00B20F02" w:rsidRDefault="000C58DB" w:rsidP="00C32BCD">
            <w:pPr>
              <w:pStyle w:val="a0"/>
              <w:tabs>
                <w:tab w:val="decimal" w:pos="630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70" w:type="dxa"/>
          </w:tcPr>
          <w:p w14:paraId="2AD30AF4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E555153" w14:textId="4E96A413" w:rsidR="00184BEF" w:rsidRPr="00B20F02" w:rsidRDefault="000C58DB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6C03AC3D" w14:textId="253E9E8D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F39E56" w14:textId="4CDC7530" w:rsidR="00184BEF" w:rsidRPr="00B20F02" w:rsidRDefault="00B112FC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140E44F4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</w:tcPr>
          <w:p w14:paraId="0277F3D9" w14:textId="363B42E4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2831FBE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638DBAF" w14:textId="6DEAE4EE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84BEF" w:rsidRPr="00B20F02" w14:paraId="43B3977E" w14:textId="4E508245" w:rsidTr="00D57A22">
        <w:tc>
          <w:tcPr>
            <w:tcW w:w="3420" w:type="dxa"/>
            <w:shd w:val="clear" w:color="auto" w:fill="auto"/>
          </w:tcPr>
          <w:p w14:paraId="7EE8EEA9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4918BFA2" w14:textId="0CDD4BA5" w:rsidR="00184BEF" w:rsidRPr="00B20F02" w:rsidRDefault="000C58DB" w:rsidP="00C32BCD">
            <w:pPr>
              <w:pStyle w:val="a0"/>
              <w:tabs>
                <w:tab w:val="decimal" w:pos="600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43" w:type="dxa"/>
            <w:shd w:val="clear" w:color="auto" w:fill="auto"/>
          </w:tcPr>
          <w:p w14:paraId="557C759A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dxa"/>
            <w:shd w:val="clear" w:color="auto" w:fill="auto"/>
          </w:tcPr>
          <w:p w14:paraId="22B8874A" w14:textId="72E5FA5B" w:rsidR="00184BEF" w:rsidRPr="00B20F02" w:rsidRDefault="000C58DB" w:rsidP="00C32BCD">
            <w:pPr>
              <w:pStyle w:val="a0"/>
              <w:tabs>
                <w:tab w:val="decimal" w:pos="630"/>
              </w:tabs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32152833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B3B566" w14:textId="7E67A792" w:rsidR="00184BEF" w:rsidRPr="00B20F02" w:rsidRDefault="000C58DB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1C2ADC68" w14:textId="5A1DCFA4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3562FF0" w14:textId="40888934" w:rsidR="00184BEF" w:rsidRPr="00B20F02" w:rsidRDefault="00B112FC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C79DFD6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dxa"/>
            <w:shd w:val="clear" w:color="auto" w:fill="auto"/>
          </w:tcPr>
          <w:p w14:paraId="3A8CB975" w14:textId="1A81E7BE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8656B22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1A265AA" w14:textId="06E8677E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 w:hint="cs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84BEF" w:rsidRPr="00B20F02" w14:paraId="412B1398" w14:textId="4E22E101" w:rsidTr="00D57A22">
        <w:tc>
          <w:tcPr>
            <w:tcW w:w="3420" w:type="dxa"/>
          </w:tcPr>
          <w:p w14:paraId="5BC79C61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3C72CC0" w14:textId="0B86F9FE" w:rsidR="00184BEF" w:rsidRPr="00B20F02" w:rsidRDefault="000C58DB" w:rsidP="00C32BCD">
            <w:pPr>
              <w:pStyle w:val="a0"/>
              <w:tabs>
                <w:tab w:val="decimal" w:pos="600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</w:p>
        </w:tc>
        <w:tc>
          <w:tcPr>
            <w:tcW w:w="243" w:type="dxa"/>
          </w:tcPr>
          <w:p w14:paraId="5B0C90B9" w14:textId="77777777" w:rsidR="00184BEF" w:rsidRPr="00B20F02" w:rsidRDefault="00184BEF" w:rsidP="00184BEF">
            <w:pPr>
              <w:pStyle w:val="a0"/>
              <w:tabs>
                <w:tab w:val="decimal" w:pos="97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0C18F448" w14:textId="24CAB337" w:rsidR="00184BEF" w:rsidRPr="00B20F02" w:rsidRDefault="000C58DB" w:rsidP="00C32BCD">
            <w:pPr>
              <w:pStyle w:val="a0"/>
              <w:tabs>
                <w:tab w:val="decimal" w:pos="630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  <w:tc>
          <w:tcPr>
            <w:tcW w:w="270" w:type="dxa"/>
          </w:tcPr>
          <w:p w14:paraId="41FB3D23" w14:textId="77777777" w:rsidR="00184BEF" w:rsidRPr="00B20F02" w:rsidRDefault="00184BEF" w:rsidP="00184BEF">
            <w:pPr>
              <w:pStyle w:val="a0"/>
              <w:tabs>
                <w:tab w:val="decimal" w:pos="88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8255145" w14:textId="7F15EE9D" w:rsidR="00184BEF" w:rsidRPr="00B20F02" w:rsidRDefault="000C58DB" w:rsidP="00184BEF">
            <w:pPr>
              <w:pStyle w:val="a0"/>
              <w:tabs>
                <w:tab w:val="decimal" w:pos="88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</w:t>
            </w:r>
          </w:p>
        </w:tc>
        <w:tc>
          <w:tcPr>
            <w:tcW w:w="270" w:type="dxa"/>
          </w:tcPr>
          <w:p w14:paraId="3460374A" w14:textId="3D42D655" w:rsidR="00184BEF" w:rsidRPr="00B20F02" w:rsidRDefault="00184BEF" w:rsidP="00184BEF">
            <w:pPr>
              <w:pStyle w:val="a0"/>
              <w:tabs>
                <w:tab w:val="decimal" w:pos="88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A35D025" w14:textId="2CADDB9B" w:rsidR="00184BEF" w:rsidRPr="00B20F02" w:rsidRDefault="000C58DB" w:rsidP="00C32BCD">
            <w:pPr>
              <w:pStyle w:val="a0"/>
              <w:tabs>
                <w:tab w:val="decimal" w:pos="600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542</w:t>
            </w:r>
          </w:p>
        </w:tc>
        <w:tc>
          <w:tcPr>
            <w:tcW w:w="237" w:type="dxa"/>
          </w:tcPr>
          <w:p w14:paraId="2D7F1979" w14:textId="77777777" w:rsidR="00184BEF" w:rsidRPr="00B20F02" w:rsidRDefault="00184BEF" w:rsidP="00184BEF">
            <w:pPr>
              <w:pStyle w:val="a0"/>
              <w:tabs>
                <w:tab w:val="decimal" w:pos="88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</w:tcPr>
          <w:p w14:paraId="0000FE5E" w14:textId="217BF259" w:rsidR="00184BEF" w:rsidRPr="00B20F02" w:rsidRDefault="000C58DB" w:rsidP="00C32BCD">
            <w:pPr>
              <w:pStyle w:val="a0"/>
              <w:tabs>
                <w:tab w:val="decimal" w:pos="630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524</w:t>
            </w:r>
          </w:p>
        </w:tc>
        <w:tc>
          <w:tcPr>
            <w:tcW w:w="270" w:type="dxa"/>
          </w:tcPr>
          <w:p w14:paraId="4C0A5E16" w14:textId="77777777" w:rsidR="00184BEF" w:rsidRPr="00B20F02" w:rsidRDefault="00184BEF" w:rsidP="00184BEF">
            <w:pPr>
              <w:pStyle w:val="a0"/>
              <w:tabs>
                <w:tab w:val="decimal" w:pos="871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B1ED0B0" w14:textId="4C280087" w:rsidR="00184BEF" w:rsidRPr="00B20F02" w:rsidRDefault="000C58DB" w:rsidP="00C32BCD">
            <w:pPr>
              <w:pStyle w:val="a0"/>
              <w:tabs>
                <w:tab w:val="decimal" w:pos="510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494</w:t>
            </w:r>
          </w:p>
        </w:tc>
      </w:tr>
      <w:tr w:rsidR="00184BEF" w:rsidRPr="00B20F02" w14:paraId="1F4DA130" w14:textId="77777777" w:rsidTr="00BA0A00">
        <w:tc>
          <w:tcPr>
            <w:tcW w:w="3420" w:type="dxa"/>
          </w:tcPr>
          <w:p w14:paraId="7A07AA4E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31D70F8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6B838CAB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7" w:type="dxa"/>
          </w:tcPr>
          <w:p w14:paraId="30B86D44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487F8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6210CC3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F35C40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F26BAB2" w14:textId="77777777" w:rsidR="00184BEF" w:rsidRPr="00B20F02" w:rsidRDefault="00184BEF" w:rsidP="00184BEF">
            <w:pPr>
              <w:pStyle w:val="a0"/>
              <w:tabs>
                <w:tab w:val="decimal" w:pos="61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3BD52863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</w:tcPr>
          <w:p w14:paraId="7B7B4331" w14:textId="77777777" w:rsidR="00184BEF" w:rsidRPr="00B20F02" w:rsidRDefault="00184BEF" w:rsidP="00184BEF">
            <w:pPr>
              <w:pStyle w:val="a0"/>
              <w:tabs>
                <w:tab w:val="decimal" w:pos="871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CD97DA" w14:textId="77777777" w:rsidR="00184BEF" w:rsidRPr="00B20F02" w:rsidRDefault="00184BEF" w:rsidP="00184BEF">
            <w:pPr>
              <w:pStyle w:val="a0"/>
              <w:tabs>
                <w:tab w:val="decimal" w:pos="871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</w:tcPr>
          <w:p w14:paraId="64475325" w14:textId="77777777" w:rsidR="00184BEF" w:rsidRPr="00B20F02" w:rsidRDefault="00184BEF" w:rsidP="00184BEF">
            <w:pPr>
              <w:pStyle w:val="a0"/>
              <w:tabs>
                <w:tab w:val="decimal" w:pos="871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84BEF" w:rsidRPr="00B20F02" w14:paraId="166CB9AE" w14:textId="77777777" w:rsidTr="00BA0A00">
        <w:tc>
          <w:tcPr>
            <w:tcW w:w="3420" w:type="dxa"/>
          </w:tcPr>
          <w:p w14:paraId="43505CB6" w14:textId="4D016448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7D0187FB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ECAAE88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7" w:type="dxa"/>
          </w:tcPr>
          <w:p w14:paraId="0096651C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B1A483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E00F80D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8F47D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2080E78" w14:textId="77777777" w:rsidR="00184BEF" w:rsidRPr="00B20F02" w:rsidRDefault="00184BEF" w:rsidP="00184BEF">
            <w:pPr>
              <w:pStyle w:val="a0"/>
              <w:tabs>
                <w:tab w:val="decimal" w:pos="61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2A1FC7C5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</w:tcPr>
          <w:p w14:paraId="203F908F" w14:textId="77777777" w:rsidR="00184BEF" w:rsidRPr="00B20F02" w:rsidRDefault="00184BEF" w:rsidP="00184BEF">
            <w:pPr>
              <w:pStyle w:val="a0"/>
              <w:tabs>
                <w:tab w:val="decimal" w:pos="871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997612" w14:textId="77777777" w:rsidR="00184BEF" w:rsidRPr="00B20F02" w:rsidRDefault="00184BEF" w:rsidP="00184BEF">
            <w:pPr>
              <w:pStyle w:val="a0"/>
              <w:tabs>
                <w:tab w:val="decimal" w:pos="871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</w:tcPr>
          <w:p w14:paraId="37536C41" w14:textId="77777777" w:rsidR="00184BEF" w:rsidRPr="00B20F02" w:rsidRDefault="00184BEF" w:rsidP="00184BEF">
            <w:pPr>
              <w:pStyle w:val="a0"/>
              <w:tabs>
                <w:tab w:val="decimal" w:pos="871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84BEF" w:rsidRPr="00B20F02" w14:paraId="646D384D" w14:textId="5E1E3421" w:rsidTr="00BA0A00">
        <w:tc>
          <w:tcPr>
            <w:tcW w:w="3420" w:type="dxa"/>
          </w:tcPr>
          <w:p w14:paraId="59E4CF0C" w14:textId="0B504126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9E7DAD9" w14:textId="4FC3ABC7" w:rsidR="00184BEF" w:rsidRPr="00B20F02" w:rsidRDefault="000F13E0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0EC3885B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7E52D682" w14:textId="01FD9FF5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064EB5F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6F39A29" w14:textId="2CBE755C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AFC360F" w14:textId="6E4ACEFC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8B2A89A" w14:textId="5004877D" w:rsidR="00184BEF" w:rsidRPr="00B20F02" w:rsidRDefault="000C58DB" w:rsidP="00184BEF">
            <w:pPr>
              <w:pStyle w:val="a0"/>
              <w:tabs>
                <w:tab w:val="decimal" w:pos="612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</w:p>
        </w:tc>
        <w:tc>
          <w:tcPr>
            <w:tcW w:w="237" w:type="dxa"/>
          </w:tcPr>
          <w:p w14:paraId="08FAFCE8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tcBorders>
              <w:bottom w:val="double" w:sz="4" w:space="0" w:color="auto"/>
            </w:tcBorders>
          </w:tcPr>
          <w:p w14:paraId="1FC50568" w14:textId="24BEE750" w:rsidR="00184BEF" w:rsidRPr="00B20F02" w:rsidRDefault="00184BEF" w:rsidP="00C32BCD">
            <w:pPr>
              <w:pStyle w:val="a0"/>
              <w:tabs>
                <w:tab w:val="decimal" w:pos="630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 xml:space="preserve">     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18790D7F" w14:textId="77777777" w:rsidR="00184BEF" w:rsidRPr="00B20F02" w:rsidRDefault="00184BEF" w:rsidP="00184BEF">
            <w:pPr>
              <w:pStyle w:val="a0"/>
              <w:tabs>
                <w:tab w:val="decimal" w:pos="871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47C2B1ED" w14:textId="5B27FA08" w:rsidR="00184BEF" w:rsidRPr="00B20F02" w:rsidRDefault="000C58DB" w:rsidP="00184BEF">
            <w:pPr>
              <w:pStyle w:val="a0"/>
              <w:tabs>
                <w:tab w:val="decimal" w:pos="871"/>
              </w:tabs>
              <w:ind w:righ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</w:p>
        </w:tc>
      </w:tr>
    </w:tbl>
    <w:p w14:paraId="4D15D3CA" w14:textId="77777777" w:rsidR="001E047B" w:rsidRPr="00B20F02" w:rsidRDefault="001E047B" w:rsidP="008A22EF">
      <w:pPr>
        <w:pStyle w:val="NoSpacing"/>
        <w:rPr>
          <w:rFonts w:asciiTheme="majorBidi" w:hAnsiTheme="majorBidi" w:cstheme="majorBidi"/>
          <w:sz w:val="24"/>
          <w:szCs w:val="32"/>
        </w:rPr>
      </w:pPr>
    </w:p>
    <w:p w14:paraId="596AC2D9" w14:textId="313E1953" w:rsidR="003233D2" w:rsidRPr="00B20F02" w:rsidRDefault="00DC51BF" w:rsidP="00DC51BF">
      <w:pPr>
        <w:tabs>
          <w:tab w:val="clear" w:pos="227"/>
          <w:tab w:val="clear" w:pos="454"/>
          <w:tab w:val="left" w:pos="81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รายการเคลื่อนไหวของเงินกู้ยืมระยะสั้น</w:t>
      </w:r>
      <w:r w:rsidR="00140E6E"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กับ</w:t>
      </w: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251C642B" w14:textId="77777777" w:rsidR="008A22EF" w:rsidRPr="00B20F02" w:rsidRDefault="008A22EF" w:rsidP="00DC51BF">
      <w:pPr>
        <w:tabs>
          <w:tab w:val="clear" w:pos="227"/>
          <w:tab w:val="clear" w:pos="454"/>
          <w:tab w:val="left" w:pos="81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FC1F032" w14:textId="2D1FFA77" w:rsidR="00DC51BF" w:rsidRPr="00B20F02" w:rsidRDefault="00DC51BF" w:rsidP="008A22EF">
      <w:pPr>
        <w:pStyle w:val="NoSpacing"/>
        <w:rPr>
          <w:rFonts w:asciiTheme="majorBidi" w:hAnsiTheme="majorBidi" w:cstheme="majorBidi"/>
          <w:sz w:val="4"/>
          <w:szCs w:val="8"/>
          <w:lang w:val="en-GB"/>
        </w:rPr>
      </w:pPr>
    </w:p>
    <w:tbl>
      <w:tblPr>
        <w:tblStyle w:val="TableGrid"/>
        <w:tblW w:w="94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7"/>
        <w:gridCol w:w="1347"/>
        <w:gridCol w:w="234"/>
        <w:gridCol w:w="1161"/>
        <w:gridCol w:w="236"/>
        <w:gridCol w:w="1221"/>
        <w:gridCol w:w="235"/>
        <w:gridCol w:w="1240"/>
        <w:gridCol w:w="235"/>
        <w:gridCol w:w="1235"/>
      </w:tblGrid>
      <w:tr w:rsidR="00916E03" w:rsidRPr="00B20F02" w14:paraId="53C85C89" w14:textId="77777777" w:rsidTr="002F3726">
        <w:trPr>
          <w:tblHeader/>
        </w:trPr>
        <w:tc>
          <w:tcPr>
            <w:tcW w:w="2307" w:type="dxa"/>
          </w:tcPr>
          <w:p w14:paraId="2A27AE06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4F4BD68C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4" w:type="dxa"/>
          </w:tcPr>
          <w:p w14:paraId="2B72A5CF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3" w:type="dxa"/>
            <w:gridSpan w:val="7"/>
          </w:tcPr>
          <w:p w14:paraId="684FADB8" w14:textId="695B0AB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16E03" w:rsidRPr="00B20F02" w14:paraId="1BD096FC" w14:textId="77777777" w:rsidTr="009D3882">
        <w:trPr>
          <w:tblHeader/>
        </w:trPr>
        <w:tc>
          <w:tcPr>
            <w:tcW w:w="2307" w:type="dxa"/>
          </w:tcPr>
          <w:p w14:paraId="4892D4CD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43FA9EEE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4" w:type="dxa"/>
          </w:tcPr>
          <w:p w14:paraId="00AFDDDE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5DF331C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EB8B27C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5EA4010F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54C97743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FF124DF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1206F8D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04646DAF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916E03" w:rsidRPr="00B20F02" w14:paraId="5B6D4469" w14:textId="77777777" w:rsidTr="009D3882">
        <w:trPr>
          <w:tblHeader/>
        </w:trPr>
        <w:tc>
          <w:tcPr>
            <w:tcW w:w="2307" w:type="dxa"/>
          </w:tcPr>
          <w:p w14:paraId="2C3D152B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3E61E15F" w14:textId="4633CEEB" w:rsidR="00916E03" w:rsidRPr="00B20F02" w:rsidRDefault="000C58DB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16E03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16E03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" w:type="dxa"/>
          </w:tcPr>
          <w:p w14:paraId="4C0FCFAE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59F1BB5" w14:textId="3A04171F" w:rsidR="00916E03" w:rsidRPr="00B20F02" w:rsidRDefault="000C58DB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6E03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16E03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13F6ABE6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792D526B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5ABFD818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0CD1E910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</w:tcPr>
          <w:p w14:paraId="6BE6C435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0F020457" w14:textId="2D60D977" w:rsidR="00916E03" w:rsidRPr="00B20F02" w:rsidRDefault="000C58DB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16E03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16E03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16E03" w:rsidRPr="00B20F02" w14:paraId="59D33F4E" w14:textId="77777777" w:rsidTr="002F3726">
        <w:trPr>
          <w:tblHeader/>
        </w:trPr>
        <w:tc>
          <w:tcPr>
            <w:tcW w:w="2307" w:type="dxa"/>
          </w:tcPr>
          <w:p w14:paraId="09E662F0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666E4F27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4" w:type="dxa"/>
          </w:tcPr>
          <w:p w14:paraId="30DF6D53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3" w:type="dxa"/>
            <w:gridSpan w:val="7"/>
          </w:tcPr>
          <w:p w14:paraId="0671E10C" w14:textId="6719C936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57A22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16E03" w:rsidRPr="00B20F02" w14:paraId="7E14DBE6" w14:textId="77777777" w:rsidTr="009D3882">
        <w:tc>
          <w:tcPr>
            <w:tcW w:w="2307" w:type="dxa"/>
            <w:vAlign w:val="bottom"/>
          </w:tcPr>
          <w:p w14:paraId="18308B26" w14:textId="7757EFC8" w:rsidR="00916E03" w:rsidRPr="00B20F02" w:rsidRDefault="000C58DB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47" w:type="dxa"/>
            <w:vAlign w:val="bottom"/>
          </w:tcPr>
          <w:p w14:paraId="1956F54B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380CF279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3BED695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3B0F09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13BC9E3E" w14:textId="77777777" w:rsidR="00916E03" w:rsidRPr="00B20F02" w:rsidRDefault="00916E03" w:rsidP="0061337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460F7F6C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B983656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96974DA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5DB4D9D0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6E03" w:rsidRPr="00B20F02" w14:paraId="6A1C9E45" w14:textId="77777777" w:rsidTr="00AC6B1D">
        <w:tc>
          <w:tcPr>
            <w:tcW w:w="2307" w:type="dxa"/>
          </w:tcPr>
          <w:p w14:paraId="199ADB0A" w14:textId="5FB477FB" w:rsidR="00916E03" w:rsidRPr="00B20F02" w:rsidRDefault="00AC6B1D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7" w:type="dxa"/>
            <w:vAlign w:val="bottom"/>
          </w:tcPr>
          <w:p w14:paraId="64D1D88C" w14:textId="011E8891" w:rsidR="00916E03" w:rsidRPr="00B20F02" w:rsidRDefault="00B5501B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454637"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4" w:type="dxa"/>
          </w:tcPr>
          <w:p w14:paraId="616D671C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3D198313" w14:textId="7C05D17C" w:rsidR="00916E03" w:rsidRPr="00B20F02" w:rsidRDefault="000F13E0" w:rsidP="00432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6C64AF1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5035CDA0" w14:textId="04775800" w:rsidR="00916E03" w:rsidRPr="00B20F02" w:rsidRDefault="00B5501B" w:rsidP="0061337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F13E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156F94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5" w:type="dxa"/>
          </w:tcPr>
          <w:p w14:paraId="3B1E574E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6081F8F" w14:textId="5DF23E05" w:rsidR="00916E03" w:rsidRPr="00B20F02" w:rsidRDefault="000F13E0" w:rsidP="00613378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B5501B"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B5501B"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265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50AF6AB8" w14:textId="77777777" w:rsidR="00916E03" w:rsidRPr="00B20F02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</w:tcPr>
          <w:p w14:paraId="749DF067" w14:textId="0752678C" w:rsidR="00916E03" w:rsidRPr="00B20F02" w:rsidRDefault="000C58DB" w:rsidP="000F13E0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F13E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</w:tr>
      <w:tr w:rsidR="00AC6B1D" w:rsidRPr="00B20F02" w14:paraId="528EFC89" w14:textId="77777777" w:rsidTr="00AC6B1D">
        <w:tc>
          <w:tcPr>
            <w:tcW w:w="2307" w:type="dxa"/>
          </w:tcPr>
          <w:p w14:paraId="319FD532" w14:textId="77777777" w:rsidR="00AC6B1D" w:rsidRPr="00B20F02" w:rsidRDefault="00AC6B1D" w:rsidP="008A22E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vAlign w:val="bottom"/>
          </w:tcPr>
          <w:p w14:paraId="5BC2B315" w14:textId="77777777" w:rsidR="00AC6B1D" w:rsidRPr="00B20F02" w:rsidRDefault="00AC6B1D" w:rsidP="008A22E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" w:type="dxa"/>
          </w:tcPr>
          <w:p w14:paraId="575D1740" w14:textId="77777777" w:rsidR="00AC6B1D" w:rsidRPr="00B20F02" w:rsidRDefault="00AC6B1D" w:rsidP="008A22E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</w:tcPr>
          <w:p w14:paraId="2951DE4C" w14:textId="77777777" w:rsidR="00AC6B1D" w:rsidRPr="00B20F02" w:rsidRDefault="00AC6B1D" w:rsidP="008A22E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C9E09A" w14:textId="77777777" w:rsidR="00AC6B1D" w:rsidRPr="00B20F02" w:rsidRDefault="00AC6B1D" w:rsidP="008A22E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</w:tcPr>
          <w:p w14:paraId="0FBA495E" w14:textId="77777777" w:rsidR="00AC6B1D" w:rsidRPr="00B20F02" w:rsidRDefault="00AC6B1D" w:rsidP="008A22E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789D5152" w14:textId="77777777" w:rsidR="00AC6B1D" w:rsidRPr="00B20F02" w:rsidRDefault="00AC6B1D" w:rsidP="008A22E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6459D24" w14:textId="77777777" w:rsidR="00AC6B1D" w:rsidRPr="00B20F02" w:rsidRDefault="00AC6B1D" w:rsidP="008A22E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77AA4CB6" w14:textId="77777777" w:rsidR="00AC6B1D" w:rsidRPr="00B20F02" w:rsidRDefault="00AC6B1D" w:rsidP="008A22E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</w:tcPr>
          <w:p w14:paraId="5B4DCBC4" w14:textId="77777777" w:rsidR="00AC6B1D" w:rsidRPr="00B20F02" w:rsidRDefault="00AC6B1D" w:rsidP="008A22E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F57F2" w:rsidRPr="00B20F02" w14:paraId="003AED9C" w14:textId="77777777" w:rsidTr="00B97A8C">
        <w:tc>
          <w:tcPr>
            <w:tcW w:w="2307" w:type="dxa"/>
          </w:tcPr>
          <w:p w14:paraId="0EA8C506" w14:textId="123CA45D" w:rsidR="007F57F2" w:rsidRPr="00B20F02" w:rsidRDefault="000C58DB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47" w:type="dxa"/>
            <w:vAlign w:val="bottom"/>
          </w:tcPr>
          <w:p w14:paraId="7B9B306C" w14:textId="77777777" w:rsidR="007F57F2" w:rsidRPr="00B20F02" w:rsidRDefault="007F57F2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0B9D96C0" w14:textId="77777777" w:rsidR="007F57F2" w:rsidRPr="00B20F02" w:rsidRDefault="007F57F2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7ACEC70" w14:textId="77777777" w:rsidR="007F57F2" w:rsidRPr="00B20F02" w:rsidRDefault="007F57F2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F7505D" w14:textId="77777777" w:rsidR="007F57F2" w:rsidRPr="00B20F02" w:rsidRDefault="007F57F2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4DD2EB28" w14:textId="77777777" w:rsidR="007F57F2" w:rsidRPr="00B20F02" w:rsidRDefault="007F57F2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2F94429C" w14:textId="77777777" w:rsidR="007F57F2" w:rsidRPr="00B20F02" w:rsidRDefault="007F57F2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5CC35C8" w14:textId="77777777" w:rsidR="007F57F2" w:rsidRPr="00B20F02" w:rsidRDefault="007F57F2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6383510" w14:textId="77777777" w:rsidR="007F57F2" w:rsidRPr="00B20F02" w:rsidRDefault="007F57F2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155886E0" w14:textId="77777777" w:rsidR="007F57F2" w:rsidRPr="00B20F02" w:rsidRDefault="007F57F2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1AAB" w:rsidRPr="00B20F02" w14:paraId="35BC485D" w14:textId="77777777" w:rsidTr="00B97A8C">
        <w:tc>
          <w:tcPr>
            <w:tcW w:w="2307" w:type="dxa"/>
          </w:tcPr>
          <w:p w14:paraId="324C0048" w14:textId="11516D9A" w:rsidR="00591AAB" w:rsidRPr="00B20F02" w:rsidRDefault="004C6E5C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7" w:type="dxa"/>
            <w:vAlign w:val="bottom"/>
          </w:tcPr>
          <w:p w14:paraId="28B38846" w14:textId="26021C4E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0A7FAF2A" w14:textId="77777777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5F6F878B" w14:textId="3A04B1FB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4AFBC8E" w14:textId="77777777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74E1845A" w14:textId="7AF191D7" w:rsidR="00591AAB" w:rsidRPr="00B20F02" w:rsidRDefault="000C58D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B5501B"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5" w:type="dxa"/>
          </w:tcPr>
          <w:p w14:paraId="0A9F58B3" w14:textId="77777777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E1A8300" w14:textId="634E76DA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B5501B"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14:paraId="7A2064C6" w14:textId="77777777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</w:tcPr>
          <w:p w14:paraId="47C6EE99" w14:textId="30FD6720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591AAB" w:rsidRPr="00B20F02" w14:paraId="6DB76735" w14:textId="77777777" w:rsidTr="00B97A8C">
        <w:tc>
          <w:tcPr>
            <w:tcW w:w="2307" w:type="dxa"/>
          </w:tcPr>
          <w:p w14:paraId="7766A29F" w14:textId="77777777" w:rsidR="00591AAB" w:rsidRPr="00B20F02" w:rsidRDefault="00591AAB" w:rsidP="00591AA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7" w:type="dxa"/>
            <w:vAlign w:val="bottom"/>
          </w:tcPr>
          <w:p w14:paraId="37799684" w14:textId="77777777" w:rsidR="00591AAB" w:rsidRPr="00B20F02" w:rsidRDefault="00591AAB" w:rsidP="00591AA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" w:type="dxa"/>
          </w:tcPr>
          <w:p w14:paraId="4E900DF5" w14:textId="77777777" w:rsidR="00591AAB" w:rsidRPr="00B20F02" w:rsidRDefault="00591AAB" w:rsidP="00591AA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07745F34" w14:textId="77777777" w:rsidR="00591AAB" w:rsidRPr="00B20F02" w:rsidRDefault="00591AAB" w:rsidP="00591AA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74F049" w14:textId="77777777" w:rsidR="00591AAB" w:rsidRPr="00B20F02" w:rsidRDefault="00591AAB" w:rsidP="00591AA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</w:tcPr>
          <w:p w14:paraId="1F32E24F" w14:textId="77777777" w:rsidR="00591AAB" w:rsidRPr="00B20F02" w:rsidRDefault="00591AAB" w:rsidP="00591AA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7E20B69B" w14:textId="77777777" w:rsidR="00591AAB" w:rsidRPr="00B20F02" w:rsidRDefault="00591AAB" w:rsidP="00591AA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0" w:type="dxa"/>
          </w:tcPr>
          <w:p w14:paraId="480A4435" w14:textId="77777777" w:rsidR="00591AAB" w:rsidRPr="00B20F02" w:rsidRDefault="00591AAB" w:rsidP="00591AA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4CE76E4F" w14:textId="77777777" w:rsidR="00591AAB" w:rsidRPr="00B20F02" w:rsidRDefault="00591AAB" w:rsidP="00591AA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14:paraId="657FAA5C" w14:textId="77777777" w:rsidR="00591AAB" w:rsidRPr="00B20F02" w:rsidRDefault="00591AAB" w:rsidP="00591AA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1AAB" w:rsidRPr="00B20F02" w14:paraId="793B9992" w14:textId="77777777" w:rsidTr="00D617B0">
        <w:tc>
          <w:tcPr>
            <w:tcW w:w="2307" w:type="dxa"/>
          </w:tcPr>
          <w:p w14:paraId="039EB2A7" w14:textId="13D39D9B" w:rsidR="00591AAB" w:rsidRPr="00B20F02" w:rsidRDefault="000C58D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47" w:type="dxa"/>
            <w:vAlign w:val="bottom"/>
          </w:tcPr>
          <w:p w14:paraId="7A386125" w14:textId="77777777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5FF3B649" w14:textId="77777777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3A4F373" w14:textId="77777777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1C4FF5" w14:textId="77777777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7B3420EC" w14:textId="77777777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9E00369" w14:textId="77777777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1EF886B" w14:textId="77777777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1D515055" w14:textId="77777777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14:paraId="53839017" w14:textId="77777777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1AAB" w:rsidRPr="00B20F02" w14:paraId="7FC840B6" w14:textId="77777777" w:rsidTr="00F91B2F">
        <w:tc>
          <w:tcPr>
            <w:tcW w:w="2307" w:type="dxa"/>
          </w:tcPr>
          <w:p w14:paraId="5D059B85" w14:textId="605927E3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47" w:type="dxa"/>
            <w:vAlign w:val="bottom"/>
          </w:tcPr>
          <w:p w14:paraId="3B2C2AF0" w14:textId="0A68F699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28780910" w14:textId="77777777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2000766B" w14:textId="74FC1379" w:rsidR="00591AAB" w:rsidRPr="00B20F02" w:rsidRDefault="00591AAB" w:rsidP="00325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CCBA4E9" w14:textId="77777777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B8267C5" w14:textId="19F8FE5C" w:rsidR="00591AAB" w:rsidRPr="00B20F02" w:rsidRDefault="000C58D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5" w:type="dxa"/>
          </w:tcPr>
          <w:p w14:paraId="14D3C457" w14:textId="77777777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B1FF3EE" w14:textId="1E8EC875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14:paraId="33DDBF63" w14:textId="77777777" w:rsidR="00591AAB" w:rsidRPr="00B20F02" w:rsidRDefault="00591AAB" w:rsidP="00591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</w:tcPr>
          <w:p w14:paraId="5D040F35" w14:textId="68F83586" w:rsidR="00591AAB" w:rsidRPr="00B20F02" w:rsidRDefault="00591AAB" w:rsidP="00D6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</w:tbl>
    <w:p w14:paraId="3ED8626D" w14:textId="1C05A78E" w:rsidR="007447E2" w:rsidRPr="00B20F02" w:rsidRDefault="007447E2" w:rsidP="00DC51BF">
      <w:pPr>
        <w:tabs>
          <w:tab w:val="clear" w:pos="227"/>
          <w:tab w:val="clear" w:pos="454"/>
          <w:tab w:val="left" w:pos="81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12"/>
          <w:szCs w:val="12"/>
          <w:lang w:val="en-GB"/>
        </w:rPr>
      </w:pPr>
    </w:p>
    <w:p w14:paraId="7F112F81" w14:textId="77777777" w:rsidR="00384613" w:rsidRPr="00B20F02" w:rsidRDefault="00384613" w:rsidP="00DC51BF">
      <w:pPr>
        <w:tabs>
          <w:tab w:val="clear" w:pos="227"/>
          <w:tab w:val="clear" w:pos="454"/>
          <w:tab w:val="left" w:pos="81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E454B86" w14:textId="77777777" w:rsidR="00D6338F" w:rsidRPr="00B20F02" w:rsidRDefault="00D6338F">
      <w:r w:rsidRPr="00B20F02">
        <w:rPr>
          <w:cs/>
        </w:rPr>
        <w:br w:type="page"/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3"/>
        <w:gridCol w:w="1305"/>
        <w:gridCol w:w="233"/>
        <w:gridCol w:w="1166"/>
        <w:gridCol w:w="234"/>
        <w:gridCol w:w="1255"/>
        <w:gridCol w:w="234"/>
        <w:gridCol w:w="1387"/>
        <w:gridCol w:w="234"/>
        <w:gridCol w:w="1219"/>
      </w:tblGrid>
      <w:tr w:rsidR="0000117D" w:rsidRPr="00B20F02" w14:paraId="5B8F369F" w14:textId="77777777" w:rsidTr="00D6338F">
        <w:trPr>
          <w:tblHeader/>
        </w:trPr>
        <w:tc>
          <w:tcPr>
            <w:tcW w:w="2183" w:type="dxa"/>
          </w:tcPr>
          <w:p w14:paraId="7E28A78B" w14:textId="2753A09C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8B08996" w14:textId="77777777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3" w:type="dxa"/>
          </w:tcPr>
          <w:p w14:paraId="279B36B4" w14:textId="77777777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9" w:type="dxa"/>
            <w:gridSpan w:val="7"/>
          </w:tcPr>
          <w:p w14:paraId="088E70EF" w14:textId="77777777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5EF0" w:rsidRPr="00B20F02" w14:paraId="3328E251" w14:textId="77777777" w:rsidTr="00D6338F">
        <w:trPr>
          <w:tblHeader/>
        </w:trPr>
        <w:tc>
          <w:tcPr>
            <w:tcW w:w="2183" w:type="dxa"/>
          </w:tcPr>
          <w:p w14:paraId="202F5BA3" w14:textId="77777777" w:rsidR="00AE5EF0" w:rsidRPr="00B20F02" w:rsidRDefault="00AE5EF0" w:rsidP="0021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3DB48F1" w14:textId="77777777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3" w:type="dxa"/>
          </w:tcPr>
          <w:p w14:paraId="1E8A1F64" w14:textId="77777777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3E31100" w14:textId="77777777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4" w:type="dxa"/>
          </w:tcPr>
          <w:p w14:paraId="29100664" w14:textId="77777777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6D1F88D" w14:textId="77777777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20392B57" w14:textId="77777777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4C407495" w14:textId="77777777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FC55902" w14:textId="77777777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30F49C9C" w14:textId="77777777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AE5EF0" w:rsidRPr="00B20F02" w14:paraId="75FC4D68" w14:textId="77777777" w:rsidTr="00D6338F">
        <w:trPr>
          <w:tblHeader/>
        </w:trPr>
        <w:tc>
          <w:tcPr>
            <w:tcW w:w="2183" w:type="dxa"/>
          </w:tcPr>
          <w:p w14:paraId="427F0881" w14:textId="77777777" w:rsidR="00AE5EF0" w:rsidRPr="00B20F02" w:rsidRDefault="00AE5EF0" w:rsidP="0021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E7616DB" w14:textId="6B2889A7" w:rsidR="00AE5EF0" w:rsidRPr="00B20F02" w:rsidRDefault="000C58DB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E5EF0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AE5EF0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3" w:type="dxa"/>
          </w:tcPr>
          <w:p w14:paraId="335788CE" w14:textId="77777777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02817FC" w14:textId="28FDE940" w:rsidR="00AE5EF0" w:rsidRPr="00B20F02" w:rsidRDefault="000C58DB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E5EF0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AE5EF0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4" w:type="dxa"/>
          </w:tcPr>
          <w:p w14:paraId="5D2CED85" w14:textId="77777777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1FA0F264" w14:textId="77777777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7C7FAF74" w14:textId="77777777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  <w:vAlign w:val="bottom"/>
          </w:tcPr>
          <w:p w14:paraId="497B0022" w14:textId="77777777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</w:tcPr>
          <w:p w14:paraId="0EC0F019" w14:textId="77777777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1AC79719" w14:textId="5EAAF781" w:rsidR="00AE5EF0" w:rsidRPr="00B20F02" w:rsidRDefault="000C58DB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E5EF0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AE5EF0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0117D" w:rsidRPr="00B20F02" w14:paraId="4490AA78" w14:textId="77777777" w:rsidTr="00D6338F">
        <w:trPr>
          <w:tblHeader/>
        </w:trPr>
        <w:tc>
          <w:tcPr>
            <w:tcW w:w="2183" w:type="dxa"/>
          </w:tcPr>
          <w:p w14:paraId="6B3278E1" w14:textId="77777777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A543160" w14:textId="77777777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3" w:type="dxa"/>
          </w:tcPr>
          <w:p w14:paraId="5AF6D710" w14:textId="77777777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9" w:type="dxa"/>
            <w:gridSpan w:val="7"/>
          </w:tcPr>
          <w:p w14:paraId="4AA55A94" w14:textId="7089D4F7" w:rsidR="00AE5EF0" w:rsidRPr="00B20F02" w:rsidRDefault="00AE5EF0" w:rsidP="00A30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815B8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A22EF" w:rsidRPr="00B20F02" w14:paraId="69A1D618" w14:textId="77777777" w:rsidTr="00D6338F">
        <w:tc>
          <w:tcPr>
            <w:tcW w:w="2183" w:type="dxa"/>
            <w:vAlign w:val="bottom"/>
          </w:tcPr>
          <w:p w14:paraId="393543CD" w14:textId="3EC82869" w:rsidR="008A22EF" w:rsidRPr="00B20F02" w:rsidRDefault="000C58DB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4B76D742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" w:type="dxa"/>
          </w:tcPr>
          <w:p w14:paraId="292CC9E8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64A9556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64FC5BA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D616756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3CC5FDE6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12AA281D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24D1A5EC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</w:tcPr>
          <w:p w14:paraId="19D709DB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2EF" w:rsidRPr="00B20F02" w14:paraId="0D8E75A0" w14:textId="77777777" w:rsidTr="00D6338F">
        <w:tc>
          <w:tcPr>
            <w:tcW w:w="2183" w:type="dxa"/>
          </w:tcPr>
          <w:p w14:paraId="21C9C516" w14:textId="69243525" w:rsidR="008A22EF" w:rsidRPr="00B20F02" w:rsidDel="005765CD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05" w:type="dxa"/>
          </w:tcPr>
          <w:p w14:paraId="549A969C" w14:textId="7372288F" w:rsidR="008A22EF" w:rsidRPr="00B20F02" w:rsidRDefault="000C58DB" w:rsidP="00437EA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7EA1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7EA1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54637"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="00437EA1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37EA1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3" w:type="dxa"/>
          </w:tcPr>
          <w:p w14:paraId="4990D2A9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3EE7E20" w14:textId="3FF38B03" w:rsidR="008A22EF" w:rsidRPr="00B20F02" w:rsidRDefault="00437EA1" w:rsidP="00685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7F697E91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D2984ED" w14:textId="2442E983" w:rsidR="008A22EF" w:rsidRPr="00B20F02" w:rsidRDefault="000C58DB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37EA1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5E2C"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34" w:type="dxa"/>
          </w:tcPr>
          <w:p w14:paraId="0CDD4281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1F4D1081" w14:textId="2E546565" w:rsidR="008A22EF" w:rsidRPr="00B20F02" w:rsidRDefault="00437EA1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4" w:type="dxa"/>
          </w:tcPr>
          <w:p w14:paraId="6A7EDCD5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</w:tcPr>
          <w:p w14:paraId="1FEACB85" w14:textId="28878F0D" w:rsidR="008A22EF" w:rsidRPr="00B20F02" w:rsidRDefault="000C58DB" w:rsidP="00437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7EA1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</w:tr>
      <w:tr w:rsidR="008A22EF" w:rsidRPr="00B20F02" w14:paraId="3239B61B" w14:textId="77777777" w:rsidTr="00D6338F">
        <w:tc>
          <w:tcPr>
            <w:tcW w:w="2183" w:type="dxa"/>
          </w:tcPr>
          <w:p w14:paraId="6F4B4F5A" w14:textId="4963DD3F" w:rsidR="008A22EF" w:rsidRPr="00B20F02" w:rsidDel="005765CD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3730106E" w14:textId="57154F36" w:rsidR="008A22EF" w:rsidRPr="00B20F02" w:rsidRDefault="000C58DB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37EA1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37EA1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37EA1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437EA1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37EA1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3" w:type="dxa"/>
          </w:tcPr>
          <w:p w14:paraId="49F3129E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D1E1C41" w14:textId="1C680D54" w:rsidR="008A22EF" w:rsidRPr="00B20F02" w:rsidRDefault="000C58DB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7EA1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34" w:type="dxa"/>
          </w:tcPr>
          <w:p w14:paraId="572EAFD2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51BECB2" w14:textId="1C1F4814" w:rsidR="008A22EF" w:rsidRPr="00B20F02" w:rsidRDefault="000C58DB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437EA1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3139BD"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4" w:type="dxa"/>
          </w:tcPr>
          <w:p w14:paraId="0B54479A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3B4B97BE" w14:textId="00139E8B" w:rsidR="008A22EF" w:rsidRPr="00B20F02" w:rsidRDefault="00437EA1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604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4" w:type="dxa"/>
          </w:tcPr>
          <w:p w14:paraId="5E0921B9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1F5F9DE9" w14:textId="48669831" w:rsidR="008A22EF" w:rsidRPr="00B20F02" w:rsidRDefault="000C58DB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7EA1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</w:tr>
      <w:tr w:rsidR="008A22EF" w:rsidRPr="00B20F02" w14:paraId="22DF6B7C" w14:textId="77777777" w:rsidTr="00D6338F">
        <w:tc>
          <w:tcPr>
            <w:tcW w:w="2183" w:type="dxa"/>
          </w:tcPr>
          <w:p w14:paraId="2AB68D11" w14:textId="54DA4A67" w:rsidR="008A22EF" w:rsidRPr="00B20F02" w:rsidDel="005765CD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84E9AE5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" w:type="dxa"/>
          </w:tcPr>
          <w:p w14:paraId="3A99153D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1DD09B08" w14:textId="0A8E6D64" w:rsidR="008A22EF" w:rsidRPr="00B20F02" w:rsidRDefault="000C58DB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37EA1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</w:t>
            </w:r>
          </w:p>
        </w:tc>
        <w:tc>
          <w:tcPr>
            <w:tcW w:w="234" w:type="dxa"/>
          </w:tcPr>
          <w:p w14:paraId="66D83B86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</w:tcPr>
          <w:p w14:paraId="107077AC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45ABBBDA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7" w:type="dxa"/>
          </w:tcPr>
          <w:p w14:paraId="68528724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41174DF7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3616C70F" w14:textId="2E11BDDE" w:rsidR="008A22EF" w:rsidRPr="00B20F02" w:rsidRDefault="000C58DB" w:rsidP="00437E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37EA1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</w:tr>
      <w:tr w:rsidR="008A22EF" w:rsidRPr="00B20F02" w14:paraId="316378C6" w14:textId="77777777" w:rsidTr="00D6338F">
        <w:tc>
          <w:tcPr>
            <w:tcW w:w="2183" w:type="dxa"/>
          </w:tcPr>
          <w:p w14:paraId="4F083D03" w14:textId="77777777" w:rsidR="008A22EF" w:rsidRPr="00B20F02" w:rsidDel="005765CD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A19733C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" w:type="dxa"/>
          </w:tcPr>
          <w:p w14:paraId="0D6681CB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308DF6AE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13D31F3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3B20EB8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0EB81B5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75DBE6ED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036FAB3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283C6E62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2EF" w:rsidRPr="00B20F02" w14:paraId="108257F8" w14:textId="77777777" w:rsidTr="00D6338F">
        <w:tc>
          <w:tcPr>
            <w:tcW w:w="2183" w:type="dxa"/>
          </w:tcPr>
          <w:p w14:paraId="3DDB0360" w14:textId="175B3FA9" w:rsidR="008A22EF" w:rsidRPr="00B20F02" w:rsidDel="005765CD" w:rsidRDefault="000C58DB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05" w:type="dxa"/>
            <w:vAlign w:val="bottom"/>
          </w:tcPr>
          <w:p w14:paraId="161D4328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" w:type="dxa"/>
          </w:tcPr>
          <w:p w14:paraId="7BA621BB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F68F8B9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91A995C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3C7A5B8D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3D17171A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39DE02FB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5253C6A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</w:tcPr>
          <w:p w14:paraId="508B7131" w14:textId="77777777" w:rsidR="008A22EF" w:rsidRPr="00B20F02" w:rsidRDefault="008A22EF" w:rsidP="008A2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4AE8" w:rsidRPr="00B20F02" w14:paraId="135338E4" w14:textId="77777777" w:rsidTr="00D6338F">
        <w:tc>
          <w:tcPr>
            <w:tcW w:w="2183" w:type="dxa"/>
          </w:tcPr>
          <w:p w14:paraId="009F5820" w14:textId="41343200" w:rsidR="00704AE8" w:rsidRPr="00B20F02" w:rsidRDefault="00704AE8" w:rsidP="0070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05" w:type="dxa"/>
          </w:tcPr>
          <w:p w14:paraId="7C046B55" w14:textId="7E0E83DD" w:rsidR="00704AE8" w:rsidRPr="00B20F02" w:rsidRDefault="00704AE8" w:rsidP="0070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3" w:type="dxa"/>
          </w:tcPr>
          <w:p w14:paraId="5096A66C" w14:textId="77777777" w:rsidR="00704AE8" w:rsidRPr="00B20F02" w:rsidRDefault="00704AE8" w:rsidP="0070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E7B5D11" w14:textId="0DE5BDCF" w:rsidR="00704AE8" w:rsidRPr="00B20F02" w:rsidRDefault="00704AE8" w:rsidP="00704AE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4" w:type="dxa"/>
          </w:tcPr>
          <w:p w14:paraId="1DAE3B3B" w14:textId="77777777" w:rsidR="00704AE8" w:rsidRPr="00B20F02" w:rsidRDefault="00704AE8" w:rsidP="0070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023090C" w14:textId="0C94B251" w:rsidR="00704AE8" w:rsidRPr="00B20F02" w:rsidRDefault="00704AE8" w:rsidP="0070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6902E4"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4" w:type="dxa"/>
          </w:tcPr>
          <w:p w14:paraId="1B1ED732" w14:textId="77777777" w:rsidR="00704AE8" w:rsidRPr="00B20F02" w:rsidRDefault="00704AE8" w:rsidP="0070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093257BC" w14:textId="097A773A" w:rsidR="00704AE8" w:rsidRPr="00B20F02" w:rsidRDefault="00704AE8" w:rsidP="0070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6902E4"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4" w:type="dxa"/>
          </w:tcPr>
          <w:p w14:paraId="6B5C6E1B" w14:textId="77777777" w:rsidR="00704AE8" w:rsidRPr="00B20F02" w:rsidRDefault="00704AE8" w:rsidP="0070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</w:tcPr>
          <w:p w14:paraId="53F90575" w14:textId="4E1E0954" w:rsidR="00704AE8" w:rsidRPr="00B20F02" w:rsidRDefault="00704AE8" w:rsidP="0070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    -</w:t>
            </w:r>
          </w:p>
        </w:tc>
      </w:tr>
      <w:tr w:rsidR="00704AE8" w:rsidRPr="00B20F02" w14:paraId="77B42E58" w14:textId="77777777" w:rsidTr="00D6338F">
        <w:tc>
          <w:tcPr>
            <w:tcW w:w="2183" w:type="dxa"/>
          </w:tcPr>
          <w:p w14:paraId="7ABA3F11" w14:textId="5D1341E2" w:rsidR="00704AE8" w:rsidRPr="00B20F02" w:rsidRDefault="00704AE8" w:rsidP="0070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561270E0" w14:textId="5552838E" w:rsidR="00704AE8" w:rsidRPr="00B20F02" w:rsidRDefault="00704AE8" w:rsidP="00704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3" w:type="dxa"/>
          </w:tcPr>
          <w:p w14:paraId="1C812B67" w14:textId="77777777" w:rsidR="00704AE8" w:rsidRPr="00B20F02" w:rsidRDefault="00704AE8" w:rsidP="0070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26AC2B8" w14:textId="2A3E92B1" w:rsidR="00704AE8" w:rsidRPr="00B20F02" w:rsidRDefault="006902E4" w:rsidP="0070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04AE8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  <w:tc>
          <w:tcPr>
            <w:tcW w:w="234" w:type="dxa"/>
          </w:tcPr>
          <w:p w14:paraId="74BCDE70" w14:textId="77777777" w:rsidR="00704AE8" w:rsidRPr="00B20F02" w:rsidRDefault="00704AE8" w:rsidP="0070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CAE677A" w14:textId="28008925" w:rsidR="00704AE8" w:rsidRPr="00B20F02" w:rsidRDefault="00704AE8" w:rsidP="0070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9,6</w:t>
            </w:r>
            <w:r w:rsidR="006902E4" w:rsidRPr="00B20F02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4" w:type="dxa"/>
          </w:tcPr>
          <w:p w14:paraId="19C45F4E" w14:textId="77777777" w:rsidR="00704AE8" w:rsidRPr="00B20F02" w:rsidRDefault="00704AE8" w:rsidP="0070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1D88FEB7" w14:textId="67BD9EFC" w:rsidR="00704AE8" w:rsidRPr="00B20F02" w:rsidRDefault="00704AE8" w:rsidP="0070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6902E4" w:rsidRPr="00B20F02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4" w:type="dxa"/>
          </w:tcPr>
          <w:p w14:paraId="2BA081FB" w14:textId="77777777" w:rsidR="00704AE8" w:rsidRPr="00B20F02" w:rsidRDefault="00704AE8" w:rsidP="0070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7A7494F" w14:textId="53C6C8C6" w:rsidR="00704AE8" w:rsidRPr="00B20F02" w:rsidRDefault="00704AE8" w:rsidP="0070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1,4</w:t>
            </w:r>
            <w:r w:rsidR="006902E4" w:rsidRPr="00B20F02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F5059B" w:rsidRPr="00B20F02" w14:paraId="1A54E946" w14:textId="77777777" w:rsidTr="00D6338F">
        <w:tc>
          <w:tcPr>
            <w:tcW w:w="2183" w:type="dxa"/>
          </w:tcPr>
          <w:p w14:paraId="5662CD38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767C2E0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" w:type="dxa"/>
          </w:tcPr>
          <w:p w14:paraId="52ABC392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227A9AB9" w14:textId="25A60353" w:rsidR="00F5059B" w:rsidRPr="00B20F02" w:rsidRDefault="006902E4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5059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997</w:t>
            </w:r>
          </w:p>
        </w:tc>
        <w:tc>
          <w:tcPr>
            <w:tcW w:w="234" w:type="dxa"/>
          </w:tcPr>
          <w:p w14:paraId="548E6726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61802A1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229D4ED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69DA3414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30CD501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4E547D3A" w14:textId="0A6885E5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3774F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</w:tr>
      <w:tr w:rsidR="00F5059B" w:rsidRPr="00B20F02" w14:paraId="4B86C910" w14:textId="77777777" w:rsidTr="00D6338F">
        <w:tc>
          <w:tcPr>
            <w:tcW w:w="2183" w:type="dxa"/>
          </w:tcPr>
          <w:p w14:paraId="1EA78865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C284D74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" w:type="dxa"/>
          </w:tcPr>
          <w:p w14:paraId="51302EE9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40847D55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35C8F3CE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793DFC13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9FC67BA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43242A1B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D7017FC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30551802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059B" w:rsidRPr="00B20F02" w14:paraId="01D5B3D7" w14:textId="77777777" w:rsidTr="00D6338F">
        <w:tc>
          <w:tcPr>
            <w:tcW w:w="2183" w:type="dxa"/>
          </w:tcPr>
          <w:p w14:paraId="5E325612" w14:textId="4639AE52" w:rsidR="00F5059B" w:rsidRPr="00B20F02" w:rsidRDefault="000C58D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05" w:type="dxa"/>
            <w:vAlign w:val="bottom"/>
          </w:tcPr>
          <w:p w14:paraId="4C1CCF2C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" w:type="dxa"/>
          </w:tcPr>
          <w:p w14:paraId="0844B4A3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ED28909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7DE00478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6186682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12146E5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34A9857A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6725B55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</w:tcPr>
          <w:p w14:paraId="4C26A6B1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059B" w:rsidRPr="00B20F02" w14:paraId="38831A84" w14:textId="77777777" w:rsidTr="00D6338F">
        <w:tc>
          <w:tcPr>
            <w:tcW w:w="2183" w:type="dxa"/>
          </w:tcPr>
          <w:p w14:paraId="073F044A" w14:textId="189D1418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17943884" w14:textId="0F82EFE5" w:rsidR="00F5059B" w:rsidRPr="00B20F02" w:rsidRDefault="000C58D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059B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5059B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059B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3" w:type="dxa"/>
          </w:tcPr>
          <w:p w14:paraId="2C48EB2F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4732BA4" w14:textId="0233E371" w:rsidR="00F5059B" w:rsidRPr="00B20F02" w:rsidRDefault="000C58D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059B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902E4" w:rsidRPr="00B20F02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34" w:type="dxa"/>
          </w:tcPr>
          <w:p w14:paraId="515DE395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9F09D07" w14:textId="68801BC4" w:rsidR="00F5059B" w:rsidRPr="00B20F02" w:rsidRDefault="000C58D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5059B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902E4" w:rsidRPr="00B20F02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34" w:type="dxa"/>
          </w:tcPr>
          <w:p w14:paraId="3EC4DD79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2171532F" w14:textId="1BB2AA1B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902E4" w:rsidRPr="00B20F02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4" w:type="dxa"/>
          </w:tcPr>
          <w:p w14:paraId="1390FEF4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</w:tcPr>
          <w:p w14:paraId="3C91980E" w14:textId="6CFD1278" w:rsidR="00F5059B" w:rsidRPr="00B20F02" w:rsidRDefault="006902E4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059B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</w:tr>
      <w:tr w:rsidR="00F5059B" w:rsidRPr="00B20F02" w14:paraId="2B3F33F4" w14:textId="77777777" w:rsidTr="00D6338F">
        <w:tc>
          <w:tcPr>
            <w:tcW w:w="2183" w:type="dxa"/>
          </w:tcPr>
          <w:p w14:paraId="7784EA5D" w14:textId="32B8EEA2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05" w:type="dxa"/>
          </w:tcPr>
          <w:p w14:paraId="411FFA01" w14:textId="39D71C7C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3" w:type="dxa"/>
          </w:tcPr>
          <w:p w14:paraId="02C6DAE6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1C85790" w14:textId="3B4E415B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</w:tcPr>
          <w:p w14:paraId="1DD3F706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67B86523" w14:textId="0672A7A7" w:rsidR="00F5059B" w:rsidRPr="00B20F02" w:rsidRDefault="000C58D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4" w:type="dxa"/>
          </w:tcPr>
          <w:p w14:paraId="280CE641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11EA0CBB" w14:textId="5EF556A6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4" w:type="dxa"/>
          </w:tcPr>
          <w:p w14:paraId="5AF70F7D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531A1908" w14:textId="0234427D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5059B" w:rsidRPr="00B20F02" w14:paraId="2CE9228C" w14:textId="77777777" w:rsidTr="00D6338F">
        <w:tc>
          <w:tcPr>
            <w:tcW w:w="2183" w:type="dxa"/>
          </w:tcPr>
          <w:p w14:paraId="0EE98237" w14:textId="06DF2616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F353F59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28CC0FD7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37886669" w14:textId="60FAFC7E" w:rsidR="00F5059B" w:rsidRPr="00B20F02" w:rsidRDefault="000C58D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5059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902E4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34" w:type="dxa"/>
          </w:tcPr>
          <w:p w14:paraId="06CDAE4A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1BA40A7A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F32A9A2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dxa"/>
          </w:tcPr>
          <w:p w14:paraId="55A29859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59BB68C5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05AF30A0" w14:textId="05BABBE7" w:rsidR="00F5059B" w:rsidRPr="00B20F02" w:rsidRDefault="006902E4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5059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997</w:t>
            </w:r>
          </w:p>
        </w:tc>
      </w:tr>
    </w:tbl>
    <w:p w14:paraId="770A88D0" w14:textId="77777777" w:rsidR="00180B45" w:rsidRPr="00B20F02" w:rsidRDefault="00180B45" w:rsidP="00D95D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E4AAB" w14:textId="60B9B633" w:rsidR="00466460" w:rsidRPr="00B20F02" w:rsidRDefault="00D371F7" w:rsidP="00D577CB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466460" w:rsidRPr="00B20F02">
        <w:rPr>
          <w:rFonts w:asciiTheme="majorBidi" w:hAnsiTheme="majorBidi" w:cstheme="majorBidi"/>
          <w:sz w:val="30"/>
          <w:szCs w:val="30"/>
          <w:u w:val="none"/>
          <w:cs/>
        </w:rPr>
        <w:t>เงินสดและรายการเทียบเท่าเงินสด</w:t>
      </w:r>
    </w:p>
    <w:p w14:paraId="614359EF" w14:textId="77777777" w:rsidR="00864D03" w:rsidRPr="00B20F02" w:rsidRDefault="00864D03" w:rsidP="00D95D1F">
      <w:pPr>
        <w:pStyle w:val="NoSpacing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2"/>
        <w:gridCol w:w="820"/>
        <w:gridCol w:w="272"/>
        <w:gridCol w:w="807"/>
        <w:gridCol w:w="263"/>
        <w:gridCol w:w="822"/>
        <w:gridCol w:w="272"/>
        <w:gridCol w:w="716"/>
        <w:gridCol w:w="238"/>
        <w:gridCol w:w="747"/>
        <w:gridCol w:w="263"/>
        <w:gridCol w:w="728"/>
      </w:tblGrid>
      <w:tr w:rsidR="00AE0F2A" w:rsidRPr="00B20F02" w14:paraId="1138850F" w14:textId="302CD4C6" w:rsidTr="00AE0F2A">
        <w:tc>
          <w:tcPr>
            <w:tcW w:w="1853" w:type="pct"/>
          </w:tcPr>
          <w:p w14:paraId="6FDE2187" w14:textId="77777777" w:rsidR="00AE0F2A" w:rsidRPr="00B20F02" w:rsidRDefault="00AE0F2A" w:rsidP="00B8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9" w:type="pct"/>
            <w:gridSpan w:val="5"/>
          </w:tcPr>
          <w:p w14:paraId="72622002" w14:textId="605E97EF" w:rsidR="00AE0F2A" w:rsidRPr="00B20F02" w:rsidRDefault="00AE0F2A" w:rsidP="00B8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70BC214" w14:textId="41F51637" w:rsidR="00AE0F2A" w:rsidRPr="00B20F02" w:rsidRDefault="00AE0F2A" w:rsidP="00B8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pct"/>
            <w:gridSpan w:val="5"/>
          </w:tcPr>
          <w:p w14:paraId="42EB8C2B" w14:textId="05D756DB" w:rsidR="00AE0F2A" w:rsidRPr="00B20F02" w:rsidRDefault="00AE0F2A" w:rsidP="00B8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A00" w:rsidRPr="00B20F02" w14:paraId="20564426" w14:textId="616D1819" w:rsidTr="00AF0C0B">
        <w:tc>
          <w:tcPr>
            <w:tcW w:w="1853" w:type="pct"/>
          </w:tcPr>
          <w:p w14:paraId="40553F94" w14:textId="77777777" w:rsidR="00BA0A00" w:rsidRPr="00B20F02" w:rsidRDefault="00BA0A00" w:rsidP="00BA0A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4" w:type="pct"/>
          </w:tcPr>
          <w:p w14:paraId="2174F446" w14:textId="692E4DC6" w:rsidR="00BA0A00" w:rsidRPr="00B20F02" w:rsidRDefault="000C58DB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1ECBDD4D" w14:textId="77777777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7" w:type="pct"/>
          </w:tcPr>
          <w:p w14:paraId="0DF58B79" w14:textId="01FE0CB0" w:rsidR="00BA0A00" w:rsidRPr="00B20F02" w:rsidRDefault="000C58DB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4808B502" w14:textId="77777777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</w:tcPr>
          <w:p w14:paraId="0609FA0A" w14:textId="59D2B767" w:rsidR="00BA0A00" w:rsidRPr="00B20F02" w:rsidRDefault="000C58DB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1FF452C9" w14:textId="3972D960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9" w:type="pct"/>
          </w:tcPr>
          <w:p w14:paraId="7B18BAD7" w14:textId="4A858DB1" w:rsidR="00BA0A00" w:rsidRPr="00B20F02" w:rsidRDefault="000C58DB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" w:type="pct"/>
          </w:tcPr>
          <w:p w14:paraId="7EC4B16E" w14:textId="77777777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5" w:type="pct"/>
          </w:tcPr>
          <w:p w14:paraId="5AD7B562" w14:textId="21E2113E" w:rsidR="00BA0A00" w:rsidRPr="00B20F02" w:rsidRDefault="000C58DB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641BE2EF" w14:textId="77777777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</w:tcPr>
          <w:p w14:paraId="3142660D" w14:textId="65999E5F" w:rsidR="00BA0A00" w:rsidRPr="00B20F02" w:rsidRDefault="000C58DB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A0A00" w:rsidRPr="00B20F02" w14:paraId="741DA6C6" w14:textId="5B51DAEF" w:rsidTr="00AF0C0B">
        <w:tc>
          <w:tcPr>
            <w:tcW w:w="1853" w:type="pct"/>
          </w:tcPr>
          <w:p w14:paraId="28812D96" w14:textId="77777777" w:rsidR="00BA0A00" w:rsidRPr="00B20F02" w:rsidRDefault="00BA0A00" w:rsidP="00BA0A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47" w:type="pct"/>
            <w:gridSpan w:val="11"/>
          </w:tcPr>
          <w:p w14:paraId="6E48F756" w14:textId="36E646E8" w:rsidR="00BA0A00" w:rsidRPr="00B20F02" w:rsidRDefault="00BA0A00" w:rsidP="00BA0A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84BEF" w:rsidRPr="00B20F02" w14:paraId="3B1BD4BC" w14:textId="00458965" w:rsidTr="00AF0C0B">
        <w:tc>
          <w:tcPr>
            <w:tcW w:w="1853" w:type="pct"/>
          </w:tcPr>
          <w:p w14:paraId="3093E0F5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434" w:type="pct"/>
          </w:tcPr>
          <w:p w14:paraId="3429E78E" w14:textId="187192A3" w:rsidR="00184BEF" w:rsidRPr="00B20F02" w:rsidRDefault="000C58DB" w:rsidP="00071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44" w:type="pct"/>
          </w:tcPr>
          <w:p w14:paraId="46A4F02D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7" w:type="pct"/>
          </w:tcPr>
          <w:p w14:paraId="409ED407" w14:textId="4F1F8383" w:rsidR="00184BEF" w:rsidRPr="00B20F02" w:rsidRDefault="000C58DB" w:rsidP="00E35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08322012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</w:tcPr>
          <w:p w14:paraId="27838D80" w14:textId="68C915D2" w:rsidR="00184BEF" w:rsidRPr="00B20F02" w:rsidRDefault="000C58DB" w:rsidP="00B97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2838D6AD" w14:textId="6DD88C19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9" w:type="pct"/>
          </w:tcPr>
          <w:p w14:paraId="2790854A" w14:textId="3370248D" w:rsidR="00184BEF" w:rsidRPr="00B20F02" w:rsidRDefault="00BC43B3" w:rsidP="0064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15E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6E562492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5" w:type="pct"/>
          </w:tcPr>
          <w:p w14:paraId="79C5FA2F" w14:textId="06568063" w:rsidR="00184BEF" w:rsidRPr="00B20F02" w:rsidRDefault="00184BEF" w:rsidP="00A5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2D2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</w:tcPr>
          <w:p w14:paraId="509B8428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</w:tcPr>
          <w:p w14:paraId="06B49195" w14:textId="51077186" w:rsidR="00184BEF" w:rsidRPr="00B20F02" w:rsidRDefault="00184BEF" w:rsidP="00776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09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84BEF" w:rsidRPr="00B20F02" w14:paraId="33B8BF79" w14:textId="555E4CA4" w:rsidTr="00AF0C0B">
        <w:tc>
          <w:tcPr>
            <w:tcW w:w="1853" w:type="pct"/>
          </w:tcPr>
          <w:p w14:paraId="710E218B" w14:textId="6556991F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 w:rsidR="004C7B9F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</w:t>
            </w:r>
          </w:p>
        </w:tc>
        <w:tc>
          <w:tcPr>
            <w:tcW w:w="434" w:type="pct"/>
          </w:tcPr>
          <w:p w14:paraId="4629C6C2" w14:textId="518DD1FD" w:rsidR="00184BEF" w:rsidRPr="00B20F02" w:rsidRDefault="000C58DB" w:rsidP="00071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144" w:type="pct"/>
          </w:tcPr>
          <w:p w14:paraId="4BBAE4A8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7" w:type="pct"/>
          </w:tcPr>
          <w:p w14:paraId="5BE2D540" w14:textId="34237A08" w:rsidR="00184BEF" w:rsidRPr="00B20F02" w:rsidRDefault="000C58DB" w:rsidP="00E35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139" w:type="pct"/>
          </w:tcPr>
          <w:p w14:paraId="651F1EFC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7B97B857" w14:textId="27D9A686" w:rsidR="00184BEF" w:rsidRPr="00B20F02" w:rsidRDefault="000C58DB" w:rsidP="00B97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44" w:type="pct"/>
          </w:tcPr>
          <w:p w14:paraId="281BD863" w14:textId="65A810C1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9" w:type="pct"/>
          </w:tcPr>
          <w:p w14:paraId="4F49032A" w14:textId="271629EA" w:rsidR="00184BEF" w:rsidRPr="00B20F02" w:rsidRDefault="000C58DB" w:rsidP="0064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26" w:type="pct"/>
          </w:tcPr>
          <w:p w14:paraId="3F0B3AC0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5" w:type="pct"/>
          </w:tcPr>
          <w:p w14:paraId="2CD99F15" w14:textId="494BFA8F" w:rsidR="00184BEF" w:rsidRPr="00B20F02" w:rsidRDefault="000C58DB" w:rsidP="00A5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39" w:type="pct"/>
          </w:tcPr>
          <w:p w14:paraId="23090FB0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5" w:type="pct"/>
          </w:tcPr>
          <w:p w14:paraId="1DAF2465" w14:textId="42B5B20E" w:rsidR="00184BEF" w:rsidRPr="00B20F02" w:rsidRDefault="000C58DB" w:rsidP="00776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184BEF" w:rsidRPr="00B20F02" w14:paraId="7C3536A8" w14:textId="6313F0FC" w:rsidTr="00AF0C0B">
        <w:tc>
          <w:tcPr>
            <w:tcW w:w="1853" w:type="pct"/>
          </w:tcPr>
          <w:p w14:paraId="51964C70" w14:textId="77777777" w:rsidR="00184BEF" w:rsidRPr="00B20F02" w:rsidRDefault="00184BEF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</w:tcPr>
          <w:p w14:paraId="0DFF4978" w14:textId="00F2759C" w:rsidR="00184BEF" w:rsidRPr="00B20F02" w:rsidRDefault="000C58DB" w:rsidP="00071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144" w:type="pct"/>
          </w:tcPr>
          <w:p w14:paraId="15B23FD6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</w:tcPr>
          <w:p w14:paraId="7247B3E7" w14:textId="7CBCEE09" w:rsidR="00184BEF" w:rsidRPr="00B20F02" w:rsidRDefault="000C58DB" w:rsidP="00E356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</w:t>
            </w:r>
          </w:p>
        </w:tc>
        <w:tc>
          <w:tcPr>
            <w:tcW w:w="139" w:type="pct"/>
          </w:tcPr>
          <w:p w14:paraId="44A58D7E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</w:tcPr>
          <w:p w14:paraId="26DA4958" w14:textId="297B52EB" w:rsidR="00184BEF" w:rsidRPr="00B20F02" w:rsidRDefault="000C58DB" w:rsidP="00B97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144" w:type="pct"/>
          </w:tcPr>
          <w:p w14:paraId="43CDA9D7" w14:textId="0687E7F5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9" w:type="pct"/>
            <w:tcBorders>
              <w:top w:val="single" w:sz="4" w:space="0" w:color="auto"/>
              <w:bottom w:val="double" w:sz="4" w:space="0" w:color="auto"/>
            </w:tcBorders>
          </w:tcPr>
          <w:p w14:paraId="43F97FF0" w14:textId="15A005F9" w:rsidR="00184BEF" w:rsidRPr="005F429A" w:rsidRDefault="000C58DB" w:rsidP="00641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42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</w:p>
        </w:tc>
        <w:tc>
          <w:tcPr>
            <w:tcW w:w="126" w:type="pct"/>
          </w:tcPr>
          <w:p w14:paraId="55ADE411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5" w:type="pct"/>
            <w:tcBorders>
              <w:top w:val="single" w:sz="4" w:space="0" w:color="auto"/>
              <w:bottom w:val="double" w:sz="4" w:space="0" w:color="auto"/>
            </w:tcBorders>
          </w:tcPr>
          <w:p w14:paraId="0B133DC4" w14:textId="37EC25D9" w:rsidR="00184BEF" w:rsidRPr="00776095" w:rsidRDefault="000C58DB" w:rsidP="00A52D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0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39" w:type="pct"/>
          </w:tcPr>
          <w:p w14:paraId="2B41804C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</w:tcPr>
          <w:p w14:paraId="0F10D987" w14:textId="43A63F33" w:rsidR="00184BEF" w:rsidRPr="00776095" w:rsidRDefault="000C58DB" w:rsidP="007760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0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</w:tr>
    </w:tbl>
    <w:p w14:paraId="391427E4" w14:textId="6AA77B6E" w:rsidR="002B0AF5" w:rsidRPr="00B20F02" w:rsidRDefault="0026054D" w:rsidP="00474E1C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  <w:cs/>
        </w:rPr>
        <w:br w:type="page"/>
      </w:r>
      <w:r w:rsidR="00D371F7"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2B0AF5" w:rsidRPr="00B20F02">
        <w:rPr>
          <w:rFonts w:asciiTheme="majorBidi" w:hAnsiTheme="majorBidi" w:cstheme="majorBidi"/>
          <w:sz w:val="30"/>
          <w:szCs w:val="30"/>
          <w:u w:val="none"/>
          <w:cs/>
        </w:rPr>
        <w:t>ลูกหนี้</w:t>
      </w:r>
      <w:r w:rsidR="00E87A8C" w:rsidRPr="00B20F02">
        <w:rPr>
          <w:rFonts w:asciiTheme="majorBidi" w:hAnsiTheme="majorBidi" w:cstheme="majorBidi"/>
          <w:sz w:val="30"/>
          <w:szCs w:val="30"/>
          <w:u w:val="none"/>
          <w:cs/>
        </w:rPr>
        <w:t>การค้า</w:t>
      </w:r>
      <w:r w:rsidR="002B0AF5" w:rsidRPr="00B20F02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</w:p>
    <w:p w14:paraId="71A44231" w14:textId="77777777" w:rsidR="003E7071" w:rsidRPr="00B20F02" w:rsidRDefault="003E707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251"/>
        <w:gridCol w:w="822"/>
        <w:gridCol w:w="265"/>
        <w:gridCol w:w="816"/>
        <w:gridCol w:w="265"/>
        <w:gridCol w:w="816"/>
        <w:gridCol w:w="265"/>
        <w:gridCol w:w="726"/>
        <w:gridCol w:w="255"/>
        <w:gridCol w:w="739"/>
        <w:gridCol w:w="268"/>
        <w:gridCol w:w="720"/>
      </w:tblGrid>
      <w:tr w:rsidR="00AF0C0B" w:rsidRPr="00B20F02" w14:paraId="690EF1B5" w14:textId="5D3ED294" w:rsidTr="00AF0C0B">
        <w:trPr>
          <w:tblHeader/>
        </w:trPr>
        <w:tc>
          <w:tcPr>
            <w:tcW w:w="1715" w:type="pct"/>
          </w:tcPr>
          <w:p w14:paraId="41BB15EC" w14:textId="77777777" w:rsidR="00AF0C0B" w:rsidRPr="00B20F02" w:rsidRDefault="00AF0C0B" w:rsidP="00B8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4144CA90" w14:textId="77777777" w:rsidR="00AF0C0B" w:rsidRPr="00B20F02" w:rsidRDefault="00AF0C0B" w:rsidP="00B8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pct"/>
            <w:gridSpan w:val="5"/>
          </w:tcPr>
          <w:p w14:paraId="5A73317E" w14:textId="7564FE5F" w:rsidR="00AF0C0B" w:rsidRPr="00B20F02" w:rsidRDefault="00AF0C0B" w:rsidP="00B8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5004C5BD" w14:textId="5CB658A2" w:rsidR="00AF0C0B" w:rsidRPr="00B20F02" w:rsidRDefault="00AF0C0B" w:rsidP="00B8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pct"/>
            <w:gridSpan w:val="5"/>
          </w:tcPr>
          <w:p w14:paraId="4E216DA1" w14:textId="520CACB6" w:rsidR="00AF0C0B" w:rsidRPr="00B20F02" w:rsidRDefault="00AF0C0B" w:rsidP="00B8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A00" w:rsidRPr="00B20F02" w14:paraId="0F851F93" w14:textId="7377889C" w:rsidTr="00AF0C0B">
        <w:trPr>
          <w:tblHeader/>
        </w:trPr>
        <w:tc>
          <w:tcPr>
            <w:tcW w:w="1715" w:type="pct"/>
          </w:tcPr>
          <w:p w14:paraId="7D5B8996" w14:textId="52F1DDFF" w:rsidR="00BA0A00" w:rsidRPr="00B20F02" w:rsidRDefault="003E7071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3" w:type="pct"/>
          </w:tcPr>
          <w:p w14:paraId="3BBA41B8" w14:textId="77777777" w:rsidR="00BA0A00" w:rsidRPr="00B20F02" w:rsidRDefault="00BA0A00" w:rsidP="00BA0A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</w:tcPr>
          <w:p w14:paraId="7377FDFE" w14:textId="4D8356B5" w:rsidR="00BA0A00" w:rsidRPr="00B20F02" w:rsidRDefault="000C58DB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5D57E46B" w14:textId="77777777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</w:tcPr>
          <w:p w14:paraId="0FE2D37C" w14:textId="63781CAF" w:rsidR="00BA0A00" w:rsidRPr="00B20F02" w:rsidRDefault="000C58DB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7442061F" w14:textId="77777777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</w:tcPr>
          <w:p w14:paraId="498786A8" w14:textId="70C9C3C7" w:rsidR="00BA0A00" w:rsidRPr="00B20F02" w:rsidRDefault="000C58DB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14:paraId="0BD80422" w14:textId="103E852B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</w:tcPr>
          <w:p w14:paraId="792335C9" w14:textId="54834729" w:rsidR="00BA0A00" w:rsidRPr="00B20F02" w:rsidRDefault="000C58DB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56D34B04" w14:textId="77777777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</w:tcPr>
          <w:p w14:paraId="02F1C0FB" w14:textId="02832000" w:rsidR="00BA0A00" w:rsidRPr="00B20F02" w:rsidRDefault="000C58DB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16011620" w14:textId="77777777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1" w:type="pct"/>
          </w:tcPr>
          <w:p w14:paraId="4BC0C1AE" w14:textId="761C40EF" w:rsidR="00BA0A00" w:rsidRPr="00B20F02" w:rsidRDefault="000C58DB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A0A00" w:rsidRPr="00B20F02" w14:paraId="7CC359FF" w14:textId="3CD3178A" w:rsidTr="00AF0C0B">
        <w:trPr>
          <w:tblHeader/>
        </w:trPr>
        <w:tc>
          <w:tcPr>
            <w:tcW w:w="1715" w:type="pct"/>
          </w:tcPr>
          <w:p w14:paraId="0118FB56" w14:textId="77777777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366ECDD0" w14:textId="77777777" w:rsidR="00BA0A00" w:rsidRPr="00B20F02" w:rsidRDefault="00BA0A00" w:rsidP="00BA0A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52" w:type="pct"/>
            <w:gridSpan w:val="11"/>
          </w:tcPr>
          <w:p w14:paraId="093ACF1F" w14:textId="68F1D043" w:rsidR="00BA0A00" w:rsidRPr="00B20F02" w:rsidRDefault="00BA0A00" w:rsidP="00BA0A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84BEF" w:rsidRPr="00B20F02" w14:paraId="29524E3F" w14:textId="30287E67" w:rsidTr="00AF0C0B">
        <w:tc>
          <w:tcPr>
            <w:tcW w:w="1715" w:type="pct"/>
          </w:tcPr>
          <w:p w14:paraId="103948EA" w14:textId="2F627404" w:rsidR="00184BEF" w:rsidRPr="00B20F02" w:rsidRDefault="002D608D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3" w:type="pct"/>
          </w:tcPr>
          <w:p w14:paraId="00AEF687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</w:tcPr>
          <w:p w14:paraId="53345163" w14:textId="37B6FF04" w:rsidR="00184BEF" w:rsidRPr="00B20F02" w:rsidRDefault="007523FC" w:rsidP="00E73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17B31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E1A61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0" w:type="pct"/>
          </w:tcPr>
          <w:p w14:paraId="19233396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767EC0A7" w14:textId="12377454" w:rsidR="00184BEF" w:rsidRPr="00B20F02" w:rsidRDefault="007523FC" w:rsidP="00E73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80DE4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4030C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140" w:type="pct"/>
          </w:tcPr>
          <w:p w14:paraId="43364F00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</w:tcPr>
          <w:p w14:paraId="08EF7467" w14:textId="1E45A0AC" w:rsidR="00184BEF" w:rsidRPr="00B20F02" w:rsidRDefault="001E1A61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80DE4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033</w:t>
            </w:r>
          </w:p>
        </w:tc>
        <w:tc>
          <w:tcPr>
            <w:tcW w:w="140" w:type="pct"/>
          </w:tcPr>
          <w:p w14:paraId="77B1CB96" w14:textId="75924F0C" w:rsidR="00184BEF" w:rsidRPr="00B20F02" w:rsidRDefault="00184BEF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</w:tcPr>
          <w:p w14:paraId="7ADC42AF" w14:textId="788E2DA9" w:rsidR="00184BEF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7370F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904</w:t>
            </w:r>
          </w:p>
        </w:tc>
        <w:tc>
          <w:tcPr>
            <w:tcW w:w="135" w:type="pct"/>
          </w:tcPr>
          <w:p w14:paraId="6EF723E4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1" w:type="pct"/>
          </w:tcPr>
          <w:p w14:paraId="1A28C676" w14:textId="5B16B180" w:rsidR="00184BEF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80DE4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142" w:type="pct"/>
          </w:tcPr>
          <w:p w14:paraId="2C07DD7F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8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1" w:type="pct"/>
          </w:tcPr>
          <w:p w14:paraId="1C85FA5B" w14:textId="083FE095" w:rsidR="00184BEF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80DE4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012</w:t>
            </w:r>
          </w:p>
        </w:tc>
      </w:tr>
      <w:tr w:rsidR="00184BEF" w:rsidRPr="00B20F02" w14:paraId="285F6ADD" w14:textId="33F1AF52" w:rsidTr="00AF0C0B">
        <w:tc>
          <w:tcPr>
            <w:tcW w:w="1715" w:type="pct"/>
          </w:tcPr>
          <w:p w14:paraId="32A6A38B" w14:textId="38544257" w:rsidR="00184BEF" w:rsidRPr="00B20F02" w:rsidRDefault="002D608D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3" w:type="pct"/>
          </w:tcPr>
          <w:p w14:paraId="3DDCE722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</w:tcPr>
          <w:p w14:paraId="5E9BE2CF" w14:textId="3D4351F1" w:rsidR="00184BEF" w:rsidRPr="00B20F02" w:rsidRDefault="00184BEF" w:rsidP="00E73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D5908C7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7BB26B25" w14:textId="20CF9C58" w:rsidR="00184BEF" w:rsidRPr="00B20F02" w:rsidRDefault="00184BEF" w:rsidP="00E73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53D64F52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</w:tcPr>
          <w:p w14:paraId="2D29A9C3" w14:textId="362ABE34" w:rsidR="00184BEF" w:rsidRPr="00B20F02" w:rsidRDefault="00184BEF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06C554C5" w14:textId="73555EFB" w:rsidR="00184BEF" w:rsidRPr="00B20F02" w:rsidRDefault="00184BEF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</w:tcPr>
          <w:p w14:paraId="5B51B373" w14:textId="718FD6A7" w:rsidR="00184BEF" w:rsidRPr="00B20F02" w:rsidRDefault="00184BEF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685E3138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1" w:type="pct"/>
          </w:tcPr>
          <w:p w14:paraId="00932783" w14:textId="07D3C467" w:rsidR="00184BEF" w:rsidRPr="00B20F02" w:rsidRDefault="00184BEF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3207377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8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1" w:type="pct"/>
          </w:tcPr>
          <w:p w14:paraId="59DF99A1" w14:textId="159433B1" w:rsidR="00184BEF" w:rsidRPr="00B20F02" w:rsidRDefault="00184BEF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608D" w:rsidRPr="00B20F02" w14:paraId="778C4771" w14:textId="7215A235" w:rsidTr="00AF0C0B">
        <w:tc>
          <w:tcPr>
            <w:tcW w:w="1715" w:type="pct"/>
          </w:tcPr>
          <w:p w14:paraId="25997A08" w14:textId="1D298542" w:rsidR="002D608D" w:rsidRPr="00B20F02" w:rsidRDefault="0011134C" w:rsidP="002D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3" w:type="pct"/>
          </w:tcPr>
          <w:p w14:paraId="0BEB4A98" w14:textId="77777777" w:rsidR="002D608D" w:rsidRPr="00B20F02" w:rsidRDefault="002D608D" w:rsidP="002D6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</w:tcPr>
          <w:p w14:paraId="5C9959D9" w14:textId="7E872878" w:rsidR="002D608D" w:rsidRPr="00B20F02" w:rsidRDefault="001E1A61" w:rsidP="00E73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  <w:tc>
          <w:tcPr>
            <w:tcW w:w="140" w:type="pct"/>
          </w:tcPr>
          <w:p w14:paraId="0218AF41" w14:textId="77777777" w:rsidR="002D608D" w:rsidRPr="00B20F02" w:rsidRDefault="002D608D" w:rsidP="002D6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080806CA" w14:textId="65AD0D06" w:rsidR="002D608D" w:rsidRPr="00B20F02" w:rsidRDefault="0084030C" w:rsidP="00E73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140" w:type="pct"/>
          </w:tcPr>
          <w:p w14:paraId="2A82D680" w14:textId="77777777" w:rsidR="002D608D" w:rsidRPr="00B20F02" w:rsidRDefault="002D608D" w:rsidP="002D6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</w:tcPr>
          <w:p w14:paraId="04AD75DF" w14:textId="02F1098A" w:rsidR="002D608D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80DE4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E1A61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0" w:type="pct"/>
          </w:tcPr>
          <w:p w14:paraId="36F93360" w14:textId="32626AF1" w:rsidR="002D608D" w:rsidRPr="00B20F02" w:rsidRDefault="002D608D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</w:tcPr>
          <w:p w14:paraId="1134B8FE" w14:textId="0DBEA3C6" w:rsidR="002D608D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35" w:type="pct"/>
          </w:tcPr>
          <w:p w14:paraId="2EA9ABA3" w14:textId="77777777" w:rsidR="002D608D" w:rsidRPr="00B20F02" w:rsidRDefault="002D608D" w:rsidP="002D6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1" w:type="pct"/>
          </w:tcPr>
          <w:p w14:paraId="3E2A4B01" w14:textId="23C5DF33" w:rsidR="002D608D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42" w:type="pct"/>
          </w:tcPr>
          <w:p w14:paraId="31F659C5" w14:textId="77777777" w:rsidR="002D608D" w:rsidRPr="00B20F02" w:rsidRDefault="002D608D" w:rsidP="002D6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8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1" w:type="pct"/>
          </w:tcPr>
          <w:p w14:paraId="42FCBA99" w14:textId="13C9DF23" w:rsidR="002D608D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2D608D" w:rsidRPr="00B20F02" w14:paraId="23C04E4C" w14:textId="748F566C" w:rsidTr="00AF0C0B">
        <w:tc>
          <w:tcPr>
            <w:tcW w:w="1715" w:type="pct"/>
          </w:tcPr>
          <w:p w14:paraId="382914F3" w14:textId="78EF53A7" w:rsidR="002D608D" w:rsidRPr="00B20F02" w:rsidRDefault="000C58DB" w:rsidP="002D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</w:rPr>
              <w:t>3</w:t>
            </w:r>
            <w:r w:rsidR="002D608D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B20F02">
              <w:rPr>
                <w:rFonts w:asciiTheme="majorBidi" w:hAnsiTheme="majorBidi"/>
                <w:sz w:val="30"/>
                <w:szCs w:val="30"/>
              </w:rPr>
              <w:t>6</w:t>
            </w:r>
            <w:r w:rsidR="002D608D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1134C" w:rsidRPr="00B20F02">
              <w:rPr>
                <w:rFonts w:asciiTheme="majorBidi" w:hAnsi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3" w:type="pct"/>
          </w:tcPr>
          <w:p w14:paraId="1B158113" w14:textId="77777777" w:rsidR="002D608D" w:rsidRPr="00B20F02" w:rsidRDefault="002D608D" w:rsidP="002D6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</w:tcPr>
          <w:p w14:paraId="230584BB" w14:textId="51DA43B1" w:rsidR="002D608D" w:rsidRPr="00B20F02" w:rsidRDefault="001E1A61" w:rsidP="00E73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140" w:type="pct"/>
          </w:tcPr>
          <w:p w14:paraId="25C1B0B5" w14:textId="77777777" w:rsidR="002D608D" w:rsidRPr="00B20F02" w:rsidRDefault="002D608D" w:rsidP="002D6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12A4E121" w14:textId="4C757E05" w:rsidR="002D608D" w:rsidRPr="00B20F02" w:rsidRDefault="0084030C" w:rsidP="00E73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40" w:type="pct"/>
          </w:tcPr>
          <w:p w14:paraId="5557DACF" w14:textId="77777777" w:rsidR="002D608D" w:rsidRPr="00B20F02" w:rsidRDefault="002D608D" w:rsidP="002D6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</w:tcPr>
          <w:p w14:paraId="5B563F87" w14:textId="2014F4DD" w:rsidR="002D608D" w:rsidRPr="00B20F02" w:rsidRDefault="002B5E58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40" w:type="pct"/>
          </w:tcPr>
          <w:p w14:paraId="5A5D6C81" w14:textId="0D8FA915" w:rsidR="002D608D" w:rsidRPr="00B20F02" w:rsidRDefault="002D608D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</w:tcPr>
          <w:p w14:paraId="4D186F92" w14:textId="4DD88892" w:rsidR="002D608D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3D7D24A8" w14:textId="77777777" w:rsidR="002D608D" w:rsidRPr="00B20F02" w:rsidRDefault="002D608D" w:rsidP="002D6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</w:tcPr>
          <w:p w14:paraId="04F41B19" w14:textId="16690F87" w:rsidR="002D608D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40C7F8FA" w14:textId="77777777" w:rsidR="002D608D" w:rsidRPr="00B20F02" w:rsidRDefault="002D608D" w:rsidP="002D6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1" w:type="pct"/>
          </w:tcPr>
          <w:p w14:paraId="39F35B14" w14:textId="018544CC" w:rsidR="002D608D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184BEF" w:rsidRPr="00B20F02" w14:paraId="36C7D7D1" w14:textId="47F9F332" w:rsidTr="002D608D">
        <w:tc>
          <w:tcPr>
            <w:tcW w:w="1715" w:type="pct"/>
          </w:tcPr>
          <w:p w14:paraId="25E70899" w14:textId="24141282" w:rsidR="00184BEF" w:rsidRPr="00B20F02" w:rsidRDefault="000C58DB" w:rsidP="002D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</w:rPr>
              <w:t>6</w:t>
            </w:r>
            <w:r w:rsidR="002D608D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="0011134C" w:rsidRPr="00B20F02">
              <w:rPr>
                <w:rFonts w:asciiTheme="majorBidi" w:hAnsiTheme="majorBidi"/>
                <w:sz w:val="30"/>
                <w:szCs w:val="30"/>
              </w:rPr>
              <w:t>12</w:t>
            </w:r>
            <w:r w:rsidR="002D608D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1134C" w:rsidRPr="00B20F02">
              <w:rPr>
                <w:rFonts w:asciiTheme="majorBidi" w:hAnsi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3" w:type="pct"/>
          </w:tcPr>
          <w:p w14:paraId="2B419845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</w:tcPr>
          <w:p w14:paraId="0E7B5BDF" w14:textId="51FEE266" w:rsidR="00184BEF" w:rsidRPr="00B20F02" w:rsidRDefault="001E1A61" w:rsidP="00E73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40" w:type="pct"/>
          </w:tcPr>
          <w:p w14:paraId="2D803475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2A693A0E" w14:textId="7F4D104A" w:rsidR="00184BEF" w:rsidRPr="00B20F02" w:rsidRDefault="0084030C" w:rsidP="00E73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0" w:type="pct"/>
          </w:tcPr>
          <w:p w14:paraId="01C7F584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</w:tcPr>
          <w:p w14:paraId="44C41AFF" w14:textId="6E017A66" w:rsidR="00184BEF" w:rsidRPr="00B20F02" w:rsidRDefault="002B5E58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40" w:type="pct"/>
          </w:tcPr>
          <w:p w14:paraId="21E504DA" w14:textId="16D00107" w:rsidR="00184BEF" w:rsidRPr="00B20F02" w:rsidRDefault="00184BEF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</w:tcPr>
          <w:p w14:paraId="69F7E9E6" w14:textId="1E8D4F41" w:rsidR="00184BEF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" w:type="pct"/>
          </w:tcPr>
          <w:p w14:paraId="66D4FA10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</w:tcPr>
          <w:p w14:paraId="138A2C08" w14:textId="751E1553" w:rsidR="00184BEF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7A41BA41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1" w:type="pct"/>
          </w:tcPr>
          <w:p w14:paraId="5AF39257" w14:textId="18937AD3" w:rsidR="00184BEF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2D608D" w:rsidRPr="00B20F02" w14:paraId="5C343873" w14:textId="77777777" w:rsidTr="002D608D">
        <w:tc>
          <w:tcPr>
            <w:tcW w:w="1715" w:type="pct"/>
          </w:tcPr>
          <w:p w14:paraId="1F660999" w14:textId="466DEB68" w:rsidR="002D608D" w:rsidRPr="00B20F02" w:rsidRDefault="002D608D" w:rsidP="002D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มากกว่า </w:t>
            </w:r>
            <w:r w:rsidR="0011134C" w:rsidRPr="00B20F02">
              <w:rPr>
                <w:rFonts w:asciiTheme="majorBidi" w:hAnsiTheme="majorBidi"/>
                <w:sz w:val="30"/>
                <w:szCs w:val="30"/>
              </w:rPr>
              <w:t xml:space="preserve">12 </w:t>
            </w:r>
            <w:r w:rsidR="0011134C" w:rsidRPr="00B20F02">
              <w:rPr>
                <w:rFonts w:asciiTheme="majorBidi" w:hAnsi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3" w:type="pct"/>
          </w:tcPr>
          <w:p w14:paraId="288AE6BC" w14:textId="77777777" w:rsidR="002D608D" w:rsidRPr="00B20F02" w:rsidRDefault="002D608D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73C27DF4" w14:textId="621087FB" w:rsidR="002D608D" w:rsidRPr="00B20F02" w:rsidRDefault="000C58DB" w:rsidP="00E73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E1A61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0" w:type="pct"/>
          </w:tcPr>
          <w:p w14:paraId="0766FAAC" w14:textId="77777777" w:rsidR="002D608D" w:rsidRPr="00B20F02" w:rsidRDefault="002D608D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</w:tcPr>
          <w:p w14:paraId="14AB43DF" w14:textId="374C0148" w:rsidR="002D608D" w:rsidRPr="00B20F02" w:rsidRDefault="0084030C" w:rsidP="00E73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40" w:type="pct"/>
          </w:tcPr>
          <w:p w14:paraId="09577C03" w14:textId="77777777" w:rsidR="002D608D" w:rsidRPr="00B20F02" w:rsidRDefault="002D608D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</w:tcPr>
          <w:p w14:paraId="7C3D22D4" w14:textId="6B38810E" w:rsidR="002D608D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B5E58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0" w:type="pct"/>
          </w:tcPr>
          <w:p w14:paraId="506E1181" w14:textId="77777777" w:rsidR="002D608D" w:rsidRPr="00B20F02" w:rsidRDefault="002D608D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29A270AF" w14:textId="6620049C" w:rsidR="002D608D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35" w:type="pct"/>
          </w:tcPr>
          <w:p w14:paraId="57C9B5DA" w14:textId="77777777" w:rsidR="002D608D" w:rsidRPr="00B20F02" w:rsidRDefault="002D608D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70524296" w14:textId="47487DB5" w:rsidR="002D608D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2" w:type="pct"/>
          </w:tcPr>
          <w:p w14:paraId="1ED15EE5" w14:textId="77777777" w:rsidR="002D608D" w:rsidRPr="00B20F02" w:rsidRDefault="002D608D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613227F8" w14:textId="0BADC920" w:rsidR="002D608D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2D608D" w:rsidRPr="00B20F02" w14:paraId="013ADEB4" w14:textId="77777777" w:rsidTr="002D608D">
        <w:tc>
          <w:tcPr>
            <w:tcW w:w="1715" w:type="pct"/>
          </w:tcPr>
          <w:p w14:paraId="5D800FF8" w14:textId="4F403661" w:rsidR="002D608D" w:rsidRPr="00B20F02" w:rsidRDefault="002D608D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" w:type="pct"/>
          </w:tcPr>
          <w:p w14:paraId="14F19355" w14:textId="77777777" w:rsidR="002D608D" w:rsidRPr="00B20F02" w:rsidRDefault="002D608D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  <w:tcBorders>
              <w:top w:val="single" w:sz="4" w:space="0" w:color="auto"/>
            </w:tcBorders>
          </w:tcPr>
          <w:p w14:paraId="12ADEF7C" w14:textId="3C5D7949" w:rsidR="002D608D" w:rsidRPr="00B20F02" w:rsidRDefault="000C58DB" w:rsidP="00E73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C17B31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C82715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086362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35C92617" w14:textId="77777777" w:rsidR="002D608D" w:rsidRPr="00B20F02" w:rsidRDefault="002D608D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</w:tcPr>
          <w:p w14:paraId="00C7031F" w14:textId="4FC6ABF3" w:rsidR="002D608D" w:rsidRPr="00B20F02" w:rsidRDefault="000C58DB" w:rsidP="00E73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80DE4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523FC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884</w:t>
            </w:r>
          </w:p>
        </w:tc>
        <w:tc>
          <w:tcPr>
            <w:tcW w:w="140" w:type="pct"/>
          </w:tcPr>
          <w:p w14:paraId="6DCF69AA" w14:textId="77777777" w:rsidR="002D608D" w:rsidRPr="00B20F02" w:rsidRDefault="002D608D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</w:tcPr>
          <w:p w14:paraId="4915A1CF" w14:textId="15E87FD3" w:rsidR="002D608D" w:rsidRPr="00B20F02" w:rsidRDefault="007523FC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80DE4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40" w:type="pct"/>
          </w:tcPr>
          <w:p w14:paraId="5DED5BBD" w14:textId="77777777" w:rsidR="002D608D" w:rsidRPr="00B20F02" w:rsidRDefault="002D608D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75E53DD2" w14:textId="4D649349" w:rsidR="002D608D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27370F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028</w:t>
            </w:r>
          </w:p>
        </w:tc>
        <w:tc>
          <w:tcPr>
            <w:tcW w:w="135" w:type="pct"/>
          </w:tcPr>
          <w:p w14:paraId="76818B29" w14:textId="77777777" w:rsidR="002D608D" w:rsidRPr="00B20F02" w:rsidRDefault="002D608D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</w:tcPr>
          <w:p w14:paraId="62C4970F" w14:textId="776A619C" w:rsidR="002D608D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80DE4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142" w:type="pct"/>
          </w:tcPr>
          <w:p w14:paraId="2AE3FB55" w14:textId="77777777" w:rsidR="002D608D" w:rsidRPr="00B20F02" w:rsidRDefault="002D608D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</w:tcPr>
          <w:p w14:paraId="072DC067" w14:textId="3DD29402" w:rsidR="002D608D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80DE4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</w:p>
        </w:tc>
      </w:tr>
      <w:tr w:rsidR="00184BEF" w:rsidRPr="00B20F02" w14:paraId="253DAC62" w14:textId="025232B4" w:rsidTr="00843A6E">
        <w:tc>
          <w:tcPr>
            <w:tcW w:w="1715" w:type="pct"/>
          </w:tcPr>
          <w:p w14:paraId="3BACF7BA" w14:textId="77777777" w:rsidR="002D608D" w:rsidRPr="00B20F02" w:rsidRDefault="002D608D" w:rsidP="002D6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ค่าเผื่อผลขาดทุนด้านเครดิตที่คาด </w:t>
            </w:r>
          </w:p>
          <w:p w14:paraId="7E76370D" w14:textId="2C586E1A" w:rsidR="00184BEF" w:rsidRPr="00B20F02" w:rsidRDefault="002D608D" w:rsidP="0011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ว่าจะเกิดขึ้น</w:t>
            </w:r>
            <w:r w:rsidR="0011134C" w:rsidRPr="00B20F0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11134C"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11134C" w:rsidRPr="00B20F02">
              <w:rPr>
                <w:rFonts w:asciiTheme="majorBidi" w:hAnsiTheme="majorBidi"/>
                <w:sz w:val="30"/>
                <w:szCs w:val="30"/>
              </w:rPr>
              <w:t>2562</w:t>
            </w:r>
            <w:r w:rsidR="0011134C" w:rsidRPr="00B20F02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="0011134C" w:rsidRPr="00B20F02">
              <w:rPr>
                <w:rFonts w:asciiTheme="majorBidi" w:hAnsiTheme="majorBidi" w:hint="cs"/>
                <w:sz w:val="30"/>
                <w:szCs w:val="30"/>
                <w:cs/>
              </w:rPr>
              <w:t xml:space="preserve"> ค่าเผื่อหนี้สงสัยจะสูญ)</w:t>
            </w:r>
          </w:p>
        </w:tc>
        <w:tc>
          <w:tcPr>
            <w:tcW w:w="133" w:type="pct"/>
          </w:tcPr>
          <w:p w14:paraId="182ADEA4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6D284744" w14:textId="77777777" w:rsidR="00C17B31" w:rsidRPr="00B20F02" w:rsidRDefault="00C17B31" w:rsidP="00E73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6F6C4A" w14:textId="77777777" w:rsidR="00D06232" w:rsidRPr="00B20F02" w:rsidRDefault="00D06232" w:rsidP="00E7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AC093A" w14:textId="767DC805" w:rsidR="00184BEF" w:rsidRPr="00B20F02" w:rsidRDefault="00C17B31" w:rsidP="00E7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321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0" w:type="pct"/>
          </w:tcPr>
          <w:p w14:paraId="45EAD322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</w:tcPr>
          <w:p w14:paraId="0F7E18CC" w14:textId="77777777" w:rsidR="00184BEF" w:rsidRPr="00B20F02" w:rsidRDefault="00184BEF" w:rsidP="00E73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817D92" w14:textId="77777777" w:rsidR="00D06232" w:rsidRPr="00B20F02" w:rsidRDefault="00D06232" w:rsidP="00E7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B289C1" w14:textId="179A321F" w:rsidR="00180DE4" w:rsidRPr="00B20F02" w:rsidRDefault="00180DE4" w:rsidP="00E73B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0" w:type="pct"/>
          </w:tcPr>
          <w:p w14:paraId="58C112BF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</w:tcPr>
          <w:p w14:paraId="24F1C015" w14:textId="77777777" w:rsidR="00184BEF" w:rsidRPr="00B20F02" w:rsidRDefault="00184BEF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231D0" w14:textId="77777777" w:rsidR="00D06232" w:rsidRPr="00B20F02" w:rsidRDefault="00D06232" w:rsidP="00F3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766C85" w14:textId="2FBB0742" w:rsidR="00180DE4" w:rsidRPr="00B20F02" w:rsidRDefault="00180DE4" w:rsidP="00F3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193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0" w:type="pct"/>
          </w:tcPr>
          <w:p w14:paraId="485B991D" w14:textId="752729AB" w:rsidR="00184BEF" w:rsidRPr="00B20F02" w:rsidRDefault="00184BEF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A4FBA52" w14:textId="77777777" w:rsidR="0027370F" w:rsidRPr="00B20F02" w:rsidRDefault="0027370F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70098A" w14:textId="77777777" w:rsidR="00D06232" w:rsidRPr="00B20F02" w:rsidRDefault="00D06232" w:rsidP="00F3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62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0DCBDE" w14:textId="160DD34E" w:rsidR="00184BEF" w:rsidRPr="00B20F02" w:rsidRDefault="0027370F" w:rsidP="00C85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  <w:tab w:val="decimal" w:pos="620"/>
              </w:tabs>
              <w:spacing w:line="240" w:lineRule="auto"/>
              <w:ind w:left="-107" w:righ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5" w:type="pct"/>
          </w:tcPr>
          <w:p w14:paraId="1552F7CA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0C377EC2" w14:textId="77777777" w:rsidR="00184BEF" w:rsidRPr="00B20F02" w:rsidRDefault="00184BEF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4B920B" w14:textId="77777777" w:rsidR="00D06232" w:rsidRPr="00B20F02" w:rsidRDefault="00D06232" w:rsidP="00F3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62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F8C8D7" w14:textId="042AC170" w:rsidR="00180DE4" w:rsidRPr="00B20F02" w:rsidRDefault="00180DE4" w:rsidP="00C85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620"/>
              </w:tabs>
              <w:spacing w:line="240" w:lineRule="auto"/>
              <w:ind w:left="-107" w:righ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</w:tcPr>
          <w:p w14:paraId="09B9593E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8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25A752DD" w14:textId="77777777" w:rsidR="00180DE4" w:rsidRPr="00B20F02" w:rsidRDefault="00180DE4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78854F" w14:textId="77777777" w:rsidR="00D06232" w:rsidRPr="00B20F02" w:rsidRDefault="00D06232" w:rsidP="00F3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6FE6AE" w14:textId="292E9E38" w:rsidR="00184BEF" w:rsidRPr="00B20F02" w:rsidRDefault="00180DE4" w:rsidP="00F30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184BEF" w:rsidRPr="00B20F02" w14:paraId="68D756FB" w14:textId="2DF15909" w:rsidTr="00843A6E">
        <w:tc>
          <w:tcPr>
            <w:tcW w:w="1715" w:type="pct"/>
          </w:tcPr>
          <w:p w14:paraId="4A0B01FE" w14:textId="41B9EE4F" w:rsidR="00184BEF" w:rsidRPr="00B20F02" w:rsidRDefault="00C82715" w:rsidP="00184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" w:type="pct"/>
          </w:tcPr>
          <w:p w14:paraId="235857AC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5" w:type="pct"/>
            <w:tcBorders>
              <w:bottom w:val="double" w:sz="4" w:space="0" w:color="auto"/>
            </w:tcBorders>
          </w:tcPr>
          <w:p w14:paraId="0F2838A1" w14:textId="3C695D4F" w:rsidR="00184BEF" w:rsidRPr="00B20F02" w:rsidRDefault="000C58DB" w:rsidP="00E73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C17B31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523FC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</w:p>
        </w:tc>
        <w:tc>
          <w:tcPr>
            <w:tcW w:w="140" w:type="pct"/>
          </w:tcPr>
          <w:p w14:paraId="1511357C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bottom w:val="double" w:sz="4" w:space="0" w:color="auto"/>
            </w:tcBorders>
          </w:tcPr>
          <w:p w14:paraId="503D83FA" w14:textId="3F7D4618" w:rsidR="00184BEF" w:rsidRPr="00B20F02" w:rsidRDefault="000C58DB" w:rsidP="00E73B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80DE4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523FC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</w:p>
        </w:tc>
        <w:tc>
          <w:tcPr>
            <w:tcW w:w="140" w:type="pct"/>
          </w:tcPr>
          <w:p w14:paraId="47EC8607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double" w:sz="4" w:space="0" w:color="auto"/>
            </w:tcBorders>
          </w:tcPr>
          <w:p w14:paraId="00339850" w14:textId="004A2751" w:rsidR="00184BEF" w:rsidRPr="00B20F02" w:rsidRDefault="007523FC" w:rsidP="00C85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73"/>
              </w:tabs>
              <w:spacing w:after="0" w:line="240" w:lineRule="auto"/>
              <w:ind w:left="-1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80DE4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40" w:type="pct"/>
          </w:tcPr>
          <w:p w14:paraId="62FCF4EB" w14:textId="2C2E1DA2" w:rsidR="00184BEF" w:rsidRPr="00B20F02" w:rsidRDefault="00184BEF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4" w:type="pct"/>
            <w:tcBorders>
              <w:bottom w:val="double" w:sz="4" w:space="0" w:color="auto"/>
            </w:tcBorders>
          </w:tcPr>
          <w:p w14:paraId="1D4CD92E" w14:textId="02182938" w:rsidR="00184BEF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7370F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135" w:type="pct"/>
          </w:tcPr>
          <w:p w14:paraId="28346C37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1" w:type="pct"/>
            <w:tcBorders>
              <w:bottom w:val="double" w:sz="4" w:space="0" w:color="auto"/>
            </w:tcBorders>
          </w:tcPr>
          <w:p w14:paraId="7E283DC9" w14:textId="3044B702" w:rsidR="00184BEF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34CAF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447</w:t>
            </w:r>
          </w:p>
        </w:tc>
        <w:tc>
          <w:tcPr>
            <w:tcW w:w="142" w:type="pct"/>
          </w:tcPr>
          <w:p w14:paraId="17196BBE" w14:textId="77777777" w:rsidR="00184BEF" w:rsidRPr="00B20F02" w:rsidRDefault="00184BEF" w:rsidP="00184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1" w:type="pct"/>
            <w:tcBorders>
              <w:bottom w:val="double" w:sz="4" w:space="0" w:color="auto"/>
            </w:tcBorders>
          </w:tcPr>
          <w:p w14:paraId="1EF1851D" w14:textId="62F2E383" w:rsidR="00184BEF" w:rsidRPr="00B20F02" w:rsidRDefault="000C58DB" w:rsidP="00F309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80DE4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</w:tr>
    </w:tbl>
    <w:p w14:paraId="2A1DCB79" w14:textId="4333F4B2" w:rsidR="00175162" w:rsidRPr="00B20F02" w:rsidRDefault="00175162" w:rsidP="00175162">
      <w:pPr>
        <w:pStyle w:val="Heading1"/>
        <w:tabs>
          <w:tab w:val="num" w:pos="540"/>
        </w:tabs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251"/>
        <w:gridCol w:w="822"/>
        <w:gridCol w:w="265"/>
        <w:gridCol w:w="816"/>
        <w:gridCol w:w="265"/>
        <w:gridCol w:w="816"/>
        <w:gridCol w:w="265"/>
        <w:gridCol w:w="726"/>
        <w:gridCol w:w="255"/>
        <w:gridCol w:w="739"/>
        <w:gridCol w:w="268"/>
        <w:gridCol w:w="720"/>
      </w:tblGrid>
      <w:tr w:rsidR="007E1081" w:rsidRPr="00B20F02" w14:paraId="13249C1B" w14:textId="77777777" w:rsidTr="006603C8">
        <w:trPr>
          <w:tblHeader/>
        </w:trPr>
        <w:tc>
          <w:tcPr>
            <w:tcW w:w="1715" w:type="pct"/>
          </w:tcPr>
          <w:p w14:paraId="004E940D" w14:textId="7E1C33BF" w:rsidR="007E1081" w:rsidRPr="0045452E" w:rsidRDefault="007E1081" w:rsidP="00454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6" w:hanging="43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45452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</w:t>
            </w:r>
            <w:r w:rsidR="0045452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45452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</w:t>
            </w:r>
            <w:r w:rsidR="00BE2F66" w:rsidRPr="0045452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(2562: </w:t>
            </w:r>
            <w:r w:rsidR="00BE2F66" w:rsidRPr="0045452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ค่าเผื่อหนี</w:t>
            </w:r>
            <w:r w:rsidR="0045452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  <w:r w:rsidR="00BE2F66" w:rsidRPr="0045452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สงสัยจะสูญ</w:t>
            </w:r>
            <w:r w:rsidR="00BE2F66" w:rsidRPr="0045452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3" w:type="pct"/>
          </w:tcPr>
          <w:p w14:paraId="619258E3" w14:textId="77777777" w:rsidR="007E1081" w:rsidRPr="00B20F02" w:rsidRDefault="007E1081" w:rsidP="00660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pct"/>
            <w:gridSpan w:val="5"/>
          </w:tcPr>
          <w:p w14:paraId="5DDE47E0" w14:textId="77777777" w:rsidR="00544AB5" w:rsidRPr="00B20F02" w:rsidRDefault="00544AB5" w:rsidP="00660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68F613" w14:textId="3661B80B" w:rsidR="007E1081" w:rsidRPr="00B20F02" w:rsidRDefault="007E1081" w:rsidP="00660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43B5178F" w14:textId="77777777" w:rsidR="007E1081" w:rsidRPr="00B20F02" w:rsidRDefault="007E1081" w:rsidP="00660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pct"/>
            <w:gridSpan w:val="5"/>
          </w:tcPr>
          <w:p w14:paraId="26546730" w14:textId="77777777" w:rsidR="00544AB5" w:rsidRPr="00B20F02" w:rsidRDefault="00544AB5" w:rsidP="00660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555AEEE" w14:textId="337839F6" w:rsidR="007E1081" w:rsidRPr="00B20F02" w:rsidRDefault="007E1081" w:rsidP="00660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1081" w:rsidRPr="00B20F02" w14:paraId="6B3126EF" w14:textId="77777777" w:rsidTr="006603C8">
        <w:trPr>
          <w:tblHeader/>
        </w:trPr>
        <w:tc>
          <w:tcPr>
            <w:tcW w:w="1715" w:type="pct"/>
          </w:tcPr>
          <w:p w14:paraId="7E8581C2" w14:textId="677E71E9" w:rsidR="007E1081" w:rsidRPr="00B20F02" w:rsidRDefault="007E1081" w:rsidP="0066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" w:type="pct"/>
          </w:tcPr>
          <w:p w14:paraId="62CFFA64" w14:textId="77777777" w:rsidR="007E1081" w:rsidRPr="00B20F02" w:rsidRDefault="007E1081" w:rsidP="00660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</w:tcPr>
          <w:p w14:paraId="5FC5C58A" w14:textId="1292E998" w:rsidR="007E1081" w:rsidRPr="00B20F02" w:rsidRDefault="000C58DB" w:rsidP="0066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41381899" w14:textId="77777777" w:rsidR="007E1081" w:rsidRPr="00B20F02" w:rsidRDefault="007E1081" w:rsidP="0066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</w:tcPr>
          <w:p w14:paraId="20147AC7" w14:textId="1D2305BC" w:rsidR="007E1081" w:rsidRPr="00B20F02" w:rsidRDefault="000C58DB" w:rsidP="0066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4CB6EBED" w14:textId="77777777" w:rsidR="007E1081" w:rsidRPr="00B20F02" w:rsidRDefault="007E1081" w:rsidP="0066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</w:tcPr>
          <w:p w14:paraId="2085AF74" w14:textId="03FC4330" w:rsidR="007E1081" w:rsidRPr="00B20F02" w:rsidRDefault="000C58DB" w:rsidP="0066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14:paraId="43A8AC23" w14:textId="77777777" w:rsidR="007E1081" w:rsidRPr="00B20F02" w:rsidRDefault="007E1081" w:rsidP="0066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</w:tcPr>
          <w:p w14:paraId="38E0A0FE" w14:textId="3F5F21FA" w:rsidR="007E1081" w:rsidRPr="00B20F02" w:rsidRDefault="000C58DB" w:rsidP="0066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1C8D07CB" w14:textId="77777777" w:rsidR="007E1081" w:rsidRPr="00B20F02" w:rsidRDefault="007E1081" w:rsidP="0066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</w:tcPr>
          <w:p w14:paraId="6970B037" w14:textId="0D9DBDA0" w:rsidR="007E1081" w:rsidRPr="00B20F02" w:rsidRDefault="000C58DB" w:rsidP="0066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23251409" w14:textId="77777777" w:rsidR="007E1081" w:rsidRPr="00B20F02" w:rsidRDefault="007E1081" w:rsidP="0066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1" w:type="pct"/>
          </w:tcPr>
          <w:p w14:paraId="607E5FE1" w14:textId="12AC566E" w:rsidR="007E1081" w:rsidRPr="00B20F02" w:rsidRDefault="000C58DB" w:rsidP="0066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E1081" w:rsidRPr="00B20F02" w14:paraId="65622ED2" w14:textId="77777777" w:rsidTr="006603C8">
        <w:trPr>
          <w:tblHeader/>
        </w:trPr>
        <w:tc>
          <w:tcPr>
            <w:tcW w:w="1715" w:type="pct"/>
          </w:tcPr>
          <w:p w14:paraId="57AF83C0" w14:textId="77777777" w:rsidR="007E1081" w:rsidRPr="00B20F02" w:rsidRDefault="007E1081" w:rsidP="00660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035E505E" w14:textId="77777777" w:rsidR="007E1081" w:rsidRPr="00B20F02" w:rsidRDefault="007E1081" w:rsidP="00660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52" w:type="pct"/>
            <w:gridSpan w:val="11"/>
          </w:tcPr>
          <w:p w14:paraId="543DE40A" w14:textId="77777777" w:rsidR="007E1081" w:rsidRPr="00B20F02" w:rsidRDefault="007E1081" w:rsidP="00660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27"/>
              <w:jc w:val="center"/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020E6" w:rsidRPr="00B20F02" w14:paraId="1C34A832" w14:textId="77777777" w:rsidTr="006603C8">
        <w:tc>
          <w:tcPr>
            <w:tcW w:w="1715" w:type="pct"/>
          </w:tcPr>
          <w:p w14:paraId="02AB0A4E" w14:textId="4B6DBB11" w:rsidR="008020E6" w:rsidRPr="00B20F02" w:rsidRDefault="008020E6" w:rsidP="00802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33" w:type="pct"/>
          </w:tcPr>
          <w:p w14:paraId="76B707E8" w14:textId="77777777" w:rsidR="008020E6" w:rsidRPr="00B20F02" w:rsidRDefault="008020E6" w:rsidP="00802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</w:tcPr>
          <w:p w14:paraId="66B74A9D" w14:textId="3BAF14F5" w:rsidR="008020E6" w:rsidRPr="00B20F02" w:rsidRDefault="008020E6" w:rsidP="003B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40" w:type="pct"/>
          </w:tcPr>
          <w:p w14:paraId="20B65934" w14:textId="77777777" w:rsidR="008020E6" w:rsidRPr="00B20F02" w:rsidRDefault="008020E6" w:rsidP="00802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0E88F683" w14:textId="60F19DD7" w:rsidR="008020E6" w:rsidRPr="00B20F02" w:rsidRDefault="008020E6" w:rsidP="003B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140" w:type="pct"/>
          </w:tcPr>
          <w:p w14:paraId="3765B22B" w14:textId="77777777" w:rsidR="008020E6" w:rsidRPr="00B20F02" w:rsidRDefault="008020E6" w:rsidP="00802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</w:tcPr>
          <w:p w14:paraId="5370E666" w14:textId="328A1D16" w:rsidR="008020E6" w:rsidRPr="00B20F02" w:rsidRDefault="008020E6" w:rsidP="003B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140" w:type="pct"/>
          </w:tcPr>
          <w:p w14:paraId="2D43BB89" w14:textId="77777777" w:rsidR="008020E6" w:rsidRPr="00B20F02" w:rsidRDefault="008020E6" w:rsidP="003B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</w:tcPr>
          <w:p w14:paraId="1A7E4080" w14:textId="2D46F881" w:rsidR="008020E6" w:rsidRPr="00B20F02" w:rsidRDefault="008020E6" w:rsidP="008C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35" w:type="pct"/>
          </w:tcPr>
          <w:p w14:paraId="787D3E25" w14:textId="77777777" w:rsidR="008020E6" w:rsidRPr="00B20F02" w:rsidRDefault="008020E6" w:rsidP="00802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1" w:type="pct"/>
          </w:tcPr>
          <w:p w14:paraId="77C614DD" w14:textId="16B8267C" w:rsidR="008020E6" w:rsidRPr="00B20F02" w:rsidRDefault="008020E6" w:rsidP="008C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2" w:type="pct"/>
          </w:tcPr>
          <w:p w14:paraId="051B5335" w14:textId="77777777" w:rsidR="008020E6" w:rsidRPr="00B20F02" w:rsidRDefault="008020E6" w:rsidP="00802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8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1" w:type="pct"/>
          </w:tcPr>
          <w:p w14:paraId="0453C18B" w14:textId="31A930AC" w:rsidR="008020E6" w:rsidRPr="00B20F02" w:rsidRDefault="008020E6" w:rsidP="008C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F35C5C" w:rsidRPr="00B20F02" w14:paraId="56EAF29A" w14:textId="77777777" w:rsidTr="006603C8">
        <w:tc>
          <w:tcPr>
            <w:tcW w:w="1715" w:type="pct"/>
          </w:tcPr>
          <w:p w14:paraId="2B255092" w14:textId="4BD6432C" w:rsidR="00F35C5C" w:rsidRPr="00B20F02" w:rsidRDefault="00F35C5C" w:rsidP="00F35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3" w:type="pct"/>
          </w:tcPr>
          <w:p w14:paraId="5190B2AD" w14:textId="77777777" w:rsidR="00F35C5C" w:rsidRPr="00B20F02" w:rsidRDefault="00F35C5C" w:rsidP="00F3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</w:tcPr>
          <w:p w14:paraId="3723752F" w14:textId="1148AFF1" w:rsidR="00F35C5C" w:rsidRPr="00B20F02" w:rsidRDefault="00D06232" w:rsidP="003B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140" w:type="pct"/>
          </w:tcPr>
          <w:p w14:paraId="665359D9" w14:textId="77777777" w:rsidR="00F35C5C" w:rsidRPr="00B20F02" w:rsidRDefault="00F35C5C" w:rsidP="00F3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26AAC881" w14:textId="385C3F0D" w:rsidR="00F35C5C" w:rsidRPr="00B20F02" w:rsidRDefault="00D06232" w:rsidP="0043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  <w:tab w:val="decimal" w:pos="600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00DABB35" w14:textId="77777777" w:rsidR="00F35C5C" w:rsidRPr="00B20F02" w:rsidRDefault="00F35C5C" w:rsidP="00F3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</w:tcPr>
          <w:p w14:paraId="624C9886" w14:textId="19F5CD87" w:rsidR="00F35C5C" w:rsidRPr="00B20F02" w:rsidRDefault="00D06232" w:rsidP="0043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  <w:tab w:val="decimal" w:pos="600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2F843655" w14:textId="77777777" w:rsidR="00F35C5C" w:rsidRPr="00B20F02" w:rsidRDefault="00F35C5C" w:rsidP="003B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</w:tcPr>
          <w:p w14:paraId="7E251E29" w14:textId="0BF04D48" w:rsidR="00F35C5C" w:rsidRPr="00B20F02" w:rsidRDefault="00F35C5C" w:rsidP="008C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35" w:type="pct"/>
          </w:tcPr>
          <w:p w14:paraId="71030F71" w14:textId="77777777" w:rsidR="00F35C5C" w:rsidRPr="00B20F02" w:rsidRDefault="00F35C5C" w:rsidP="00F3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1" w:type="pct"/>
          </w:tcPr>
          <w:p w14:paraId="1D744855" w14:textId="2B6D6EC4" w:rsidR="00F35C5C" w:rsidRPr="00B20F02" w:rsidRDefault="00F35C5C" w:rsidP="0043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  <w:tab w:val="decimal" w:pos="525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1107961C" w14:textId="77777777" w:rsidR="00F35C5C" w:rsidRPr="00B20F02" w:rsidRDefault="00F35C5C" w:rsidP="00F3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8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1" w:type="pct"/>
          </w:tcPr>
          <w:p w14:paraId="6B16709C" w14:textId="305BE8EE" w:rsidR="00F35C5C" w:rsidRPr="00B20F02" w:rsidRDefault="00F35C5C" w:rsidP="0043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  <w:tab w:val="decimal" w:pos="510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F35C5C" w:rsidRPr="00B20F02" w14:paraId="4ED1BEAF" w14:textId="77777777" w:rsidTr="007E1081">
        <w:tc>
          <w:tcPr>
            <w:tcW w:w="1715" w:type="pct"/>
          </w:tcPr>
          <w:p w14:paraId="0E69E75F" w14:textId="0CB9AC8F" w:rsidR="00F35C5C" w:rsidRPr="00B20F02" w:rsidRDefault="00F35C5C" w:rsidP="00F35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33" w:type="pct"/>
          </w:tcPr>
          <w:p w14:paraId="0FDDF0CB" w14:textId="77777777" w:rsidR="00F35C5C" w:rsidRPr="00B20F02" w:rsidRDefault="00F35C5C" w:rsidP="00F3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</w:tcPr>
          <w:p w14:paraId="506B67F3" w14:textId="4754CDD1" w:rsidR="00F35C5C" w:rsidRPr="00B20F02" w:rsidRDefault="00D06232" w:rsidP="0043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  <w:tab w:val="decimal" w:pos="600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437FA4B4" w14:textId="77777777" w:rsidR="00F35C5C" w:rsidRPr="00B20F02" w:rsidRDefault="00F35C5C" w:rsidP="00F3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</w:tcPr>
          <w:p w14:paraId="12DE558D" w14:textId="35412D97" w:rsidR="00F35C5C" w:rsidRPr="00B20F02" w:rsidRDefault="00833644" w:rsidP="003B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06232" w:rsidRPr="00B20F02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0" w:type="pct"/>
          </w:tcPr>
          <w:p w14:paraId="7684B2A0" w14:textId="77777777" w:rsidR="00F35C5C" w:rsidRPr="00B20F02" w:rsidRDefault="00F35C5C" w:rsidP="00F3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</w:tcPr>
          <w:p w14:paraId="5BC58B00" w14:textId="1C3E657C" w:rsidR="00F35C5C" w:rsidRPr="00B20F02" w:rsidRDefault="005F7CA6" w:rsidP="003B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06232"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06232"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0" w:type="pct"/>
          </w:tcPr>
          <w:p w14:paraId="447267F9" w14:textId="77777777" w:rsidR="00F35C5C" w:rsidRPr="00B20F02" w:rsidRDefault="00F35C5C" w:rsidP="003B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</w:tcPr>
          <w:p w14:paraId="740BA7A7" w14:textId="35676E15" w:rsidR="00F35C5C" w:rsidRPr="00B20F02" w:rsidRDefault="00F35C5C" w:rsidP="00435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  <w:tab w:val="decimal" w:pos="510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" w:type="pct"/>
          </w:tcPr>
          <w:p w14:paraId="7E2B9698" w14:textId="77777777" w:rsidR="00F35C5C" w:rsidRPr="00B20F02" w:rsidRDefault="00F35C5C" w:rsidP="00F3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1" w:type="pct"/>
          </w:tcPr>
          <w:p w14:paraId="693D38D5" w14:textId="03412362" w:rsidR="00F35C5C" w:rsidRPr="00B20F02" w:rsidRDefault="00F35C5C" w:rsidP="008C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</w:tcPr>
          <w:p w14:paraId="6CBA27B5" w14:textId="658C98E4" w:rsidR="00F35C5C" w:rsidRPr="00B20F02" w:rsidRDefault="00F35C5C" w:rsidP="00F3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8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1" w:type="pct"/>
          </w:tcPr>
          <w:p w14:paraId="3C922CE9" w14:textId="01B646B4" w:rsidR="00F35C5C" w:rsidRPr="00B20F02" w:rsidRDefault="00F35C5C" w:rsidP="008C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F35C5C" w:rsidRPr="00B20F02" w14:paraId="0E45DF4A" w14:textId="77777777" w:rsidTr="007E1081">
        <w:tc>
          <w:tcPr>
            <w:tcW w:w="1715" w:type="pct"/>
          </w:tcPr>
          <w:p w14:paraId="5F8D29D2" w14:textId="6E69620B" w:rsidR="00F35C5C" w:rsidRPr="00B20F02" w:rsidRDefault="00F35C5C" w:rsidP="00F35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33" w:type="pct"/>
          </w:tcPr>
          <w:p w14:paraId="458A4CDB" w14:textId="77777777" w:rsidR="00F35C5C" w:rsidRPr="00B20F02" w:rsidRDefault="00F35C5C" w:rsidP="00F3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</w:tcPr>
          <w:p w14:paraId="65B35927" w14:textId="445A255C" w:rsidR="00F35C5C" w:rsidRPr="00B20F02" w:rsidRDefault="00D06232" w:rsidP="003B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0" w:type="pct"/>
          </w:tcPr>
          <w:p w14:paraId="2C702714" w14:textId="77777777" w:rsidR="00F35C5C" w:rsidRPr="00B20F02" w:rsidRDefault="00F35C5C" w:rsidP="00F3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</w:tcPr>
          <w:p w14:paraId="6597F20C" w14:textId="7D650E0A" w:rsidR="00F35C5C" w:rsidRPr="00B20F02" w:rsidRDefault="00D06232" w:rsidP="003B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0" w:type="pct"/>
          </w:tcPr>
          <w:p w14:paraId="112D90A7" w14:textId="77777777" w:rsidR="00F35C5C" w:rsidRPr="00B20F02" w:rsidRDefault="00F35C5C" w:rsidP="00F3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</w:tcPr>
          <w:p w14:paraId="1C13056D" w14:textId="45DC0C1A" w:rsidR="00F35C5C" w:rsidRPr="00B20F02" w:rsidRDefault="00D06232" w:rsidP="003B3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0" w:type="pct"/>
          </w:tcPr>
          <w:p w14:paraId="20C3E743" w14:textId="77777777" w:rsidR="00F35C5C" w:rsidRPr="00B20F02" w:rsidRDefault="00F35C5C" w:rsidP="003B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</w:tcPr>
          <w:p w14:paraId="168BC5D1" w14:textId="706195A6" w:rsidR="00F35C5C" w:rsidRPr="00B20F02" w:rsidRDefault="00F35C5C" w:rsidP="008C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5" w:type="pct"/>
          </w:tcPr>
          <w:p w14:paraId="0B30998D" w14:textId="77777777" w:rsidR="00F35C5C" w:rsidRPr="00B20F02" w:rsidRDefault="00F35C5C" w:rsidP="00F3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627F79A8" w14:textId="35DF37C0" w:rsidR="00F35C5C" w:rsidRPr="00B20F02" w:rsidRDefault="00F35C5C" w:rsidP="008C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</w:tcPr>
          <w:p w14:paraId="4F6B0E27" w14:textId="77777777" w:rsidR="00F35C5C" w:rsidRPr="00B20F02" w:rsidRDefault="00F35C5C" w:rsidP="00F3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14:paraId="590ACC20" w14:textId="312A525B" w:rsidR="00F35C5C" w:rsidRPr="00B20F02" w:rsidRDefault="00F35C5C" w:rsidP="008C7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F35C5C" w:rsidRPr="00B20F02" w14:paraId="4AEC49C3" w14:textId="77777777" w:rsidTr="007E1081">
        <w:tc>
          <w:tcPr>
            <w:tcW w:w="1715" w:type="pct"/>
          </w:tcPr>
          <w:p w14:paraId="2993D06F" w14:textId="5145E1A6" w:rsidR="00F35C5C" w:rsidRPr="00B20F02" w:rsidRDefault="00F35C5C" w:rsidP="00F35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3" w:type="pct"/>
          </w:tcPr>
          <w:p w14:paraId="26AFEECB" w14:textId="77777777" w:rsidR="00F35C5C" w:rsidRPr="00B20F02" w:rsidRDefault="00F35C5C" w:rsidP="00F3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</w:tcPr>
          <w:p w14:paraId="4668ABA0" w14:textId="163AAF01" w:rsidR="00F35C5C" w:rsidRPr="00B20F02" w:rsidRDefault="00C8689F" w:rsidP="003B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</w:p>
        </w:tc>
        <w:tc>
          <w:tcPr>
            <w:tcW w:w="140" w:type="pct"/>
          </w:tcPr>
          <w:p w14:paraId="388CF6B6" w14:textId="77777777" w:rsidR="00F35C5C" w:rsidRPr="00B20F02" w:rsidRDefault="00F35C5C" w:rsidP="00F3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double" w:sz="4" w:space="0" w:color="auto"/>
            </w:tcBorders>
          </w:tcPr>
          <w:p w14:paraId="12E178F0" w14:textId="5311BF06" w:rsidR="00F35C5C" w:rsidRPr="00B20F02" w:rsidRDefault="00C8689F" w:rsidP="003B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140" w:type="pct"/>
          </w:tcPr>
          <w:p w14:paraId="6EE95A57" w14:textId="77777777" w:rsidR="00F35C5C" w:rsidRPr="00B20F02" w:rsidRDefault="00F35C5C" w:rsidP="00F3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double" w:sz="4" w:space="0" w:color="auto"/>
            </w:tcBorders>
          </w:tcPr>
          <w:p w14:paraId="093B9C91" w14:textId="5D1D738C" w:rsidR="00F35C5C" w:rsidRPr="00B20F02" w:rsidRDefault="00C8689F" w:rsidP="003B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</w:t>
            </w:r>
          </w:p>
        </w:tc>
        <w:tc>
          <w:tcPr>
            <w:tcW w:w="140" w:type="pct"/>
          </w:tcPr>
          <w:p w14:paraId="4EF21BF3" w14:textId="77777777" w:rsidR="00F35C5C" w:rsidRPr="00B20F02" w:rsidRDefault="00F35C5C" w:rsidP="003B3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4" w:type="pct"/>
            <w:tcBorders>
              <w:top w:val="single" w:sz="4" w:space="0" w:color="auto"/>
              <w:bottom w:val="double" w:sz="4" w:space="0" w:color="auto"/>
            </w:tcBorders>
          </w:tcPr>
          <w:p w14:paraId="392718BD" w14:textId="06CDABEA" w:rsidR="00F35C5C" w:rsidRPr="00B20F02" w:rsidRDefault="00F35C5C" w:rsidP="008C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135" w:type="pct"/>
          </w:tcPr>
          <w:p w14:paraId="2BECCDDF" w14:textId="77777777" w:rsidR="00F35C5C" w:rsidRPr="00B20F02" w:rsidRDefault="00F35C5C" w:rsidP="00F3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double" w:sz="4" w:space="0" w:color="auto"/>
            </w:tcBorders>
          </w:tcPr>
          <w:p w14:paraId="36A2BB3B" w14:textId="57AD6DCF" w:rsidR="00F35C5C" w:rsidRPr="00B20F02" w:rsidRDefault="00F35C5C" w:rsidP="008C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42" w:type="pct"/>
          </w:tcPr>
          <w:p w14:paraId="1BF58A65" w14:textId="77777777" w:rsidR="00F35C5C" w:rsidRPr="00B20F02" w:rsidRDefault="00F35C5C" w:rsidP="00F35C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double" w:sz="4" w:space="0" w:color="auto"/>
            </w:tcBorders>
          </w:tcPr>
          <w:p w14:paraId="35CB14DE" w14:textId="353115F7" w:rsidR="00F35C5C" w:rsidRPr="00B20F02" w:rsidRDefault="00F35C5C" w:rsidP="008C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</w:tr>
    </w:tbl>
    <w:p w14:paraId="3B3F23D6" w14:textId="54130811" w:rsidR="007E1081" w:rsidRPr="00B20F02" w:rsidRDefault="007E1081" w:rsidP="007E1081">
      <w:pPr>
        <w:rPr>
          <w:sz w:val="30"/>
          <w:szCs w:val="30"/>
        </w:rPr>
      </w:pPr>
    </w:p>
    <w:p w14:paraId="3CEE6E86" w14:textId="64FB4F3F" w:rsidR="007942AE" w:rsidRPr="00B20F02" w:rsidRDefault="009F2C2C" w:rsidP="009F2C2C">
      <w:pPr>
        <w:tabs>
          <w:tab w:val="left" w:pos="90"/>
        </w:tabs>
        <w:ind w:left="630"/>
        <w:rPr>
          <w:sz w:val="30"/>
          <w:szCs w:val="30"/>
        </w:rPr>
      </w:pPr>
      <w:r w:rsidRPr="00B20F02">
        <w:rPr>
          <w:sz w:val="30"/>
          <w:szCs w:val="30"/>
          <w:cs/>
        </w:rPr>
        <w:t xml:space="preserve">ข้อมูลเกี่ยวกับความเสี่ยงด้านเครดิตเปิดผยในหมายเหตุข้อ </w:t>
      </w:r>
      <w:r w:rsidR="007523FC" w:rsidRPr="00B20F02">
        <w:rPr>
          <w:rFonts w:asciiTheme="majorBidi" w:hAnsiTheme="majorBidi" w:cstheme="majorBidi"/>
          <w:sz w:val="30"/>
          <w:szCs w:val="30"/>
        </w:rPr>
        <w:t>29</w:t>
      </w:r>
      <w:r w:rsidRPr="00B20F02">
        <w:rPr>
          <w:sz w:val="30"/>
          <w:szCs w:val="30"/>
          <w:cs/>
        </w:rPr>
        <w:t xml:space="preserve"> (ข.</w:t>
      </w:r>
      <w:r w:rsidR="000C58DB" w:rsidRPr="00B20F02">
        <w:rPr>
          <w:rFonts w:asciiTheme="majorBidi" w:hAnsiTheme="majorBidi" w:cstheme="majorBidi"/>
          <w:sz w:val="30"/>
          <w:szCs w:val="30"/>
        </w:rPr>
        <w:t>1</w:t>
      </w:r>
      <w:r w:rsidRPr="00B20F02">
        <w:rPr>
          <w:rFonts w:asciiTheme="majorBidi" w:hAnsiTheme="majorBidi" w:cstheme="majorBidi"/>
          <w:sz w:val="30"/>
          <w:szCs w:val="30"/>
          <w:cs/>
        </w:rPr>
        <w:t>)</w:t>
      </w:r>
    </w:p>
    <w:p w14:paraId="47C4B2A3" w14:textId="44BB7720" w:rsidR="007942AE" w:rsidRPr="00B20F02" w:rsidRDefault="007942AE" w:rsidP="007D7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C62D9AB" w14:textId="374548F7" w:rsidR="0076411E" w:rsidRPr="00B20F02" w:rsidRDefault="0076411E" w:rsidP="007D7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6E75295" w14:textId="3EC4F9BE" w:rsidR="00175162" w:rsidRPr="00B20F02" w:rsidRDefault="00857781" w:rsidP="00E467CF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  <w:cs/>
        </w:rPr>
        <w:t>สินค้าคงเหลือ</w:t>
      </w:r>
      <w:r w:rsidR="00175162" w:rsidRPr="00B20F02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</w:p>
    <w:p w14:paraId="6B8AEFFF" w14:textId="77777777" w:rsidR="00C70195" w:rsidRPr="00B20F02" w:rsidRDefault="00C70195" w:rsidP="00DC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810"/>
        <w:gridCol w:w="270"/>
        <w:gridCol w:w="720"/>
        <w:gridCol w:w="294"/>
        <w:gridCol w:w="786"/>
        <w:gridCol w:w="236"/>
        <w:gridCol w:w="786"/>
        <w:gridCol w:w="270"/>
        <w:gridCol w:w="720"/>
        <w:gridCol w:w="270"/>
        <w:gridCol w:w="720"/>
      </w:tblGrid>
      <w:tr w:rsidR="00755302" w:rsidRPr="00B20F02" w14:paraId="08DC0D13" w14:textId="1DC84415" w:rsidTr="00843A6E">
        <w:trPr>
          <w:cantSplit/>
          <w:tblHeader/>
        </w:trPr>
        <w:tc>
          <w:tcPr>
            <w:tcW w:w="3600" w:type="dxa"/>
          </w:tcPr>
          <w:p w14:paraId="4C260A37" w14:textId="77777777" w:rsidR="00755302" w:rsidRPr="00B20F02" w:rsidRDefault="00755302" w:rsidP="00B8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5"/>
          </w:tcPr>
          <w:p w14:paraId="0D3EA88E" w14:textId="2FA0311C" w:rsidR="00755302" w:rsidRPr="00B20F02" w:rsidRDefault="00755302" w:rsidP="00B8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66BF1322" w14:textId="62630EE1" w:rsidR="00755302" w:rsidRPr="00B20F02" w:rsidRDefault="00755302" w:rsidP="00B8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66" w:type="dxa"/>
            <w:gridSpan w:val="5"/>
          </w:tcPr>
          <w:p w14:paraId="26E89799" w14:textId="0541DC05" w:rsidR="00755302" w:rsidRPr="00B20F02" w:rsidRDefault="00755302" w:rsidP="00B8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A0A00" w:rsidRPr="00B20F02" w14:paraId="159B3398" w14:textId="440C8460" w:rsidTr="00843A6E">
        <w:trPr>
          <w:tblHeader/>
        </w:trPr>
        <w:tc>
          <w:tcPr>
            <w:tcW w:w="3600" w:type="dxa"/>
          </w:tcPr>
          <w:p w14:paraId="7CEE4394" w14:textId="77777777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810" w:type="dxa"/>
          </w:tcPr>
          <w:p w14:paraId="5BA36F03" w14:textId="58AD314A" w:rsidR="00BA0A00" w:rsidRPr="00B20F02" w:rsidRDefault="000C58DB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7E6B5CF" w14:textId="77777777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8D9995E" w14:textId="0E35A1C7" w:rsidR="00BA0A00" w:rsidRPr="00B20F02" w:rsidRDefault="000C58DB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94" w:type="dxa"/>
          </w:tcPr>
          <w:p w14:paraId="078AE9FF" w14:textId="77777777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6" w:type="dxa"/>
          </w:tcPr>
          <w:p w14:paraId="02BDC4A9" w14:textId="2808549A" w:rsidR="00BA0A00" w:rsidRPr="00B20F02" w:rsidRDefault="000C58DB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2EDD9CD1" w14:textId="37D508C2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6" w:type="dxa"/>
          </w:tcPr>
          <w:p w14:paraId="06D5C676" w14:textId="0BB20C2E" w:rsidR="00BA0A00" w:rsidRPr="00B20F02" w:rsidRDefault="000C58DB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22B49C0" w14:textId="77777777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1B91D05" w14:textId="6F8665D0" w:rsidR="00BA0A00" w:rsidRPr="00B20F02" w:rsidRDefault="000C58DB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91FA3F7" w14:textId="77777777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F3F2EC4" w14:textId="2C2FA2A4" w:rsidR="00BA0A00" w:rsidRPr="00B20F02" w:rsidRDefault="000C58DB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A0A00" w:rsidRPr="00B20F02" w14:paraId="4F1EF6C8" w14:textId="25F1F184" w:rsidTr="004A13D2">
        <w:trPr>
          <w:tblHeader/>
        </w:trPr>
        <w:tc>
          <w:tcPr>
            <w:tcW w:w="3600" w:type="dxa"/>
          </w:tcPr>
          <w:p w14:paraId="7E16FB79" w14:textId="77777777" w:rsidR="00BA0A00" w:rsidRPr="00B20F02" w:rsidRDefault="00BA0A00" w:rsidP="00BA0A00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82" w:type="dxa"/>
            <w:gridSpan w:val="11"/>
          </w:tcPr>
          <w:p w14:paraId="4DCB2666" w14:textId="048B7D0E" w:rsidR="00BA0A00" w:rsidRPr="00B20F02" w:rsidRDefault="00BA0A00" w:rsidP="00BA0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5059B" w:rsidRPr="00B20F02" w14:paraId="1AB19760" w14:textId="058D01E8" w:rsidTr="00AA46B4">
        <w:tc>
          <w:tcPr>
            <w:tcW w:w="3600" w:type="dxa"/>
          </w:tcPr>
          <w:p w14:paraId="71EE331D" w14:textId="77777777" w:rsidR="00F5059B" w:rsidRPr="00B20F02" w:rsidRDefault="00F5059B" w:rsidP="00F5059B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B20F02">
              <w:rPr>
                <w:rFonts w:asciiTheme="majorBidi" w:hAnsiTheme="majorBidi" w:cstheme="majorBidi"/>
                <w:cs/>
                <w:lang w:val="en-US"/>
              </w:rPr>
              <w:t>สินค้าสำเร็จรูปและสินค้าซื้อมาเพื่อขาย</w:t>
            </w:r>
          </w:p>
        </w:tc>
        <w:tc>
          <w:tcPr>
            <w:tcW w:w="810" w:type="dxa"/>
          </w:tcPr>
          <w:p w14:paraId="5A2BE548" w14:textId="3B85486E" w:rsidR="00F5059B" w:rsidRPr="00B20F02" w:rsidRDefault="0081653D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E58B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270" w:type="dxa"/>
          </w:tcPr>
          <w:p w14:paraId="6107DDD6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20" w:type="dxa"/>
          </w:tcPr>
          <w:p w14:paraId="05D63D0D" w14:textId="6FCBEE09" w:rsidR="00F5059B" w:rsidRPr="00B20F02" w:rsidRDefault="0081653D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7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059B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294" w:type="dxa"/>
          </w:tcPr>
          <w:p w14:paraId="18CC7F0F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</w:tcPr>
          <w:p w14:paraId="227DE001" w14:textId="4DA91CAF" w:rsidR="00F5059B" w:rsidRPr="00B20F02" w:rsidRDefault="0081653D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5059B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236" w:type="dxa"/>
          </w:tcPr>
          <w:p w14:paraId="06F0DB31" w14:textId="4B3745CE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86" w:type="dxa"/>
          </w:tcPr>
          <w:p w14:paraId="61159481" w14:textId="50BF7F42" w:rsidR="00F5059B" w:rsidRPr="00B20F02" w:rsidRDefault="000C58DB" w:rsidP="0030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8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70" w:type="dxa"/>
          </w:tcPr>
          <w:p w14:paraId="13EF116D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20" w:type="dxa"/>
          </w:tcPr>
          <w:p w14:paraId="557C400A" w14:textId="3631CD06" w:rsidR="00F5059B" w:rsidRPr="00B20F02" w:rsidRDefault="000C58DB" w:rsidP="00A52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87" w:right="-2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70" w:type="dxa"/>
          </w:tcPr>
          <w:p w14:paraId="4E24FA61" w14:textId="77777777" w:rsidR="00F5059B" w:rsidRPr="00B20F02" w:rsidRDefault="00F5059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D8ED582" w14:textId="49D68575" w:rsidR="00F5059B" w:rsidRPr="00B20F02" w:rsidRDefault="000C58D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87" w:right="-23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</w:tr>
      <w:tr w:rsidR="00F5059B" w:rsidRPr="00B20F02" w14:paraId="61DEBF72" w14:textId="3BA1A6DB" w:rsidTr="00AA46B4">
        <w:tc>
          <w:tcPr>
            <w:tcW w:w="3600" w:type="dxa"/>
          </w:tcPr>
          <w:p w14:paraId="2A090C40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810" w:type="dxa"/>
          </w:tcPr>
          <w:p w14:paraId="3827CCF1" w14:textId="51A13540" w:rsidR="00F5059B" w:rsidRPr="00B20F02" w:rsidRDefault="000C58DB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1653D" w:rsidRPr="00B20F02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69EDFD49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A1ABB26" w14:textId="625AF5D6" w:rsidR="00F5059B" w:rsidRPr="00B20F02" w:rsidRDefault="0081653D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94" w:type="dxa"/>
          </w:tcPr>
          <w:p w14:paraId="5B55B156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</w:tcPr>
          <w:p w14:paraId="7F86E21F" w14:textId="0FB3145F" w:rsidR="00F5059B" w:rsidRPr="00B20F02" w:rsidRDefault="0081653D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36" w:type="dxa"/>
          </w:tcPr>
          <w:p w14:paraId="1E8A94A5" w14:textId="52075CFB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86" w:type="dxa"/>
          </w:tcPr>
          <w:p w14:paraId="457550BD" w14:textId="6E9B267E" w:rsidR="00F5059B" w:rsidRPr="00B20F02" w:rsidRDefault="000C58DB" w:rsidP="0030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8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70" w:type="dxa"/>
          </w:tcPr>
          <w:p w14:paraId="40A7317C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20" w:type="dxa"/>
          </w:tcPr>
          <w:p w14:paraId="69223F2E" w14:textId="07601CBA" w:rsidR="00F5059B" w:rsidRPr="00B20F02" w:rsidRDefault="000C58D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87" w:right="-233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30CDE345" w14:textId="77777777" w:rsidR="00F5059B" w:rsidRPr="00B20F02" w:rsidRDefault="00F5059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38AF61A" w14:textId="7B086578" w:rsidR="00F5059B" w:rsidRPr="00B20F02" w:rsidRDefault="000C58D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87" w:right="-23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F5059B" w:rsidRPr="00B20F02" w14:paraId="0B21A05E" w14:textId="4510156B" w:rsidTr="00AA46B4">
        <w:tc>
          <w:tcPr>
            <w:tcW w:w="3600" w:type="dxa"/>
          </w:tcPr>
          <w:p w14:paraId="39635C4B" w14:textId="77777777" w:rsidR="00F5059B" w:rsidRPr="00B20F02" w:rsidRDefault="00F5059B" w:rsidP="00F5059B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B20F02">
              <w:rPr>
                <w:rFonts w:asciiTheme="majorBidi" w:hAnsiTheme="majorBidi" w:cstheme="majorBidi"/>
                <w:cs/>
                <w:lang w:val="en-US"/>
              </w:rPr>
              <w:t>วัตถุดิบและวัสดุสิ้นเปลือง</w:t>
            </w:r>
          </w:p>
        </w:tc>
        <w:tc>
          <w:tcPr>
            <w:tcW w:w="810" w:type="dxa"/>
          </w:tcPr>
          <w:p w14:paraId="33D887F5" w14:textId="3929D6ED" w:rsidR="00F5059B" w:rsidRPr="00B20F02" w:rsidRDefault="000C58DB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E58B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270" w:type="dxa"/>
          </w:tcPr>
          <w:p w14:paraId="14E48C43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EE59A0B" w14:textId="16315157" w:rsidR="00F5059B" w:rsidRPr="00B20F02" w:rsidRDefault="000C58D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5059B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294" w:type="dxa"/>
          </w:tcPr>
          <w:p w14:paraId="5129F9BF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</w:tcPr>
          <w:p w14:paraId="6085440C" w14:textId="0ADA8F59" w:rsidR="00F5059B" w:rsidRPr="00B20F02" w:rsidRDefault="000C58DB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5059B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090</w:t>
            </w:r>
          </w:p>
        </w:tc>
        <w:tc>
          <w:tcPr>
            <w:tcW w:w="236" w:type="dxa"/>
          </w:tcPr>
          <w:p w14:paraId="69535835" w14:textId="749DB06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86" w:type="dxa"/>
          </w:tcPr>
          <w:p w14:paraId="3D6BDCA5" w14:textId="049B9090" w:rsidR="00F5059B" w:rsidRPr="00B20F02" w:rsidRDefault="000C58DB" w:rsidP="0030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8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B503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70" w:type="dxa"/>
          </w:tcPr>
          <w:p w14:paraId="6DFC754A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20" w:type="dxa"/>
          </w:tcPr>
          <w:p w14:paraId="092C7F70" w14:textId="68E51ED1" w:rsidR="00F5059B" w:rsidRPr="00B20F02" w:rsidRDefault="000C58D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87" w:right="-233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5059B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  <w:tc>
          <w:tcPr>
            <w:tcW w:w="270" w:type="dxa"/>
          </w:tcPr>
          <w:p w14:paraId="0F6DE9D3" w14:textId="77777777" w:rsidR="00F5059B" w:rsidRPr="00B20F02" w:rsidRDefault="00F5059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51278C6" w14:textId="6186757E" w:rsidR="00F5059B" w:rsidRPr="00B20F02" w:rsidRDefault="000C58D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87" w:right="-23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5059B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</w:tr>
      <w:tr w:rsidR="00F5059B" w:rsidRPr="00B20F02" w14:paraId="6214C3CA" w14:textId="00B001AD" w:rsidTr="00AA46B4">
        <w:tc>
          <w:tcPr>
            <w:tcW w:w="3600" w:type="dxa"/>
          </w:tcPr>
          <w:p w14:paraId="2411DDDD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สินค้าและ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C792519" w14:textId="3197B611" w:rsidR="00F5059B" w:rsidRPr="00B20F02" w:rsidRDefault="000C58DB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270" w:type="dxa"/>
          </w:tcPr>
          <w:p w14:paraId="2E912AAB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21E9BE5" w14:textId="7D72902D" w:rsidR="00F5059B" w:rsidRPr="00B20F02" w:rsidRDefault="000C58D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059B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294" w:type="dxa"/>
          </w:tcPr>
          <w:p w14:paraId="1D9E52F4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</w:tcPr>
          <w:p w14:paraId="0390ABD3" w14:textId="1BB37B66" w:rsidR="00F5059B" w:rsidRPr="00B20F02" w:rsidRDefault="000C58DB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AA46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B4F5564" w14:textId="73905819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6D8BB5D1" w14:textId="732B7E1D" w:rsidR="00F5059B" w:rsidRPr="00B20F02" w:rsidRDefault="000C58DB" w:rsidP="0030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8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23CB009F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DE3AA9B" w14:textId="08FDC244" w:rsidR="00F5059B" w:rsidRPr="00B20F02" w:rsidRDefault="000C58D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87" w:right="-233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70" w:type="dxa"/>
          </w:tcPr>
          <w:p w14:paraId="2746C30F" w14:textId="77777777" w:rsidR="00F5059B" w:rsidRPr="00B20F02" w:rsidRDefault="00F5059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B3CF0BB" w14:textId="1374C76D" w:rsidR="00F5059B" w:rsidRPr="00B20F02" w:rsidRDefault="000C58D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87" w:right="-23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</w:tr>
      <w:tr w:rsidR="00F5059B" w:rsidRPr="00B20F02" w14:paraId="663BA4A0" w14:textId="6BEC408D" w:rsidTr="00843A6E">
        <w:tc>
          <w:tcPr>
            <w:tcW w:w="3600" w:type="dxa"/>
          </w:tcPr>
          <w:p w14:paraId="51A80129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5416780" w14:textId="68C55CAA" w:rsidR="00F5059B" w:rsidRPr="00B20F02" w:rsidRDefault="000C58DB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9E58B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70" w:type="dxa"/>
          </w:tcPr>
          <w:p w14:paraId="292C58AB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5525052" w14:textId="427AC4F1" w:rsidR="00F5059B" w:rsidRPr="00B20F02" w:rsidRDefault="000C58D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1653D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5059B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653D" w:rsidRPr="00B20F02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294" w:type="dxa"/>
          </w:tcPr>
          <w:p w14:paraId="1E0CC4E4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</w:tcPr>
          <w:p w14:paraId="3E2CD0A9" w14:textId="778C44B2" w:rsidR="00F5059B" w:rsidRPr="00B20F02" w:rsidRDefault="000C58DB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5059B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1653D" w:rsidRPr="00B20F02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236" w:type="dxa"/>
          </w:tcPr>
          <w:p w14:paraId="61E0161B" w14:textId="601C7120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86" w:type="dxa"/>
            <w:tcBorders>
              <w:top w:val="single" w:sz="4" w:space="0" w:color="auto"/>
            </w:tcBorders>
          </w:tcPr>
          <w:p w14:paraId="6CBCEC1D" w14:textId="2BD64AAD" w:rsidR="00F5059B" w:rsidRPr="00B20F02" w:rsidRDefault="000C58DB" w:rsidP="0030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8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25299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270" w:type="dxa"/>
          </w:tcPr>
          <w:p w14:paraId="26BAFA5D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E2395ED" w14:textId="0DD6ECE2" w:rsidR="00F5059B" w:rsidRPr="00B20F02" w:rsidRDefault="000C58D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87" w:right="-233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5059B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270" w:type="dxa"/>
          </w:tcPr>
          <w:p w14:paraId="3CBF305A" w14:textId="77777777" w:rsidR="00F5059B" w:rsidRPr="00B20F02" w:rsidRDefault="00F5059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17547F3" w14:textId="0A778907" w:rsidR="00F5059B" w:rsidRPr="00B20F02" w:rsidRDefault="000C58D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87" w:right="-23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5059B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</w:tr>
      <w:tr w:rsidR="00F5059B" w:rsidRPr="00B20F02" w14:paraId="2A725E98" w14:textId="6B561050" w:rsidTr="00843A6E">
        <w:tc>
          <w:tcPr>
            <w:tcW w:w="3600" w:type="dxa"/>
          </w:tcPr>
          <w:p w14:paraId="19276DF6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ค่าเผื่อการปรับลดมูลค่าสินค้าคงเหลือ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8B2360F" w14:textId="6D7838A4" w:rsidR="00F5059B" w:rsidRPr="00B20F02" w:rsidRDefault="009E58B3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7D0A010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9994BA5" w14:textId="2ABC6945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94" w:type="dxa"/>
          </w:tcPr>
          <w:p w14:paraId="343404D3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3950393F" w14:textId="706262BF" w:rsidR="00F5059B" w:rsidRPr="00B20F02" w:rsidRDefault="00F5059B" w:rsidP="00661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570"/>
              </w:tabs>
              <w:spacing w:line="240" w:lineRule="auto"/>
              <w:ind w:left="-107" w:right="-106"/>
              <w:jc w:val="right"/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38F7DDDF" w14:textId="584DBCC8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18078131" w14:textId="55065FDD" w:rsidR="00F5059B" w:rsidRPr="00B20F02" w:rsidRDefault="00E25299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2F3EBB8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2A6F785" w14:textId="493A5998" w:rsidR="00F5059B" w:rsidRPr="00B20F02" w:rsidRDefault="00F5059B" w:rsidP="006122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after="0" w:line="240" w:lineRule="auto"/>
              <w:ind w:left="-87" w:right="-233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39917BE" w14:textId="77777777" w:rsidR="00F5059B" w:rsidRPr="00B20F02" w:rsidRDefault="00F5059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2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FBCC180" w14:textId="24C3CBC8" w:rsidR="00F5059B" w:rsidRPr="00B20F02" w:rsidRDefault="00F5059B" w:rsidP="00807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5059B" w:rsidRPr="00B20F02" w14:paraId="66DC816F" w14:textId="67582FD4" w:rsidTr="00843A6E">
        <w:tc>
          <w:tcPr>
            <w:tcW w:w="3600" w:type="dxa"/>
          </w:tcPr>
          <w:p w14:paraId="00A3A651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13034A3" w14:textId="08C6A4C0" w:rsidR="00F5059B" w:rsidRPr="00B20F02" w:rsidRDefault="000C58DB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0D6E7A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5160286F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0FBF9C8" w14:textId="1E1048B5" w:rsidR="00F5059B" w:rsidRPr="00B20F02" w:rsidRDefault="000C58D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F5059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1653D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294" w:type="dxa"/>
          </w:tcPr>
          <w:p w14:paraId="70AC546E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</w:tcPr>
          <w:p w14:paraId="0032EC8F" w14:textId="4D7980B4" w:rsidR="00F5059B" w:rsidRPr="00B20F02" w:rsidRDefault="000C58DB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F5059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1653D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236" w:type="dxa"/>
          </w:tcPr>
          <w:p w14:paraId="0DAA72E2" w14:textId="55B0F1A3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</w:tcPr>
          <w:p w14:paraId="5F05FA14" w14:textId="028658D4" w:rsidR="00F5059B" w:rsidRPr="00B20F02" w:rsidRDefault="000C58DB" w:rsidP="0030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8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E25299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270" w:type="dxa"/>
          </w:tcPr>
          <w:p w14:paraId="0357B107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62F1243" w14:textId="68536EE2" w:rsidR="00F5059B" w:rsidRPr="00B20F02" w:rsidRDefault="000C58D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87" w:righ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F5059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</w:t>
            </w:r>
          </w:p>
        </w:tc>
        <w:tc>
          <w:tcPr>
            <w:tcW w:w="270" w:type="dxa"/>
          </w:tcPr>
          <w:p w14:paraId="150DAABB" w14:textId="77777777" w:rsidR="00F5059B" w:rsidRPr="00B20F02" w:rsidRDefault="00F5059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2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D2FBA2C" w14:textId="4261BD64" w:rsidR="00F5059B" w:rsidRPr="00B20F02" w:rsidRDefault="000C58D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87" w:right="-2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5059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987</w:t>
            </w:r>
          </w:p>
        </w:tc>
      </w:tr>
      <w:tr w:rsidR="00F5059B" w:rsidRPr="00B20F02" w14:paraId="654DB751" w14:textId="6B0601DF" w:rsidTr="00843A6E">
        <w:tc>
          <w:tcPr>
            <w:tcW w:w="3600" w:type="dxa"/>
          </w:tcPr>
          <w:p w14:paraId="345E6B26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810" w:type="dxa"/>
          </w:tcPr>
          <w:p w14:paraId="254152E5" w14:textId="77777777" w:rsidR="00F5059B" w:rsidRPr="00B20F02" w:rsidRDefault="00F5059B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615D69C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ED6FA16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94" w:type="dxa"/>
          </w:tcPr>
          <w:p w14:paraId="30D9B025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double" w:sz="4" w:space="0" w:color="auto"/>
            </w:tcBorders>
          </w:tcPr>
          <w:p w14:paraId="5CAEA41D" w14:textId="1E2FF514" w:rsidR="00F5059B" w:rsidRPr="00B20F02" w:rsidRDefault="00F5059B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844E88C" w14:textId="3CA9E478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6" w:type="dxa"/>
          </w:tcPr>
          <w:p w14:paraId="469A126F" w14:textId="77777777" w:rsidR="00F5059B" w:rsidRPr="00B20F02" w:rsidRDefault="00F5059B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C2026B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0E39165" w14:textId="77777777" w:rsidR="00F5059B" w:rsidRPr="00B20F02" w:rsidRDefault="00F5059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87" w:right="-2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9BF6F9F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87" w:right="-23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082CAAF" w14:textId="485B830D" w:rsidR="00F5059B" w:rsidRPr="00B20F02" w:rsidRDefault="00F5059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87" w:right="-23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5059B" w:rsidRPr="00B20F02" w14:paraId="7BDBCD0E" w14:textId="230853D6" w:rsidTr="00843A6E">
        <w:tc>
          <w:tcPr>
            <w:tcW w:w="3600" w:type="dxa"/>
          </w:tcPr>
          <w:p w14:paraId="7A44AF4F" w14:textId="42D1CA50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การปรับลดมูลค่าที่เป็นมูลค่าสุทธิ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ที่คาดว่าจะได้รับ (กลับรายการ)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>ถูกบันทึกรวมในบัญชีต้นทุนขาย</w:t>
            </w:r>
            <w:r w:rsidR="00424F0E" w:rsidRPr="00B20F0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สินค้า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DA4F981" w14:textId="77777777" w:rsidR="000D6E7A" w:rsidRPr="00B20F02" w:rsidRDefault="000D6E7A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60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C50A3B" w14:textId="77777777" w:rsidR="000D6E7A" w:rsidRPr="00B20F02" w:rsidRDefault="000D6E7A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60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6C96F4E" w14:textId="6E63386F" w:rsidR="00F5059B" w:rsidRPr="00B20F02" w:rsidRDefault="000D6E7A" w:rsidP="0030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600"/>
              </w:tabs>
              <w:spacing w:after="0" w:line="240" w:lineRule="auto"/>
              <w:ind w:left="-87" w:right="-2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8BFE8A3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ECD299B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FC20A15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86BB779" w14:textId="6E576F7E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</w:t>
            </w:r>
          </w:p>
        </w:tc>
        <w:tc>
          <w:tcPr>
            <w:tcW w:w="294" w:type="dxa"/>
          </w:tcPr>
          <w:p w14:paraId="08F1EE64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662748F4" w14:textId="77777777" w:rsidR="00F5059B" w:rsidRPr="00B20F02" w:rsidRDefault="00F5059B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57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C26A358" w14:textId="77777777" w:rsidR="00F5059B" w:rsidRPr="00B20F02" w:rsidRDefault="00F5059B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57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727A728" w14:textId="1C4E5E08" w:rsidR="00F5059B" w:rsidRPr="00B20F02" w:rsidRDefault="00F5059B" w:rsidP="00FA0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87" w:righ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76AA480" w14:textId="2C334D42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01FD264A" w14:textId="77777777" w:rsidR="00E25299" w:rsidRPr="00B20F02" w:rsidRDefault="00E25299" w:rsidP="0030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  <w:tab w:val="decimal" w:pos="570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074206" w14:textId="77777777" w:rsidR="00E25299" w:rsidRPr="00B20F02" w:rsidRDefault="00E25299" w:rsidP="003075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  <w:tab w:val="decimal" w:pos="570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41FA038" w14:textId="6A70009D" w:rsidR="00F5059B" w:rsidRPr="00B20F02" w:rsidRDefault="00A523F8" w:rsidP="00BF28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87" w:right="-233"/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C527329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7E4AC38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AAFC040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20E41C" w14:textId="135F268A" w:rsidR="00F5059B" w:rsidRPr="00B20F02" w:rsidRDefault="00A523F8" w:rsidP="00A52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87" w:righ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8E6718B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87" w:right="-2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E194955" w14:textId="77777777" w:rsidR="00F5059B" w:rsidRPr="00B20F02" w:rsidRDefault="00F5059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87" w:righ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1F11C0" w14:textId="77777777" w:rsidR="00F5059B" w:rsidRPr="00B20F02" w:rsidRDefault="00F5059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87" w:righ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1850AB8" w14:textId="73039193" w:rsidR="00F5059B" w:rsidRPr="00B20F02" w:rsidRDefault="00F5059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6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F5059B" w:rsidRPr="00B20F02" w14:paraId="5C4AB915" w14:textId="16CD1B39" w:rsidTr="00843A6E">
        <w:tc>
          <w:tcPr>
            <w:tcW w:w="3600" w:type="dxa"/>
          </w:tcPr>
          <w:p w14:paraId="4C6094AB" w14:textId="77777777" w:rsidR="00F5059B" w:rsidRPr="00B20F02" w:rsidRDefault="00F5059B" w:rsidP="00F5059B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03433C5" w14:textId="77777777" w:rsidR="00F5059B" w:rsidRPr="00B20F02" w:rsidRDefault="00F5059B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B2E9A0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3B98FE5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7" w:right="-10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94" w:type="dxa"/>
          </w:tcPr>
          <w:p w14:paraId="313EDBB9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786" w:type="dxa"/>
            <w:tcBorders>
              <w:top w:val="double" w:sz="4" w:space="0" w:color="auto"/>
            </w:tcBorders>
          </w:tcPr>
          <w:p w14:paraId="15041E5B" w14:textId="26088E11" w:rsidR="00F5059B" w:rsidRPr="00B20F02" w:rsidRDefault="00F5059B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36" w:type="dxa"/>
          </w:tcPr>
          <w:p w14:paraId="70D205D3" w14:textId="28F68975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786" w:type="dxa"/>
            <w:tcBorders>
              <w:top w:val="double" w:sz="4" w:space="0" w:color="auto"/>
            </w:tcBorders>
          </w:tcPr>
          <w:p w14:paraId="4436745A" w14:textId="77777777" w:rsidR="00F5059B" w:rsidRPr="00B20F02" w:rsidRDefault="00F5059B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1A6E8B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90FC023" w14:textId="77777777" w:rsidR="00F5059B" w:rsidRPr="00B20F02" w:rsidRDefault="00F5059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87" w:right="-23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1598478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87" w:right="-23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59A1799" w14:textId="1F307732" w:rsidR="00F5059B" w:rsidRPr="00B20F02" w:rsidRDefault="00F5059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87" w:right="-23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5059B" w:rsidRPr="00B20F02" w14:paraId="29FF0F6B" w14:textId="138823C6" w:rsidTr="00843A6E">
        <w:tc>
          <w:tcPr>
            <w:tcW w:w="3600" w:type="dxa"/>
          </w:tcPr>
          <w:p w14:paraId="39AB4793" w14:textId="77777777" w:rsidR="00F5059B" w:rsidRPr="00B20F02" w:rsidRDefault="00F5059B" w:rsidP="00F5059B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B20F02">
              <w:rPr>
                <w:rFonts w:asciiTheme="majorBidi" w:hAnsiTheme="majorBidi" w:cstheme="majorBidi"/>
                <w:cs/>
                <w:lang w:val="en-US"/>
              </w:rPr>
              <w:t>มูลค่าตามบัญชีของสินค้าคงเหลือ</w:t>
            </w:r>
          </w:p>
          <w:p w14:paraId="7AE5B049" w14:textId="77777777" w:rsidR="00F5059B" w:rsidRPr="00B20F02" w:rsidRDefault="00F5059B" w:rsidP="00F5059B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20F02">
              <w:rPr>
                <w:rFonts w:asciiTheme="majorBidi" w:hAnsiTheme="majorBidi" w:cstheme="majorBidi"/>
                <w:cs/>
                <w:lang w:val="en-US"/>
              </w:rPr>
              <w:t xml:space="preserve">   ที่จำนองเพื่อค้ำประกันหนี้สิน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40F4B9E" w14:textId="77777777" w:rsidR="00F5059B" w:rsidRPr="00B20F02" w:rsidRDefault="00F5059B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F6EE5A6" w14:textId="2FC68397" w:rsidR="000D6E7A" w:rsidRPr="00B20F02" w:rsidRDefault="000C58DB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D6E7A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3C6CF3C3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259894DF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4300F59" w14:textId="5299AD77" w:rsidR="00F5059B" w:rsidRPr="00B20F02" w:rsidRDefault="000C58D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5059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</w:t>
            </w:r>
          </w:p>
        </w:tc>
        <w:tc>
          <w:tcPr>
            <w:tcW w:w="294" w:type="dxa"/>
          </w:tcPr>
          <w:p w14:paraId="72C71923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786" w:type="dxa"/>
            <w:tcBorders>
              <w:bottom w:val="double" w:sz="4" w:space="0" w:color="auto"/>
            </w:tcBorders>
          </w:tcPr>
          <w:p w14:paraId="1AD1ADA1" w14:textId="77777777" w:rsidR="00F5059B" w:rsidRPr="00B20F02" w:rsidRDefault="00F5059B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570"/>
              </w:tabs>
              <w:spacing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8C9C616" w14:textId="05A73A49" w:rsidR="00F5059B" w:rsidRPr="00B20F02" w:rsidRDefault="000C58DB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5059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</w:t>
            </w:r>
          </w:p>
        </w:tc>
        <w:tc>
          <w:tcPr>
            <w:tcW w:w="236" w:type="dxa"/>
          </w:tcPr>
          <w:p w14:paraId="22C9C2A5" w14:textId="5A0D3C29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786" w:type="dxa"/>
            <w:tcBorders>
              <w:bottom w:val="double" w:sz="4" w:space="0" w:color="auto"/>
            </w:tcBorders>
          </w:tcPr>
          <w:p w14:paraId="379C3DCA" w14:textId="77777777" w:rsidR="00F5059B" w:rsidRPr="00B20F02" w:rsidRDefault="00F5059B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8F6E081" w14:textId="4DD83AEE" w:rsidR="00574F93" w:rsidRPr="00B20F02" w:rsidRDefault="00006F7F" w:rsidP="00307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270" w:type="dxa"/>
          </w:tcPr>
          <w:p w14:paraId="020F60A0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7E9AEFEB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18A1973" w14:textId="0824B069" w:rsidR="00F5059B" w:rsidRPr="00B20F02" w:rsidRDefault="000C58D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87" w:righ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5059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270" w:type="dxa"/>
          </w:tcPr>
          <w:p w14:paraId="481376DF" w14:textId="77777777" w:rsidR="00F5059B" w:rsidRPr="00B20F02" w:rsidRDefault="00F5059B" w:rsidP="00F50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87" w:right="-2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7D75BB18" w14:textId="77777777" w:rsidR="00F5059B" w:rsidRPr="00B20F02" w:rsidRDefault="00F5059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87" w:righ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8D11894" w14:textId="7AA2468C" w:rsidR="00F5059B" w:rsidRPr="00B20F02" w:rsidRDefault="000C58DB" w:rsidP="00F50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87" w:right="-2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5059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</w:t>
            </w:r>
          </w:p>
        </w:tc>
      </w:tr>
    </w:tbl>
    <w:p w14:paraId="3071D1C7" w14:textId="77777777" w:rsidR="00DD379E" w:rsidRPr="00B20F02" w:rsidRDefault="00DD379E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35AD8E1F" w14:textId="36752AB5" w:rsidR="00A11218" w:rsidRPr="00B20F02" w:rsidRDefault="007C63E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  <w:lang w:val="th-TH"/>
        </w:rPr>
        <w:t>บริษัทและ</w:t>
      </w:r>
      <w:r w:rsidR="0060354B" w:rsidRPr="00B20F02">
        <w:rPr>
          <w:rFonts w:asciiTheme="majorBidi" w:hAnsiTheme="majorBidi" w:cstheme="majorBidi"/>
          <w:sz w:val="30"/>
          <w:szCs w:val="30"/>
          <w:cs/>
        </w:rPr>
        <w:t>บ</w:t>
      </w:r>
      <w:r w:rsidR="00C70195" w:rsidRPr="00B20F02">
        <w:rPr>
          <w:rFonts w:asciiTheme="majorBidi" w:hAnsiTheme="majorBidi" w:cstheme="majorBidi"/>
          <w:sz w:val="30"/>
          <w:szCs w:val="30"/>
          <w:cs/>
        </w:rPr>
        <w:t>ริษัทย่อย</w:t>
      </w:r>
      <w:r w:rsidR="0060354B" w:rsidRPr="00B20F02">
        <w:rPr>
          <w:rFonts w:asciiTheme="majorBidi" w:hAnsiTheme="majorBidi" w:cstheme="majorBidi"/>
          <w:sz w:val="30"/>
          <w:szCs w:val="30"/>
          <w:cs/>
        </w:rPr>
        <w:t>บาง</w:t>
      </w:r>
      <w:r w:rsidR="00C70195" w:rsidRPr="00B20F02">
        <w:rPr>
          <w:rFonts w:asciiTheme="majorBidi" w:hAnsiTheme="majorBidi" w:cstheme="majorBidi"/>
          <w:sz w:val="30"/>
          <w:szCs w:val="30"/>
          <w:cs/>
        </w:rPr>
        <w:t>แห่งได้โอนผลประโยชน์ในกรมธรรม์ประกันภัยส่วนที่คุ้มครองสินค้าสำเร็จรูปดังกล่าวให้กับ</w:t>
      </w:r>
      <w:r w:rsidR="00C70195" w:rsidRPr="00B20F02">
        <w:rPr>
          <w:rFonts w:asciiTheme="majorBidi" w:hAnsiTheme="majorBidi" w:cstheme="majorBidi"/>
          <w:sz w:val="30"/>
          <w:szCs w:val="30"/>
          <w:cs/>
          <w:lang w:val="th-TH"/>
        </w:rPr>
        <w:t>สถาบันการเงิน</w:t>
      </w:r>
      <w:r w:rsidR="00C70195" w:rsidRPr="00B20F02">
        <w:rPr>
          <w:rFonts w:asciiTheme="majorBidi" w:hAnsiTheme="majorBidi" w:cstheme="majorBidi"/>
          <w:sz w:val="30"/>
          <w:szCs w:val="30"/>
          <w:cs/>
        </w:rPr>
        <w:t>ในประเทศบางแห่งเพื่อเป็นหลักประกันวงเงินสินเชื่อตามที่กล่าวไว้ใน</w:t>
      </w:r>
      <w:r w:rsidR="00C70195" w:rsidRPr="00B20F02">
        <w:rPr>
          <w:rFonts w:asciiTheme="majorBidi" w:hAnsiTheme="majorBidi" w:cstheme="majorBidi"/>
          <w:color w:val="000000"/>
          <w:sz w:val="30"/>
          <w:szCs w:val="30"/>
          <w:cs/>
        </w:rPr>
        <w:t>หมายเหตุ</w:t>
      </w:r>
      <w:r w:rsidR="00E21402" w:rsidRPr="00B20F02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DC4BAD" w:rsidRPr="00B20F02">
        <w:rPr>
          <w:rFonts w:asciiTheme="majorBidi" w:hAnsiTheme="majorBidi" w:cstheme="majorBidi"/>
          <w:color w:val="000000"/>
          <w:sz w:val="30"/>
          <w:szCs w:val="30"/>
          <w:cs/>
        </w:rPr>
        <w:t>ข้อ</w:t>
      </w:r>
      <w:r w:rsidR="00522282" w:rsidRPr="00B20F0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567853" w:rsidRPr="00B20F02">
        <w:rPr>
          <w:rFonts w:asciiTheme="majorBidi" w:hAnsiTheme="majorBidi" w:cstheme="majorBidi"/>
          <w:color w:val="000000"/>
          <w:sz w:val="30"/>
          <w:szCs w:val="30"/>
        </w:rPr>
        <w:t>6</w:t>
      </w:r>
    </w:p>
    <w:p w14:paraId="336C1F70" w14:textId="2687E439" w:rsidR="006122B1" w:rsidRPr="00B20F02" w:rsidRDefault="0061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20F0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5FED2DE" w14:textId="24627773" w:rsidR="003C00C3" w:rsidRPr="00B20F02" w:rsidRDefault="00AC50F1" w:rsidP="00E467CF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3C00C3" w:rsidRPr="00B20F02">
        <w:rPr>
          <w:rFonts w:asciiTheme="majorBidi" w:hAnsiTheme="majorBidi" w:cstheme="majorBidi"/>
          <w:sz w:val="30"/>
          <w:szCs w:val="30"/>
          <w:u w:val="none"/>
          <w:cs/>
        </w:rPr>
        <w:t>สินทรัพย์ชีวภาพ</w:t>
      </w:r>
    </w:p>
    <w:p w14:paraId="2BEC7DEB" w14:textId="77777777" w:rsidR="003C00C3" w:rsidRPr="00B20F02" w:rsidRDefault="003C00C3" w:rsidP="003C0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70"/>
        <w:gridCol w:w="1170"/>
        <w:gridCol w:w="270"/>
        <w:gridCol w:w="1062"/>
        <w:gridCol w:w="236"/>
        <w:gridCol w:w="1150"/>
      </w:tblGrid>
      <w:tr w:rsidR="007D69CB" w:rsidRPr="00B20F02" w14:paraId="0830836F" w14:textId="77777777" w:rsidTr="009B7C04">
        <w:trPr>
          <w:trHeight w:val="20"/>
          <w:tblHeader/>
        </w:trPr>
        <w:tc>
          <w:tcPr>
            <w:tcW w:w="5040" w:type="dxa"/>
          </w:tcPr>
          <w:p w14:paraId="2AA77019" w14:textId="77777777" w:rsidR="007D69CB" w:rsidRPr="00B20F02" w:rsidRDefault="007D69CB" w:rsidP="0022540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42CBF" w14:textId="77777777" w:rsidR="007D69CB" w:rsidRPr="00B20F02" w:rsidRDefault="007D69CB" w:rsidP="00225405">
            <w:pPr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88" w:type="dxa"/>
            <w:gridSpan w:val="5"/>
          </w:tcPr>
          <w:p w14:paraId="0DB58809" w14:textId="77777777" w:rsidR="007D69CB" w:rsidRPr="00B20F02" w:rsidRDefault="007D69CB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7D69CB" w:rsidRPr="00B20F02" w14:paraId="558C48EB" w14:textId="77777777" w:rsidTr="009B7C04">
        <w:trPr>
          <w:trHeight w:val="20"/>
          <w:tblHeader/>
        </w:trPr>
        <w:tc>
          <w:tcPr>
            <w:tcW w:w="5040" w:type="dxa"/>
          </w:tcPr>
          <w:p w14:paraId="482EFBB6" w14:textId="77777777" w:rsidR="007D69CB" w:rsidRPr="00B20F02" w:rsidRDefault="007D69CB" w:rsidP="0022540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B4C68" w14:textId="77777777" w:rsidR="007D69CB" w:rsidRPr="00B20F02" w:rsidRDefault="007D69CB" w:rsidP="00225405">
            <w:pPr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F2314" w14:textId="77777777" w:rsidR="007D69CB" w:rsidRPr="00B20F02" w:rsidRDefault="007D69CB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สัตว์บก</w:t>
            </w:r>
          </w:p>
        </w:tc>
        <w:tc>
          <w:tcPr>
            <w:tcW w:w="270" w:type="dxa"/>
          </w:tcPr>
          <w:p w14:paraId="41615BF4" w14:textId="77777777" w:rsidR="007D69CB" w:rsidRPr="00B20F02" w:rsidRDefault="007D69CB" w:rsidP="00225405">
            <w:pPr>
              <w:spacing w:line="120" w:lineRule="atLeast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F11877E" w14:textId="77777777" w:rsidR="007D69CB" w:rsidRPr="00B20F02" w:rsidRDefault="007D69CB" w:rsidP="0022540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สัตว์น้ำ</w:t>
            </w:r>
          </w:p>
        </w:tc>
        <w:tc>
          <w:tcPr>
            <w:tcW w:w="236" w:type="dxa"/>
          </w:tcPr>
          <w:p w14:paraId="6E87BD2B" w14:textId="77777777" w:rsidR="007D69CB" w:rsidRPr="00B20F02" w:rsidRDefault="007D69CB" w:rsidP="00225405">
            <w:pPr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8711700" w14:textId="77777777" w:rsidR="007D69CB" w:rsidRPr="00B20F02" w:rsidRDefault="007D69CB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D69CB" w:rsidRPr="00B20F02" w14:paraId="7FCF811E" w14:textId="77777777" w:rsidTr="009B7C04">
        <w:trPr>
          <w:trHeight w:val="20"/>
          <w:tblHeader/>
        </w:trPr>
        <w:tc>
          <w:tcPr>
            <w:tcW w:w="5040" w:type="dxa"/>
          </w:tcPr>
          <w:p w14:paraId="01D64B1F" w14:textId="77777777" w:rsidR="007D69CB" w:rsidRPr="00B20F02" w:rsidRDefault="007D69CB" w:rsidP="0022540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0C9F62" w14:textId="77777777" w:rsidR="007D69CB" w:rsidRPr="00B20F02" w:rsidRDefault="007D69CB" w:rsidP="00225405">
            <w:pPr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88" w:type="dxa"/>
            <w:gridSpan w:val="5"/>
          </w:tcPr>
          <w:p w14:paraId="204B3225" w14:textId="61E2BA3C" w:rsidR="007D69CB" w:rsidRPr="00B20F02" w:rsidRDefault="007D69CB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C90A57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ล้าน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43A6E" w:rsidRPr="00B20F02" w14:paraId="419FB5EE" w14:textId="77777777" w:rsidTr="009B7C04">
        <w:trPr>
          <w:trHeight w:val="20"/>
        </w:trPr>
        <w:tc>
          <w:tcPr>
            <w:tcW w:w="5040" w:type="dxa"/>
          </w:tcPr>
          <w:p w14:paraId="5D9AAFAB" w14:textId="6767FB11" w:rsidR="00843A6E" w:rsidRPr="00B20F02" w:rsidRDefault="00843A6E" w:rsidP="00843A6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25228D6" w14:textId="77777777" w:rsidR="00843A6E" w:rsidRPr="00B20F02" w:rsidRDefault="00843A6E" w:rsidP="00843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F55AED" w14:textId="51DA7DD5" w:rsidR="00843A6E" w:rsidRPr="00B20F02" w:rsidRDefault="000C58DB" w:rsidP="0044051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43A6E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370</w:t>
            </w:r>
          </w:p>
        </w:tc>
        <w:tc>
          <w:tcPr>
            <w:tcW w:w="270" w:type="dxa"/>
          </w:tcPr>
          <w:p w14:paraId="03AE375A" w14:textId="77777777" w:rsidR="00843A6E" w:rsidRPr="00B20F02" w:rsidRDefault="00843A6E" w:rsidP="00843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D8E37E9" w14:textId="4F30BE4E" w:rsidR="00843A6E" w:rsidRPr="00B20F02" w:rsidRDefault="000C58DB" w:rsidP="00843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403B2AB" w14:textId="77777777" w:rsidR="00843A6E" w:rsidRPr="00B20F02" w:rsidRDefault="00843A6E" w:rsidP="00843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CEA3FD4" w14:textId="7768B51F" w:rsidR="00843A6E" w:rsidRPr="00B20F02" w:rsidRDefault="000C58DB" w:rsidP="00843A6E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43A6E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</w:p>
        </w:tc>
      </w:tr>
      <w:tr w:rsidR="00D6338F" w:rsidRPr="00B20F02" w14:paraId="2D626E7E" w14:textId="77777777" w:rsidTr="009B7C04">
        <w:trPr>
          <w:trHeight w:val="20"/>
        </w:trPr>
        <w:tc>
          <w:tcPr>
            <w:tcW w:w="5040" w:type="dxa"/>
          </w:tcPr>
          <w:p w14:paraId="27134680" w14:textId="5A2EB624" w:rsidR="00D6338F" w:rsidRPr="00B20F02" w:rsidRDefault="00D6338F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เพิ่มขึ้นจากการซื้อ/การเลี้ยง</w:t>
            </w:r>
          </w:p>
        </w:tc>
        <w:tc>
          <w:tcPr>
            <w:tcW w:w="270" w:type="dxa"/>
          </w:tcPr>
          <w:p w14:paraId="29846A94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F96D95" w14:textId="3DD42D8C" w:rsidR="00D6338F" w:rsidRPr="00B20F02" w:rsidRDefault="000C58DB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F507E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6338F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F507E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270" w:type="dxa"/>
          </w:tcPr>
          <w:p w14:paraId="16EDC15A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A1F5377" w14:textId="0984F958" w:rsidR="00D6338F" w:rsidRPr="00B20F02" w:rsidRDefault="00FF507E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236" w:type="dxa"/>
          </w:tcPr>
          <w:p w14:paraId="5ED1D7CB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3505F3D" w14:textId="3B83A201" w:rsidR="00D6338F" w:rsidRPr="00B20F02" w:rsidRDefault="000C58DB" w:rsidP="00D6338F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F507E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6338F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F507E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</w:tr>
      <w:tr w:rsidR="00D6338F" w:rsidRPr="00B20F02" w14:paraId="6D342D5C" w14:textId="77777777" w:rsidTr="009B7C04">
        <w:trPr>
          <w:trHeight w:val="20"/>
        </w:trPr>
        <w:tc>
          <w:tcPr>
            <w:tcW w:w="5040" w:type="dxa"/>
          </w:tcPr>
          <w:p w14:paraId="3435AE9E" w14:textId="6FFC8875" w:rsidR="00D6338F" w:rsidRPr="00B20F02" w:rsidRDefault="00D6338F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</w:p>
        </w:tc>
        <w:tc>
          <w:tcPr>
            <w:tcW w:w="270" w:type="dxa"/>
          </w:tcPr>
          <w:p w14:paraId="0A78AAE2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405E84" w14:textId="411E6DAA" w:rsidR="00D6338F" w:rsidRPr="00B20F02" w:rsidRDefault="00D6338F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="00FF507E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A76D38F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B9ED41E" w14:textId="6FE48E36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73C3B18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CB3EA67" w14:textId="70CBBA43" w:rsidR="00D6338F" w:rsidRPr="00B20F02" w:rsidRDefault="00D6338F" w:rsidP="00D6338F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FF507E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6338F" w:rsidRPr="00B20F02" w14:paraId="65AD3F9F" w14:textId="77777777" w:rsidTr="009B7C04">
        <w:trPr>
          <w:trHeight w:val="20"/>
        </w:trPr>
        <w:tc>
          <w:tcPr>
            <w:tcW w:w="5040" w:type="dxa"/>
          </w:tcPr>
          <w:p w14:paraId="05BD0841" w14:textId="79E02193" w:rsidR="00D6338F" w:rsidRPr="00B20F02" w:rsidRDefault="00D6338F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ค่าเสื่อมพันธุ์</w:t>
            </w:r>
          </w:p>
        </w:tc>
        <w:tc>
          <w:tcPr>
            <w:tcW w:w="270" w:type="dxa"/>
          </w:tcPr>
          <w:p w14:paraId="3FF25365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7622DB" w14:textId="5E8859D2" w:rsidR="00D6338F" w:rsidRPr="00B20F02" w:rsidRDefault="00D6338F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971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5240B3E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2D021A3" w14:textId="2CD78EE1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5A75B6F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06B767B" w14:textId="594E00D2" w:rsidR="00D6338F" w:rsidRPr="00B20F02" w:rsidRDefault="00D6338F" w:rsidP="00D6338F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971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6338F" w:rsidRPr="00B20F02" w14:paraId="0EB71ED2" w14:textId="77777777" w:rsidTr="009B7C04">
        <w:trPr>
          <w:trHeight w:val="20"/>
        </w:trPr>
        <w:tc>
          <w:tcPr>
            <w:tcW w:w="5040" w:type="dxa"/>
          </w:tcPr>
          <w:p w14:paraId="426EA92D" w14:textId="577FF347" w:rsidR="00D6338F" w:rsidRPr="00B20F02" w:rsidRDefault="00D6338F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กำไรจากการเปลี่ยนแปลง </w:t>
            </w:r>
          </w:p>
        </w:tc>
        <w:tc>
          <w:tcPr>
            <w:tcW w:w="270" w:type="dxa"/>
          </w:tcPr>
          <w:p w14:paraId="2A5D0B33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8373ED" w14:textId="77777777" w:rsidR="00D6338F" w:rsidRPr="00B20F02" w:rsidRDefault="00D6338F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403211E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71A4375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9AA4E3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8B479F3" w14:textId="77777777" w:rsidR="00D6338F" w:rsidRPr="00B20F02" w:rsidRDefault="00D6338F" w:rsidP="00D6338F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6338F" w:rsidRPr="00B20F02" w14:paraId="58A172C9" w14:textId="77777777" w:rsidTr="009B7C04">
        <w:trPr>
          <w:trHeight w:val="20"/>
        </w:trPr>
        <w:tc>
          <w:tcPr>
            <w:tcW w:w="5040" w:type="dxa"/>
          </w:tcPr>
          <w:p w14:paraId="74ABF427" w14:textId="67E157F5" w:rsidR="00D6338F" w:rsidRPr="00B20F02" w:rsidRDefault="00D6338F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มูลค่ายุติธรรมหักต้นทุนในการขาย</w:t>
            </w:r>
          </w:p>
        </w:tc>
        <w:tc>
          <w:tcPr>
            <w:tcW w:w="270" w:type="dxa"/>
          </w:tcPr>
          <w:p w14:paraId="03C26632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D7408A" w14:textId="443060B2" w:rsidR="00D6338F" w:rsidRPr="00B20F02" w:rsidRDefault="000C58DB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70" w:type="dxa"/>
          </w:tcPr>
          <w:p w14:paraId="03D3C6B4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E7A8F53" w14:textId="6FEC851A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ED95C3C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3B45805" w14:textId="3857C7BC" w:rsidR="00D6338F" w:rsidRPr="00B20F02" w:rsidRDefault="000C58DB" w:rsidP="00D6338F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</w:tr>
      <w:tr w:rsidR="00D6338F" w:rsidRPr="00B20F02" w14:paraId="76FFB911" w14:textId="77777777" w:rsidTr="009B7C04">
        <w:trPr>
          <w:trHeight w:val="20"/>
        </w:trPr>
        <w:tc>
          <w:tcPr>
            <w:tcW w:w="5040" w:type="dxa"/>
          </w:tcPr>
          <w:p w14:paraId="56994745" w14:textId="0AAD762C" w:rsidR="00D6338F" w:rsidRPr="00B20F02" w:rsidRDefault="00D6338F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1500725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62EF18F" w14:textId="68AB9882" w:rsidR="00D6338F" w:rsidRPr="00B20F02" w:rsidRDefault="00FF507E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D6338F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270" w:type="dxa"/>
          </w:tcPr>
          <w:p w14:paraId="51F5A9A1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879658C" w14:textId="77DACC10" w:rsidR="00D6338F" w:rsidRPr="00B20F02" w:rsidRDefault="00FF507E" w:rsidP="00FF507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236" w:type="dxa"/>
          </w:tcPr>
          <w:p w14:paraId="44398074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6D01BEC0" w14:textId="30E33313" w:rsidR="00D6338F" w:rsidRPr="00B20F02" w:rsidRDefault="00FF507E" w:rsidP="00D6338F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D6338F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</w:t>
            </w:r>
          </w:p>
        </w:tc>
      </w:tr>
      <w:tr w:rsidR="00D6338F" w:rsidRPr="00B20F02" w14:paraId="4154A36C" w14:textId="77777777" w:rsidTr="009B7C04">
        <w:trPr>
          <w:trHeight w:val="20"/>
        </w:trPr>
        <w:tc>
          <w:tcPr>
            <w:tcW w:w="5040" w:type="dxa"/>
          </w:tcPr>
          <w:p w14:paraId="4B6BC1FA" w14:textId="77777777" w:rsidR="00D6338F" w:rsidRPr="00B20F02" w:rsidRDefault="00D6338F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เพิ่มขึ้นจากการซื้อ/การเลี้ยง</w:t>
            </w:r>
          </w:p>
        </w:tc>
        <w:tc>
          <w:tcPr>
            <w:tcW w:w="270" w:type="dxa"/>
          </w:tcPr>
          <w:p w14:paraId="7FFD76F2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C92E08" w14:textId="1F52E2CA" w:rsidR="00D6338F" w:rsidRPr="00B20F02" w:rsidRDefault="00FF507E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D6338F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406</w:t>
            </w:r>
          </w:p>
        </w:tc>
        <w:tc>
          <w:tcPr>
            <w:tcW w:w="270" w:type="dxa"/>
          </w:tcPr>
          <w:p w14:paraId="75F7B628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1400C9" w14:textId="3EA1B660" w:rsidR="00D6338F" w:rsidRPr="00B20F02" w:rsidRDefault="000C58DB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F507E" w:rsidRPr="00B20F0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096EFA5C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1875F03" w14:textId="3209A39C" w:rsidR="00D6338F" w:rsidRPr="00B20F02" w:rsidRDefault="00FF507E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D6338F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</w:tr>
      <w:tr w:rsidR="00D6338F" w:rsidRPr="00B20F02" w14:paraId="3769FCD4" w14:textId="77777777" w:rsidTr="009B7C04">
        <w:trPr>
          <w:trHeight w:val="20"/>
        </w:trPr>
        <w:tc>
          <w:tcPr>
            <w:tcW w:w="5040" w:type="dxa"/>
          </w:tcPr>
          <w:p w14:paraId="670E3BF4" w14:textId="12587250" w:rsidR="00D6338F" w:rsidRPr="00B20F02" w:rsidRDefault="00D6338F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</w:p>
        </w:tc>
        <w:tc>
          <w:tcPr>
            <w:tcW w:w="270" w:type="dxa"/>
          </w:tcPr>
          <w:p w14:paraId="281EDD27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16EF05" w14:textId="6B66F927" w:rsidR="00D6338F" w:rsidRPr="00B20F02" w:rsidRDefault="00D6338F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F507E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F507E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1DC6217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EABECF0" w14:textId="3F4A6EFD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FF507E" w:rsidRPr="00B20F02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04AD9233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1CE6E4B" w14:textId="1DF6B39C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F507E" w:rsidRPr="00B20F0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F507E" w:rsidRPr="00B20F02">
              <w:rPr>
                <w:rFonts w:asciiTheme="majorBidi" w:hAnsiTheme="majorBidi" w:cstheme="majorBidi"/>
                <w:sz w:val="30"/>
                <w:szCs w:val="30"/>
              </w:rPr>
              <w:t>318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6338F" w:rsidRPr="00B20F02" w14:paraId="52AEC521" w14:textId="77777777" w:rsidTr="009B7C04">
        <w:trPr>
          <w:trHeight w:val="20"/>
        </w:trPr>
        <w:tc>
          <w:tcPr>
            <w:tcW w:w="5040" w:type="dxa"/>
          </w:tcPr>
          <w:p w14:paraId="781512BA" w14:textId="77777777" w:rsidR="00D6338F" w:rsidRPr="00B20F02" w:rsidRDefault="00D6338F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ค่าเสื่อมพันธุ์</w:t>
            </w:r>
          </w:p>
        </w:tc>
        <w:tc>
          <w:tcPr>
            <w:tcW w:w="270" w:type="dxa"/>
          </w:tcPr>
          <w:p w14:paraId="5B7C4EDF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EAB107" w14:textId="5BF47B3A" w:rsidR="00D6338F" w:rsidRPr="00B20F02" w:rsidRDefault="00D6338F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 w:rsidR="00FF507E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8964897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86B83AD" w14:textId="2373ED5A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FA74DE1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06375E6" w14:textId="5A84ECF5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FF507E"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6338F" w:rsidRPr="00B20F02" w14:paraId="77646BCD" w14:textId="77777777" w:rsidTr="009B7C04">
        <w:trPr>
          <w:trHeight w:val="20"/>
        </w:trPr>
        <w:tc>
          <w:tcPr>
            <w:tcW w:w="5040" w:type="dxa"/>
          </w:tcPr>
          <w:p w14:paraId="15CD7542" w14:textId="77777777" w:rsidR="00D6338F" w:rsidRPr="00B20F02" w:rsidRDefault="00D6338F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กำไรจากการเปลี่ยนแปลง </w:t>
            </w:r>
          </w:p>
        </w:tc>
        <w:tc>
          <w:tcPr>
            <w:tcW w:w="270" w:type="dxa"/>
          </w:tcPr>
          <w:p w14:paraId="06181888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71CBAE" w14:textId="77777777" w:rsidR="00D6338F" w:rsidRPr="00B20F02" w:rsidRDefault="00D6338F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9FCDD7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2A8A611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F7C8C4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EDE0B4E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338F" w:rsidRPr="00B20F02" w14:paraId="2391A14A" w14:textId="77777777" w:rsidTr="009B7C04">
        <w:trPr>
          <w:trHeight w:val="20"/>
        </w:trPr>
        <w:tc>
          <w:tcPr>
            <w:tcW w:w="5040" w:type="dxa"/>
          </w:tcPr>
          <w:p w14:paraId="628887B7" w14:textId="77777777" w:rsidR="00D6338F" w:rsidRPr="00B20F02" w:rsidRDefault="00D6338F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มูลค่ายุติธรรมหักต้นทุนในการขาย</w:t>
            </w:r>
          </w:p>
        </w:tc>
        <w:tc>
          <w:tcPr>
            <w:tcW w:w="270" w:type="dxa"/>
          </w:tcPr>
          <w:p w14:paraId="2ACB5538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9101BC" w14:textId="2E405968" w:rsidR="00D6338F" w:rsidRPr="00B20F02" w:rsidRDefault="000C58DB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36FC7292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DC42CC0" w14:textId="13B673EB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9F56FD5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7D00D0E" w14:textId="6405F243" w:rsidR="00D6338F" w:rsidRPr="00B20F02" w:rsidRDefault="000C58DB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D6338F" w:rsidRPr="00B20F02" w14:paraId="2A95652F" w14:textId="77777777" w:rsidTr="009B7C04">
        <w:trPr>
          <w:trHeight w:val="20"/>
        </w:trPr>
        <w:tc>
          <w:tcPr>
            <w:tcW w:w="5040" w:type="dxa"/>
          </w:tcPr>
          <w:p w14:paraId="24E54723" w14:textId="59393292" w:rsidR="00D6338F" w:rsidRPr="00B20F02" w:rsidRDefault="00D6338F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AE6C67C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59426F" w14:textId="587AA68A" w:rsidR="00D6338F" w:rsidRPr="00B20F02" w:rsidRDefault="000C58DB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D6338F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F507E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059</w:t>
            </w:r>
          </w:p>
        </w:tc>
        <w:tc>
          <w:tcPr>
            <w:tcW w:w="270" w:type="dxa"/>
          </w:tcPr>
          <w:p w14:paraId="45568FCA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4D70EB4" w14:textId="5340C05E" w:rsidR="00D6338F" w:rsidRPr="00B20F02" w:rsidRDefault="000C58DB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F507E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36" w:type="dxa"/>
          </w:tcPr>
          <w:p w14:paraId="695BCC74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1BF7FC5" w14:textId="53C80F24" w:rsidR="00D6338F" w:rsidRPr="00B20F02" w:rsidRDefault="00FF507E" w:rsidP="00D6338F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D6338F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281</w:t>
            </w:r>
          </w:p>
        </w:tc>
      </w:tr>
      <w:tr w:rsidR="00D6338F" w:rsidRPr="00B20F02" w14:paraId="58A401ED" w14:textId="77777777" w:rsidTr="009B7C04">
        <w:trPr>
          <w:trHeight w:val="20"/>
        </w:trPr>
        <w:tc>
          <w:tcPr>
            <w:tcW w:w="5040" w:type="dxa"/>
          </w:tcPr>
          <w:p w14:paraId="7A5DE258" w14:textId="77777777" w:rsidR="00D6338F" w:rsidRPr="00B20F02" w:rsidRDefault="00D6338F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เพิ่มขึ้นจากการซื้อ/การเลี้ยง</w:t>
            </w:r>
          </w:p>
        </w:tc>
        <w:tc>
          <w:tcPr>
            <w:tcW w:w="270" w:type="dxa"/>
          </w:tcPr>
          <w:p w14:paraId="7EC13B2F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086598" w14:textId="1CFA3F58" w:rsidR="00D6338F" w:rsidRPr="00B20F02" w:rsidRDefault="000C58DB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F507E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A4477A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F507E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270" w:type="dxa"/>
          </w:tcPr>
          <w:p w14:paraId="1B2E6B3C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ED4AFAA" w14:textId="7FA22A3F" w:rsidR="00D6338F" w:rsidRPr="00B20F02" w:rsidRDefault="00FF507E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36" w:type="dxa"/>
          </w:tcPr>
          <w:p w14:paraId="206408EB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8B6D206" w14:textId="39CE4F4C" w:rsidR="00D6338F" w:rsidRPr="00B20F02" w:rsidRDefault="000C58DB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F507E" w:rsidRPr="00B20F0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4477A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F507E" w:rsidRPr="00B20F02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</w:tr>
      <w:tr w:rsidR="00D6338F" w:rsidRPr="00B20F02" w14:paraId="41C50B0E" w14:textId="77777777" w:rsidTr="009B7C04">
        <w:trPr>
          <w:trHeight w:val="20"/>
        </w:trPr>
        <w:tc>
          <w:tcPr>
            <w:tcW w:w="5040" w:type="dxa"/>
          </w:tcPr>
          <w:p w14:paraId="26EAC175" w14:textId="0822B17F" w:rsidR="00D6338F" w:rsidRPr="00B20F02" w:rsidRDefault="00D6338F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</w:p>
        </w:tc>
        <w:tc>
          <w:tcPr>
            <w:tcW w:w="270" w:type="dxa"/>
          </w:tcPr>
          <w:p w14:paraId="170C6F9C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227FCC" w14:textId="1EC0F0B6" w:rsidR="00D6338F" w:rsidRPr="00B20F02" w:rsidRDefault="00A4477A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F507E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F507E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591714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D8DA3ED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DD6ADBC" w14:textId="7D017ED4" w:rsidR="00D6338F" w:rsidRPr="00B20F02" w:rsidRDefault="00A4477A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F507E" w:rsidRPr="00B20F0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5FD40233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36556EF" w14:textId="79789258" w:rsidR="00D6338F" w:rsidRPr="00B20F02" w:rsidRDefault="00A4477A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F507E" w:rsidRPr="00B20F02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="00591714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6338F" w:rsidRPr="00B20F02" w14:paraId="1D7E43C9" w14:textId="77777777" w:rsidTr="009B7C04">
        <w:trPr>
          <w:trHeight w:val="20"/>
        </w:trPr>
        <w:tc>
          <w:tcPr>
            <w:tcW w:w="5040" w:type="dxa"/>
          </w:tcPr>
          <w:p w14:paraId="3F45F812" w14:textId="77777777" w:rsidR="00D6338F" w:rsidRPr="00B20F02" w:rsidRDefault="00D6338F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ค่าเสื่อมพันธุ์</w:t>
            </w:r>
          </w:p>
        </w:tc>
        <w:tc>
          <w:tcPr>
            <w:tcW w:w="270" w:type="dxa"/>
          </w:tcPr>
          <w:p w14:paraId="7A4A9829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BC63FE" w14:textId="38780BDD" w:rsidR="00D6338F" w:rsidRPr="00B20F02" w:rsidRDefault="00A4477A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591714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854CDEE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86D0850" w14:textId="6B1AC2D2" w:rsidR="00D6338F" w:rsidRPr="00B20F02" w:rsidRDefault="00A4477A" w:rsidP="00A4477A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09E4D1A3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A4B1556" w14:textId="4331AD37" w:rsidR="00D6338F" w:rsidRPr="00B20F02" w:rsidRDefault="00A4477A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91714" w:rsidRPr="00B20F02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6338F" w:rsidRPr="00B20F02" w14:paraId="72D95455" w14:textId="77777777" w:rsidTr="009B7C04">
        <w:trPr>
          <w:trHeight w:val="20"/>
        </w:trPr>
        <w:tc>
          <w:tcPr>
            <w:tcW w:w="5040" w:type="dxa"/>
          </w:tcPr>
          <w:p w14:paraId="0FFB2AB3" w14:textId="77777777" w:rsidR="00D6338F" w:rsidRPr="00B20F02" w:rsidRDefault="00D6338F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กำไรจากการเปลี่ยนแปลง</w:t>
            </w:r>
          </w:p>
        </w:tc>
        <w:tc>
          <w:tcPr>
            <w:tcW w:w="270" w:type="dxa"/>
          </w:tcPr>
          <w:p w14:paraId="31A1BCBE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D282D7" w14:textId="77777777" w:rsidR="00D6338F" w:rsidRPr="00B20F02" w:rsidRDefault="00D6338F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F24653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B80BE48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510D216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1584845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6338F" w:rsidRPr="00B20F02" w14:paraId="3B113908" w14:textId="77777777" w:rsidTr="009B7C04">
        <w:trPr>
          <w:trHeight w:val="20"/>
        </w:trPr>
        <w:tc>
          <w:tcPr>
            <w:tcW w:w="5040" w:type="dxa"/>
          </w:tcPr>
          <w:p w14:paraId="168535D8" w14:textId="77777777" w:rsidR="00D6338F" w:rsidRPr="00B20F02" w:rsidRDefault="00D6338F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มูลค่ายุติธรรมหักต้นทุนในการขาย</w:t>
            </w:r>
          </w:p>
        </w:tc>
        <w:tc>
          <w:tcPr>
            <w:tcW w:w="270" w:type="dxa"/>
          </w:tcPr>
          <w:p w14:paraId="0F6F67C7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ECFBA2" w14:textId="7515B77B" w:rsidR="00D6338F" w:rsidRPr="00B20F02" w:rsidRDefault="000C58DB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70" w:type="dxa"/>
          </w:tcPr>
          <w:p w14:paraId="017E547D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67C02B2" w14:textId="7E0A20C6" w:rsidR="00D6338F" w:rsidRPr="00B20F02" w:rsidRDefault="00A4477A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E8044DA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9DE2A7F" w14:textId="1D40F038" w:rsidR="00D6338F" w:rsidRPr="00B20F02" w:rsidRDefault="000C58DB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</w:tr>
      <w:tr w:rsidR="00D6338F" w:rsidRPr="00B20F02" w14:paraId="7E55FBBA" w14:textId="77777777" w:rsidTr="009B7C04">
        <w:trPr>
          <w:trHeight w:val="20"/>
        </w:trPr>
        <w:tc>
          <w:tcPr>
            <w:tcW w:w="5040" w:type="dxa"/>
          </w:tcPr>
          <w:p w14:paraId="1EC5BB27" w14:textId="1186E1DD" w:rsidR="00D6338F" w:rsidRPr="00B20F02" w:rsidRDefault="00D6338F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2A99971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704875" w14:textId="3A3FEAFB" w:rsidR="00D6338F" w:rsidRPr="00B20F02" w:rsidRDefault="00FF507E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A4477A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797</w:t>
            </w:r>
          </w:p>
        </w:tc>
        <w:tc>
          <w:tcPr>
            <w:tcW w:w="270" w:type="dxa"/>
          </w:tcPr>
          <w:p w14:paraId="7198AA7C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8D14C2A" w14:textId="4342A44E" w:rsidR="00D6338F" w:rsidRPr="00B20F02" w:rsidRDefault="00FF507E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236" w:type="dxa"/>
          </w:tcPr>
          <w:p w14:paraId="60639723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67A9F62D" w14:textId="4DC4697B" w:rsidR="00D6338F" w:rsidRPr="00B20F02" w:rsidRDefault="000C58DB" w:rsidP="00D6338F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A4477A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F507E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034</w:t>
            </w:r>
          </w:p>
        </w:tc>
      </w:tr>
      <w:tr w:rsidR="00D6338F" w:rsidRPr="00B20F02" w14:paraId="689F3463" w14:textId="77777777" w:rsidTr="009B7C04">
        <w:trPr>
          <w:trHeight w:val="20"/>
        </w:trPr>
        <w:tc>
          <w:tcPr>
            <w:tcW w:w="5040" w:type="dxa"/>
          </w:tcPr>
          <w:p w14:paraId="43A7178A" w14:textId="77777777" w:rsidR="00D6338F" w:rsidRPr="00B20F02" w:rsidRDefault="00D6338F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3EE478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CFB98C" w14:textId="77777777" w:rsidR="00D6338F" w:rsidRPr="00B20F02" w:rsidRDefault="00D6338F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0DDD58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5F13642" w14:textId="77777777" w:rsidR="00D6338F" w:rsidRPr="00B20F02" w:rsidRDefault="00D6338F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1BB7224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F16CC0F" w14:textId="77777777" w:rsidR="00D6338F" w:rsidRPr="00B20F02" w:rsidRDefault="00D6338F" w:rsidP="00D6338F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6338F" w:rsidRPr="00B20F02" w14:paraId="39E3230C" w14:textId="77777777" w:rsidTr="009B7C04">
        <w:trPr>
          <w:trHeight w:val="20"/>
        </w:trPr>
        <w:tc>
          <w:tcPr>
            <w:tcW w:w="5040" w:type="dxa"/>
          </w:tcPr>
          <w:p w14:paraId="63072A29" w14:textId="77777777" w:rsidR="00D6338F" w:rsidRPr="00B20F02" w:rsidRDefault="00D6338F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E963E0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96151" w14:textId="77777777" w:rsidR="00D6338F" w:rsidRPr="00B20F02" w:rsidRDefault="00D6338F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072B35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F114E5E" w14:textId="77777777" w:rsidR="00D6338F" w:rsidRPr="00B20F02" w:rsidRDefault="00D6338F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5F85C3D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33F7862C" w14:textId="77777777" w:rsidR="00D6338F" w:rsidRPr="00B20F02" w:rsidRDefault="00D6338F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90A6B" w:rsidRPr="00B20F02" w14:paraId="6B73C302" w14:textId="77777777" w:rsidTr="009B7C04">
        <w:trPr>
          <w:trHeight w:val="20"/>
        </w:trPr>
        <w:tc>
          <w:tcPr>
            <w:tcW w:w="5040" w:type="dxa"/>
          </w:tcPr>
          <w:p w14:paraId="2ECDA8D2" w14:textId="77777777" w:rsidR="00690A6B" w:rsidRPr="00B20F02" w:rsidRDefault="00690A6B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D2418E" w14:textId="77777777" w:rsidR="00690A6B" w:rsidRPr="00B20F02" w:rsidRDefault="00690A6B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29A013" w14:textId="77777777" w:rsidR="00690A6B" w:rsidRPr="00B20F02" w:rsidRDefault="00690A6B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2EF01A6" w14:textId="77777777" w:rsidR="00690A6B" w:rsidRPr="00B20F02" w:rsidRDefault="00690A6B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61F03CF" w14:textId="77777777" w:rsidR="00690A6B" w:rsidRPr="00B20F02" w:rsidRDefault="00690A6B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EE2197B" w14:textId="77777777" w:rsidR="00690A6B" w:rsidRPr="00B20F02" w:rsidRDefault="00690A6B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62F85222" w14:textId="77777777" w:rsidR="00690A6B" w:rsidRPr="00B20F02" w:rsidRDefault="00690A6B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90A6B" w:rsidRPr="00B20F02" w14:paraId="4E99055B" w14:textId="77777777" w:rsidTr="009B7C04">
        <w:trPr>
          <w:trHeight w:val="20"/>
        </w:trPr>
        <w:tc>
          <w:tcPr>
            <w:tcW w:w="5040" w:type="dxa"/>
          </w:tcPr>
          <w:p w14:paraId="67E0C1E5" w14:textId="77777777" w:rsidR="00690A6B" w:rsidRPr="00B20F02" w:rsidRDefault="00690A6B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7B51B2" w14:textId="77777777" w:rsidR="00690A6B" w:rsidRPr="00B20F02" w:rsidRDefault="00690A6B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F9FBE4" w14:textId="77777777" w:rsidR="00690A6B" w:rsidRPr="00B20F02" w:rsidRDefault="00690A6B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415F0E" w14:textId="77777777" w:rsidR="00690A6B" w:rsidRPr="00B20F02" w:rsidRDefault="00690A6B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4E84E11" w14:textId="77777777" w:rsidR="00690A6B" w:rsidRPr="00B20F02" w:rsidRDefault="00690A6B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F079B92" w14:textId="77777777" w:rsidR="00690A6B" w:rsidRPr="00B20F02" w:rsidRDefault="00690A6B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51E80F1F" w14:textId="77777777" w:rsidR="00690A6B" w:rsidRPr="00B20F02" w:rsidRDefault="00690A6B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90A6B" w:rsidRPr="00B20F02" w14:paraId="47380A72" w14:textId="77777777" w:rsidTr="009B7C04">
        <w:trPr>
          <w:trHeight w:val="20"/>
        </w:trPr>
        <w:tc>
          <w:tcPr>
            <w:tcW w:w="5040" w:type="dxa"/>
          </w:tcPr>
          <w:p w14:paraId="6B58E7E3" w14:textId="77777777" w:rsidR="00690A6B" w:rsidRPr="00B20F02" w:rsidRDefault="00690A6B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C4E3D4" w14:textId="77777777" w:rsidR="00690A6B" w:rsidRPr="00B20F02" w:rsidRDefault="00690A6B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65194D" w14:textId="77777777" w:rsidR="00690A6B" w:rsidRPr="00B20F02" w:rsidRDefault="00690A6B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9887E49" w14:textId="77777777" w:rsidR="00690A6B" w:rsidRPr="00B20F02" w:rsidRDefault="00690A6B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4616BCC" w14:textId="77777777" w:rsidR="00690A6B" w:rsidRPr="00B20F02" w:rsidRDefault="00690A6B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8712A34" w14:textId="77777777" w:rsidR="00690A6B" w:rsidRPr="00B20F02" w:rsidRDefault="00690A6B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386CF677" w14:textId="77777777" w:rsidR="00690A6B" w:rsidRPr="00B20F02" w:rsidRDefault="00690A6B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91714" w:rsidRPr="00B20F02" w14:paraId="7E1EBE48" w14:textId="77777777" w:rsidTr="009B7C04">
        <w:trPr>
          <w:trHeight w:val="20"/>
        </w:trPr>
        <w:tc>
          <w:tcPr>
            <w:tcW w:w="5040" w:type="dxa"/>
          </w:tcPr>
          <w:p w14:paraId="0507A3F6" w14:textId="77777777" w:rsidR="00591714" w:rsidRPr="00B20F02" w:rsidRDefault="00591714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29C107" w14:textId="77777777" w:rsidR="00591714" w:rsidRPr="00B20F02" w:rsidRDefault="00591714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DEE6EA" w14:textId="77777777" w:rsidR="00591714" w:rsidRPr="00B20F02" w:rsidRDefault="00591714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4D496B" w14:textId="77777777" w:rsidR="00591714" w:rsidRPr="00B20F02" w:rsidRDefault="00591714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B06605D" w14:textId="77777777" w:rsidR="00591714" w:rsidRPr="00B20F02" w:rsidRDefault="00591714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EABCF77" w14:textId="77777777" w:rsidR="00591714" w:rsidRPr="00B20F02" w:rsidRDefault="00591714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6042CF7C" w14:textId="77777777" w:rsidR="00591714" w:rsidRPr="00B20F02" w:rsidRDefault="00591714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90A6B" w:rsidRPr="00B20F02" w14:paraId="551412F4" w14:textId="77777777" w:rsidTr="009B7C04">
        <w:trPr>
          <w:trHeight w:val="20"/>
        </w:trPr>
        <w:tc>
          <w:tcPr>
            <w:tcW w:w="5040" w:type="dxa"/>
          </w:tcPr>
          <w:p w14:paraId="0F2D24D4" w14:textId="77777777" w:rsidR="00690A6B" w:rsidRPr="00B20F02" w:rsidRDefault="00690A6B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EA957B" w14:textId="77777777" w:rsidR="00690A6B" w:rsidRPr="00B20F02" w:rsidRDefault="00690A6B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757FED" w14:textId="77777777" w:rsidR="00690A6B" w:rsidRPr="00B20F02" w:rsidRDefault="00690A6B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B984AF" w14:textId="77777777" w:rsidR="00690A6B" w:rsidRPr="00B20F02" w:rsidRDefault="00690A6B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D240264" w14:textId="77777777" w:rsidR="00690A6B" w:rsidRPr="00B20F02" w:rsidRDefault="00690A6B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97CA7D9" w14:textId="77777777" w:rsidR="00690A6B" w:rsidRPr="00B20F02" w:rsidRDefault="00690A6B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5E3FEA80" w14:textId="77777777" w:rsidR="00690A6B" w:rsidRPr="00B20F02" w:rsidRDefault="00690A6B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6338F" w:rsidRPr="00B20F02" w14:paraId="060ACB1E" w14:textId="77777777" w:rsidTr="009B7C04">
        <w:trPr>
          <w:trHeight w:val="20"/>
        </w:trPr>
        <w:tc>
          <w:tcPr>
            <w:tcW w:w="5040" w:type="dxa"/>
          </w:tcPr>
          <w:p w14:paraId="6804241C" w14:textId="675F1DBD" w:rsidR="00D6338F" w:rsidRPr="00B20F02" w:rsidRDefault="00D6338F" w:rsidP="00D6338F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1EA221D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B6125" w14:textId="77777777" w:rsidR="00D6338F" w:rsidRPr="00B20F02" w:rsidRDefault="00D6338F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3A7B2C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B941057" w14:textId="77777777" w:rsidR="00D6338F" w:rsidRPr="00B20F02" w:rsidRDefault="00D6338F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A43ACC6" w14:textId="77777777" w:rsidR="00D6338F" w:rsidRPr="00B20F02" w:rsidRDefault="00D6338F" w:rsidP="00D6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41481999" w14:textId="77777777" w:rsidR="00D6338F" w:rsidRPr="00B20F02" w:rsidRDefault="00D6338F" w:rsidP="00D6338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D63B6" w:rsidRPr="00B20F02" w14:paraId="1E93290D" w14:textId="77777777" w:rsidTr="009B7C04">
        <w:trPr>
          <w:trHeight w:val="20"/>
        </w:trPr>
        <w:tc>
          <w:tcPr>
            <w:tcW w:w="5040" w:type="dxa"/>
          </w:tcPr>
          <w:p w14:paraId="671EEAC7" w14:textId="12FE811C" w:rsidR="004D63B6" w:rsidRPr="00B20F02" w:rsidRDefault="004D63B6" w:rsidP="004D63B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2821CCEE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BF8ADF" w14:textId="3FF8BD9F" w:rsidR="004D63B6" w:rsidRPr="00B20F02" w:rsidRDefault="00436396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4D63B6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70" w:type="dxa"/>
          </w:tcPr>
          <w:p w14:paraId="563F60A1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586AF59A" w14:textId="2C836E12" w:rsidR="004D63B6" w:rsidRPr="00B20F02" w:rsidRDefault="00436396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236" w:type="dxa"/>
          </w:tcPr>
          <w:p w14:paraId="1A5CEB1E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79B48D06" w14:textId="1F07ADC3" w:rsidR="004D63B6" w:rsidRPr="00B20F02" w:rsidRDefault="00436396" w:rsidP="004D63B6">
            <w:pPr>
              <w:pStyle w:val="block"/>
              <w:tabs>
                <w:tab w:val="decimal" w:pos="930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4D63B6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</w:tr>
      <w:tr w:rsidR="004D63B6" w:rsidRPr="00B20F02" w14:paraId="473466DE" w14:textId="77777777" w:rsidTr="009B7C04">
        <w:trPr>
          <w:trHeight w:val="20"/>
        </w:trPr>
        <w:tc>
          <w:tcPr>
            <w:tcW w:w="5040" w:type="dxa"/>
          </w:tcPr>
          <w:p w14:paraId="0E9A9398" w14:textId="516B23D4" w:rsidR="004D63B6" w:rsidRPr="00B20F02" w:rsidRDefault="004D63B6" w:rsidP="004D63B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5B1CE6B7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CBD2AB" w14:textId="282C93C3" w:rsidR="004D63B6" w:rsidRPr="00B20F02" w:rsidRDefault="000C58DB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D63B6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064</w:t>
            </w:r>
          </w:p>
        </w:tc>
        <w:tc>
          <w:tcPr>
            <w:tcW w:w="270" w:type="dxa"/>
          </w:tcPr>
          <w:p w14:paraId="6C5DE24E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8BFB1A9" w14:textId="1C461585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D0F8CD1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89A0165" w14:textId="5776E755" w:rsidR="004D63B6" w:rsidRPr="00B20F02" w:rsidRDefault="000C58DB" w:rsidP="004D63B6">
            <w:pPr>
              <w:pStyle w:val="block"/>
              <w:tabs>
                <w:tab w:val="decimal" w:pos="930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D63B6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064</w:t>
            </w:r>
          </w:p>
        </w:tc>
      </w:tr>
      <w:tr w:rsidR="004D63B6" w:rsidRPr="00B20F02" w14:paraId="357147E5" w14:textId="77777777" w:rsidTr="009B7C04">
        <w:trPr>
          <w:trHeight w:val="20"/>
        </w:trPr>
        <w:tc>
          <w:tcPr>
            <w:tcW w:w="5040" w:type="dxa"/>
          </w:tcPr>
          <w:p w14:paraId="405B3122" w14:textId="425AF664" w:rsidR="004D63B6" w:rsidRPr="00B20F02" w:rsidRDefault="004D63B6" w:rsidP="004D63B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578C111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93693E" w14:textId="38A807EF" w:rsidR="004D63B6" w:rsidRPr="00B20F02" w:rsidRDefault="00436396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4D63B6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270" w:type="dxa"/>
          </w:tcPr>
          <w:p w14:paraId="26392E9D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ABE14A0" w14:textId="2C3FF2F6" w:rsidR="004D63B6" w:rsidRPr="00B20F02" w:rsidRDefault="00436396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236" w:type="dxa"/>
          </w:tcPr>
          <w:p w14:paraId="692A24ED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0D77A08" w14:textId="44A3D7E5" w:rsidR="004D63B6" w:rsidRPr="00B20F02" w:rsidRDefault="00436396" w:rsidP="004D63B6">
            <w:pPr>
              <w:pStyle w:val="block"/>
              <w:tabs>
                <w:tab w:val="decimal" w:pos="930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4D63B6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854</w:t>
            </w:r>
          </w:p>
        </w:tc>
      </w:tr>
      <w:tr w:rsidR="004D63B6" w:rsidRPr="00B20F02" w14:paraId="3D01BA35" w14:textId="77777777" w:rsidTr="009B7C04">
        <w:trPr>
          <w:trHeight w:val="20"/>
        </w:trPr>
        <w:tc>
          <w:tcPr>
            <w:tcW w:w="5040" w:type="dxa"/>
          </w:tcPr>
          <w:p w14:paraId="55DFDE80" w14:textId="77777777" w:rsidR="004D63B6" w:rsidRPr="00B20F02" w:rsidRDefault="004D63B6" w:rsidP="004D63B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867CB31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0EABF7D" w14:textId="77777777" w:rsidR="004D63B6" w:rsidRPr="00B20F02" w:rsidRDefault="004D63B6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8C0EA17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3BE1395D" w14:textId="77777777" w:rsidR="004D63B6" w:rsidRPr="00B20F02" w:rsidRDefault="004D63B6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4A6289CA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414CDE87" w14:textId="77777777" w:rsidR="004D63B6" w:rsidRPr="00B20F02" w:rsidRDefault="004D63B6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4D63B6" w:rsidRPr="00B20F02" w14:paraId="6ACD4297" w14:textId="77777777" w:rsidTr="009B7C04">
        <w:trPr>
          <w:trHeight w:val="20"/>
        </w:trPr>
        <w:tc>
          <w:tcPr>
            <w:tcW w:w="5040" w:type="dxa"/>
          </w:tcPr>
          <w:p w14:paraId="3EA9AB1B" w14:textId="628A34D2" w:rsidR="004D63B6" w:rsidRPr="00B20F02" w:rsidRDefault="004D63B6" w:rsidP="004D63B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E160F4A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5539C" w14:textId="77777777" w:rsidR="004D63B6" w:rsidRPr="00B20F02" w:rsidRDefault="004D63B6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757DB0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637FB6" w14:textId="77777777" w:rsidR="004D63B6" w:rsidRPr="00B20F02" w:rsidRDefault="004D63B6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1273A7E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</w:tcPr>
          <w:p w14:paraId="78FBB149" w14:textId="77777777" w:rsidR="004D63B6" w:rsidRPr="00B20F02" w:rsidRDefault="004D63B6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D63B6" w:rsidRPr="00B20F02" w14:paraId="4C2EC6C9" w14:textId="77777777" w:rsidTr="009B7C04">
        <w:trPr>
          <w:trHeight w:val="20"/>
        </w:trPr>
        <w:tc>
          <w:tcPr>
            <w:tcW w:w="5040" w:type="dxa"/>
          </w:tcPr>
          <w:p w14:paraId="5F808B79" w14:textId="77777777" w:rsidR="004D63B6" w:rsidRPr="00B20F02" w:rsidRDefault="004D63B6" w:rsidP="004D63B6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61737B18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463544" w14:textId="5EB7AA78" w:rsidR="004D63B6" w:rsidRPr="00B20F02" w:rsidRDefault="00436396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4D63B6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921</w:t>
            </w:r>
          </w:p>
        </w:tc>
        <w:tc>
          <w:tcPr>
            <w:tcW w:w="270" w:type="dxa"/>
          </w:tcPr>
          <w:p w14:paraId="6E763A9B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8B34265" w14:textId="17831CBC" w:rsidR="004D63B6" w:rsidRPr="00B20F02" w:rsidRDefault="000C58DB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591714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200700B9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7B37F7D" w14:textId="29B71EA9" w:rsidR="004D63B6" w:rsidRPr="00B20F02" w:rsidRDefault="000C58DB" w:rsidP="004D63B6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4D63B6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91714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91714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4D63B6" w:rsidRPr="00B20F02" w14:paraId="14CA7832" w14:textId="77777777" w:rsidTr="009B7C04">
        <w:trPr>
          <w:trHeight w:val="20"/>
        </w:trPr>
        <w:tc>
          <w:tcPr>
            <w:tcW w:w="5040" w:type="dxa"/>
          </w:tcPr>
          <w:p w14:paraId="398CE7D5" w14:textId="77777777" w:rsidR="004D63B6" w:rsidRPr="00B20F02" w:rsidRDefault="004D63B6" w:rsidP="004D63B6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6DA6B5E9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9D9C30" w14:textId="3834C3C5" w:rsidR="004D63B6" w:rsidRPr="00B20F02" w:rsidRDefault="000C58DB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D63B6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270" w:type="dxa"/>
          </w:tcPr>
          <w:p w14:paraId="4C7DB0AF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CEFFBD9" w14:textId="7157AF78" w:rsidR="004D63B6" w:rsidRPr="00B20F02" w:rsidRDefault="000C58DB" w:rsidP="00690A6B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6D9D783D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D1AB625" w14:textId="49A1F485" w:rsidR="004D63B6" w:rsidRPr="00B20F02" w:rsidRDefault="000C58DB" w:rsidP="004D63B6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D63B6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</w:p>
        </w:tc>
      </w:tr>
      <w:tr w:rsidR="004D63B6" w:rsidRPr="00B20F02" w14:paraId="26821A80" w14:textId="77777777" w:rsidTr="009B7C04">
        <w:trPr>
          <w:trHeight w:val="20"/>
        </w:trPr>
        <w:tc>
          <w:tcPr>
            <w:tcW w:w="5040" w:type="dxa"/>
          </w:tcPr>
          <w:p w14:paraId="3671C5F8" w14:textId="77777777" w:rsidR="004D63B6" w:rsidRPr="00B20F02" w:rsidRDefault="004D63B6" w:rsidP="004D63B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5C49096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EBAE00" w14:textId="26DE648D" w:rsidR="004D63B6" w:rsidRPr="00B20F02" w:rsidRDefault="000C58DB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4D63B6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36396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059</w:t>
            </w:r>
          </w:p>
        </w:tc>
        <w:tc>
          <w:tcPr>
            <w:tcW w:w="270" w:type="dxa"/>
          </w:tcPr>
          <w:p w14:paraId="0C7EF1DF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D11B081" w14:textId="27CE3047" w:rsidR="004D63B6" w:rsidRPr="00B20F02" w:rsidRDefault="000C58DB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91714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36" w:type="dxa"/>
          </w:tcPr>
          <w:p w14:paraId="2AAD436B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540031C4" w14:textId="302FF3E0" w:rsidR="004D63B6" w:rsidRPr="00B20F02" w:rsidRDefault="00591714" w:rsidP="004D63B6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7,281</w:t>
            </w:r>
          </w:p>
        </w:tc>
      </w:tr>
      <w:tr w:rsidR="004D63B6" w:rsidRPr="00B20F02" w14:paraId="44CDE826" w14:textId="77777777" w:rsidTr="009B7C04">
        <w:trPr>
          <w:trHeight w:val="20"/>
        </w:trPr>
        <w:tc>
          <w:tcPr>
            <w:tcW w:w="5040" w:type="dxa"/>
          </w:tcPr>
          <w:p w14:paraId="683F625C" w14:textId="77777777" w:rsidR="004D63B6" w:rsidRPr="00B20F02" w:rsidRDefault="004D63B6" w:rsidP="004D63B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2AD56A9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EE2792C" w14:textId="77777777" w:rsidR="004D63B6" w:rsidRPr="00B20F02" w:rsidRDefault="004D63B6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14F566A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1BB2FAA6" w14:textId="77777777" w:rsidR="004D63B6" w:rsidRPr="00B20F02" w:rsidRDefault="004D63B6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3C46797D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76AF7950" w14:textId="77777777" w:rsidR="004D63B6" w:rsidRPr="00B20F02" w:rsidRDefault="004D63B6" w:rsidP="004D63B6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4D63B6" w:rsidRPr="00B20F02" w14:paraId="02E6BC61" w14:textId="77777777" w:rsidTr="009B7C04">
        <w:trPr>
          <w:trHeight w:val="20"/>
        </w:trPr>
        <w:tc>
          <w:tcPr>
            <w:tcW w:w="5040" w:type="dxa"/>
          </w:tcPr>
          <w:p w14:paraId="2A4FDDD6" w14:textId="2926E58C" w:rsidR="004D63B6" w:rsidRPr="00B20F02" w:rsidRDefault="004D63B6" w:rsidP="004D63B6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4FE2106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45CB8E" w14:textId="77777777" w:rsidR="004D63B6" w:rsidRPr="00B20F02" w:rsidRDefault="004D63B6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9EE165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E39E597" w14:textId="77777777" w:rsidR="004D63B6" w:rsidRPr="00B20F02" w:rsidRDefault="004D63B6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E299C1C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D56B83B" w14:textId="77777777" w:rsidR="004D63B6" w:rsidRPr="00B20F02" w:rsidRDefault="004D63B6" w:rsidP="004D63B6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D63B6" w:rsidRPr="00B20F02" w14:paraId="7D5E44EA" w14:textId="77777777" w:rsidTr="009B7C04">
        <w:trPr>
          <w:trHeight w:val="20"/>
        </w:trPr>
        <w:tc>
          <w:tcPr>
            <w:tcW w:w="5040" w:type="dxa"/>
          </w:tcPr>
          <w:p w14:paraId="68D57BF9" w14:textId="77777777" w:rsidR="004D63B6" w:rsidRPr="00B20F02" w:rsidRDefault="004D63B6" w:rsidP="004D63B6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6101FC23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32C526" w14:textId="516498DC" w:rsidR="004D63B6" w:rsidRPr="00B20F02" w:rsidRDefault="00591714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7,507</w:t>
            </w:r>
          </w:p>
        </w:tc>
        <w:tc>
          <w:tcPr>
            <w:tcW w:w="270" w:type="dxa"/>
          </w:tcPr>
          <w:p w14:paraId="4AC21500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2AC84CF" w14:textId="48F3292B" w:rsidR="004D63B6" w:rsidRPr="00B20F02" w:rsidRDefault="00591714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36" w:type="dxa"/>
          </w:tcPr>
          <w:p w14:paraId="7F6FAA93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9EFBE23" w14:textId="456110F6" w:rsidR="004D63B6" w:rsidRPr="00B20F02" w:rsidRDefault="00591714" w:rsidP="004D63B6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7,740</w:t>
            </w:r>
          </w:p>
        </w:tc>
      </w:tr>
      <w:tr w:rsidR="004D63B6" w:rsidRPr="00B20F02" w14:paraId="0151D14D" w14:textId="77777777" w:rsidTr="009B7C04">
        <w:trPr>
          <w:trHeight w:val="20"/>
        </w:trPr>
        <w:tc>
          <w:tcPr>
            <w:tcW w:w="5040" w:type="dxa"/>
          </w:tcPr>
          <w:p w14:paraId="2486BD1F" w14:textId="77777777" w:rsidR="004D63B6" w:rsidRPr="00B20F02" w:rsidRDefault="004D63B6" w:rsidP="004D63B6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60120854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D675F4" w14:textId="01D9594E" w:rsidR="004D63B6" w:rsidRPr="00B20F02" w:rsidRDefault="000C58DB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05607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290</w:t>
            </w:r>
          </w:p>
        </w:tc>
        <w:tc>
          <w:tcPr>
            <w:tcW w:w="270" w:type="dxa"/>
          </w:tcPr>
          <w:p w14:paraId="7477D9A5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4E57E23" w14:textId="2C1609C9" w:rsidR="004D63B6" w:rsidRPr="00B20F02" w:rsidRDefault="000C58DB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6324CD78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5EB5CBF" w14:textId="62E21790" w:rsidR="004D63B6" w:rsidRPr="00B20F02" w:rsidRDefault="000C58DB" w:rsidP="004D63B6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05607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</w:t>
            </w:r>
          </w:p>
        </w:tc>
      </w:tr>
      <w:tr w:rsidR="004D63B6" w:rsidRPr="00B20F02" w14:paraId="75FF5E1F" w14:textId="77777777" w:rsidTr="009B7C04">
        <w:trPr>
          <w:trHeight w:val="20"/>
        </w:trPr>
        <w:tc>
          <w:tcPr>
            <w:tcW w:w="5040" w:type="dxa"/>
          </w:tcPr>
          <w:p w14:paraId="3AD71625" w14:textId="77777777" w:rsidR="004D63B6" w:rsidRPr="00B20F02" w:rsidRDefault="004D63B6" w:rsidP="004D63B6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879527F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5EBB44" w14:textId="41B954AB" w:rsidR="004D63B6" w:rsidRPr="00B20F02" w:rsidRDefault="00591714" w:rsidP="004D63B6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8,797</w:t>
            </w:r>
          </w:p>
        </w:tc>
        <w:tc>
          <w:tcPr>
            <w:tcW w:w="270" w:type="dxa"/>
          </w:tcPr>
          <w:p w14:paraId="7A42CD1B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FC387DB" w14:textId="3D99F4A7" w:rsidR="004D63B6" w:rsidRPr="00B20F02" w:rsidRDefault="00591714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3B3FD0EC" w14:textId="77777777" w:rsidR="004D63B6" w:rsidRPr="00B20F02" w:rsidRDefault="004D63B6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1A3ECB06" w14:textId="37C7D58F" w:rsidR="004D63B6" w:rsidRPr="00B20F02" w:rsidRDefault="000C58DB" w:rsidP="004D63B6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E05607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91714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034</w:t>
            </w:r>
          </w:p>
        </w:tc>
      </w:tr>
    </w:tbl>
    <w:p w14:paraId="60CACD43" w14:textId="77777777" w:rsidR="005219B3" w:rsidRPr="00B20F02" w:rsidRDefault="0052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16"/>
          <w:szCs w:val="16"/>
          <w:cs/>
        </w:rPr>
      </w:pPr>
    </w:p>
    <w:p w14:paraId="401CDD7B" w14:textId="4D9B56FE" w:rsidR="003C00C3" w:rsidRPr="00B20F02" w:rsidRDefault="0068352B" w:rsidP="00DF38A5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Cordia New" w:hAnsiTheme="majorBidi" w:cstheme="majorBidi"/>
          <w:cs/>
        </w:rPr>
      </w:pPr>
      <w:r w:rsidRPr="00B20F02">
        <w:rPr>
          <w:rFonts w:asciiTheme="majorBidi" w:eastAsia="Cordia New" w:hAnsiTheme="majorBidi" w:cstheme="majorBidi"/>
          <w:cs/>
        </w:rPr>
        <w:t>ป</w:t>
      </w:r>
      <w:r w:rsidR="003C00C3" w:rsidRPr="00B20F02">
        <w:rPr>
          <w:rFonts w:asciiTheme="majorBidi" w:eastAsia="Cordia New" w:hAnsiTheme="majorBidi" w:cstheme="majorBidi"/>
          <w:cs/>
        </w:rPr>
        <w:t xml:space="preserve">ระมาณการปริมาณทางกายภาพของสินทรัพย์ชีวภาพแต่ละกลุ่ม ณ วันที่ </w:t>
      </w:r>
      <w:r w:rsidR="000C58DB" w:rsidRPr="00B20F02">
        <w:rPr>
          <w:rFonts w:asciiTheme="majorBidi" w:eastAsia="Cordia New" w:hAnsiTheme="majorBidi" w:cstheme="majorBidi"/>
          <w:lang w:val="en-US"/>
        </w:rPr>
        <w:t>31</w:t>
      </w:r>
      <w:r w:rsidR="003C00C3" w:rsidRPr="00B20F02">
        <w:rPr>
          <w:rFonts w:asciiTheme="majorBidi" w:eastAsia="Cordia New" w:hAnsiTheme="majorBidi" w:cs="Angsana New"/>
          <w:cs/>
          <w:lang w:val="en-US"/>
        </w:rPr>
        <w:t xml:space="preserve"> </w:t>
      </w:r>
      <w:r w:rsidR="003C00C3" w:rsidRPr="00B20F02">
        <w:rPr>
          <w:rFonts w:asciiTheme="majorBidi" w:eastAsia="Cordia New" w:hAnsiTheme="majorBidi" w:cstheme="majorBidi"/>
          <w:cs/>
          <w:lang w:val="en-US"/>
        </w:rPr>
        <w:t xml:space="preserve">ธันวาคม </w:t>
      </w:r>
      <w:r w:rsidR="003C00C3" w:rsidRPr="00B20F02">
        <w:rPr>
          <w:rFonts w:asciiTheme="majorBidi" w:eastAsia="Cordia New" w:hAnsiTheme="majorBidi" w:cstheme="majorBidi"/>
          <w:cs/>
        </w:rPr>
        <w:t>มีดังนี้</w:t>
      </w:r>
    </w:p>
    <w:p w14:paraId="2E698D7A" w14:textId="77777777" w:rsidR="003C00C3" w:rsidRPr="00B20F02" w:rsidRDefault="003C00C3" w:rsidP="003C00C3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Cordia New" w:hAnsiTheme="majorBidi" w:cstheme="majorBidi"/>
          <w:sz w:val="16"/>
          <w:szCs w:val="16"/>
          <w:lang w:val="en-US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071"/>
        <w:gridCol w:w="270"/>
        <w:gridCol w:w="1134"/>
        <w:gridCol w:w="270"/>
        <w:gridCol w:w="1116"/>
      </w:tblGrid>
      <w:tr w:rsidR="00BA0A00" w:rsidRPr="00B20F02" w14:paraId="0577F91E" w14:textId="77777777" w:rsidTr="00BA0A00">
        <w:trPr>
          <w:trHeight w:val="20"/>
        </w:trPr>
        <w:tc>
          <w:tcPr>
            <w:tcW w:w="5310" w:type="dxa"/>
          </w:tcPr>
          <w:p w14:paraId="22655A56" w14:textId="77777777" w:rsidR="00BA0A00" w:rsidRPr="00B20F02" w:rsidRDefault="00BA0A00" w:rsidP="00225405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1" w:type="dxa"/>
            <w:gridSpan w:val="5"/>
          </w:tcPr>
          <w:p w14:paraId="1BE3992C" w14:textId="77777777" w:rsidR="00BA0A00" w:rsidRPr="00B20F02" w:rsidRDefault="00BA0A00" w:rsidP="0022540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A0A00" w:rsidRPr="00B20F02" w14:paraId="5FFBA692" w14:textId="77777777" w:rsidTr="00BA0A00">
        <w:trPr>
          <w:trHeight w:val="20"/>
        </w:trPr>
        <w:tc>
          <w:tcPr>
            <w:tcW w:w="5310" w:type="dxa"/>
          </w:tcPr>
          <w:p w14:paraId="669C95FD" w14:textId="77777777" w:rsidR="00BA0A00" w:rsidRPr="00B20F02" w:rsidRDefault="00BA0A00" w:rsidP="0022540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F6D16F" w14:textId="6286F0DE" w:rsidR="00BA0A00" w:rsidRPr="00B20F02" w:rsidRDefault="000C58DB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7CD6678" w14:textId="77777777" w:rsidR="00BA0A00" w:rsidRPr="00B20F02" w:rsidRDefault="00BA0A00" w:rsidP="00225405">
            <w:pPr>
              <w:spacing w:line="120" w:lineRule="atLeast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E0C695" w14:textId="62E37020" w:rsidR="00BA0A00" w:rsidRPr="00B20F02" w:rsidRDefault="000C58DB" w:rsidP="0022540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32F3CC9" w14:textId="77777777" w:rsidR="00BA0A00" w:rsidRPr="00B20F02" w:rsidRDefault="00BA0A00" w:rsidP="00225405">
            <w:pPr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63BD233" w14:textId="3119DBEF" w:rsidR="00BA0A00" w:rsidRPr="00B20F02" w:rsidRDefault="000C58DB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A0A00" w:rsidRPr="00B20F02" w14:paraId="6CCEFACB" w14:textId="77777777" w:rsidTr="00BA0A00">
        <w:trPr>
          <w:trHeight w:val="20"/>
        </w:trPr>
        <w:tc>
          <w:tcPr>
            <w:tcW w:w="5310" w:type="dxa"/>
          </w:tcPr>
          <w:p w14:paraId="54322A25" w14:textId="77777777" w:rsidR="00BA0A00" w:rsidRPr="00B20F02" w:rsidRDefault="00BA0A00" w:rsidP="00225405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61" w:type="dxa"/>
            <w:gridSpan w:val="5"/>
          </w:tcPr>
          <w:p w14:paraId="497D73C4" w14:textId="0CCD8AF7" w:rsidR="00BA0A00" w:rsidRPr="00B20F02" w:rsidRDefault="00BA0A00" w:rsidP="00955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(ล้านตัว)</w:t>
            </w:r>
          </w:p>
        </w:tc>
      </w:tr>
      <w:tr w:rsidR="009B7C04" w:rsidRPr="00B20F02" w14:paraId="64D6F8C4" w14:textId="77777777" w:rsidTr="00BA0A00">
        <w:trPr>
          <w:trHeight w:val="20"/>
        </w:trPr>
        <w:tc>
          <w:tcPr>
            <w:tcW w:w="5310" w:type="dxa"/>
          </w:tcPr>
          <w:p w14:paraId="5B7840B8" w14:textId="77777777" w:rsidR="009B7C04" w:rsidRPr="00B20F02" w:rsidRDefault="009B7C04" w:rsidP="009B7C04">
            <w:pPr>
              <w:tabs>
                <w:tab w:val="clear" w:pos="227"/>
                <w:tab w:val="left" w:pos="342"/>
              </w:tabs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สัตว์บก</w:t>
            </w:r>
          </w:p>
        </w:tc>
        <w:tc>
          <w:tcPr>
            <w:tcW w:w="1071" w:type="dxa"/>
          </w:tcPr>
          <w:p w14:paraId="7D3CE0D8" w14:textId="25531425" w:rsidR="009B7C04" w:rsidRPr="00B20F02" w:rsidRDefault="006C7303" w:rsidP="009B7C0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</w:tcPr>
          <w:p w14:paraId="238AC7BD" w14:textId="77777777" w:rsidR="009B7C04" w:rsidRPr="00B20F02" w:rsidRDefault="009B7C04" w:rsidP="009B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E1D6E83" w14:textId="485CB05C" w:rsidR="009B7C04" w:rsidRPr="00B20F02" w:rsidRDefault="000C58DB" w:rsidP="009B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91714" w:rsidRPr="00B20F0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A254AB0" w14:textId="77777777" w:rsidR="009B7C04" w:rsidRPr="00B20F02" w:rsidRDefault="009B7C04" w:rsidP="009B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3AF3D7F" w14:textId="79C2BF72" w:rsidR="009B7C04" w:rsidRPr="00B20F02" w:rsidRDefault="000C58DB" w:rsidP="009B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91714"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B7C04" w:rsidRPr="00B20F02" w14:paraId="718A596C" w14:textId="77777777" w:rsidTr="00BA0A00">
        <w:trPr>
          <w:trHeight w:val="20"/>
        </w:trPr>
        <w:tc>
          <w:tcPr>
            <w:tcW w:w="5310" w:type="dxa"/>
          </w:tcPr>
          <w:p w14:paraId="261269EC" w14:textId="77777777" w:rsidR="009B7C04" w:rsidRPr="00B20F02" w:rsidRDefault="009B7C04" w:rsidP="009B7C04">
            <w:pPr>
              <w:tabs>
                <w:tab w:val="clear" w:pos="227"/>
                <w:tab w:val="left" w:pos="342"/>
              </w:tabs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สัตว์น้ำ</w:t>
            </w:r>
          </w:p>
        </w:tc>
        <w:tc>
          <w:tcPr>
            <w:tcW w:w="1071" w:type="dxa"/>
          </w:tcPr>
          <w:p w14:paraId="7AE26C21" w14:textId="38228A9A" w:rsidR="009B7C04" w:rsidRPr="00B20F02" w:rsidRDefault="006C7303" w:rsidP="009B7C04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70" w:type="dxa"/>
          </w:tcPr>
          <w:p w14:paraId="5B5B342F" w14:textId="77777777" w:rsidR="009B7C04" w:rsidRPr="00B20F02" w:rsidRDefault="009B7C04" w:rsidP="009B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4EDD533" w14:textId="12F1F137" w:rsidR="009B7C04" w:rsidRPr="00B20F02" w:rsidRDefault="000C58DB" w:rsidP="009B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318F578" w14:textId="77777777" w:rsidR="009B7C04" w:rsidRPr="00B20F02" w:rsidRDefault="009B7C04" w:rsidP="009B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F8DE4AC" w14:textId="724D31B5" w:rsidR="009B7C04" w:rsidRPr="00B20F02" w:rsidRDefault="000C58DB" w:rsidP="009B7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</w:tbl>
    <w:p w14:paraId="63957440" w14:textId="77777777" w:rsidR="003C00C3" w:rsidRPr="00B20F02" w:rsidRDefault="003C00C3" w:rsidP="003C00C3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Cordia New" w:hAnsiTheme="majorBidi" w:cstheme="majorBidi"/>
          <w:sz w:val="16"/>
          <w:szCs w:val="16"/>
          <w:cs/>
        </w:rPr>
      </w:pPr>
    </w:p>
    <w:p w14:paraId="192719D1" w14:textId="2376A267" w:rsidR="00A02D63" w:rsidRPr="00B20F02" w:rsidRDefault="00A02D63" w:rsidP="00A02D63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สินทรัพย์ชีวภาพประกอบด้วยสินทรัพย์ชีวภาพประเภทสัตว์บก ได้แก่ </w:t>
      </w:r>
      <w:r w:rsidR="00CF5601"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>พ่อแม่พันธุ์</w:t>
      </w:r>
      <w:r w:rsidR="009822D0"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>สุกร</w:t>
      </w:r>
      <w:r w:rsidR="0018620E" w:rsidRPr="00B20F02">
        <w:rPr>
          <w:rFonts w:asciiTheme="majorBidi" w:hAnsiTheme="majorBidi"/>
          <w:bCs/>
          <w:sz w:val="30"/>
          <w:szCs w:val="30"/>
          <w:cs/>
          <w:lang w:val="en-US" w:bidi="th-TH"/>
        </w:rPr>
        <w:t xml:space="preserve"> </w:t>
      </w:r>
      <w:r w:rsidR="0018620E"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>พ่อแม่พันธุ์ไก่</w:t>
      </w:r>
      <w:r w:rsidR="00CF5601"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0C1593"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>สุกร</w:t>
      </w:r>
      <w:r w:rsidR="00CF5601"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>ขุน แ</w:t>
      </w:r>
      <w:r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>ละไก่ และสินทรัพย์ชีวภาพประเภทสัตว์น้ำ ได้แก่ ปลา กลุ่มบริษัทแสดงสินทรัพย์ชีวภาพสุกรขุนด้วยมูลค่ายุติธรรมหักต้นทุนในการขาย ซึ่งมูลค่ายุติธรรมกำหนดโดยใช้ราคาที่อ้างอิงราคาตลาด ณ วันสิ้นรอบระยะเวลารายงาน สำหรับสินทรัพย์ชีวภาพประเภท</w:t>
      </w:r>
      <w:r w:rsidR="00F35607"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>พ่อแม่พันธุ์</w:t>
      </w:r>
      <w:r w:rsidR="009822D0"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สุกร </w:t>
      </w:r>
      <w:r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>ไก่และปลา</w:t>
      </w:r>
      <w:r w:rsidR="00394288"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>แสดงด้วยราคาทุนหักค่าเสื่อมราคาสะสมและค่าเผื่อการด้อยค่าสะสมเนื่องจาก</w:t>
      </w:r>
      <w:r w:rsidR="007A2161"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สามารถกำหนดมูลค่ายุติธรรมของประมาณการกระแสเงินสดสุทธิที่คาดว่าจะได้รับจากสินทรัพย์นั้นได้อย่างน่าเชื่อถือ เนื่องจากมีความไม่แน่นอนอันเกิดจากปัจจัยภายนอกต่างๆ เช่น สภาพแวดล้อม ภูมิอากาศ โรคภัย เป็นต้น หรือ</w:t>
      </w:r>
      <w:r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>วงจรการเลี้ยงสั้</w:t>
      </w:r>
      <w:r w:rsidR="007A2161"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>น หรือ</w:t>
      </w:r>
      <w:r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ไม่สามารถหาราคาตลาดเพื่อกำหนดมูลค่ายุติธรรมในสภาพปัจจุบันสำหรับสินทรัพย์ชีวภาพดังกล่าวได้</w:t>
      </w:r>
      <w:r w:rsidR="00F35607"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371907"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13F92AD6" w14:textId="69951EC1" w:rsidR="00E92BBD" w:rsidRPr="00B20F02" w:rsidRDefault="00531E5C" w:rsidP="00D646E5">
      <w:pPr>
        <w:tabs>
          <w:tab w:val="clear" w:pos="454"/>
        </w:tabs>
        <w:ind w:left="540" w:right="-25"/>
        <w:jc w:val="both"/>
        <w:rPr>
          <w:rFonts w:asciiTheme="majorBidi" w:eastAsia="Cordia New" w:hAnsiTheme="majorBidi" w:cstheme="majorBidi"/>
          <w:sz w:val="30"/>
          <w:szCs w:val="30"/>
          <w:cs/>
        </w:rPr>
      </w:pPr>
      <w:r w:rsidRPr="00B20F02">
        <w:rPr>
          <w:rFonts w:asciiTheme="majorBidi" w:eastAsia="Cordia New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0C58DB" w:rsidRPr="00B20F02">
        <w:rPr>
          <w:rFonts w:asciiTheme="majorBidi" w:eastAsia="Cordia New" w:hAnsiTheme="majorBidi" w:cstheme="majorBidi"/>
          <w:sz w:val="30"/>
          <w:szCs w:val="30"/>
        </w:rPr>
        <w:t>31</w:t>
      </w:r>
      <w:r w:rsidRPr="00B20F02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B20F02">
        <w:rPr>
          <w:rFonts w:asciiTheme="majorBidi" w:eastAsia="Cordia New" w:hAnsiTheme="majorBidi" w:cstheme="majorBidi"/>
          <w:sz w:val="30"/>
          <w:szCs w:val="30"/>
          <w:cs/>
        </w:rPr>
        <w:t xml:space="preserve">ธันวาคม </w:t>
      </w:r>
      <w:r w:rsidR="000C58DB" w:rsidRPr="00B20F02">
        <w:rPr>
          <w:rFonts w:asciiTheme="majorBidi" w:eastAsia="Cordia New" w:hAnsiTheme="majorBidi" w:cstheme="majorBidi"/>
          <w:sz w:val="30"/>
          <w:szCs w:val="30"/>
        </w:rPr>
        <w:t>2564</w:t>
      </w:r>
      <w:r w:rsidRPr="00B20F02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B20F02">
        <w:rPr>
          <w:rFonts w:asciiTheme="majorBidi" w:eastAsia="Cordia New" w:hAnsiTheme="majorBidi" w:cstheme="majorBidi"/>
          <w:sz w:val="30"/>
          <w:szCs w:val="30"/>
          <w:cs/>
        </w:rPr>
        <w:t>กลุ่มบริษัทมี</w:t>
      </w:r>
      <w:r w:rsidR="001447AA" w:rsidRPr="00B20F02">
        <w:rPr>
          <w:rFonts w:asciiTheme="majorBidi" w:eastAsia="Cordia New" w:hAnsiTheme="majorBidi" w:cstheme="majorBidi" w:hint="cs"/>
          <w:sz w:val="30"/>
          <w:szCs w:val="30"/>
          <w:cs/>
        </w:rPr>
        <w:t>ผลขาดทุน</w:t>
      </w:r>
      <w:r w:rsidRPr="00B20F02">
        <w:rPr>
          <w:rFonts w:asciiTheme="majorBidi" w:eastAsia="Cordia New" w:hAnsiTheme="majorBidi" w:cstheme="majorBidi"/>
          <w:sz w:val="30"/>
          <w:szCs w:val="30"/>
          <w:cs/>
        </w:rPr>
        <w:t>จากการขายพ่อแม่พันธุ์สุกร</w:t>
      </w:r>
      <w:r w:rsidR="007F4CD4" w:rsidRPr="00B20F02">
        <w:rPr>
          <w:rFonts w:asciiTheme="majorBidi" w:eastAsia="Cordia New" w:hAnsiTheme="majorBidi" w:cstheme="majorBidi"/>
          <w:sz w:val="30"/>
          <w:szCs w:val="30"/>
          <w:cs/>
        </w:rPr>
        <w:t>และพ่อแม่พันธ์ไก่</w:t>
      </w:r>
      <w:r w:rsidRPr="00B20F02">
        <w:rPr>
          <w:rFonts w:asciiTheme="majorBidi" w:eastAsia="Cordia New" w:hAnsiTheme="majorBidi" w:cstheme="majorBidi"/>
          <w:sz w:val="30"/>
          <w:szCs w:val="30"/>
          <w:cs/>
        </w:rPr>
        <w:t>ปลดระวางเป็นจำนวน</w:t>
      </w:r>
      <w:r w:rsidR="0046049E" w:rsidRPr="00B20F02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="001447AA" w:rsidRPr="00B20F02">
        <w:rPr>
          <w:rFonts w:asciiTheme="majorBidi" w:eastAsia="Cordia New" w:hAnsiTheme="majorBidi" w:cstheme="majorBidi"/>
          <w:sz w:val="30"/>
          <w:szCs w:val="30"/>
        </w:rPr>
        <w:t>43</w:t>
      </w:r>
      <w:r w:rsidRPr="00B20F02">
        <w:rPr>
          <w:rFonts w:asciiTheme="majorBidi" w:eastAsia="Cordia New" w:hAnsiTheme="majorBidi"/>
          <w:sz w:val="30"/>
          <w:szCs w:val="30"/>
          <w:cs/>
        </w:rPr>
        <w:t xml:space="preserve"> </w:t>
      </w:r>
      <w:r w:rsidRPr="00B20F02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</w:t>
      </w:r>
      <w:r w:rsidRPr="00B20F02">
        <w:rPr>
          <w:rFonts w:asciiTheme="majorBidi" w:eastAsia="Cordia New" w:hAnsiTheme="majorBidi"/>
          <w:i/>
          <w:iCs/>
          <w:sz w:val="30"/>
          <w:szCs w:val="30"/>
          <w:cs/>
        </w:rPr>
        <w:t>(</w:t>
      </w:r>
      <w:r w:rsidR="000C58DB" w:rsidRPr="00B20F02">
        <w:rPr>
          <w:rFonts w:asciiTheme="majorBidi" w:eastAsia="Cordia New" w:hAnsiTheme="majorBidi" w:cstheme="majorBidi"/>
          <w:i/>
          <w:iCs/>
          <w:sz w:val="30"/>
          <w:szCs w:val="30"/>
        </w:rPr>
        <w:t>2563</w:t>
      </w:r>
      <w:r w:rsidRPr="00B20F02">
        <w:rPr>
          <w:rFonts w:asciiTheme="majorBidi" w:eastAsia="Cordia New" w:hAnsiTheme="majorBidi"/>
          <w:i/>
          <w:iCs/>
          <w:sz w:val="30"/>
          <w:szCs w:val="30"/>
          <w:cs/>
        </w:rPr>
        <w:t xml:space="preserve">: </w:t>
      </w:r>
      <w:r w:rsidRPr="00B20F02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 xml:space="preserve">กำไร </w:t>
      </w:r>
      <w:r w:rsidR="000C58DB" w:rsidRPr="00B20F02">
        <w:rPr>
          <w:rFonts w:asciiTheme="majorBidi" w:eastAsia="Cordia New" w:hAnsiTheme="majorBidi" w:cstheme="majorBidi"/>
          <w:i/>
          <w:iCs/>
          <w:sz w:val="30"/>
          <w:szCs w:val="30"/>
        </w:rPr>
        <w:t>175</w:t>
      </w:r>
      <w:r w:rsidR="00E96A73" w:rsidRPr="00B20F02">
        <w:rPr>
          <w:rFonts w:asciiTheme="majorBidi" w:eastAsia="Cordia New" w:hAnsiTheme="majorBidi"/>
          <w:i/>
          <w:iCs/>
          <w:sz w:val="30"/>
          <w:szCs w:val="30"/>
          <w:cs/>
        </w:rPr>
        <w:t xml:space="preserve"> </w:t>
      </w:r>
      <w:r w:rsidRPr="00B20F02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0C58DB" w:rsidRPr="00B20F02">
        <w:rPr>
          <w:rFonts w:asciiTheme="majorBidi" w:eastAsia="Cordia New" w:hAnsiTheme="majorBidi" w:cstheme="majorBidi"/>
          <w:i/>
          <w:iCs/>
          <w:sz w:val="30"/>
          <w:szCs w:val="30"/>
        </w:rPr>
        <w:t>2562</w:t>
      </w:r>
      <w:r w:rsidRPr="00B20F02">
        <w:rPr>
          <w:rFonts w:asciiTheme="majorBidi" w:eastAsia="Cordia New" w:hAnsiTheme="majorBidi"/>
          <w:i/>
          <w:iCs/>
          <w:sz w:val="30"/>
          <w:szCs w:val="30"/>
          <w:cs/>
        </w:rPr>
        <w:t xml:space="preserve">: </w:t>
      </w:r>
      <w:r w:rsidR="00AA0056" w:rsidRPr="00B20F02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กำไร</w:t>
      </w:r>
      <w:r w:rsidRPr="00B20F02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 xml:space="preserve"> </w:t>
      </w:r>
      <w:r w:rsidR="000C58DB" w:rsidRPr="00B20F02">
        <w:rPr>
          <w:rFonts w:asciiTheme="majorBidi" w:eastAsia="Cordia New" w:hAnsiTheme="majorBidi" w:cstheme="majorBidi"/>
          <w:i/>
          <w:iCs/>
          <w:sz w:val="30"/>
          <w:szCs w:val="30"/>
        </w:rPr>
        <w:t>137</w:t>
      </w:r>
      <w:r w:rsidRPr="00B20F02">
        <w:rPr>
          <w:rFonts w:asciiTheme="majorBidi" w:eastAsia="Cordia New" w:hAnsiTheme="majorBidi"/>
          <w:i/>
          <w:iCs/>
          <w:sz w:val="30"/>
          <w:szCs w:val="30"/>
          <w:cs/>
        </w:rPr>
        <w:t xml:space="preserve"> </w:t>
      </w:r>
      <w:r w:rsidRPr="00B20F02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ล้านบาท</w:t>
      </w:r>
      <w:r w:rsidRPr="00B20F02">
        <w:rPr>
          <w:rFonts w:asciiTheme="majorBidi" w:eastAsia="Cordia New" w:hAnsiTheme="majorBidi"/>
          <w:i/>
          <w:iCs/>
          <w:sz w:val="30"/>
          <w:szCs w:val="30"/>
          <w:cs/>
        </w:rPr>
        <w:t>)</w:t>
      </w:r>
    </w:p>
    <w:p w14:paraId="0F63DC94" w14:textId="77777777" w:rsidR="00531E5C" w:rsidRPr="00B20F02" w:rsidRDefault="00531E5C" w:rsidP="00531E5C">
      <w:pPr>
        <w:tabs>
          <w:tab w:val="clear" w:pos="454"/>
        </w:tabs>
        <w:ind w:left="540" w:right="-360"/>
        <w:jc w:val="both"/>
        <w:rPr>
          <w:rFonts w:asciiTheme="majorBidi" w:eastAsia="Cordia New" w:hAnsiTheme="majorBidi" w:cstheme="majorBidi"/>
          <w:sz w:val="30"/>
          <w:szCs w:val="30"/>
        </w:rPr>
      </w:pPr>
    </w:p>
    <w:p w14:paraId="36EF73CE" w14:textId="28C8BC68" w:rsidR="003C00C3" w:rsidRPr="00B20F02" w:rsidRDefault="003C00C3" w:rsidP="00B81EA5">
      <w:pPr>
        <w:tabs>
          <w:tab w:val="clear" w:pos="454"/>
        </w:tabs>
        <w:ind w:left="540" w:right="-36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B3A8167" w14:textId="77777777" w:rsidR="003C00C3" w:rsidRPr="00B20F02" w:rsidRDefault="003C00C3" w:rsidP="00C41284">
      <w:pPr>
        <w:pStyle w:val="block"/>
        <w:tabs>
          <w:tab w:val="left" w:pos="540"/>
        </w:tabs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2E82FE8C" w14:textId="77777777" w:rsidR="003C00C3" w:rsidRPr="00B20F02" w:rsidRDefault="003C00C3" w:rsidP="00B81EA5">
      <w:pPr>
        <w:pStyle w:val="block"/>
        <w:spacing w:after="0" w:line="240" w:lineRule="atLeast"/>
        <w:ind w:right="-7" w:hanging="9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มูลค่ายุติธรรมของสินทรัพย์ชีวภาพ</w:t>
      </w:r>
      <w:r w:rsidR="004F1235" w:rsidRPr="00B20F0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C35CE1" w:rsidRPr="00B20F02">
        <w:rPr>
          <w:rFonts w:asciiTheme="majorBidi" w:hAnsiTheme="majorBidi" w:cstheme="majorBidi"/>
          <w:sz w:val="30"/>
          <w:szCs w:val="30"/>
          <w:cs/>
          <w:lang w:bidi="th-TH"/>
        </w:rPr>
        <w:t>(สุกรขุน)</w:t>
      </w:r>
      <w:r w:rsidR="004F1235" w:rsidRPr="00B20F0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รวมถึงมูลค่าตามบัญชีในงบแสดงฐานะการเงินรวม มีดังนี้</w:t>
      </w:r>
    </w:p>
    <w:p w14:paraId="726C0830" w14:textId="77777777" w:rsidR="003C00C3" w:rsidRPr="00B20F02" w:rsidRDefault="003C00C3" w:rsidP="003C00C3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0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6"/>
        <w:gridCol w:w="1261"/>
        <w:gridCol w:w="182"/>
        <w:gridCol w:w="986"/>
        <w:gridCol w:w="180"/>
        <w:gridCol w:w="900"/>
        <w:gridCol w:w="180"/>
        <w:gridCol w:w="990"/>
        <w:gridCol w:w="180"/>
        <w:gridCol w:w="915"/>
      </w:tblGrid>
      <w:tr w:rsidR="003C00C3" w:rsidRPr="00B20F02" w14:paraId="3E1016E2" w14:textId="77777777" w:rsidTr="00E96A73">
        <w:trPr>
          <w:cantSplit/>
          <w:tblHeader/>
        </w:trPr>
        <w:tc>
          <w:tcPr>
            <w:tcW w:w="3406" w:type="dxa"/>
            <w:vAlign w:val="bottom"/>
            <w:hideMark/>
          </w:tcPr>
          <w:p w14:paraId="358316A5" w14:textId="77777777" w:rsidR="003C00C3" w:rsidRPr="00B20F02" w:rsidRDefault="003C00C3" w:rsidP="00E96A7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4" w:type="dxa"/>
            <w:gridSpan w:val="9"/>
          </w:tcPr>
          <w:p w14:paraId="01087F81" w14:textId="69715167" w:rsidR="003C00C3" w:rsidRPr="00B20F02" w:rsidRDefault="003C00C3" w:rsidP="00E96A73">
            <w:pPr>
              <w:tabs>
                <w:tab w:val="left" w:pos="540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C00C3" w:rsidRPr="00B20F02" w14:paraId="61E74F42" w14:textId="77777777" w:rsidTr="00E96A73">
        <w:trPr>
          <w:cantSplit/>
          <w:tblHeader/>
        </w:trPr>
        <w:tc>
          <w:tcPr>
            <w:tcW w:w="3406" w:type="dxa"/>
            <w:vAlign w:val="bottom"/>
            <w:hideMark/>
          </w:tcPr>
          <w:p w14:paraId="0A4ABD97" w14:textId="77777777" w:rsidR="003C00C3" w:rsidRPr="00B20F02" w:rsidRDefault="003C00C3" w:rsidP="00E96A7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vAlign w:val="bottom"/>
            <w:hideMark/>
          </w:tcPr>
          <w:p w14:paraId="7057EE7E" w14:textId="77777777" w:rsidR="003C00C3" w:rsidRPr="00B20F02" w:rsidRDefault="003C00C3" w:rsidP="00E96A73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31" w:type="dxa"/>
            <w:gridSpan w:val="7"/>
            <w:vAlign w:val="bottom"/>
          </w:tcPr>
          <w:p w14:paraId="78655127" w14:textId="77777777" w:rsidR="003C00C3" w:rsidRPr="00B20F02" w:rsidRDefault="003C00C3" w:rsidP="00E96A73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C00C3" w:rsidRPr="00B20F02" w14:paraId="7BC8C144" w14:textId="77777777" w:rsidTr="00E96A73">
        <w:trPr>
          <w:cantSplit/>
          <w:tblHeader/>
        </w:trPr>
        <w:tc>
          <w:tcPr>
            <w:tcW w:w="3406" w:type="dxa"/>
            <w:hideMark/>
          </w:tcPr>
          <w:p w14:paraId="01D88E31" w14:textId="77777777" w:rsidR="003C00C3" w:rsidRPr="00B20F02" w:rsidRDefault="003C00C3" w:rsidP="00E96A73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hideMark/>
          </w:tcPr>
          <w:p w14:paraId="6BD3A0E6" w14:textId="77777777" w:rsidR="003C00C3" w:rsidRPr="00B20F02" w:rsidRDefault="003C00C3" w:rsidP="00E96A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30D0931D" w14:textId="77777777" w:rsidR="003C00C3" w:rsidRPr="00B20F02" w:rsidRDefault="003C00C3" w:rsidP="00E96A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A89E2B" w14:textId="77777777" w:rsidR="003C00C3" w:rsidRPr="00B20F02" w:rsidRDefault="003C00C3" w:rsidP="00E96A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C00C3" w:rsidRPr="00B20F02" w14:paraId="54176DD3" w14:textId="77777777" w:rsidTr="00E96A73">
        <w:trPr>
          <w:cantSplit/>
          <w:tblHeader/>
        </w:trPr>
        <w:tc>
          <w:tcPr>
            <w:tcW w:w="3406" w:type="dxa"/>
            <w:hideMark/>
          </w:tcPr>
          <w:p w14:paraId="5FAB5240" w14:textId="77777777" w:rsidR="003C00C3" w:rsidRPr="00B20F02" w:rsidRDefault="003C00C3" w:rsidP="00E96A73">
            <w:pPr>
              <w:spacing w:line="240" w:lineRule="auto"/>
              <w:ind w:left="18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4A7F4787" w14:textId="77777777" w:rsidR="003C00C3" w:rsidRPr="00B20F02" w:rsidRDefault="003C00C3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FE7DD90" w14:textId="77777777" w:rsidR="003C00C3" w:rsidRPr="00B20F02" w:rsidRDefault="003C00C3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D2B96C8" w14:textId="21FE29BB" w:rsidR="003C00C3" w:rsidRPr="00B20F02" w:rsidRDefault="003C00C3" w:rsidP="00E96A7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C445CB6" w14:textId="77777777" w:rsidR="003C00C3" w:rsidRPr="00B20F02" w:rsidRDefault="003C00C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5A574BB" w14:textId="1F9F089E" w:rsidR="003C00C3" w:rsidRPr="00B20F02" w:rsidRDefault="003C00C3" w:rsidP="00E96A73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377BEFC5" w14:textId="77777777" w:rsidR="003C00C3" w:rsidRPr="00B20F02" w:rsidRDefault="003C00C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8AA1722" w14:textId="42966E4C" w:rsidR="003C00C3" w:rsidRPr="00B20F02" w:rsidRDefault="003C00C3" w:rsidP="00E96A73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20464088" w14:textId="77777777" w:rsidR="003C00C3" w:rsidRPr="00B20F02" w:rsidRDefault="003C00C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2265854" w14:textId="77777777" w:rsidR="003C00C3" w:rsidRPr="00B20F02" w:rsidRDefault="003C00C3" w:rsidP="00E96A73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A1F9E" w:rsidRPr="00B20F02" w14:paraId="74C879A3" w14:textId="77777777" w:rsidTr="00E96A73">
        <w:trPr>
          <w:cantSplit/>
          <w:tblHeader/>
        </w:trPr>
        <w:tc>
          <w:tcPr>
            <w:tcW w:w="3406" w:type="dxa"/>
          </w:tcPr>
          <w:p w14:paraId="01433278" w14:textId="77777777" w:rsidR="004A1F9E" w:rsidRPr="00B20F02" w:rsidRDefault="004A1F9E" w:rsidP="00E96A73">
            <w:pPr>
              <w:spacing w:line="240" w:lineRule="auto"/>
              <w:ind w:left="18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09F3D5DA" w14:textId="77777777" w:rsidR="004A1F9E" w:rsidRPr="00B20F02" w:rsidRDefault="004A1F9E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A5FBEC5" w14:textId="77777777" w:rsidR="004A1F9E" w:rsidRPr="00B20F02" w:rsidRDefault="004A1F9E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1" w:type="dxa"/>
            <w:gridSpan w:val="7"/>
            <w:tcBorders>
              <w:left w:val="nil"/>
              <w:bottom w:val="nil"/>
              <w:right w:val="nil"/>
            </w:tcBorders>
          </w:tcPr>
          <w:p w14:paraId="25F2F5B2" w14:textId="655EE3EF" w:rsidR="004A1F9E" w:rsidRPr="00B20F02" w:rsidRDefault="004A1F9E" w:rsidP="00E96A73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C00C3" w:rsidRPr="00B20F02" w14:paraId="398A69AA" w14:textId="77777777" w:rsidTr="00E96A73">
        <w:trPr>
          <w:cantSplit/>
        </w:trPr>
        <w:tc>
          <w:tcPr>
            <w:tcW w:w="3406" w:type="dxa"/>
            <w:hideMark/>
          </w:tcPr>
          <w:p w14:paraId="21DD134B" w14:textId="26DC496C" w:rsidR="003C00C3" w:rsidRPr="00B20F02" w:rsidRDefault="000C58DB" w:rsidP="00E96A73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3C00C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1" w:type="dxa"/>
          </w:tcPr>
          <w:p w14:paraId="3939DD58" w14:textId="77777777" w:rsidR="003C00C3" w:rsidRPr="00B20F02" w:rsidRDefault="003C00C3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BED3C2D" w14:textId="77777777" w:rsidR="003C00C3" w:rsidRPr="00B20F02" w:rsidRDefault="003C00C3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572A87ED" w14:textId="77777777" w:rsidR="003C00C3" w:rsidRPr="00B20F02" w:rsidRDefault="003C00C3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5AD796C" w14:textId="77777777" w:rsidR="003C00C3" w:rsidRPr="00B20F02" w:rsidRDefault="003C00C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B17F469" w14:textId="77777777" w:rsidR="003C00C3" w:rsidRPr="00B20F02" w:rsidRDefault="003C00C3" w:rsidP="00E96A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082142" w14:textId="77777777" w:rsidR="003C00C3" w:rsidRPr="00B20F02" w:rsidRDefault="003C00C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FF0B4E5" w14:textId="77777777" w:rsidR="003C00C3" w:rsidRPr="00B20F02" w:rsidRDefault="003C00C3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0589FD0" w14:textId="77777777" w:rsidR="003C00C3" w:rsidRPr="00B20F02" w:rsidRDefault="003C00C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15" w:type="dxa"/>
          </w:tcPr>
          <w:p w14:paraId="42F7DA9C" w14:textId="77777777" w:rsidR="003C00C3" w:rsidRPr="00B20F02" w:rsidRDefault="003C00C3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BF6310" w:rsidRPr="00B20F02" w14:paraId="4BF4793A" w14:textId="77777777" w:rsidTr="00E96A73">
        <w:trPr>
          <w:cantSplit/>
        </w:trPr>
        <w:tc>
          <w:tcPr>
            <w:tcW w:w="3406" w:type="dxa"/>
            <w:hideMark/>
          </w:tcPr>
          <w:p w14:paraId="0E04742E" w14:textId="77777777" w:rsidR="00BF6310" w:rsidRPr="00B20F02" w:rsidRDefault="00BF6310" w:rsidP="00E96A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5BE9BEE2" w14:textId="77777777" w:rsidR="00BF6310" w:rsidRPr="00B20F02" w:rsidRDefault="00BF6310" w:rsidP="00E96A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14CCA74" w14:textId="77777777" w:rsidR="00BF6310" w:rsidRPr="00B20F02" w:rsidRDefault="00BF6310" w:rsidP="00E96A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69FFA29F" w14:textId="77777777" w:rsidR="00BF6310" w:rsidRPr="00B20F02" w:rsidRDefault="00BF6310" w:rsidP="00E96A7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0EAFD7" w14:textId="77777777" w:rsidR="00BF6310" w:rsidRPr="00B20F02" w:rsidRDefault="00BF6310" w:rsidP="00E96A7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7C8B2B" w14:textId="77777777" w:rsidR="00BF6310" w:rsidRPr="00B20F02" w:rsidRDefault="00BF6310" w:rsidP="00E96A73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F3D612" w14:textId="77777777" w:rsidR="00BF6310" w:rsidRPr="00B20F02" w:rsidRDefault="00BF6310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686E7E" w14:textId="77777777" w:rsidR="00BF6310" w:rsidRPr="00B20F02" w:rsidRDefault="00BF6310" w:rsidP="00E96A7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B63BE93" w14:textId="77777777" w:rsidR="00BF6310" w:rsidRPr="00B20F02" w:rsidRDefault="00BF6310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1C92EF56" w14:textId="77777777" w:rsidR="00BF6310" w:rsidRPr="00B20F02" w:rsidRDefault="00BF6310" w:rsidP="00E96A7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3031D" w:rsidRPr="00B20F02" w14:paraId="4023C39F" w14:textId="77777777" w:rsidTr="00E96A73">
        <w:trPr>
          <w:cantSplit/>
        </w:trPr>
        <w:tc>
          <w:tcPr>
            <w:tcW w:w="3406" w:type="dxa"/>
          </w:tcPr>
          <w:p w14:paraId="7CDB8EBE" w14:textId="77777777" w:rsidR="0003031D" w:rsidRPr="00B20F02" w:rsidRDefault="0003031D" w:rsidP="00E96A73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0E0005B7" w14:textId="594A7617" w:rsidR="0003031D" w:rsidRPr="00B20F02" w:rsidRDefault="000C58DB" w:rsidP="00E96A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182" w:type="dxa"/>
          </w:tcPr>
          <w:p w14:paraId="31E7E62B" w14:textId="77777777" w:rsidR="0003031D" w:rsidRPr="00B20F02" w:rsidRDefault="0003031D" w:rsidP="00E96A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2875CB4D" w14:textId="0D857A2A" w:rsidR="0003031D" w:rsidRPr="00B20F02" w:rsidRDefault="00E513EE" w:rsidP="00E96A7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A050DFB" w14:textId="77777777" w:rsidR="0003031D" w:rsidRPr="00B20F02" w:rsidRDefault="0003031D" w:rsidP="00E96A7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F63B30" w14:textId="795B37A7" w:rsidR="0003031D" w:rsidRPr="00B20F02" w:rsidRDefault="000C58DB" w:rsidP="00E96A7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</w:p>
        </w:tc>
        <w:tc>
          <w:tcPr>
            <w:tcW w:w="180" w:type="dxa"/>
          </w:tcPr>
          <w:p w14:paraId="07497496" w14:textId="77777777" w:rsidR="0003031D" w:rsidRPr="00B20F02" w:rsidRDefault="0003031D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0A514C" w14:textId="2D972269" w:rsidR="0003031D" w:rsidRPr="00B20F02" w:rsidRDefault="00E513EE" w:rsidP="00E96A7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DD89EE" w14:textId="77777777" w:rsidR="0003031D" w:rsidRPr="00B20F02" w:rsidRDefault="0003031D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04014795" w14:textId="45160574" w:rsidR="0003031D" w:rsidRPr="00B20F02" w:rsidRDefault="000C58DB" w:rsidP="00E96A7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410</w:t>
            </w:r>
          </w:p>
        </w:tc>
      </w:tr>
      <w:tr w:rsidR="0003031D" w:rsidRPr="00B20F02" w14:paraId="5B70448A" w14:textId="77777777" w:rsidTr="00E96A73">
        <w:trPr>
          <w:cantSplit/>
        </w:trPr>
        <w:tc>
          <w:tcPr>
            <w:tcW w:w="3406" w:type="dxa"/>
          </w:tcPr>
          <w:p w14:paraId="37146FD9" w14:textId="77777777" w:rsidR="0003031D" w:rsidRPr="00B20F02" w:rsidRDefault="0003031D" w:rsidP="00E96A73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26139D71" w14:textId="77777777" w:rsidR="0003031D" w:rsidRPr="00B20F02" w:rsidRDefault="0003031D" w:rsidP="00E96A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98BC813" w14:textId="77777777" w:rsidR="0003031D" w:rsidRPr="00B20F02" w:rsidRDefault="0003031D" w:rsidP="00E96A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62875A71" w14:textId="77777777" w:rsidR="0003031D" w:rsidRPr="00B20F02" w:rsidRDefault="0003031D" w:rsidP="00E96A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A57D36" w14:textId="77777777" w:rsidR="0003031D" w:rsidRPr="00B20F02" w:rsidRDefault="0003031D" w:rsidP="00E96A7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C16A7D" w14:textId="77777777" w:rsidR="0003031D" w:rsidRPr="00B20F02" w:rsidRDefault="0003031D" w:rsidP="00E96A7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1F3094" w14:textId="77777777" w:rsidR="0003031D" w:rsidRPr="00B20F02" w:rsidRDefault="0003031D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975835" w14:textId="77777777" w:rsidR="0003031D" w:rsidRPr="00B20F02" w:rsidRDefault="0003031D" w:rsidP="00E96A7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1FDD2B" w14:textId="77777777" w:rsidR="0003031D" w:rsidRPr="00B20F02" w:rsidRDefault="0003031D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68749475" w14:textId="77777777" w:rsidR="0003031D" w:rsidRPr="00B20F02" w:rsidRDefault="0003031D" w:rsidP="00E96A7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6A73" w:rsidRPr="00B20F02" w14:paraId="711F28ED" w14:textId="77777777" w:rsidTr="00E96A73">
        <w:trPr>
          <w:cantSplit/>
        </w:trPr>
        <w:tc>
          <w:tcPr>
            <w:tcW w:w="3406" w:type="dxa"/>
          </w:tcPr>
          <w:p w14:paraId="7D023B85" w14:textId="5E3F926B" w:rsidR="00E96A73" w:rsidRPr="00B20F02" w:rsidRDefault="000C58DB" w:rsidP="00E96A73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96A7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1" w:type="dxa"/>
          </w:tcPr>
          <w:p w14:paraId="59B251E7" w14:textId="77777777" w:rsidR="00E96A73" w:rsidRPr="00B20F02" w:rsidRDefault="00E96A73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8FCFD09" w14:textId="77777777" w:rsidR="00E96A73" w:rsidRPr="00B20F02" w:rsidRDefault="00E96A73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0C840E40" w14:textId="77777777" w:rsidR="00E96A73" w:rsidRPr="00B20F02" w:rsidRDefault="00E96A73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2367C5" w14:textId="77777777" w:rsidR="00E96A73" w:rsidRPr="00B20F02" w:rsidRDefault="00E96A7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650C517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3A5B2A2" w14:textId="77777777" w:rsidR="00E96A73" w:rsidRPr="00B20F02" w:rsidRDefault="00E96A7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2E24A" w14:textId="77777777" w:rsidR="00E96A73" w:rsidRPr="00B20F02" w:rsidRDefault="00E96A73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70313C" w14:textId="77777777" w:rsidR="00E96A73" w:rsidRPr="00B20F02" w:rsidRDefault="00E96A7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15" w:type="dxa"/>
          </w:tcPr>
          <w:p w14:paraId="341DAA68" w14:textId="77777777" w:rsidR="00E96A73" w:rsidRPr="00B20F02" w:rsidRDefault="00E96A73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96A73" w:rsidRPr="00B20F02" w14:paraId="44719C7B" w14:textId="77777777" w:rsidTr="00E96A73">
        <w:trPr>
          <w:cantSplit/>
        </w:trPr>
        <w:tc>
          <w:tcPr>
            <w:tcW w:w="3406" w:type="dxa"/>
          </w:tcPr>
          <w:p w14:paraId="5372016F" w14:textId="3D273041" w:rsidR="00E96A73" w:rsidRPr="00B20F02" w:rsidRDefault="00E96A73" w:rsidP="00E96A7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57ADEA8C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460BD3ED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4ECE077C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01F876" w14:textId="77777777" w:rsidR="00E96A73" w:rsidRPr="00B20F02" w:rsidRDefault="00E96A73" w:rsidP="00E96A7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A5AD98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017B2F" w14:textId="77777777" w:rsidR="00E96A73" w:rsidRPr="00B20F02" w:rsidRDefault="00E96A7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DF812E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6BAA04" w14:textId="77777777" w:rsidR="00E96A73" w:rsidRPr="00B20F02" w:rsidRDefault="00E96A7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6B6608EF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96A73" w:rsidRPr="00B20F02" w14:paraId="429BF25E" w14:textId="77777777" w:rsidTr="00E96A73">
        <w:trPr>
          <w:cantSplit/>
        </w:trPr>
        <w:tc>
          <w:tcPr>
            <w:tcW w:w="3406" w:type="dxa"/>
          </w:tcPr>
          <w:p w14:paraId="558CE4A3" w14:textId="0D1D33E5" w:rsidR="00E96A73" w:rsidRPr="00B20F02" w:rsidRDefault="00E96A73" w:rsidP="00E96A73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192C25C5" w14:textId="5B9CA1C1" w:rsidR="00E96A73" w:rsidRPr="00B20F02" w:rsidRDefault="000C58DB" w:rsidP="00E96A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182" w:type="dxa"/>
          </w:tcPr>
          <w:p w14:paraId="4DB1C743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3836473B" w14:textId="140E71A6" w:rsidR="00E96A73" w:rsidRPr="00B20F02" w:rsidRDefault="00E96A73" w:rsidP="00E96A7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5577FDF" w14:textId="77777777" w:rsidR="00E96A73" w:rsidRPr="00B20F02" w:rsidRDefault="00E96A73" w:rsidP="00E96A7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D154E5" w14:textId="5C313F49" w:rsidR="00E96A73" w:rsidRPr="00B20F02" w:rsidRDefault="000C58DB" w:rsidP="00E96A7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</w:p>
        </w:tc>
        <w:tc>
          <w:tcPr>
            <w:tcW w:w="180" w:type="dxa"/>
          </w:tcPr>
          <w:p w14:paraId="71B2A895" w14:textId="77777777" w:rsidR="00E96A73" w:rsidRPr="00B20F02" w:rsidRDefault="00E96A7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FA62B3" w14:textId="31BEA6D3" w:rsidR="00E96A73" w:rsidRPr="00B20F02" w:rsidRDefault="00E96A73" w:rsidP="00E96A7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A94F8F" w14:textId="77777777" w:rsidR="00E96A73" w:rsidRPr="00B20F02" w:rsidRDefault="00E96A7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2F5DF565" w14:textId="3C8BF5B4" w:rsidR="00E96A73" w:rsidRPr="00B20F02" w:rsidRDefault="000C58DB" w:rsidP="00E96A7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</w:p>
        </w:tc>
      </w:tr>
      <w:tr w:rsidR="00E96A73" w:rsidRPr="00B20F02" w14:paraId="027FC23B" w14:textId="77777777" w:rsidTr="00E96A73">
        <w:trPr>
          <w:cantSplit/>
        </w:trPr>
        <w:tc>
          <w:tcPr>
            <w:tcW w:w="3406" w:type="dxa"/>
          </w:tcPr>
          <w:p w14:paraId="5D8AD55C" w14:textId="77777777" w:rsidR="00E96A73" w:rsidRPr="00B20F02" w:rsidRDefault="00E96A73" w:rsidP="00E96A73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32280649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4485EC85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60CF8787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48F1E63" w14:textId="77777777" w:rsidR="00E96A73" w:rsidRPr="00B20F02" w:rsidRDefault="00E96A73" w:rsidP="00E96A7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8D755C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ADC2982" w14:textId="77777777" w:rsidR="00E96A73" w:rsidRPr="00B20F02" w:rsidRDefault="00E96A7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3126F6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7B070D4" w14:textId="77777777" w:rsidR="00E96A73" w:rsidRPr="00B20F02" w:rsidRDefault="00E96A7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66E5371A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96A73" w:rsidRPr="00B20F02" w14:paraId="4E00CCD8" w14:textId="77777777" w:rsidTr="00E96A73">
        <w:trPr>
          <w:cantSplit/>
        </w:trPr>
        <w:tc>
          <w:tcPr>
            <w:tcW w:w="3406" w:type="dxa"/>
          </w:tcPr>
          <w:p w14:paraId="11CB2D32" w14:textId="1F919DFE" w:rsidR="00E96A73" w:rsidRPr="00B20F02" w:rsidRDefault="000C58DB" w:rsidP="00E96A73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96A7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1" w:type="dxa"/>
          </w:tcPr>
          <w:p w14:paraId="3A9187CB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7C134C29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0B5DC3CC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72D292D" w14:textId="77777777" w:rsidR="00E96A73" w:rsidRPr="00B20F02" w:rsidRDefault="00E96A73" w:rsidP="00E96A7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A916271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7A3A48" w14:textId="77777777" w:rsidR="00E96A73" w:rsidRPr="00B20F02" w:rsidRDefault="00E96A7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1A9C99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9F65527" w14:textId="77777777" w:rsidR="00E96A73" w:rsidRPr="00B20F02" w:rsidRDefault="00E96A7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4A2D7C27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96A73" w:rsidRPr="00B20F02" w14:paraId="2DB9B099" w14:textId="77777777" w:rsidTr="00E96A73">
        <w:trPr>
          <w:cantSplit/>
        </w:trPr>
        <w:tc>
          <w:tcPr>
            <w:tcW w:w="3406" w:type="dxa"/>
          </w:tcPr>
          <w:p w14:paraId="0B21D87B" w14:textId="218BC1C5" w:rsidR="00E96A73" w:rsidRPr="00B20F02" w:rsidRDefault="00E96A73" w:rsidP="00E96A73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2C7A9058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75005981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2976AC64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8C03BFD" w14:textId="77777777" w:rsidR="00E96A73" w:rsidRPr="00B20F02" w:rsidRDefault="00E96A73" w:rsidP="00E96A7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CA3394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5296001" w14:textId="77777777" w:rsidR="00E96A73" w:rsidRPr="00B20F02" w:rsidRDefault="00E96A7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54B26B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F4DAB95" w14:textId="77777777" w:rsidR="00E96A73" w:rsidRPr="00B20F02" w:rsidRDefault="00E96A7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01BC3E96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96A73" w:rsidRPr="00B20F02" w14:paraId="37C7967C" w14:textId="77777777" w:rsidTr="00E96A73">
        <w:trPr>
          <w:cantSplit/>
        </w:trPr>
        <w:tc>
          <w:tcPr>
            <w:tcW w:w="3406" w:type="dxa"/>
          </w:tcPr>
          <w:p w14:paraId="54E2A0C3" w14:textId="42D0419F" w:rsidR="00E96A73" w:rsidRPr="00B20F02" w:rsidRDefault="00E96A73" w:rsidP="00E96A73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153E4D0E" w14:textId="7945249C" w:rsidR="00E96A73" w:rsidRPr="00B20F02" w:rsidRDefault="000C58DB" w:rsidP="00E96A7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96A73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322</w:t>
            </w:r>
          </w:p>
        </w:tc>
        <w:tc>
          <w:tcPr>
            <w:tcW w:w="182" w:type="dxa"/>
          </w:tcPr>
          <w:p w14:paraId="121EE15D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45B86701" w14:textId="043133B1" w:rsidR="00E96A73" w:rsidRPr="00B20F02" w:rsidRDefault="00E96A73" w:rsidP="00E96A7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E54705F" w14:textId="77777777" w:rsidR="00E96A73" w:rsidRPr="00B20F02" w:rsidRDefault="00E96A73" w:rsidP="00E96A7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67D2A4" w14:textId="11774AFA" w:rsidR="00E96A73" w:rsidRPr="00B20F02" w:rsidRDefault="000C58DB" w:rsidP="00E96A7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</w:p>
        </w:tc>
        <w:tc>
          <w:tcPr>
            <w:tcW w:w="180" w:type="dxa"/>
          </w:tcPr>
          <w:p w14:paraId="6208A728" w14:textId="77777777" w:rsidR="00E96A73" w:rsidRPr="00B20F02" w:rsidRDefault="00E96A7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01919C" w14:textId="35C3005F" w:rsidR="00E96A73" w:rsidRPr="00B20F02" w:rsidRDefault="000C58DB" w:rsidP="00E96A7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96A73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80" w:type="dxa"/>
          </w:tcPr>
          <w:p w14:paraId="343BCC9D" w14:textId="77777777" w:rsidR="00E96A73" w:rsidRPr="00B20F02" w:rsidRDefault="00E96A7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75256CB0" w14:textId="2D463CD2" w:rsidR="00E96A73" w:rsidRPr="00B20F02" w:rsidRDefault="000C58DB" w:rsidP="00E96A7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96A73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322</w:t>
            </w:r>
          </w:p>
        </w:tc>
      </w:tr>
    </w:tbl>
    <w:p w14:paraId="73ADCF58" w14:textId="77777777" w:rsidR="00964F11" w:rsidRPr="00B20F02" w:rsidRDefault="00964F11" w:rsidP="00B81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8DB2FA" w14:textId="56AD5678" w:rsidR="006272FD" w:rsidRPr="00B20F02" w:rsidRDefault="003C00C3" w:rsidP="00B81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เทคนิคการประเมินมูลค่าและข้อมูลที่</w:t>
      </w:r>
      <w:r w:rsidR="003C30AD" w:rsidRPr="00B20F02">
        <w:rPr>
          <w:rFonts w:asciiTheme="majorBidi" w:hAnsiTheme="majorBidi" w:cstheme="majorBidi"/>
          <w:sz w:val="30"/>
          <w:szCs w:val="30"/>
          <w:cs/>
        </w:rPr>
        <w:t>ใช้ในการวัดมูลค่ายุติธรรมของสินทรัพย์ชีวภาพที่ถูกจัดอ</w:t>
      </w:r>
      <w:r w:rsidR="007A2161" w:rsidRPr="00B20F02">
        <w:rPr>
          <w:rFonts w:asciiTheme="majorBidi" w:hAnsiTheme="majorBidi" w:cstheme="majorBidi"/>
          <w:sz w:val="30"/>
          <w:szCs w:val="30"/>
          <w:cs/>
        </w:rPr>
        <w:t>ยู่</w:t>
      </w:r>
      <w:r w:rsidR="003C30AD" w:rsidRPr="00B20F02">
        <w:rPr>
          <w:rFonts w:asciiTheme="majorBidi" w:hAnsiTheme="majorBidi" w:cstheme="majorBidi"/>
          <w:sz w:val="30"/>
          <w:szCs w:val="30"/>
          <w:cs/>
        </w:rPr>
        <w:t xml:space="preserve">ในระดับ </w:t>
      </w:r>
      <w:r w:rsidR="000C58DB" w:rsidRPr="00B20F02">
        <w:rPr>
          <w:rFonts w:asciiTheme="majorBidi" w:hAnsiTheme="majorBidi" w:cstheme="majorBidi"/>
          <w:sz w:val="30"/>
          <w:szCs w:val="30"/>
        </w:rPr>
        <w:t>2</w:t>
      </w:r>
      <w:r w:rsidR="003C30AD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3C30AD" w:rsidRPr="00B20F02">
        <w:rPr>
          <w:rFonts w:asciiTheme="majorBidi" w:hAnsiTheme="majorBidi" w:cstheme="majorBidi"/>
          <w:sz w:val="30"/>
          <w:szCs w:val="30"/>
          <w:cs/>
        </w:rPr>
        <w:t>คือวิธีเปรียบเทียบข้อมูลตลาดโดยใช้ราคาอ้างอิง ณ วันที่รายงาน</w:t>
      </w:r>
    </w:p>
    <w:p w14:paraId="5AFDE251" w14:textId="77777777" w:rsidR="006272FD" w:rsidRPr="00B20F02" w:rsidRDefault="006272FD" w:rsidP="00B81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D4E743" w14:textId="77777777" w:rsidR="006272FD" w:rsidRPr="00B20F02" w:rsidRDefault="006272FD" w:rsidP="00B81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CCCEC1E" w14:textId="77777777" w:rsidR="004D63B6" w:rsidRPr="00B20F02" w:rsidRDefault="004D6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16BD310" w14:textId="37027E18" w:rsidR="00C92034" w:rsidRPr="00B20F02" w:rsidRDefault="00C92034" w:rsidP="00B81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สินทรัพย์ชีวภาพ</w:t>
      </w:r>
      <w:r w:rsidR="00D27AB3" w:rsidRPr="00B20F02">
        <w:rPr>
          <w:rFonts w:asciiTheme="majorBidi" w:hAnsiTheme="majorBidi" w:cstheme="majorBidi"/>
          <w:sz w:val="30"/>
          <w:szCs w:val="30"/>
          <w:cs/>
        </w:rPr>
        <w:t xml:space="preserve">ที่ถูกจัดอยู่ในระดับ </w:t>
      </w:r>
      <w:r w:rsidR="000C58DB" w:rsidRPr="00B20F02">
        <w:rPr>
          <w:rFonts w:asciiTheme="majorBidi" w:hAnsiTheme="majorBidi" w:cstheme="majorBidi"/>
          <w:sz w:val="30"/>
          <w:szCs w:val="30"/>
        </w:rPr>
        <w:t>3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แสดงในตารางดังต่อไปนี้</w:t>
      </w:r>
    </w:p>
    <w:p w14:paraId="6CF8C10B" w14:textId="77777777" w:rsidR="003C00C3" w:rsidRPr="00B20F02" w:rsidRDefault="003C00C3" w:rsidP="00B81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77" w:type="dxa"/>
        <w:tblLook w:val="04A0" w:firstRow="1" w:lastRow="0" w:firstColumn="1" w:lastColumn="0" w:noHBand="0" w:noVBand="1"/>
      </w:tblPr>
      <w:tblGrid>
        <w:gridCol w:w="1530"/>
        <w:gridCol w:w="270"/>
        <w:gridCol w:w="2790"/>
        <w:gridCol w:w="236"/>
        <w:gridCol w:w="4462"/>
      </w:tblGrid>
      <w:tr w:rsidR="003C00C3" w:rsidRPr="00B20F02" w14:paraId="15C2F786" w14:textId="77777777" w:rsidTr="00B81EA5"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2A8D3" w14:textId="77777777" w:rsidR="003C00C3" w:rsidRPr="00B20F02" w:rsidRDefault="003C00C3" w:rsidP="00225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4CE37ACC" w14:textId="77777777" w:rsidR="003C00C3" w:rsidRPr="00B20F02" w:rsidRDefault="003C00C3" w:rsidP="00225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ABD46" w14:textId="77777777" w:rsidR="003C00C3" w:rsidRPr="00B20F02" w:rsidRDefault="003C00C3" w:rsidP="00225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         ที่มีนัยสำคัญ</w:t>
            </w:r>
          </w:p>
        </w:tc>
        <w:tc>
          <w:tcPr>
            <w:tcW w:w="236" w:type="dxa"/>
            <w:shd w:val="clear" w:color="auto" w:fill="auto"/>
          </w:tcPr>
          <w:p w14:paraId="416C061D" w14:textId="77777777" w:rsidR="003C00C3" w:rsidRPr="00B20F02" w:rsidRDefault="003C00C3" w:rsidP="00225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35EA6" w14:textId="77777777" w:rsidR="003C00C3" w:rsidRPr="00B20F02" w:rsidRDefault="003C00C3" w:rsidP="00225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ที่มีนัยสำคัญและการวัดมูลค่ายุติธรรม</w:t>
            </w:r>
          </w:p>
        </w:tc>
      </w:tr>
      <w:tr w:rsidR="003C00C3" w:rsidRPr="00B20F02" w14:paraId="2BDD42A8" w14:textId="77777777" w:rsidTr="0014624C"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9E94C3" w14:textId="77777777" w:rsidR="003C00C3" w:rsidRPr="00B20F02" w:rsidRDefault="003C00C3" w:rsidP="00225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วิธีเปรียบเทียบข้อมูลตลาด</w:t>
            </w:r>
          </w:p>
          <w:p w14:paraId="25BDE8D0" w14:textId="77777777" w:rsidR="003C00C3" w:rsidRPr="00B20F02" w:rsidRDefault="003C00C3" w:rsidP="00225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9943AA" w14:textId="77777777" w:rsidR="003C00C3" w:rsidRPr="00B20F02" w:rsidRDefault="003C00C3" w:rsidP="00225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C58AE6" w14:textId="77777777" w:rsidR="005B141F" w:rsidRPr="00B20F02" w:rsidRDefault="005B141F" w:rsidP="005B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ราคาที่อ้างอิงราคาตลาด ณ วันสิ้นรอบระยะเวลารายงาน</w:t>
            </w:r>
          </w:p>
          <w:p w14:paraId="086E97F7" w14:textId="27A65CFB" w:rsidR="003C00C3" w:rsidRPr="00B20F02" w:rsidRDefault="000C58DB" w:rsidP="00AA0056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="005B141F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  <w:r w:rsidR="00443EDE" w:rsidRPr="00B20F0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613681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E90FFF" w:rsidRPr="00B20F0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="005B141F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="00E90FFF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B141F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E53FF9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E90FFF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B141F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บาท ต่อกิโลกรัม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C887DE" w14:textId="77777777" w:rsidR="003C00C3" w:rsidRPr="00B20F02" w:rsidRDefault="003C00C3" w:rsidP="00225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6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C9D22C" w14:textId="511C5402" w:rsidR="00A36778" w:rsidRPr="00B20F02" w:rsidRDefault="005B141F" w:rsidP="00D646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หากราคาตลาด ณ วันที่ในรายงานสูงขึ้น/ลดลงไป   จากเดิมในอัตราร้อยละ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มูลค่ายุติธรรมของสุกรขุนที่ประมาณการไว้จะเพิ่มขึ้น</w:t>
            </w:r>
            <w:r w:rsidR="00003ABF" w:rsidRPr="00B20F02"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 w:rsidR="00003ABF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เป็นจำนวนเงิน </w:t>
            </w:r>
          </w:p>
          <w:p w14:paraId="30D66494" w14:textId="112F2C3E" w:rsidR="003C00C3" w:rsidRPr="00B20F02" w:rsidRDefault="000C58DB" w:rsidP="00AA0056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contextualSpacing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="005B141F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  <w:r w:rsidR="00E90FFF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="00E90FFF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B141F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="009D54EE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</w:tbl>
    <w:p w14:paraId="35C0629A" w14:textId="77777777" w:rsidR="006272FD" w:rsidRPr="00B20F02" w:rsidRDefault="006272FD" w:rsidP="00D646E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86893F5" w14:textId="14F06B35" w:rsidR="00376B85" w:rsidRPr="00B20F02" w:rsidRDefault="00376B85" w:rsidP="00D64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rPr>
          <w:rFonts w:asciiTheme="majorBidi" w:hAnsiTheme="majorBidi" w:cstheme="majorBidi"/>
          <w:b/>
          <w:b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การบริหารความเสี่ยงที่เกี่ยวข้องกับกิจกรรมทางการเกษตร</w:t>
      </w:r>
    </w:p>
    <w:p w14:paraId="3C34FCD2" w14:textId="77777777" w:rsidR="00337B3C" w:rsidRPr="00B20F02" w:rsidRDefault="00337B3C" w:rsidP="0037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411210E" w14:textId="4A58655A" w:rsidR="00376B85" w:rsidRPr="00B20F02" w:rsidRDefault="00376B85" w:rsidP="0037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กลุ่มบริษัทมีความเสี่ยงที่เกี่ยวข้องกับการเลี้ยงสินทรัพย์ชีวภาพดังนี้</w:t>
      </w:r>
    </w:p>
    <w:p w14:paraId="702DE0F0" w14:textId="77777777" w:rsidR="00376B85" w:rsidRPr="00B20F02" w:rsidRDefault="00376B85" w:rsidP="0037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B1B42A3" w14:textId="57D3D6EF" w:rsidR="00376B85" w:rsidRPr="00B20F02" w:rsidRDefault="00376B85" w:rsidP="0037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ความเสี่ยงด้านกฎระเบียบและสิ่งแวดล้อม</w:t>
      </w:r>
    </w:p>
    <w:p w14:paraId="74E97613" w14:textId="77777777" w:rsidR="00337B3C" w:rsidRPr="00B20F02" w:rsidRDefault="00337B3C" w:rsidP="0037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FD82CF9" w14:textId="2CF1A46C" w:rsidR="00376B85" w:rsidRPr="00B20F02" w:rsidRDefault="00376B85" w:rsidP="00337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กลุ่มบริษัทอยู่ภายใต้กฎหมายและข้อบังคับในประเทศไทยที่เกี่ยวข้องกับการดำเนินงานเลี้ยงและจำหน่ายสุกร ไก่ และปลา กลุ่มบริษัทได้จัดตั้งหน่วยงานที่เกี่ยวข้อง และกำหนดนโยบายการดำเนินการด้านสิ่งแวดล้อมและอื่นๆ </w:t>
      </w:r>
      <w:r w:rsidR="000246C1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ที่เกี่ยวข้องกับกฎหมายและข้อบังคับดังกล่าว</w:t>
      </w:r>
    </w:p>
    <w:p w14:paraId="33422A6B" w14:textId="77777777" w:rsidR="00376B85" w:rsidRPr="00B20F02" w:rsidRDefault="00376B85" w:rsidP="0037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C621C2C" w14:textId="7DCEFEBD" w:rsidR="00376B85" w:rsidRPr="00B20F02" w:rsidRDefault="00376B85" w:rsidP="0037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ความเสี่ยงด้านอุปสงค์และอุปทาน</w:t>
      </w:r>
    </w:p>
    <w:p w14:paraId="776F46DA" w14:textId="77777777" w:rsidR="00337B3C" w:rsidRPr="00B20F02" w:rsidRDefault="00337B3C" w:rsidP="0037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ADF7A89" w14:textId="3A120ED1" w:rsidR="00376B85" w:rsidRPr="00B20F02" w:rsidRDefault="00376B85" w:rsidP="00337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กลุ่มบริษัทมีความเสี่ยงจากความผันผวนของราคาและปริมาณการขายสุกรไก่และปลา กลุ่มบริษัทจัดการความเสี่ยงนี้โดยการปรับปริมาณการเลี้ยงให้สอดคล้องกับอุปสงค์และอุปทานของตลาด โดยฝ่ายบริหารทำการวิเคราะห์แนวโน้มของอุตสาหกรรมอย่างสม่ำเสมอ และขยายช่องทางการจำหน่ายผลิตภัณฑ์แปรรูปจากสินทรัพย์ชีวภาพดังกล่าว</w:t>
      </w:r>
    </w:p>
    <w:p w14:paraId="61CF3433" w14:textId="77777777" w:rsidR="00AA0056" w:rsidRPr="00B20F02" w:rsidRDefault="00AA0056" w:rsidP="00337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CC6C0B" w14:textId="1C8B0E39" w:rsidR="00376B85" w:rsidRPr="00B20F02" w:rsidRDefault="00376B85" w:rsidP="0037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ความเสี่ยงด้านสภาพอากาศและโรคภัย</w:t>
      </w:r>
    </w:p>
    <w:p w14:paraId="66FC286D" w14:textId="77777777" w:rsidR="00337B3C" w:rsidRPr="00B20F02" w:rsidRDefault="00337B3C" w:rsidP="0037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7599938" w14:textId="77777777" w:rsidR="00376B85" w:rsidRPr="00B20F02" w:rsidRDefault="00376B85" w:rsidP="00337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ราคาสินทรัพย์ชีวภาพของกลุ่มบริษัทมีเสี่ยงต่อความเสียหายเนื่องจากการเปลี่ยนแปลงสภาพภูมิอากาศและการเกิดโรคภัย กลุ่มบริษัทมีกระบวนการติดตามและบรรเทาความเสี่ยงเหล่านี้โดยการสร้างสิ่งแวดล้อมในการเลี้ยงให้เหมาะสม มีการตรวจสุขภาพอย่างสม่ำเสมอและการปฏิบัติตามการควบคุมโรคของอุตสาหกรรมที่เกี่ยวข้อง</w:t>
      </w:r>
    </w:p>
    <w:p w14:paraId="79E48FA7" w14:textId="3DBB090A" w:rsidR="007071C0" w:rsidRPr="00B20F02" w:rsidRDefault="007071C0" w:rsidP="008F64C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เงินลงทุนในบริษัทร่วมและการร่วมค้า</w:t>
      </w:r>
    </w:p>
    <w:p w14:paraId="1B4682E5" w14:textId="7B18554B" w:rsidR="006603C8" w:rsidRPr="00B20F02" w:rsidRDefault="006603C8" w:rsidP="006603C8">
      <w:pPr>
        <w:rPr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6"/>
        <w:gridCol w:w="815"/>
        <w:gridCol w:w="258"/>
        <w:gridCol w:w="736"/>
        <w:gridCol w:w="259"/>
        <w:gridCol w:w="729"/>
        <w:gridCol w:w="259"/>
        <w:gridCol w:w="731"/>
        <w:gridCol w:w="271"/>
        <w:gridCol w:w="719"/>
        <w:gridCol w:w="261"/>
        <w:gridCol w:w="716"/>
      </w:tblGrid>
      <w:tr w:rsidR="00D944C8" w:rsidRPr="00B20F02" w14:paraId="161BDB1B" w14:textId="7A69B30C" w:rsidTr="00436B8F">
        <w:trPr>
          <w:tblHeader/>
        </w:trPr>
        <w:tc>
          <w:tcPr>
            <w:tcW w:w="1984" w:type="pct"/>
          </w:tcPr>
          <w:p w14:paraId="3F7996BA" w14:textId="30A2B0C2" w:rsidR="00D944C8" w:rsidRPr="00B20F02" w:rsidRDefault="00D944C8" w:rsidP="00394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6" w:type="pct"/>
            <w:gridSpan w:val="5"/>
          </w:tcPr>
          <w:p w14:paraId="3C559275" w14:textId="67E8B0B4" w:rsidR="00D944C8" w:rsidRPr="00B20F02" w:rsidRDefault="00D944C8" w:rsidP="0039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09981D0D" w14:textId="1640504F" w:rsidR="00D944C8" w:rsidRPr="00B20F02" w:rsidRDefault="00D944C8" w:rsidP="0039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pct"/>
            <w:gridSpan w:val="5"/>
          </w:tcPr>
          <w:p w14:paraId="4406CF71" w14:textId="540E2BCA" w:rsidR="00D944C8" w:rsidRPr="00B20F02" w:rsidRDefault="00D944C8" w:rsidP="003947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44C8" w:rsidRPr="00B20F02" w14:paraId="6EF53EB1" w14:textId="5450F419" w:rsidTr="00436B8F">
        <w:trPr>
          <w:tblHeader/>
        </w:trPr>
        <w:tc>
          <w:tcPr>
            <w:tcW w:w="1984" w:type="pct"/>
          </w:tcPr>
          <w:p w14:paraId="45B15900" w14:textId="6C63C409" w:rsidR="005C7986" w:rsidRPr="00B20F02" w:rsidRDefault="005C7986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7" w:type="pct"/>
          </w:tcPr>
          <w:p w14:paraId="3FB025B3" w14:textId="599FF68D" w:rsidR="005C7986" w:rsidRPr="00B20F02" w:rsidRDefault="000C58DB" w:rsidP="005C7986">
            <w:pPr>
              <w:tabs>
                <w:tab w:val="clear" w:pos="454"/>
                <w:tab w:val="clear" w:pos="680"/>
                <w:tab w:val="clear" w:pos="907"/>
                <w:tab w:val="left" w:pos="90"/>
                <w:tab w:val="left" w:pos="360"/>
                <w:tab w:val="left" w:pos="45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" w:type="pct"/>
          </w:tcPr>
          <w:p w14:paraId="63A30F8E" w14:textId="77777777" w:rsidR="005C7986" w:rsidRPr="00B20F02" w:rsidRDefault="005C7986" w:rsidP="00B13C88">
            <w:pPr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</w:tcPr>
          <w:p w14:paraId="01989807" w14:textId="06BC6000" w:rsidR="005C7986" w:rsidRPr="00B20F02" w:rsidRDefault="000C58DB" w:rsidP="00B13C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6" w:type="pct"/>
          </w:tcPr>
          <w:p w14:paraId="4FC41DA0" w14:textId="77777777" w:rsidR="005C7986" w:rsidRPr="00B20F02" w:rsidRDefault="005C7986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</w:tcPr>
          <w:p w14:paraId="721C3877" w14:textId="4E493EAA" w:rsidR="005C7986" w:rsidRPr="00B20F02" w:rsidRDefault="000C58DB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6" w:type="pct"/>
          </w:tcPr>
          <w:p w14:paraId="560CE510" w14:textId="39E06F57" w:rsidR="005C7986" w:rsidRPr="00B20F02" w:rsidRDefault="005C7986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3" w:type="pct"/>
          </w:tcPr>
          <w:p w14:paraId="47BC6A35" w14:textId="74FA10A1" w:rsidR="005C7986" w:rsidRPr="00B20F02" w:rsidRDefault="000C58DB" w:rsidP="00B13C8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2" w:type="pct"/>
          </w:tcPr>
          <w:p w14:paraId="22435EEE" w14:textId="77777777" w:rsidR="005C7986" w:rsidRPr="00B20F02" w:rsidRDefault="005C7986" w:rsidP="00B13C88">
            <w:pPr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7" w:type="pct"/>
          </w:tcPr>
          <w:p w14:paraId="0D9D849D" w14:textId="60738915" w:rsidR="005C7986" w:rsidRPr="00B20F02" w:rsidRDefault="000C58DB" w:rsidP="00B13C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7" w:type="pct"/>
          </w:tcPr>
          <w:p w14:paraId="7059DF7B" w14:textId="77777777" w:rsidR="005C7986" w:rsidRPr="00B20F02" w:rsidRDefault="005C7986" w:rsidP="00B13C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5" w:type="pct"/>
          </w:tcPr>
          <w:p w14:paraId="40B138F3" w14:textId="0DCF1F54" w:rsidR="005C7986" w:rsidRPr="00B20F02" w:rsidRDefault="000C58DB" w:rsidP="00B13C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944C8" w:rsidRPr="00B20F02" w14:paraId="4FAFE7B2" w14:textId="69E2A242" w:rsidTr="00436B8F">
        <w:trPr>
          <w:tblHeader/>
        </w:trPr>
        <w:tc>
          <w:tcPr>
            <w:tcW w:w="1984" w:type="pct"/>
          </w:tcPr>
          <w:p w14:paraId="51730D54" w14:textId="77777777" w:rsidR="00D944C8" w:rsidRPr="00B20F02" w:rsidRDefault="00D944C8" w:rsidP="00B13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16" w:type="pct"/>
            <w:gridSpan w:val="11"/>
          </w:tcPr>
          <w:p w14:paraId="3677B1F7" w14:textId="4157424A" w:rsidR="00D944C8" w:rsidRPr="00B20F02" w:rsidRDefault="00D944C8" w:rsidP="00B13C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944C8" w:rsidRPr="00B20F02" w14:paraId="01DF1580" w14:textId="28F33177" w:rsidTr="00436B8F">
        <w:tc>
          <w:tcPr>
            <w:tcW w:w="1984" w:type="pct"/>
          </w:tcPr>
          <w:p w14:paraId="2A588822" w14:textId="77777777" w:rsidR="005C7986" w:rsidRPr="00B20F02" w:rsidRDefault="005C7986" w:rsidP="00D801F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27" w:type="pct"/>
          </w:tcPr>
          <w:p w14:paraId="216B4C7B" w14:textId="77777777" w:rsidR="005C7986" w:rsidRPr="00B20F02" w:rsidRDefault="005C7986" w:rsidP="00214F1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" w:type="pct"/>
          </w:tcPr>
          <w:p w14:paraId="2C61D324" w14:textId="77777777" w:rsidR="005C7986" w:rsidRPr="00B20F02" w:rsidRDefault="005C7986" w:rsidP="0021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6" w:type="pct"/>
          </w:tcPr>
          <w:p w14:paraId="3FEDD85B" w14:textId="77777777" w:rsidR="005C7986" w:rsidRPr="00B20F02" w:rsidRDefault="005C7986" w:rsidP="005C7986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6" w:type="pct"/>
          </w:tcPr>
          <w:p w14:paraId="33A9EDDD" w14:textId="77777777" w:rsidR="005C7986" w:rsidRPr="00B20F02" w:rsidRDefault="005C7986" w:rsidP="0021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2" w:type="pct"/>
          </w:tcPr>
          <w:p w14:paraId="7BC1C09E" w14:textId="77777777" w:rsidR="005C7986" w:rsidRPr="00B20F02" w:rsidRDefault="005C7986" w:rsidP="0021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" w:type="pct"/>
          </w:tcPr>
          <w:p w14:paraId="2291F174" w14:textId="2C48B12C" w:rsidR="005C7986" w:rsidRPr="00B20F02" w:rsidRDefault="005C7986" w:rsidP="0021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3" w:type="pct"/>
          </w:tcPr>
          <w:p w14:paraId="53E8B32D" w14:textId="77777777" w:rsidR="005C7986" w:rsidRPr="00B20F02" w:rsidRDefault="005C7986" w:rsidP="0021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12E9C7E" w14:textId="77777777" w:rsidR="005C7986" w:rsidRPr="00B20F02" w:rsidRDefault="005C7986" w:rsidP="0021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77" w:type="pct"/>
          </w:tcPr>
          <w:p w14:paraId="14364AC5" w14:textId="77777777" w:rsidR="005C7986" w:rsidRPr="00B20F02" w:rsidRDefault="005C7986" w:rsidP="0021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0F987614" w14:textId="77777777" w:rsidR="005C7986" w:rsidRPr="00B20F02" w:rsidRDefault="005C7986" w:rsidP="0021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5" w:type="pct"/>
          </w:tcPr>
          <w:p w14:paraId="14BD68D1" w14:textId="6D2A6CAF" w:rsidR="005C7986" w:rsidRPr="00B20F02" w:rsidRDefault="005C7986" w:rsidP="0021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49BA" w:rsidRPr="00B20F02" w14:paraId="22C21F61" w14:textId="416AD173" w:rsidTr="00436B8F">
        <w:tc>
          <w:tcPr>
            <w:tcW w:w="1984" w:type="pct"/>
          </w:tcPr>
          <w:p w14:paraId="6648903C" w14:textId="78AB6704" w:rsidR="003D49BA" w:rsidRPr="00B20F02" w:rsidRDefault="003D49BA" w:rsidP="003D49B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27" w:type="pct"/>
          </w:tcPr>
          <w:p w14:paraId="08D24B9C" w14:textId="0D05437E" w:rsidR="003D49BA" w:rsidRPr="00B20F02" w:rsidRDefault="000C58DB" w:rsidP="003D49B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135" w:type="pct"/>
          </w:tcPr>
          <w:p w14:paraId="06AB42D1" w14:textId="77777777" w:rsidR="003D49BA" w:rsidRPr="00B20F02" w:rsidRDefault="003D49BA" w:rsidP="003D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6" w:type="pct"/>
          </w:tcPr>
          <w:p w14:paraId="732F06AB" w14:textId="5F7A7296" w:rsidR="003D49BA" w:rsidRPr="00B20F02" w:rsidRDefault="000C58DB" w:rsidP="003D49B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136" w:type="pct"/>
          </w:tcPr>
          <w:p w14:paraId="257A247B" w14:textId="77777777" w:rsidR="003D49BA" w:rsidRPr="00B20F02" w:rsidRDefault="003D49BA" w:rsidP="003D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2" w:type="pct"/>
          </w:tcPr>
          <w:p w14:paraId="5FDC1511" w14:textId="2ADA86E2" w:rsidR="003D49BA" w:rsidRPr="00B20F02" w:rsidRDefault="000C58DB" w:rsidP="003D49B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</w:t>
            </w:r>
          </w:p>
        </w:tc>
        <w:tc>
          <w:tcPr>
            <w:tcW w:w="136" w:type="pct"/>
          </w:tcPr>
          <w:p w14:paraId="6E1FB78B" w14:textId="53077338" w:rsidR="003D49BA" w:rsidRPr="00B20F02" w:rsidRDefault="003D49BA" w:rsidP="003D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3" w:type="pct"/>
          </w:tcPr>
          <w:p w14:paraId="51D13F37" w14:textId="3C99D831" w:rsidR="003D49BA" w:rsidRPr="00B20F02" w:rsidRDefault="000C58DB" w:rsidP="003D49BA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9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142" w:type="pct"/>
          </w:tcPr>
          <w:p w14:paraId="6372F439" w14:textId="77777777" w:rsidR="003D49BA" w:rsidRPr="00B20F02" w:rsidRDefault="003D49BA" w:rsidP="003D4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77" w:type="pct"/>
          </w:tcPr>
          <w:p w14:paraId="4C102757" w14:textId="41FB2AA3" w:rsidR="003D49BA" w:rsidRPr="00B20F02" w:rsidRDefault="000C58DB" w:rsidP="003D49BA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137" w:type="pct"/>
          </w:tcPr>
          <w:p w14:paraId="1F12788E" w14:textId="77777777" w:rsidR="003D49BA" w:rsidRPr="00B20F02" w:rsidRDefault="003D49BA" w:rsidP="003D49BA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5" w:type="pct"/>
          </w:tcPr>
          <w:p w14:paraId="39F1F31B" w14:textId="14259B12" w:rsidR="003D49BA" w:rsidRPr="00B20F02" w:rsidRDefault="000C58DB" w:rsidP="003D49BA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468</w:t>
            </w:r>
          </w:p>
        </w:tc>
      </w:tr>
      <w:tr w:rsidR="001733C6" w:rsidRPr="00B20F02" w14:paraId="499C40DB" w14:textId="77777777" w:rsidTr="00436B8F">
        <w:tc>
          <w:tcPr>
            <w:tcW w:w="1984" w:type="pct"/>
          </w:tcPr>
          <w:p w14:paraId="5203EA59" w14:textId="21ECF2E4" w:rsidR="001733C6" w:rsidRPr="00B20F02" w:rsidRDefault="001733C6" w:rsidP="001733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427" w:type="pct"/>
          </w:tcPr>
          <w:p w14:paraId="7B422C19" w14:textId="1308C482" w:rsidR="001733C6" w:rsidRPr="00B20F02" w:rsidRDefault="001733C6" w:rsidP="001733C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35" w:type="pct"/>
          </w:tcPr>
          <w:p w14:paraId="34A2BE22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6" w:type="pct"/>
          </w:tcPr>
          <w:p w14:paraId="6264EC5A" w14:textId="68DB1FE6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</w:tcPr>
          <w:p w14:paraId="54CC15E8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-1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</w:tcPr>
          <w:p w14:paraId="34713D9F" w14:textId="3963B49E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6" w:type="pct"/>
          </w:tcPr>
          <w:p w14:paraId="7755DC84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-1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3" w:type="pct"/>
          </w:tcPr>
          <w:p w14:paraId="33F9B967" w14:textId="7A1D44DE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0E4A6B3B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77" w:type="pct"/>
          </w:tcPr>
          <w:p w14:paraId="58005C7F" w14:textId="4FE7F04F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7" w:type="pct"/>
          </w:tcPr>
          <w:p w14:paraId="20E95878" w14:textId="77777777" w:rsidR="001733C6" w:rsidRPr="00B20F02" w:rsidRDefault="001733C6" w:rsidP="001733C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5" w:type="pct"/>
          </w:tcPr>
          <w:p w14:paraId="32F3AF63" w14:textId="0FFAE3B0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733C6" w:rsidRPr="00B20F02" w14:paraId="5DE395C8" w14:textId="120833D8" w:rsidTr="001A6826">
        <w:tc>
          <w:tcPr>
            <w:tcW w:w="1984" w:type="pct"/>
          </w:tcPr>
          <w:p w14:paraId="0C3A9FDD" w14:textId="77777777" w:rsidR="001733C6" w:rsidRPr="00B20F02" w:rsidRDefault="001733C6" w:rsidP="001733C6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427" w:type="pct"/>
          </w:tcPr>
          <w:p w14:paraId="401389AC" w14:textId="0E35510D" w:rsidR="001733C6" w:rsidRPr="00B20F02" w:rsidRDefault="001733C6" w:rsidP="001733C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91714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35" w:type="pct"/>
          </w:tcPr>
          <w:p w14:paraId="489561A7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6" w:type="pct"/>
          </w:tcPr>
          <w:p w14:paraId="25D0192A" w14:textId="14A9AC3B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6" w:type="pct"/>
          </w:tcPr>
          <w:p w14:paraId="0ACBAA5A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2" w:type="pct"/>
          </w:tcPr>
          <w:p w14:paraId="24C90299" w14:textId="5D175E45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36" w:type="pct"/>
          </w:tcPr>
          <w:p w14:paraId="3B621D66" w14:textId="19211255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3" w:type="pct"/>
          </w:tcPr>
          <w:p w14:paraId="3E0EB449" w14:textId="1BED6A86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55273361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7" w:type="pct"/>
          </w:tcPr>
          <w:p w14:paraId="5BEAE86D" w14:textId="2DC396D9" w:rsidR="001733C6" w:rsidRPr="00B20F02" w:rsidRDefault="001733C6" w:rsidP="001733C6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7" w:type="pct"/>
          </w:tcPr>
          <w:p w14:paraId="155F34D8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5" w:type="pct"/>
          </w:tcPr>
          <w:p w14:paraId="5FB9A18F" w14:textId="0EC82E30" w:rsidR="001733C6" w:rsidRPr="00B20F02" w:rsidRDefault="001733C6" w:rsidP="001733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733C6" w:rsidRPr="00B20F02" w14:paraId="6F1A736A" w14:textId="6F77DEB6" w:rsidTr="001A6826">
        <w:tc>
          <w:tcPr>
            <w:tcW w:w="1984" w:type="pct"/>
          </w:tcPr>
          <w:p w14:paraId="7EF600FB" w14:textId="77777777" w:rsidR="001733C6" w:rsidRPr="00B20F02" w:rsidRDefault="001733C6" w:rsidP="001733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27" w:type="pct"/>
          </w:tcPr>
          <w:p w14:paraId="3E908988" w14:textId="6235C05B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" w:type="pct"/>
          </w:tcPr>
          <w:p w14:paraId="49F8F30F" w14:textId="77777777" w:rsidR="001733C6" w:rsidRPr="00B20F02" w:rsidRDefault="001733C6" w:rsidP="001733C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86" w:type="pct"/>
          </w:tcPr>
          <w:p w14:paraId="6E915951" w14:textId="629CB09E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36" w:type="pct"/>
          </w:tcPr>
          <w:p w14:paraId="0604126C" w14:textId="77777777" w:rsidR="001733C6" w:rsidRPr="00B20F02" w:rsidRDefault="001733C6" w:rsidP="00173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</w:tcPr>
          <w:p w14:paraId="0B9CCD4D" w14:textId="0039826F" w:rsidR="001733C6" w:rsidRPr="00B20F02" w:rsidRDefault="001733C6" w:rsidP="001733C6">
            <w:pPr>
              <w:pStyle w:val="acctfourfigures"/>
              <w:tabs>
                <w:tab w:val="clear" w:pos="765"/>
                <w:tab w:val="decimal" w:pos="313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591C7495" w14:textId="4E757881" w:rsidR="001733C6" w:rsidRPr="00B20F02" w:rsidRDefault="001733C6" w:rsidP="00173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3" w:type="pct"/>
          </w:tcPr>
          <w:p w14:paraId="33B15138" w14:textId="7E1C4FB2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08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3485AA0F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7" w:type="pct"/>
          </w:tcPr>
          <w:p w14:paraId="06D9DDB1" w14:textId="437EC704" w:rsidR="001733C6" w:rsidRPr="00B20F02" w:rsidRDefault="001733C6" w:rsidP="001733C6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7" w:type="pct"/>
          </w:tcPr>
          <w:p w14:paraId="0A847C35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  <w:tab w:val="decimal" w:pos="664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5" w:type="pct"/>
          </w:tcPr>
          <w:p w14:paraId="64A7DE4E" w14:textId="1E3E1F58" w:rsidR="001733C6" w:rsidRPr="00B20F02" w:rsidRDefault="001733C6" w:rsidP="001733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733C6" w:rsidRPr="00B20F02" w14:paraId="60A0B76F" w14:textId="77777777" w:rsidTr="001A6826">
        <w:tc>
          <w:tcPr>
            <w:tcW w:w="1984" w:type="pct"/>
          </w:tcPr>
          <w:p w14:paraId="4E84A998" w14:textId="76EC4251" w:rsidR="001733C6" w:rsidRPr="00B20F02" w:rsidRDefault="001733C6" w:rsidP="001733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27" w:type="pct"/>
            <w:tcBorders>
              <w:bottom w:val="single" w:sz="4" w:space="0" w:color="auto"/>
            </w:tcBorders>
          </w:tcPr>
          <w:p w14:paraId="526B0CE0" w14:textId="462BD7DD" w:rsidR="001733C6" w:rsidRPr="00B20F02" w:rsidRDefault="001733C6" w:rsidP="001733C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5" w:type="pct"/>
          </w:tcPr>
          <w:p w14:paraId="6FD9D35A" w14:textId="77777777" w:rsidR="001733C6" w:rsidRPr="00B20F02" w:rsidRDefault="001733C6" w:rsidP="001733C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128E05B4" w14:textId="3A6E8C16" w:rsidR="001733C6" w:rsidRPr="00B20F02" w:rsidRDefault="001733C6" w:rsidP="001733C6">
            <w:pPr>
              <w:pStyle w:val="acctfourfigures"/>
              <w:tabs>
                <w:tab w:val="clear" w:pos="765"/>
                <w:tab w:val="decimal" w:pos="33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6" w:type="pct"/>
          </w:tcPr>
          <w:p w14:paraId="6D7D9458" w14:textId="77777777" w:rsidR="001733C6" w:rsidRPr="00B20F02" w:rsidRDefault="001733C6" w:rsidP="00173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14:paraId="05B0D887" w14:textId="3E00FC2D" w:rsidR="001733C6" w:rsidRPr="00B20F02" w:rsidRDefault="001733C6" w:rsidP="001733C6">
            <w:pPr>
              <w:pStyle w:val="acctfourfigures"/>
              <w:tabs>
                <w:tab w:val="clear" w:pos="765"/>
                <w:tab w:val="decimal" w:pos="313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6C6F5D86" w14:textId="77777777" w:rsidR="001733C6" w:rsidRPr="00B20F02" w:rsidRDefault="001733C6" w:rsidP="001733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0763DD83" w14:textId="5937FAFE" w:rsidR="001733C6" w:rsidRPr="00B20F02" w:rsidRDefault="001733C6" w:rsidP="001733C6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8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2" w:type="pct"/>
          </w:tcPr>
          <w:p w14:paraId="1D359993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</w:tcPr>
          <w:p w14:paraId="2C514B9C" w14:textId="1BDF0184" w:rsidR="001733C6" w:rsidRPr="00B20F02" w:rsidRDefault="001733C6" w:rsidP="001733C6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37" w:type="pct"/>
          </w:tcPr>
          <w:p w14:paraId="45CE63C8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  <w:tab w:val="decimal" w:pos="664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19D6CDC5" w14:textId="5549EAB6" w:rsidR="001733C6" w:rsidRPr="00B20F02" w:rsidRDefault="001733C6" w:rsidP="001733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733C6" w:rsidRPr="00B20F02" w14:paraId="4290474F" w14:textId="17084FA6" w:rsidTr="00436B8F">
        <w:tc>
          <w:tcPr>
            <w:tcW w:w="1984" w:type="pct"/>
          </w:tcPr>
          <w:p w14:paraId="64CA987A" w14:textId="723BD16B" w:rsidR="001733C6" w:rsidRPr="00B20F02" w:rsidRDefault="001733C6" w:rsidP="001733C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</w:tcPr>
          <w:p w14:paraId="4B485A9C" w14:textId="0F1C040F" w:rsidR="001733C6" w:rsidRPr="00B20F02" w:rsidRDefault="00042834" w:rsidP="0004283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="00591714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5" w:type="pct"/>
          </w:tcPr>
          <w:p w14:paraId="31C8E7CB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0371176A" w14:textId="7199F950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136" w:type="pct"/>
          </w:tcPr>
          <w:p w14:paraId="68DEDA91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double" w:sz="4" w:space="0" w:color="auto"/>
            </w:tcBorders>
          </w:tcPr>
          <w:p w14:paraId="5F1FDA94" w14:textId="421B0DB2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136" w:type="pct"/>
          </w:tcPr>
          <w:p w14:paraId="249BE79F" w14:textId="197CADAF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</w:tcPr>
          <w:p w14:paraId="0C117563" w14:textId="4E220700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142" w:type="pct"/>
          </w:tcPr>
          <w:p w14:paraId="14D11A67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</w:tcPr>
          <w:p w14:paraId="34EEA72D" w14:textId="068ECDB0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468</w:t>
            </w:r>
          </w:p>
        </w:tc>
        <w:tc>
          <w:tcPr>
            <w:tcW w:w="137" w:type="pct"/>
          </w:tcPr>
          <w:p w14:paraId="17FF0E32" w14:textId="77777777" w:rsidR="001733C6" w:rsidRPr="00B20F02" w:rsidRDefault="001733C6" w:rsidP="001733C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double" w:sz="4" w:space="0" w:color="auto"/>
            </w:tcBorders>
          </w:tcPr>
          <w:p w14:paraId="34E449B4" w14:textId="4CC0A2DC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468</w:t>
            </w:r>
          </w:p>
        </w:tc>
      </w:tr>
      <w:tr w:rsidR="001733C6" w:rsidRPr="00B20F02" w14:paraId="0508E178" w14:textId="34EC5349" w:rsidTr="00B63ACB">
        <w:tc>
          <w:tcPr>
            <w:tcW w:w="1984" w:type="pct"/>
          </w:tcPr>
          <w:p w14:paraId="340C72FF" w14:textId="77777777" w:rsidR="001733C6" w:rsidRPr="00B20F02" w:rsidRDefault="001733C6" w:rsidP="001733C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7" w:type="pct"/>
            <w:tcBorders>
              <w:top w:val="double" w:sz="4" w:space="0" w:color="auto"/>
            </w:tcBorders>
          </w:tcPr>
          <w:p w14:paraId="5CA47D8C" w14:textId="77777777" w:rsidR="001733C6" w:rsidRPr="00B20F02" w:rsidRDefault="001733C6" w:rsidP="001733C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" w:type="pct"/>
          </w:tcPr>
          <w:p w14:paraId="2D7146B1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6" w:type="pct"/>
            <w:tcBorders>
              <w:top w:val="double" w:sz="4" w:space="0" w:color="auto"/>
            </w:tcBorders>
          </w:tcPr>
          <w:p w14:paraId="6DB1BE2D" w14:textId="77777777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6" w:type="pct"/>
          </w:tcPr>
          <w:p w14:paraId="228FA2B2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2" w:type="pct"/>
            <w:tcBorders>
              <w:top w:val="double" w:sz="4" w:space="0" w:color="auto"/>
            </w:tcBorders>
          </w:tcPr>
          <w:p w14:paraId="070EFC20" w14:textId="77777777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56D9C84C" w14:textId="64114EF5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3" w:type="pct"/>
            <w:tcBorders>
              <w:top w:val="double" w:sz="4" w:space="0" w:color="auto"/>
            </w:tcBorders>
          </w:tcPr>
          <w:p w14:paraId="7BE5E080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E286FC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77" w:type="pct"/>
            <w:tcBorders>
              <w:top w:val="double" w:sz="4" w:space="0" w:color="auto"/>
            </w:tcBorders>
          </w:tcPr>
          <w:p w14:paraId="59614E62" w14:textId="77777777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09012D2E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5" w:type="pct"/>
            <w:tcBorders>
              <w:top w:val="double" w:sz="4" w:space="0" w:color="auto"/>
            </w:tcBorders>
          </w:tcPr>
          <w:p w14:paraId="6943E9A4" w14:textId="2ED052B1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33C6" w:rsidRPr="00B20F02" w14:paraId="07EAF790" w14:textId="6D671569" w:rsidTr="00436B8F">
        <w:tc>
          <w:tcPr>
            <w:tcW w:w="1984" w:type="pct"/>
          </w:tcPr>
          <w:p w14:paraId="40BE603B" w14:textId="77777777" w:rsidR="001733C6" w:rsidRPr="00B20F02" w:rsidRDefault="001733C6" w:rsidP="001733C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27" w:type="pct"/>
          </w:tcPr>
          <w:p w14:paraId="627E94A5" w14:textId="77777777" w:rsidR="001733C6" w:rsidRPr="00B20F02" w:rsidRDefault="001733C6" w:rsidP="001733C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" w:type="pct"/>
          </w:tcPr>
          <w:p w14:paraId="2D195649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6" w:type="pct"/>
          </w:tcPr>
          <w:p w14:paraId="400FE7EA" w14:textId="77777777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6" w:type="pct"/>
          </w:tcPr>
          <w:p w14:paraId="60363840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2" w:type="pct"/>
          </w:tcPr>
          <w:p w14:paraId="2A3ABD6B" w14:textId="77777777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" w:type="pct"/>
          </w:tcPr>
          <w:p w14:paraId="3D40DB18" w14:textId="64EB1969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3" w:type="pct"/>
          </w:tcPr>
          <w:p w14:paraId="7C21EE73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C59D9A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77" w:type="pct"/>
          </w:tcPr>
          <w:p w14:paraId="043BDF1C" w14:textId="77777777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7" w:type="pct"/>
          </w:tcPr>
          <w:p w14:paraId="5ADAF7B6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5" w:type="pct"/>
          </w:tcPr>
          <w:p w14:paraId="26AD5F5F" w14:textId="0D2EE384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33C6" w:rsidRPr="00B20F02" w14:paraId="57727056" w14:textId="64308DA9" w:rsidTr="00436B8F">
        <w:tc>
          <w:tcPr>
            <w:tcW w:w="1984" w:type="pct"/>
          </w:tcPr>
          <w:p w14:paraId="5C28003D" w14:textId="02E16C60" w:rsidR="001733C6" w:rsidRPr="00B20F02" w:rsidRDefault="001733C6" w:rsidP="001733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27" w:type="pct"/>
          </w:tcPr>
          <w:p w14:paraId="059E1575" w14:textId="36AAA660" w:rsidR="001733C6" w:rsidRPr="00B20F02" w:rsidRDefault="001733C6" w:rsidP="001733C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1,066</w:t>
            </w:r>
          </w:p>
        </w:tc>
        <w:tc>
          <w:tcPr>
            <w:tcW w:w="135" w:type="pct"/>
          </w:tcPr>
          <w:p w14:paraId="1CA9CF32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6" w:type="pct"/>
          </w:tcPr>
          <w:p w14:paraId="397E72A7" w14:textId="420C39D1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1,062</w:t>
            </w:r>
          </w:p>
        </w:tc>
        <w:tc>
          <w:tcPr>
            <w:tcW w:w="136" w:type="pct"/>
          </w:tcPr>
          <w:p w14:paraId="24F7DA37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2" w:type="pct"/>
          </w:tcPr>
          <w:p w14:paraId="43CE99D6" w14:textId="5D9B4E51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1,047</w:t>
            </w:r>
          </w:p>
        </w:tc>
        <w:tc>
          <w:tcPr>
            <w:tcW w:w="136" w:type="pct"/>
          </w:tcPr>
          <w:p w14:paraId="43014111" w14:textId="2A817768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3" w:type="pct"/>
          </w:tcPr>
          <w:p w14:paraId="2229FF32" w14:textId="6D73CA4C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142" w:type="pct"/>
          </w:tcPr>
          <w:p w14:paraId="402FE8B9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77" w:type="pct"/>
          </w:tcPr>
          <w:p w14:paraId="08FFC698" w14:textId="2F19C41C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976</w:t>
            </w:r>
          </w:p>
        </w:tc>
        <w:tc>
          <w:tcPr>
            <w:tcW w:w="137" w:type="pct"/>
          </w:tcPr>
          <w:p w14:paraId="352E4492" w14:textId="77777777" w:rsidR="001733C6" w:rsidRPr="00B20F02" w:rsidRDefault="001733C6" w:rsidP="001733C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75" w:type="pct"/>
          </w:tcPr>
          <w:p w14:paraId="35B7778B" w14:textId="3423AE34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976</w:t>
            </w:r>
          </w:p>
        </w:tc>
      </w:tr>
      <w:tr w:rsidR="001733C6" w:rsidRPr="00B20F02" w14:paraId="50AB21E5" w14:textId="5A71DF98" w:rsidTr="00436B8F">
        <w:tc>
          <w:tcPr>
            <w:tcW w:w="1984" w:type="pct"/>
          </w:tcPr>
          <w:p w14:paraId="5C4C7925" w14:textId="77777777" w:rsidR="001733C6" w:rsidRPr="00B20F02" w:rsidRDefault="001733C6" w:rsidP="001733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427" w:type="pct"/>
          </w:tcPr>
          <w:p w14:paraId="7CD05B7A" w14:textId="203E0E8F" w:rsidR="001733C6" w:rsidRPr="00B20F02" w:rsidRDefault="001733C6" w:rsidP="001733C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135" w:type="pct"/>
          </w:tcPr>
          <w:p w14:paraId="60524BC2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6" w:type="pct"/>
          </w:tcPr>
          <w:p w14:paraId="503135CE" w14:textId="4F36DB53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136" w:type="pct"/>
          </w:tcPr>
          <w:p w14:paraId="36A18A74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2" w:type="pct"/>
          </w:tcPr>
          <w:p w14:paraId="11143F35" w14:textId="6A301E48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136" w:type="pct"/>
          </w:tcPr>
          <w:p w14:paraId="0AEA01FF" w14:textId="67F0846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3" w:type="pct"/>
          </w:tcPr>
          <w:p w14:paraId="4E5B452A" w14:textId="3BAAE94A" w:rsidR="001733C6" w:rsidRPr="00B20F02" w:rsidRDefault="001733C6" w:rsidP="001733C6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1E793892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77" w:type="pct"/>
          </w:tcPr>
          <w:p w14:paraId="2B7C0A7D" w14:textId="715316A9" w:rsidR="001733C6" w:rsidRPr="00B20F02" w:rsidRDefault="001733C6" w:rsidP="001733C6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43CD00F6" w14:textId="77777777" w:rsidR="001733C6" w:rsidRPr="00B20F02" w:rsidRDefault="001733C6" w:rsidP="001733C6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75" w:type="pct"/>
          </w:tcPr>
          <w:p w14:paraId="5D9BAABA" w14:textId="7E6AE16C" w:rsidR="001733C6" w:rsidRPr="00B20F02" w:rsidRDefault="001733C6" w:rsidP="001733C6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733C6" w:rsidRPr="00B20F02" w14:paraId="5E93AB6F" w14:textId="37F1799D" w:rsidTr="00034416">
        <w:tc>
          <w:tcPr>
            <w:tcW w:w="1984" w:type="pct"/>
          </w:tcPr>
          <w:p w14:paraId="504028C7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27" w:type="pct"/>
          </w:tcPr>
          <w:p w14:paraId="48694B49" w14:textId="02800368" w:rsidR="001733C6" w:rsidRPr="00B20F02" w:rsidRDefault="001733C6" w:rsidP="001733C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35" w:type="pct"/>
          </w:tcPr>
          <w:p w14:paraId="0A7A0611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6" w:type="pct"/>
          </w:tcPr>
          <w:p w14:paraId="064765CA" w14:textId="692B580B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36" w:type="pct"/>
          </w:tcPr>
          <w:p w14:paraId="0C379F6F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2" w:type="pct"/>
          </w:tcPr>
          <w:p w14:paraId="615720DA" w14:textId="5AA9AC2B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36" w:type="pct"/>
          </w:tcPr>
          <w:p w14:paraId="7C189EEA" w14:textId="50C99B49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3" w:type="pct"/>
          </w:tcPr>
          <w:p w14:paraId="57958179" w14:textId="26C495A6" w:rsidR="001733C6" w:rsidRPr="00B20F02" w:rsidRDefault="001733C6" w:rsidP="001733C6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1D94F293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77" w:type="pct"/>
          </w:tcPr>
          <w:p w14:paraId="762AAF4A" w14:textId="1B994F94" w:rsidR="001733C6" w:rsidRPr="00B20F02" w:rsidRDefault="001733C6" w:rsidP="001733C6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73DB6B8F" w14:textId="77777777" w:rsidR="001733C6" w:rsidRPr="00B20F02" w:rsidRDefault="001733C6" w:rsidP="001733C6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75" w:type="pct"/>
          </w:tcPr>
          <w:p w14:paraId="45D33FEC" w14:textId="541806A8" w:rsidR="001733C6" w:rsidRPr="00B20F02" w:rsidRDefault="001733C6" w:rsidP="001733C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733C6" w:rsidRPr="00B20F02" w14:paraId="79BA6682" w14:textId="544809F0" w:rsidTr="00436B8F">
        <w:tc>
          <w:tcPr>
            <w:tcW w:w="1984" w:type="pct"/>
          </w:tcPr>
          <w:p w14:paraId="62249D69" w14:textId="5744599D" w:rsidR="001733C6" w:rsidRPr="00B20F02" w:rsidRDefault="001733C6" w:rsidP="001733C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27" w:type="pct"/>
            <w:tcBorders>
              <w:top w:val="single" w:sz="4" w:space="0" w:color="auto"/>
              <w:bottom w:val="double" w:sz="4" w:space="0" w:color="auto"/>
            </w:tcBorders>
          </w:tcPr>
          <w:p w14:paraId="31B7A80D" w14:textId="159B579D" w:rsidR="001733C6" w:rsidRPr="00B20F02" w:rsidRDefault="001733C6" w:rsidP="001733C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1,099</w:t>
            </w:r>
          </w:p>
        </w:tc>
        <w:tc>
          <w:tcPr>
            <w:tcW w:w="135" w:type="pct"/>
          </w:tcPr>
          <w:p w14:paraId="6DB6CB91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18AC7982" w14:textId="471691F2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1,066</w:t>
            </w:r>
          </w:p>
        </w:tc>
        <w:tc>
          <w:tcPr>
            <w:tcW w:w="136" w:type="pct"/>
          </w:tcPr>
          <w:p w14:paraId="17B14B75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double" w:sz="4" w:space="0" w:color="auto"/>
            </w:tcBorders>
          </w:tcPr>
          <w:p w14:paraId="5C15BF2C" w14:textId="6D1756AC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1,062</w:t>
            </w:r>
          </w:p>
        </w:tc>
        <w:tc>
          <w:tcPr>
            <w:tcW w:w="136" w:type="pct"/>
          </w:tcPr>
          <w:p w14:paraId="2BBE1F35" w14:textId="66942329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double" w:sz="4" w:space="0" w:color="auto"/>
            </w:tcBorders>
          </w:tcPr>
          <w:p w14:paraId="37C009D3" w14:textId="6AA70B43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142" w:type="pct"/>
          </w:tcPr>
          <w:p w14:paraId="5D45A7C3" w14:textId="77777777" w:rsidR="001733C6" w:rsidRPr="00B20F02" w:rsidRDefault="001733C6" w:rsidP="00173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7" w:type="pct"/>
            <w:tcBorders>
              <w:top w:val="single" w:sz="4" w:space="0" w:color="auto"/>
              <w:bottom w:val="double" w:sz="4" w:space="0" w:color="auto"/>
            </w:tcBorders>
          </w:tcPr>
          <w:p w14:paraId="5441C1F3" w14:textId="22E40F70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976</w:t>
            </w:r>
          </w:p>
        </w:tc>
        <w:tc>
          <w:tcPr>
            <w:tcW w:w="137" w:type="pct"/>
          </w:tcPr>
          <w:p w14:paraId="5BA7B480" w14:textId="77777777" w:rsidR="001733C6" w:rsidRPr="00B20F02" w:rsidRDefault="001733C6" w:rsidP="001733C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double" w:sz="4" w:space="0" w:color="auto"/>
            </w:tcBorders>
          </w:tcPr>
          <w:p w14:paraId="6AB227C8" w14:textId="4D64ACA0" w:rsidR="001733C6" w:rsidRPr="00B20F02" w:rsidRDefault="001733C6" w:rsidP="001733C6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108" w:right="-2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976</w:t>
            </w:r>
          </w:p>
        </w:tc>
      </w:tr>
    </w:tbl>
    <w:p w14:paraId="349C2E2C" w14:textId="77777777" w:rsidR="00A70561" w:rsidRPr="00B20F02" w:rsidRDefault="00A70561" w:rsidP="00306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2F10EC0" w14:textId="4D3D846C" w:rsidR="00591714" w:rsidRPr="00B20F02" w:rsidRDefault="00591714" w:rsidP="00173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B20F02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ในเดือนธันวาคม </w:t>
      </w:r>
      <w:r w:rsidRPr="00B20F02">
        <w:rPr>
          <w:rFonts w:asciiTheme="majorBidi" w:hAnsiTheme="majorBidi" w:cstheme="majorBidi"/>
          <w:spacing w:val="2"/>
          <w:sz w:val="30"/>
          <w:szCs w:val="30"/>
        </w:rPr>
        <w:t xml:space="preserve">2564 </w:t>
      </w:r>
      <w:r w:rsidRPr="00B20F02">
        <w:rPr>
          <w:rFonts w:asciiTheme="majorBidi" w:hAnsiTheme="majorBidi" w:cstheme="majorBidi" w:hint="cs"/>
          <w:spacing w:val="2"/>
          <w:sz w:val="30"/>
          <w:szCs w:val="30"/>
          <w:cs/>
        </w:rPr>
        <w:t>บริษัท</w:t>
      </w:r>
      <w:r w:rsidR="007244B0" w:rsidRPr="00B20F02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ได้ซื้อหุ้นสามัญบริษัท เคอรี่ เบทาโกร จำกัด ร้อยละ </w:t>
      </w:r>
      <w:r w:rsidR="007244B0" w:rsidRPr="00B20F02">
        <w:rPr>
          <w:rFonts w:asciiTheme="majorBidi" w:hAnsiTheme="majorBidi" w:cstheme="majorBidi"/>
          <w:spacing w:val="2"/>
          <w:sz w:val="30"/>
          <w:szCs w:val="30"/>
        </w:rPr>
        <w:t>40</w:t>
      </w:r>
      <w:r w:rsidR="007244B0" w:rsidRPr="00B20F02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เป็นจำนวนเงินรวม </w:t>
      </w:r>
      <w:r w:rsidR="007244B0" w:rsidRPr="00B20F02">
        <w:rPr>
          <w:rFonts w:asciiTheme="majorBidi" w:hAnsiTheme="majorBidi" w:cstheme="majorBidi"/>
          <w:spacing w:val="2"/>
          <w:sz w:val="30"/>
          <w:szCs w:val="30"/>
        </w:rPr>
        <w:t>20</w:t>
      </w:r>
      <w:r w:rsidR="007244B0" w:rsidRPr="00B20F02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4C6E5C" w:rsidRPr="00B20F02">
        <w:rPr>
          <w:rFonts w:asciiTheme="majorBidi" w:hAnsiTheme="majorBidi" w:cstheme="majorBidi"/>
          <w:spacing w:val="2"/>
          <w:sz w:val="30"/>
          <w:szCs w:val="30"/>
        </w:rPr>
        <w:br/>
      </w:r>
      <w:r w:rsidR="007244B0" w:rsidRPr="00B20F02">
        <w:rPr>
          <w:rFonts w:asciiTheme="majorBidi" w:hAnsiTheme="majorBidi" w:cstheme="majorBidi" w:hint="cs"/>
          <w:spacing w:val="2"/>
          <w:sz w:val="30"/>
          <w:szCs w:val="30"/>
          <w:cs/>
        </w:rPr>
        <w:t>ล้านบาท</w:t>
      </w:r>
      <w:r w:rsidR="000246C1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4C6E5C" w:rsidRPr="00B20F02">
        <w:rPr>
          <w:rFonts w:asciiTheme="majorBidi" w:hAnsiTheme="majorBidi" w:cstheme="majorBidi" w:hint="cs"/>
          <w:spacing w:val="2"/>
          <w:sz w:val="30"/>
          <w:szCs w:val="30"/>
          <w:cs/>
        </w:rPr>
        <w:t>ซึ่งบริษัทรับรู้รายการ</w:t>
      </w:r>
      <w:r w:rsidR="007244B0" w:rsidRPr="00B20F02">
        <w:rPr>
          <w:rFonts w:asciiTheme="majorBidi" w:hAnsiTheme="majorBidi" w:cstheme="majorBidi" w:hint="cs"/>
          <w:spacing w:val="2"/>
          <w:sz w:val="30"/>
          <w:szCs w:val="30"/>
          <w:cs/>
        </w:rPr>
        <w:t>เป็นบริษัทร่วม เนื่องจากกลุ่มบริษัทมีอิทธิพลอย่างมีนัยสำคัญกับบริษัทร่วม</w:t>
      </w:r>
    </w:p>
    <w:p w14:paraId="6A87E77B" w14:textId="12D76E8B" w:rsidR="00B811D2" w:rsidRPr="00B20F02" w:rsidRDefault="00B811D2" w:rsidP="00173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  <w:sectPr w:rsidR="00B811D2" w:rsidRPr="00B20F02" w:rsidSect="00307593">
          <w:headerReference w:type="default" r:id="rId10"/>
          <w:footerReference w:type="default" r:id="rId11"/>
          <w:pgSz w:w="11909" w:h="16834" w:code="9"/>
          <w:pgMar w:top="692" w:right="1151" w:bottom="578" w:left="1151" w:header="720" w:footer="930" w:gutter="0"/>
          <w:cols w:space="720"/>
        </w:sectPr>
      </w:pPr>
    </w:p>
    <w:p w14:paraId="7AC854B6" w14:textId="725C1858" w:rsidR="007071C0" w:rsidRPr="00B20F02" w:rsidRDefault="007071C0" w:rsidP="00E96A7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เงินลงทุนในบริษัทร่วมและการร่วมค้า ณ วันที่ </w:t>
      </w:r>
      <w:r w:rsidR="000C58DB" w:rsidRPr="00B20F02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B20F02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และเงินปันผลรับสำหรับแต่ละปี </w:t>
      </w:r>
      <w:r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</w:p>
    <w:p w14:paraId="7266D40F" w14:textId="77777777" w:rsidR="007071C0" w:rsidRPr="00B20F02" w:rsidRDefault="007071C0" w:rsidP="007071C0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15452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8"/>
        <w:gridCol w:w="1440"/>
        <w:gridCol w:w="720"/>
        <w:gridCol w:w="181"/>
        <w:gridCol w:w="513"/>
        <w:gridCol w:w="180"/>
        <w:gridCol w:w="540"/>
        <w:gridCol w:w="180"/>
        <w:gridCol w:w="450"/>
        <w:gridCol w:w="180"/>
        <w:gridCol w:w="540"/>
        <w:gridCol w:w="183"/>
        <w:gridCol w:w="537"/>
        <w:gridCol w:w="180"/>
        <w:gridCol w:w="540"/>
        <w:gridCol w:w="180"/>
        <w:gridCol w:w="540"/>
        <w:gridCol w:w="180"/>
        <w:gridCol w:w="540"/>
        <w:gridCol w:w="180"/>
        <w:gridCol w:w="540"/>
        <w:gridCol w:w="180"/>
        <w:gridCol w:w="540"/>
        <w:gridCol w:w="180"/>
        <w:gridCol w:w="540"/>
        <w:gridCol w:w="180"/>
        <w:gridCol w:w="540"/>
        <w:gridCol w:w="180"/>
        <w:gridCol w:w="540"/>
        <w:gridCol w:w="180"/>
        <w:gridCol w:w="540"/>
        <w:gridCol w:w="180"/>
        <w:gridCol w:w="540"/>
      </w:tblGrid>
      <w:tr w:rsidR="00E80396" w:rsidRPr="00B20F02" w14:paraId="23B668D0" w14:textId="11A6CEDE" w:rsidTr="00E80396">
        <w:trPr>
          <w:cantSplit/>
        </w:trPr>
        <w:tc>
          <w:tcPr>
            <w:tcW w:w="2608" w:type="dxa"/>
            <w:shd w:val="clear" w:color="auto" w:fill="auto"/>
          </w:tcPr>
          <w:p w14:paraId="6DE22CB9" w14:textId="77777777" w:rsidR="00E80396" w:rsidRPr="00B20F02" w:rsidRDefault="00E80396" w:rsidP="0039470D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8DA96FE" w14:textId="77777777" w:rsidR="00E80396" w:rsidRPr="00B20F02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14DF4367" w14:textId="77777777" w:rsidR="00E80396" w:rsidRPr="00B20F02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54297193" w14:textId="1EB131E2" w:rsidR="00E80396" w:rsidRPr="00B20F02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503" w:type="dxa"/>
            <w:gridSpan w:val="29"/>
          </w:tcPr>
          <w:p w14:paraId="475AC296" w14:textId="348C1CC9" w:rsidR="00E80396" w:rsidRPr="00B20F02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E80396" w:rsidRPr="00B20F02" w14:paraId="664F01E2" w14:textId="7FE7C736" w:rsidTr="00E80396">
        <w:trPr>
          <w:cantSplit/>
        </w:trPr>
        <w:tc>
          <w:tcPr>
            <w:tcW w:w="2608" w:type="dxa"/>
            <w:shd w:val="clear" w:color="auto" w:fill="auto"/>
          </w:tcPr>
          <w:p w14:paraId="27DFBE91" w14:textId="77777777" w:rsidR="00E80396" w:rsidRPr="00B20F02" w:rsidRDefault="00E80396" w:rsidP="0039470D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D9E93B2" w14:textId="77777777" w:rsidR="00E80396" w:rsidRPr="00B20F02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5794F764" w14:textId="77777777" w:rsidR="00E80396" w:rsidRPr="00B20F02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ประเทศ</w:t>
            </w:r>
          </w:p>
        </w:tc>
        <w:tc>
          <w:tcPr>
            <w:tcW w:w="181" w:type="dxa"/>
            <w:shd w:val="clear" w:color="auto" w:fill="auto"/>
          </w:tcPr>
          <w:p w14:paraId="08E3AE78" w14:textId="75A0E8C5" w:rsidR="00E80396" w:rsidRPr="00B20F02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503" w:type="dxa"/>
            <w:gridSpan w:val="29"/>
          </w:tcPr>
          <w:p w14:paraId="79D250D5" w14:textId="77777777" w:rsidR="00E80396" w:rsidRPr="00B20F02" w:rsidDel="00685444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E80396" w:rsidRPr="00B20F02" w14:paraId="1324AE7A" w14:textId="14740314" w:rsidTr="00E80396">
        <w:trPr>
          <w:cantSplit/>
          <w:trHeight w:val="506"/>
        </w:trPr>
        <w:tc>
          <w:tcPr>
            <w:tcW w:w="2608" w:type="dxa"/>
            <w:shd w:val="clear" w:color="auto" w:fill="auto"/>
          </w:tcPr>
          <w:p w14:paraId="000828BA" w14:textId="77777777" w:rsidR="00E80396" w:rsidRPr="00B20F02" w:rsidRDefault="00E80396" w:rsidP="0039470D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40F1114" w14:textId="77777777" w:rsidR="00E80396" w:rsidRPr="00B20F02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10F1E3B" w14:textId="77777777" w:rsidR="00E80396" w:rsidRPr="00B20F02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720" w:type="dxa"/>
          </w:tcPr>
          <w:p w14:paraId="1C07AF7A" w14:textId="77777777" w:rsidR="00E80396" w:rsidRPr="00B20F02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ที่ดำเนิน</w:t>
            </w:r>
          </w:p>
          <w:p w14:paraId="6DE3A054" w14:textId="77777777" w:rsidR="00E80396" w:rsidRPr="00B20F02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181" w:type="dxa"/>
            <w:shd w:val="clear" w:color="auto" w:fill="auto"/>
          </w:tcPr>
          <w:p w14:paraId="508A9B85" w14:textId="061FFF89" w:rsidR="00E80396" w:rsidRPr="00B20F02" w:rsidDel="00685444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63" w:type="dxa"/>
            <w:gridSpan w:val="5"/>
          </w:tcPr>
          <w:p w14:paraId="08664E68" w14:textId="77777777" w:rsidR="00E80396" w:rsidRPr="00B20F02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382E3E4" w14:textId="57DA9F42" w:rsidR="00E80396" w:rsidRPr="00B20F02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5414D3BD" w14:textId="25901503" w:rsidR="00E80396" w:rsidRPr="00B20F02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980" w:type="dxa"/>
            <w:gridSpan w:val="5"/>
            <w:shd w:val="clear" w:color="auto" w:fill="auto"/>
          </w:tcPr>
          <w:p w14:paraId="2ED84700" w14:textId="77777777" w:rsidR="00E80396" w:rsidRPr="00B20F02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3F43C86" w14:textId="3A2885E5" w:rsidR="00E80396" w:rsidRPr="00B20F02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D54D142" w14:textId="77777777" w:rsidR="00E80396" w:rsidRPr="00B20F02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980" w:type="dxa"/>
            <w:gridSpan w:val="5"/>
            <w:shd w:val="clear" w:color="auto" w:fill="auto"/>
          </w:tcPr>
          <w:p w14:paraId="623283B0" w14:textId="77777777" w:rsidR="00E80396" w:rsidRPr="00B20F02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163A66F" w14:textId="46F2D187" w:rsidR="00E80396" w:rsidRPr="00B20F02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2379F3D7" w14:textId="77777777" w:rsidR="00E80396" w:rsidRPr="00B20F02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980" w:type="dxa"/>
            <w:gridSpan w:val="5"/>
            <w:shd w:val="clear" w:color="auto" w:fill="auto"/>
          </w:tcPr>
          <w:p w14:paraId="588058B0" w14:textId="77777777" w:rsidR="00753431" w:rsidRPr="00B20F02" w:rsidRDefault="00753431" w:rsidP="007534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F8D0D17" w14:textId="66F823C0" w:rsidR="00E80396" w:rsidRPr="00B20F02" w:rsidDel="00685444" w:rsidRDefault="00E80396" w:rsidP="007534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มูลค่าตามวิธีส่วนได้เสีย </w:t>
            </w:r>
          </w:p>
        </w:tc>
        <w:tc>
          <w:tcPr>
            <w:tcW w:w="180" w:type="dxa"/>
            <w:shd w:val="clear" w:color="auto" w:fill="auto"/>
          </w:tcPr>
          <w:p w14:paraId="66DB82DC" w14:textId="3F95593B" w:rsidR="00E80396" w:rsidRPr="00B20F02" w:rsidDel="00685444" w:rsidRDefault="00E80396" w:rsidP="0039470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980" w:type="dxa"/>
            <w:gridSpan w:val="5"/>
            <w:shd w:val="clear" w:color="auto" w:fill="auto"/>
          </w:tcPr>
          <w:p w14:paraId="2FE2995F" w14:textId="77777777" w:rsidR="00753431" w:rsidRPr="00B20F02" w:rsidRDefault="00753431" w:rsidP="007534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1A6C7F1" w14:textId="4ED72CE8" w:rsidR="00E80396" w:rsidRPr="00B20F02" w:rsidRDefault="00E80396" w:rsidP="007534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เงินปันผลรับสำหรับปี</w:t>
            </w:r>
          </w:p>
        </w:tc>
      </w:tr>
      <w:tr w:rsidR="0058399B" w:rsidRPr="00B20F02" w14:paraId="55CDF4B7" w14:textId="365152CD" w:rsidTr="00AE7A0D">
        <w:trPr>
          <w:cantSplit/>
        </w:trPr>
        <w:tc>
          <w:tcPr>
            <w:tcW w:w="2608" w:type="dxa"/>
            <w:shd w:val="clear" w:color="auto" w:fill="auto"/>
          </w:tcPr>
          <w:p w14:paraId="01462A02" w14:textId="77777777" w:rsidR="0058399B" w:rsidRPr="00B20F02" w:rsidRDefault="0058399B" w:rsidP="00B13C88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BC63E3A" w14:textId="77777777" w:rsidR="0058399B" w:rsidRPr="00B20F02" w:rsidRDefault="0058399B" w:rsidP="00B13C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F4E3D6A" w14:textId="77777777" w:rsidR="0058399B" w:rsidRPr="00B20F02" w:rsidRDefault="0058399B" w:rsidP="00B13C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789217E5" w14:textId="77777777" w:rsidR="0058399B" w:rsidRPr="00B20F02" w:rsidRDefault="0058399B" w:rsidP="00B13C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513" w:type="dxa"/>
          </w:tcPr>
          <w:p w14:paraId="17ABAD98" w14:textId="50394F46" w:rsidR="0058399B" w:rsidRPr="00B20F02" w:rsidRDefault="000C58DB" w:rsidP="00DF0AD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02F6E5F" w14:textId="77777777" w:rsidR="0058399B" w:rsidRPr="00B20F02" w:rsidRDefault="0058399B" w:rsidP="00B13C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26A9F74C" w14:textId="2782E298" w:rsidR="0058399B" w:rsidRPr="00B20F02" w:rsidRDefault="000C58DB" w:rsidP="00DF0AD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A8B6D7F" w14:textId="77777777" w:rsidR="0058399B" w:rsidRPr="00B20F02" w:rsidRDefault="0058399B" w:rsidP="00B13C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450" w:type="dxa"/>
          </w:tcPr>
          <w:p w14:paraId="5300A564" w14:textId="010913BA" w:rsidR="0058399B" w:rsidRPr="00B20F02" w:rsidRDefault="000C58DB" w:rsidP="00E80396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180EEB5" w14:textId="6F6D6676" w:rsidR="0058399B" w:rsidRPr="00B20F02" w:rsidRDefault="0058399B" w:rsidP="00B13C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2A527643" w14:textId="2DE799FE" w:rsidR="0058399B" w:rsidRPr="00B20F02" w:rsidRDefault="000C58DB" w:rsidP="00DF0AD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3" w:type="dxa"/>
            <w:shd w:val="clear" w:color="auto" w:fill="auto"/>
          </w:tcPr>
          <w:p w14:paraId="388FC062" w14:textId="77777777" w:rsidR="0058399B" w:rsidRPr="00B20F02" w:rsidRDefault="0058399B" w:rsidP="00B13C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37" w:type="dxa"/>
            <w:shd w:val="clear" w:color="auto" w:fill="auto"/>
          </w:tcPr>
          <w:p w14:paraId="7DD4337C" w14:textId="368EAA6F" w:rsidR="0058399B" w:rsidRPr="00B20F02" w:rsidRDefault="000C58DB" w:rsidP="00DF0AD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50C80B9D" w14:textId="77777777" w:rsidR="0058399B" w:rsidRPr="00B20F02" w:rsidRDefault="0058399B" w:rsidP="00B13C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</w:tcPr>
          <w:p w14:paraId="7A014079" w14:textId="563D9157" w:rsidR="0058399B" w:rsidRPr="00B20F02" w:rsidRDefault="000C58DB" w:rsidP="00DF0AD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8A0F73F" w14:textId="77777777" w:rsidR="0058399B" w:rsidRPr="00B20F02" w:rsidRDefault="0058399B" w:rsidP="00DF0AD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257271B6" w14:textId="26C8DE00" w:rsidR="0058399B" w:rsidRPr="00B20F02" w:rsidRDefault="000C58DB" w:rsidP="00DF0AD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2810745" w14:textId="77777777" w:rsidR="0058399B" w:rsidRPr="00B20F02" w:rsidRDefault="0058399B" w:rsidP="00B13C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1B00A5BB" w14:textId="33C4E52A" w:rsidR="0058399B" w:rsidRPr="00B20F02" w:rsidRDefault="000C58DB" w:rsidP="00DF0AD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02E2AB3D" w14:textId="77777777" w:rsidR="0058399B" w:rsidRPr="00B20F02" w:rsidRDefault="0058399B" w:rsidP="00B13C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</w:tcPr>
          <w:p w14:paraId="15339F01" w14:textId="25293166" w:rsidR="0058399B" w:rsidRPr="00B20F02" w:rsidRDefault="000C58DB" w:rsidP="00DF0AD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ABBB367" w14:textId="77777777" w:rsidR="0058399B" w:rsidRPr="00B20F02" w:rsidRDefault="0058399B" w:rsidP="00DF0AD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4CCFEE65" w14:textId="43A23C46" w:rsidR="0058399B" w:rsidRPr="00B20F02" w:rsidRDefault="000C58DB" w:rsidP="00DF0AD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FF96B1D" w14:textId="77777777" w:rsidR="0058399B" w:rsidRPr="00B20F02" w:rsidRDefault="0058399B" w:rsidP="00B13C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7E8F20E1" w14:textId="0D8AC6DB" w:rsidR="0058399B" w:rsidRPr="00B20F02" w:rsidRDefault="000C58DB" w:rsidP="00DF0AD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8055771" w14:textId="77777777" w:rsidR="0058399B" w:rsidRPr="00B20F02" w:rsidRDefault="0058399B" w:rsidP="00B13C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</w:tcPr>
          <w:p w14:paraId="3871CBE3" w14:textId="0BE098CD" w:rsidR="0058399B" w:rsidRPr="00B20F02" w:rsidRDefault="000C58DB" w:rsidP="00E80396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53ED66C7" w14:textId="413C1155" w:rsidR="0058399B" w:rsidRPr="00B20F02" w:rsidRDefault="0058399B" w:rsidP="00B13C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558CB0B1" w14:textId="7593E807" w:rsidR="0058399B" w:rsidRPr="00B20F02" w:rsidRDefault="000C58DB" w:rsidP="00DF0AD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11634C52" w14:textId="77777777" w:rsidR="0058399B" w:rsidRPr="00B20F02" w:rsidRDefault="0058399B" w:rsidP="00B13C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2973AD59" w14:textId="1D923673" w:rsidR="0058399B" w:rsidRPr="00B20F02" w:rsidRDefault="000C58DB" w:rsidP="00DF0AD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F6B2F70" w14:textId="77777777" w:rsidR="0058399B" w:rsidRPr="00B20F02" w:rsidRDefault="0058399B" w:rsidP="00DF0AD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68E24BAD" w14:textId="59DE6B00" w:rsidR="0058399B" w:rsidRPr="00B20F02" w:rsidRDefault="000C58DB" w:rsidP="00DF0AD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</w:tr>
      <w:tr w:rsidR="00E80396" w:rsidRPr="00B20F02" w14:paraId="4C3771A8" w14:textId="4C7E1772" w:rsidTr="00E80396">
        <w:trPr>
          <w:cantSplit/>
          <w:trHeight w:val="56"/>
        </w:trPr>
        <w:tc>
          <w:tcPr>
            <w:tcW w:w="2608" w:type="dxa"/>
            <w:shd w:val="clear" w:color="auto" w:fill="auto"/>
          </w:tcPr>
          <w:p w14:paraId="5931F1F6" w14:textId="77777777" w:rsidR="00E80396" w:rsidRPr="00B20F02" w:rsidRDefault="00E80396" w:rsidP="00B13C8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C1C5044" w14:textId="77777777" w:rsidR="00E80396" w:rsidRPr="00B20F02" w:rsidRDefault="00E80396" w:rsidP="00B13C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1540421B" w14:textId="77777777" w:rsidR="00E80396" w:rsidRPr="00B20F02" w:rsidRDefault="00E80396" w:rsidP="00B13C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5D34D3F5" w14:textId="16B32889" w:rsidR="00E80396" w:rsidRPr="00B20F02" w:rsidRDefault="00E80396" w:rsidP="00B13C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63" w:type="dxa"/>
            <w:gridSpan w:val="5"/>
          </w:tcPr>
          <w:p w14:paraId="5885746D" w14:textId="610FDEFE" w:rsidR="00E80396" w:rsidRPr="00B20F02" w:rsidRDefault="00E80396" w:rsidP="00B13C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5672D43" w14:textId="5AD5D627" w:rsidR="00E80396" w:rsidRPr="00B20F02" w:rsidRDefault="00E80396" w:rsidP="00B13C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8460" w:type="dxa"/>
            <w:gridSpan w:val="23"/>
          </w:tcPr>
          <w:p w14:paraId="1C5643F6" w14:textId="18AF5198" w:rsidR="00E80396" w:rsidRPr="00B20F02" w:rsidRDefault="00E80396" w:rsidP="00B13C8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E05607" w:rsidRPr="00B20F02" w14:paraId="6D682009" w14:textId="3479FC26" w:rsidTr="00AE7A0D">
        <w:trPr>
          <w:cantSplit/>
        </w:trPr>
        <w:tc>
          <w:tcPr>
            <w:tcW w:w="2608" w:type="dxa"/>
            <w:shd w:val="clear" w:color="auto" w:fill="auto"/>
          </w:tcPr>
          <w:p w14:paraId="06102449" w14:textId="77777777" w:rsidR="00E05607" w:rsidRPr="00B20F02" w:rsidRDefault="00E05607" w:rsidP="00E05607">
            <w:pPr>
              <w:spacing w:line="240" w:lineRule="auto"/>
              <w:ind w:left="-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  <w:p w14:paraId="7BBD6004" w14:textId="77777777" w:rsidR="00E05607" w:rsidRPr="00B20F02" w:rsidRDefault="00E05607" w:rsidP="00E05607">
            <w:pPr>
              <w:tabs>
                <w:tab w:val="clear" w:pos="227"/>
                <w:tab w:val="left" w:pos="303"/>
              </w:tabs>
              <w:spacing w:line="240" w:lineRule="auto"/>
              <w:ind w:left="-9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เอเชี่ยน เบสท์ ชิคเก้น จำกัด</w:t>
            </w:r>
          </w:p>
        </w:tc>
        <w:tc>
          <w:tcPr>
            <w:tcW w:w="1440" w:type="dxa"/>
          </w:tcPr>
          <w:p w14:paraId="2B19735D" w14:textId="77777777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6B7EA5" w14:textId="77777777" w:rsidR="00E05607" w:rsidRPr="00B20F02" w:rsidRDefault="00E05607" w:rsidP="00E05607">
            <w:pPr>
              <w:spacing w:line="240" w:lineRule="auto"/>
              <w:ind w:left="61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ผลิตอาหารแปรรูป</w:t>
            </w:r>
          </w:p>
          <w:p w14:paraId="58E63AD5" w14:textId="77777777" w:rsidR="00E05607" w:rsidRPr="00B20F02" w:rsidRDefault="00E05607" w:rsidP="00E05607">
            <w:pPr>
              <w:spacing w:line="240" w:lineRule="auto"/>
              <w:ind w:left="61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จากเนื้อไก่แช่แข็ง</w:t>
            </w:r>
          </w:p>
        </w:tc>
        <w:tc>
          <w:tcPr>
            <w:tcW w:w="720" w:type="dxa"/>
          </w:tcPr>
          <w:p w14:paraId="136BF4BE" w14:textId="77777777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98DE10" w14:textId="77777777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68BD8C4" w14:textId="77777777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  <w:tab w:val="decimal" w:pos="39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81" w:type="dxa"/>
            <w:shd w:val="clear" w:color="auto" w:fill="auto"/>
          </w:tcPr>
          <w:p w14:paraId="558202CD" w14:textId="77777777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3" w:type="dxa"/>
          </w:tcPr>
          <w:p w14:paraId="4B1987FD" w14:textId="77777777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D82E30F" w14:textId="77777777" w:rsidR="00E05607" w:rsidRPr="00B20F02" w:rsidRDefault="00E05607" w:rsidP="00E0560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35340C7" w14:textId="47490029" w:rsidR="00E05607" w:rsidRPr="00B20F02" w:rsidRDefault="000C58DB" w:rsidP="00E05607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80" w:type="dxa"/>
          </w:tcPr>
          <w:p w14:paraId="3BE8EADC" w14:textId="77777777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86C838" w14:textId="77777777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</w:t>
            </w:r>
          </w:p>
        </w:tc>
        <w:tc>
          <w:tcPr>
            <w:tcW w:w="540" w:type="dxa"/>
          </w:tcPr>
          <w:p w14:paraId="36C827A9" w14:textId="77777777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A65876" w14:textId="77777777" w:rsidR="00E05607" w:rsidRPr="00B20F02" w:rsidRDefault="00E05607" w:rsidP="00E0560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5107730" w14:textId="208CFE8A" w:rsidR="00E05607" w:rsidRPr="00B20F02" w:rsidRDefault="000C58DB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80" w:type="dxa"/>
          </w:tcPr>
          <w:p w14:paraId="40286A5F" w14:textId="77777777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0" w:type="dxa"/>
          </w:tcPr>
          <w:p w14:paraId="0EF9017A" w14:textId="77777777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1BA67DC" w14:textId="77777777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035FFE" w14:textId="15A13DCB" w:rsidR="00E05607" w:rsidRPr="00B20F02" w:rsidRDefault="000C58DB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80" w:type="dxa"/>
          </w:tcPr>
          <w:p w14:paraId="33B91739" w14:textId="12D066C5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3501C247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F86F47D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10353A6" w14:textId="1B7DB681" w:rsidR="00E05607" w:rsidRPr="00B20F02" w:rsidRDefault="000C58DB" w:rsidP="00E0560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E05607" w:rsidRPr="00B20F0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833</w:t>
            </w:r>
          </w:p>
        </w:tc>
        <w:tc>
          <w:tcPr>
            <w:tcW w:w="183" w:type="dxa"/>
            <w:shd w:val="clear" w:color="auto" w:fill="auto"/>
          </w:tcPr>
          <w:p w14:paraId="37ACEBEF" w14:textId="77777777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E4077D" w14:textId="77777777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</w:t>
            </w:r>
          </w:p>
        </w:tc>
        <w:tc>
          <w:tcPr>
            <w:tcW w:w="537" w:type="dxa"/>
            <w:shd w:val="clear" w:color="auto" w:fill="auto"/>
          </w:tcPr>
          <w:p w14:paraId="0FE7FB05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195B459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CAA05EA" w14:textId="6737FB2E" w:rsidR="00E05607" w:rsidRPr="00B20F02" w:rsidRDefault="000C58DB" w:rsidP="00E0560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E05607" w:rsidRPr="00B20F0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833</w:t>
            </w:r>
          </w:p>
        </w:tc>
        <w:tc>
          <w:tcPr>
            <w:tcW w:w="180" w:type="dxa"/>
            <w:shd w:val="clear" w:color="auto" w:fill="auto"/>
          </w:tcPr>
          <w:p w14:paraId="71B19CAD" w14:textId="77777777" w:rsidR="00E05607" w:rsidRPr="00B20F02" w:rsidRDefault="00E05607" w:rsidP="00E05607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D47B4E" w14:textId="77777777" w:rsidR="00E05607" w:rsidRPr="00B20F02" w:rsidRDefault="00E05607" w:rsidP="00E05607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49FBB5B1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8761EF7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B896ADF" w14:textId="05601968" w:rsidR="00E05607" w:rsidRPr="00B20F02" w:rsidRDefault="000C58DB" w:rsidP="00E0560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E05607" w:rsidRPr="00B20F0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833</w:t>
            </w:r>
          </w:p>
        </w:tc>
        <w:tc>
          <w:tcPr>
            <w:tcW w:w="180" w:type="dxa"/>
          </w:tcPr>
          <w:p w14:paraId="1D98E750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00D2592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3670E22" w14:textId="77777777" w:rsidR="00E05607" w:rsidRPr="00B20F02" w:rsidRDefault="00E05607" w:rsidP="00E05607">
            <w:pPr>
              <w:tabs>
                <w:tab w:val="decimal" w:pos="400"/>
              </w:tabs>
              <w:ind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D1D423" w14:textId="76F6D459" w:rsidR="00E05607" w:rsidRPr="00B20F02" w:rsidRDefault="000C58DB" w:rsidP="00E0560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458</w:t>
            </w:r>
          </w:p>
        </w:tc>
        <w:tc>
          <w:tcPr>
            <w:tcW w:w="180" w:type="dxa"/>
            <w:shd w:val="clear" w:color="auto" w:fill="auto"/>
          </w:tcPr>
          <w:p w14:paraId="4BC4203A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C95CDC4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A03C47A" w14:textId="77777777" w:rsidR="00E05607" w:rsidRPr="00B20F02" w:rsidRDefault="00E05607" w:rsidP="00E05607">
            <w:pPr>
              <w:tabs>
                <w:tab w:val="decimal" w:pos="400"/>
              </w:tabs>
              <w:ind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F6144F" w14:textId="27EFCC50" w:rsidR="00E05607" w:rsidRPr="00B20F02" w:rsidRDefault="000C58DB" w:rsidP="00E0560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458</w:t>
            </w:r>
          </w:p>
        </w:tc>
        <w:tc>
          <w:tcPr>
            <w:tcW w:w="180" w:type="dxa"/>
            <w:shd w:val="clear" w:color="auto" w:fill="auto"/>
          </w:tcPr>
          <w:p w14:paraId="5075F9B5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74E089CF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513C8E7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1ED2518" w14:textId="392A78A1" w:rsidR="00E05607" w:rsidRPr="00B20F02" w:rsidRDefault="000C58DB" w:rsidP="00E0560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458</w:t>
            </w:r>
          </w:p>
        </w:tc>
        <w:tc>
          <w:tcPr>
            <w:tcW w:w="180" w:type="dxa"/>
          </w:tcPr>
          <w:p w14:paraId="55212220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400"/>
                <w:tab w:val="decimal" w:pos="641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43043D93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4BB0F1D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8D67048" w14:textId="7298AF4B" w:rsidR="00E05607" w:rsidRPr="00B20F02" w:rsidRDefault="000C58DB" w:rsidP="00E0560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610402" w:rsidRPr="00B20F02"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559E85E6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43968EBE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1EEDFE0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5E02883" w14:textId="38414173" w:rsidR="00E05607" w:rsidRPr="00B20F02" w:rsidRDefault="000C58DB" w:rsidP="00E0560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238</w:t>
            </w:r>
          </w:p>
        </w:tc>
        <w:tc>
          <w:tcPr>
            <w:tcW w:w="180" w:type="dxa"/>
          </w:tcPr>
          <w:p w14:paraId="138F8223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5B5AC719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494EF9C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06FDE99" w14:textId="1EA5C07C" w:rsidR="00E05607" w:rsidRPr="00B20F02" w:rsidRDefault="000C58DB" w:rsidP="00E05607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374</w:t>
            </w:r>
          </w:p>
        </w:tc>
        <w:tc>
          <w:tcPr>
            <w:tcW w:w="180" w:type="dxa"/>
            <w:shd w:val="clear" w:color="auto" w:fill="auto"/>
          </w:tcPr>
          <w:p w14:paraId="637F16E9" w14:textId="2973F44C" w:rsidR="00E05607" w:rsidRPr="00B20F02" w:rsidRDefault="00E05607" w:rsidP="00E05607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4DB1885B" w14:textId="77777777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C8E68C" w14:textId="77777777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81B177" w14:textId="6C415A61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821971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536740C9" w14:textId="77777777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2D2E5F" w14:textId="77777777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560770" w14:textId="4F58B3B3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B20F02">
              <w:rPr>
                <w:rFonts w:asciiTheme="majorBidi" w:hAnsiTheme="majorBidi"/>
                <w:sz w:val="22"/>
                <w:szCs w:val="22"/>
                <w:cs/>
              </w:rPr>
              <w:t xml:space="preserve">  </w:t>
            </w: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</w:tcPr>
          <w:p w14:paraId="547749CC" w14:textId="77777777" w:rsidR="00E05607" w:rsidRPr="00B20F02" w:rsidRDefault="00E05607" w:rsidP="00E05607">
            <w:pPr>
              <w:pStyle w:val="acctfourfigures"/>
              <w:tabs>
                <w:tab w:val="clear" w:pos="765"/>
                <w:tab w:val="decimal" w:pos="400"/>
                <w:tab w:val="decimal" w:pos="461"/>
              </w:tabs>
              <w:spacing w:line="240" w:lineRule="auto"/>
              <w:ind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180D4F33" w14:textId="77777777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1A404DC" w14:textId="77777777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CB1818" w14:textId="1C5B41A4" w:rsidR="00E05607" w:rsidRPr="00B20F02" w:rsidRDefault="00E05607" w:rsidP="00E05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3C62AA" w:rsidRPr="00B20F02" w14:paraId="3EE60AFA" w14:textId="77777777" w:rsidTr="001C704E">
        <w:trPr>
          <w:cantSplit/>
        </w:trPr>
        <w:tc>
          <w:tcPr>
            <w:tcW w:w="2608" w:type="dxa"/>
            <w:shd w:val="clear" w:color="auto" w:fill="auto"/>
          </w:tcPr>
          <w:p w14:paraId="1C46A68D" w14:textId="2C5180BE" w:rsidR="003C62AA" w:rsidRPr="00B20F02" w:rsidRDefault="003C62AA" w:rsidP="003C62AA">
            <w:pPr>
              <w:spacing w:line="240" w:lineRule="auto"/>
              <w:ind w:left="-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เคอรี่ เบทาโกร จำกัด</w:t>
            </w:r>
          </w:p>
        </w:tc>
        <w:tc>
          <w:tcPr>
            <w:tcW w:w="1440" w:type="dxa"/>
          </w:tcPr>
          <w:p w14:paraId="0961361B" w14:textId="77777777" w:rsidR="004C6E5C" w:rsidRPr="00B20F02" w:rsidRDefault="003C62AA" w:rsidP="003C62AA">
            <w:pPr>
              <w:spacing w:line="240" w:lineRule="auto"/>
              <w:ind w:left="61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บริการขนส่งสินค้า</w:t>
            </w:r>
            <w:r w:rsidR="004C6E5C" w:rsidRPr="00B20F0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</w:p>
          <w:p w14:paraId="60D70368" w14:textId="77777777" w:rsidR="004C6E5C" w:rsidRPr="00B20F02" w:rsidRDefault="004C6E5C" w:rsidP="004C6E5C">
            <w:pPr>
              <w:spacing w:line="240" w:lineRule="auto"/>
              <w:ind w:left="61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="003C62AA" w:rsidRPr="00B20F02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แบบควบคุม</w:t>
            </w:r>
            <w:r w:rsidRPr="00B20F0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  <w:p w14:paraId="5D703055" w14:textId="340BE49E" w:rsidR="003C62AA" w:rsidRPr="00B20F02" w:rsidRDefault="004C6E5C" w:rsidP="004C6E5C">
            <w:pPr>
              <w:spacing w:line="240" w:lineRule="auto"/>
              <w:ind w:left="61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="003C62AA" w:rsidRPr="00B20F02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อุณหภูมิ</w:t>
            </w:r>
          </w:p>
        </w:tc>
        <w:tc>
          <w:tcPr>
            <w:tcW w:w="720" w:type="dxa"/>
          </w:tcPr>
          <w:p w14:paraId="50C46C99" w14:textId="77777777" w:rsidR="000246C1" w:rsidRDefault="000246C1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675A3C" w14:textId="77777777" w:rsidR="000246C1" w:rsidRDefault="000246C1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FB272A" w14:textId="1A870213" w:rsidR="003C62AA" w:rsidRPr="00B20F02" w:rsidRDefault="000246C1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  <w:r w:rsidR="004C6E5C" w:rsidRPr="00B20F0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1" w:type="dxa"/>
            <w:shd w:val="clear" w:color="auto" w:fill="auto"/>
          </w:tcPr>
          <w:p w14:paraId="451A3A84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3" w:type="dxa"/>
          </w:tcPr>
          <w:p w14:paraId="15A91E28" w14:textId="77777777" w:rsidR="004D6553" w:rsidRPr="00B20F02" w:rsidRDefault="004D6553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A47E1C" w14:textId="77777777" w:rsidR="004C6E5C" w:rsidRPr="00B20F02" w:rsidRDefault="004C6E5C" w:rsidP="004D6553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43C601" w14:textId="474E5F22" w:rsidR="003C62AA" w:rsidRPr="00B20F02" w:rsidRDefault="003C62AA" w:rsidP="004D6553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180" w:type="dxa"/>
          </w:tcPr>
          <w:p w14:paraId="350FC4FE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4B7F43C0" w14:textId="77777777" w:rsidR="004D6553" w:rsidRPr="00B20F02" w:rsidRDefault="004D6553" w:rsidP="004D6553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C3F656" w14:textId="77777777" w:rsidR="004C6E5C" w:rsidRPr="00B20F02" w:rsidRDefault="004C6E5C" w:rsidP="004D6553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0519B1" w14:textId="5586BB15" w:rsidR="003C62AA" w:rsidRPr="00B20F02" w:rsidRDefault="003C62AA" w:rsidP="004D6553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</w:tcPr>
          <w:p w14:paraId="13B777D7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0" w:type="dxa"/>
          </w:tcPr>
          <w:p w14:paraId="6107DBF6" w14:textId="77777777" w:rsidR="004D6553" w:rsidRPr="00B20F02" w:rsidRDefault="004D6553" w:rsidP="004D6553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22CF9D" w14:textId="77777777" w:rsidR="004C6E5C" w:rsidRPr="00B20F02" w:rsidRDefault="004C6E5C" w:rsidP="004D6553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7D3319" w14:textId="74CE15AF" w:rsidR="003C62AA" w:rsidRPr="00B20F02" w:rsidRDefault="003C62AA" w:rsidP="004D6553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</w:tcPr>
          <w:p w14:paraId="5E1DFE34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14:paraId="4363B4A9" w14:textId="77777777" w:rsidR="004D6553" w:rsidRPr="00B20F02" w:rsidRDefault="004D6553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43A5C28" w14:textId="77777777" w:rsidR="004C6E5C" w:rsidRPr="00B20F02" w:rsidRDefault="004C6E5C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FADEC9B" w14:textId="4F838962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3" w:type="dxa"/>
            <w:shd w:val="clear" w:color="auto" w:fill="auto"/>
          </w:tcPr>
          <w:p w14:paraId="0E5AC1D7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14:paraId="7367011F" w14:textId="77777777" w:rsidR="004D6553" w:rsidRPr="00B20F02" w:rsidRDefault="004D6553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32A4297" w14:textId="77777777" w:rsidR="004C6E5C" w:rsidRPr="00B20F02" w:rsidRDefault="004C6E5C" w:rsidP="00C07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CB0C2D" w14:textId="4DEE1F0E" w:rsidR="003C62AA" w:rsidRPr="00B20F02" w:rsidRDefault="003C62AA" w:rsidP="00C07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9F0797" w14:textId="77777777" w:rsidR="003C62AA" w:rsidRPr="00B20F02" w:rsidRDefault="003C62AA" w:rsidP="003C62AA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74CDAA8B" w14:textId="77777777" w:rsidR="004D6553" w:rsidRPr="00B20F02" w:rsidRDefault="004D6553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517C47A" w14:textId="77777777" w:rsidR="004C6E5C" w:rsidRPr="000246C1" w:rsidRDefault="004C6E5C" w:rsidP="00C07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F3259C" w14:textId="474960EA" w:rsidR="003C62AA" w:rsidRPr="000246C1" w:rsidRDefault="003C62AA" w:rsidP="00C07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  <w:r w:rsidRPr="000246C1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</w:tcPr>
          <w:p w14:paraId="17F6D83F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5E957ACF" w14:textId="77777777" w:rsidR="004D6553" w:rsidRPr="00B20F02" w:rsidRDefault="004D6553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DCADD8C" w14:textId="77777777" w:rsidR="004C6E5C" w:rsidRPr="00B20F02" w:rsidRDefault="004C6E5C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3D2A50D" w14:textId="5BD9637F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7312DE74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24082178" w14:textId="77777777" w:rsidR="004D6553" w:rsidRPr="00B20F02" w:rsidRDefault="004D6553" w:rsidP="000246C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796B67F" w14:textId="77777777" w:rsidR="004C6E5C" w:rsidRPr="000246C1" w:rsidRDefault="004C6E5C" w:rsidP="0002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5ECF65C" w14:textId="2AA2189B" w:rsidR="003C62AA" w:rsidRPr="000246C1" w:rsidRDefault="003C62AA" w:rsidP="0002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</w:rPr>
            </w:pPr>
            <w:r w:rsidRPr="000246C1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B408C1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6D1EDE03" w14:textId="77777777" w:rsidR="004D6553" w:rsidRPr="00B20F02" w:rsidRDefault="004D6553" w:rsidP="000246C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0CF5A4F" w14:textId="77777777" w:rsidR="004C6E5C" w:rsidRPr="000246C1" w:rsidRDefault="004C6E5C" w:rsidP="0002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C0AC14" w14:textId="5BE3E4DA" w:rsidR="003C62AA" w:rsidRPr="000246C1" w:rsidRDefault="003C62AA" w:rsidP="0002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</w:rPr>
            </w:pPr>
            <w:r w:rsidRPr="000246C1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</w:tcPr>
          <w:p w14:paraId="69965E8B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641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025DFB8D" w14:textId="77777777" w:rsidR="004D6553" w:rsidRPr="00B20F02" w:rsidRDefault="004D6553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AC12215" w14:textId="77777777" w:rsidR="004C6E5C" w:rsidRPr="00B20F02" w:rsidRDefault="004C6E5C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8B5EE2F" w14:textId="3DC85DBE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  <w:shd w:val="clear" w:color="auto" w:fill="auto"/>
          </w:tcPr>
          <w:p w14:paraId="067F6C4D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0183BEDE" w14:textId="77777777" w:rsidR="004D6553" w:rsidRPr="00B20F02" w:rsidRDefault="004D6553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</w:rPr>
            </w:pPr>
          </w:p>
          <w:p w14:paraId="74BCEB51" w14:textId="77777777" w:rsidR="004C6E5C" w:rsidRPr="00B20F02" w:rsidRDefault="004C6E5C" w:rsidP="00C07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6A76AD" w14:textId="6E455438" w:rsidR="003C62AA" w:rsidRPr="00B20F02" w:rsidRDefault="003C62AA" w:rsidP="00C07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</w:tcPr>
          <w:p w14:paraId="4C57A73C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012E7B9E" w14:textId="77777777" w:rsidR="004D6553" w:rsidRPr="00B20F02" w:rsidRDefault="004D6553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</w:rPr>
            </w:pPr>
          </w:p>
          <w:p w14:paraId="2277CCD4" w14:textId="77777777" w:rsidR="004C6E5C" w:rsidRPr="00B20F02" w:rsidRDefault="004C6E5C" w:rsidP="00C07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B78136" w14:textId="0E9C6FC0" w:rsidR="003C62AA" w:rsidRPr="00B20F02" w:rsidRDefault="003C62AA" w:rsidP="00C07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E4DB57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5DF91851" w14:textId="77777777" w:rsidR="004D6553" w:rsidRPr="00B20F02" w:rsidRDefault="004D6553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24078A" w14:textId="77777777" w:rsidR="004C6E5C" w:rsidRPr="00B20F02" w:rsidRDefault="004C6E5C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9BF99EF" w14:textId="68F99DB5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812D16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44601132" w14:textId="77777777" w:rsidR="004D6553" w:rsidRPr="00B20F02" w:rsidRDefault="004D6553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941B00" w14:textId="77777777" w:rsidR="004C6E5C" w:rsidRPr="00B20F02" w:rsidRDefault="004C6E5C" w:rsidP="00C07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4AB4E81" w14:textId="40420A5B" w:rsidR="003C62AA" w:rsidRPr="00B20F02" w:rsidRDefault="003C62AA" w:rsidP="00C071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</w:tcPr>
          <w:p w14:paraId="5AEF7677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461"/>
              </w:tabs>
              <w:spacing w:line="240" w:lineRule="auto"/>
              <w:ind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4341749A" w14:textId="77777777" w:rsidR="004D6553" w:rsidRPr="00B20F02" w:rsidRDefault="004D6553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3D1B26" w14:textId="77777777" w:rsidR="004C6E5C" w:rsidRPr="00B20F02" w:rsidRDefault="004C6E5C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A097A3" w14:textId="0CDCB5F4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</w:tr>
      <w:tr w:rsidR="003C62AA" w:rsidRPr="00B20F02" w14:paraId="38F24DED" w14:textId="786825D6" w:rsidTr="00AE7A0D">
        <w:trPr>
          <w:cantSplit/>
        </w:trPr>
        <w:tc>
          <w:tcPr>
            <w:tcW w:w="2608" w:type="dxa"/>
            <w:shd w:val="clear" w:color="auto" w:fill="auto"/>
          </w:tcPr>
          <w:p w14:paraId="4EA1FCFE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โกเบ-ย่า โชกุน อิน โคเงียว จำกัด</w:t>
            </w:r>
          </w:p>
        </w:tc>
        <w:tc>
          <w:tcPr>
            <w:tcW w:w="1440" w:type="dxa"/>
          </w:tcPr>
          <w:p w14:paraId="377382B4" w14:textId="77777777" w:rsidR="003C62AA" w:rsidRPr="00B20F02" w:rsidRDefault="003C62AA" w:rsidP="003C62AA">
            <w:pPr>
              <w:tabs>
                <w:tab w:val="clear" w:pos="907"/>
                <w:tab w:val="left" w:pos="1181"/>
              </w:tabs>
              <w:spacing w:line="240" w:lineRule="auto"/>
              <w:ind w:left="61" w:hanging="4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ซื้อมาขายไป</w:t>
            </w:r>
          </w:p>
        </w:tc>
        <w:tc>
          <w:tcPr>
            <w:tcW w:w="720" w:type="dxa"/>
          </w:tcPr>
          <w:p w14:paraId="6569F27A" w14:textId="69FF6F85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81" w:type="dxa"/>
            <w:shd w:val="clear" w:color="auto" w:fill="auto"/>
          </w:tcPr>
          <w:p w14:paraId="7FB0D43A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3" w:type="dxa"/>
          </w:tcPr>
          <w:p w14:paraId="3DCABD5E" w14:textId="3482CF69" w:rsidR="003C62AA" w:rsidRPr="00B20F02" w:rsidRDefault="003C62AA" w:rsidP="003C62AA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</w:tcPr>
          <w:p w14:paraId="25CF8236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21" w:right="-8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24C31AE6" w14:textId="724E30CD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</w:tcPr>
          <w:p w14:paraId="46F2F231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0" w:type="dxa"/>
          </w:tcPr>
          <w:p w14:paraId="4DA7311A" w14:textId="3E4F1C10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</w:tcPr>
          <w:p w14:paraId="6BEBB5C1" w14:textId="7C867799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4CA8A2E6" w14:textId="6AD59735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</w:t>
            </w: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32</w:t>
            </w:r>
          </w:p>
        </w:tc>
        <w:tc>
          <w:tcPr>
            <w:tcW w:w="183" w:type="dxa"/>
            <w:shd w:val="clear" w:color="auto" w:fill="auto"/>
          </w:tcPr>
          <w:p w14:paraId="7C7E4012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7" w:type="dxa"/>
            <w:shd w:val="clear" w:color="auto" w:fill="auto"/>
          </w:tcPr>
          <w:p w14:paraId="126CEFAC" w14:textId="4801FE03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</w:t>
            </w: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32</w:t>
            </w:r>
          </w:p>
        </w:tc>
        <w:tc>
          <w:tcPr>
            <w:tcW w:w="180" w:type="dxa"/>
            <w:shd w:val="clear" w:color="auto" w:fill="auto"/>
          </w:tcPr>
          <w:p w14:paraId="78335A25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</w:tcPr>
          <w:p w14:paraId="52683D4A" w14:textId="6A2D3F9C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32</w:t>
            </w:r>
          </w:p>
        </w:tc>
        <w:tc>
          <w:tcPr>
            <w:tcW w:w="180" w:type="dxa"/>
          </w:tcPr>
          <w:p w14:paraId="18C2ECED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65163447" w14:textId="341147D2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1FE064EE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7E8CCFD4" w14:textId="2A700B5E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7B0E0241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2E3833EC" w14:textId="320EB746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10</w:t>
            </w:r>
          </w:p>
        </w:tc>
        <w:tc>
          <w:tcPr>
            <w:tcW w:w="180" w:type="dxa"/>
          </w:tcPr>
          <w:p w14:paraId="397111EC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641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63797CC2" w14:textId="24333838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124</w:t>
            </w:r>
          </w:p>
        </w:tc>
        <w:tc>
          <w:tcPr>
            <w:tcW w:w="180" w:type="dxa"/>
            <w:shd w:val="clear" w:color="auto" w:fill="auto"/>
          </w:tcPr>
          <w:p w14:paraId="46B41623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05C219A1" w14:textId="2C01194B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110</w:t>
            </w:r>
          </w:p>
        </w:tc>
        <w:tc>
          <w:tcPr>
            <w:tcW w:w="180" w:type="dxa"/>
          </w:tcPr>
          <w:p w14:paraId="65BF15E5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3C77BF52" w14:textId="1ECC524E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103</w:t>
            </w:r>
          </w:p>
        </w:tc>
        <w:tc>
          <w:tcPr>
            <w:tcW w:w="180" w:type="dxa"/>
            <w:shd w:val="clear" w:color="auto" w:fill="auto"/>
          </w:tcPr>
          <w:p w14:paraId="025DF1F6" w14:textId="3EBB8F5D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69180DE2" w14:textId="22352D0E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D974B0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635E6FC2" w14:textId="12FA1083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80" w:type="dxa"/>
          </w:tcPr>
          <w:p w14:paraId="48E463BB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4E8069C5" w14:textId="265B89FF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</w:tr>
      <w:tr w:rsidR="003C62AA" w:rsidRPr="00B20F02" w14:paraId="7D50DE84" w14:textId="2F667B1E" w:rsidTr="00AE7A0D">
        <w:trPr>
          <w:cantSplit/>
        </w:trPr>
        <w:tc>
          <w:tcPr>
            <w:tcW w:w="2608" w:type="dxa"/>
            <w:shd w:val="clear" w:color="auto" w:fill="auto"/>
          </w:tcPr>
          <w:p w14:paraId="42A45EE1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บอสตัน เทรดดิ้ง จำกัด</w:t>
            </w:r>
          </w:p>
        </w:tc>
        <w:tc>
          <w:tcPr>
            <w:tcW w:w="1440" w:type="dxa"/>
          </w:tcPr>
          <w:p w14:paraId="36D8B927" w14:textId="77777777" w:rsidR="003C62AA" w:rsidRPr="00B20F02" w:rsidRDefault="003C62AA" w:rsidP="003C62AA">
            <w:pPr>
              <w:spacing w:line="240" w:lineRule="auto"/>
              <w:ind w:left="61" w:hanging="4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ซื้อมาขายไป</w:t>
            </w:r>
          </w:p>
        </w:tc>
        <w:tc>
          <w:tcPr>
            <w:tcW w:w="720" w:type="dxa"/>
          </w:tcPr>
          <w:p w14:paraId="3343D7B9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181" w:type="dxa"/>
            <w:shd w:val="clear" w:color="auto" w:fill="auto"/>
          </w:tcPr>
          <w:p w14:paraId="3C1305C0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3" w:type="dxa"/>
          </w:tcPr>
          <w:p w14:paraId="40D06546" w14:textId="4ACF46C5" w:rsidR="003C62AA" w:rsidRPr="00B20F02" w:rsidRDefault="003C62AA" w:rsidP="003C62AA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</w:tcPr>
          <w:p w14:paraId="15CA160F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04BCF8F2" w14:textId="44459B14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</w:tcPr>
          <w:p w14:paraId="117E64FE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50" w:type="dxa"/>
          </w:tcPr>
          <w:p w14:paraId="62B4A14B" w14:textId="6CCB093A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</w:tcPr>
          <w:p w14:paraId="60A717EE" w14:textId="22138A7D" w:rsidR="003C62AA" w:rsidRPr="00B20F02" w:rsidRDefault="003C62AA" w:rsidP="003C62AA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054DF243" w14:textId="151F1013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3" w:type="dxa"/>
            <w:shd w:val="clear" w:color="auto" w:fill="auto"/>
          </w:tcPr>
          <w:p w14:paraId="1A539DED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</w:tcPr>
          <w:p w14:paraId="14DE5FAC" w14:textId="31BCF26C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2090368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2AAF5326" w14:textId="5B5DEF72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0322A6C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1ED46FEB" w14:textId="3913D202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56D65A9E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785F4DD7" w14:textId="03581A2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B3A2744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780DE547" w14:textId="43D109E1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41EC45A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641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010146C8" w14:textId="4B97CC98" w:rsidR="003C62AA" w:rsidRPr="00B20F02" w:rsidRDefault="000E5D13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39</w:t>
            </w:r>
          </w:p>
        </w:tc>
        <w:tc>
          <w:tcPr>
            <w:tcW w:w="180" w:type="dxa"/>
            <w:shd w:val="clear" w:color="auto" w:fill="auto"/>
          </w:tcPr>
          <w:p w14:paraId="29050980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414A38BC" w14:textId="4AA9FBFD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37</w:t>
            </w:r>
          </w:p>
        </w:tc>
        <w:tc>
          <w:tcPr>
            <w:tcW w:w="180" w:type="dxa"/>
          </w:tcPr>
          <w:p w14:paraId="1FBB96CF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1360AA91" w14:textId="3F1CA3FE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34</w:t>
            </w:r>
          </w:p>
        </w:tc>
        <w:tc>
          <w:tcPr>
            <w:tcW w:w="180" w:type="dxa"/>
            <w:shd w:val="clear" w:color="auto" w:fill="auto"/>
          </w:tcPr>
          <w:p w14:paraId="576F6358" w14:textId="58F39324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6742FD6F" w14:textId="6D0E48A0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017CB2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24196553" w14:textId="32135B83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B20F02">
              <w:rPr>
                <w:rFonts w:asciiTheme="majorBidi" w:hAnsiTheme="majorBidi"/>
                <w:sz w:val="22"/>
                <w:szCs w:val="22"/>
                <w:cs/>
              </w:rPr>
              <w:t xml:space="preserve">      </w:t>
            </w: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</w:tcPr>
          <w:p w14:paraId="3D1F1747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461"/>
              </w:tabs>
              <w:spacing w:line="240" w:lineRule="auto"/>
              <w:ind w:right="-14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098DEB7E" w14:textId="7541325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3C62AA" w:rsidRPr="00B20F02" w14:paraId="47F999F9" w14:textId="24900017" w:rsidTr="00AE7A0D">
        <w:trPr>
          <w:cantSplit/>
        </w:trPr>
        <w:tc>
          <w:tcPr>
            <w:tcW w:w="2608" w:type="dxa"/>
            <w:shd w:val="clear" w:color="auto" w:fill="auto"/>
          </w:tcPr>
          <w:p w14:paraId="22756517" w14:textId="77777777" w:rsidR="003C62AA" w:rsidRPr="00B20F02" w:rsidRDefault="003C62AA" w:rsidP="003C62AA">
            <w:pPr>
              <w:spacing w:line="240" w:lineRule="auto"/>
              <w:ind w:left="-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0CB3F601" w14:textId="77777777" w:rsidR="003C62AA" w:rsidRPr="00B20F02" w:rsidRDefault="003C62AA" w:rsidP="003C62AA">
            <w:pPr>
              <w:spacing w:line="240" w:lineRule="auto"/>
              <w:ind w:left="6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6EF14540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7F182A2F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3" w:type="dxa"/>
          </w:tcPr>
          <w:p w14:paraId="5D173EF7" w14:textId="77777777" w:rsidR="003C62AA" w:rsidRPr="00B20F02" w:rsidRDefault="003C62AA" w:rsidP="003C62AA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5FD7672A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21" w:right="-8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659DA380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2F68DDBB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450" w:type="dxa"/>
          </w:tcPr>
          <w:p w14:paraId="032B7C2A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6B965F42" w14:textId="469CA9D0" w:rsidR="003C62AA" w:rsidRPr="00B20F02" w:rsidRDefault="003C62AA" w:rsidP="003C62AA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14730" w14:textId="2E4FF045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</w:t>
            </w:r>
            <w:r w:rsidR="000E5D13"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92</w:t>
            </w:r>
            <w:r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</w:t>
            </w:r>
          </w:p>
        </w:tc>
        <w:tc>
          <w:tcPr>
            <w:tcW w:w="183" w:type="dxa"/>
            <w:shd w:val="clear" w:color="auto" w:fill="auto"/>
          </w:tcPr>
          <w:p w14:paraId="31A4B89B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AE6AF" w14:textId="02F46560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1,870</w:t>
            </w:r>
          </w:p>
        </w:tc>
        <w:tc>
          <w:tcPr>
            <w:tcW w:w="180" w:type="dxa"/>
            <w:shd w:val="clear" w:color="auto" w:fill="auto"/>
          </w:tcPr>
          <w:p w14:paraId="2F807FEC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542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126A9601" w14:textId="1373275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1,870</w:t>
            </w:r>
          </w:p>
        </w:tc>
        <w:tc>
          <w:tcPr>
            <w:tcW w:w="180" w:type="dxa"/>
          </w:tcPr>
          <w:p w14:paraId="57EFC540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84AFC" w14:textId="0473A01D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</w:t>
            </w:r>
            <w:r w:rsidR="00C73657"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</w:t>
            </w:r>
            <w:r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C21A5FA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92830" w14:textId="0BFBFF83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472</w:t>
            </w:r>
          </w:p>
        </w:tc>
        <w:tc>
          <w:tcPr>
            <w:tcW w:w="180" w:type="dxa"/>
            <w:shd w:val="clear" w:color="auto" w:fill="auto"/>
          </w:tcPr>
          <w:p w14:paraId="68B76E09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55C9C2D0" w14:textId="761D6645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472</w:t>
            </w:r>
          </w:p>
        </w:tc>
        <w:tc>
          <w:tcPr>
            <w:tcW w:w="180" w:type="dxa"/>
          </w:tcPr>
          <w:p w14:paraId="6D2FA5F9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641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53CBE" w14:textId="50514843" w:rsidR="003C62AA" w:rsidRPr="00B20F02" w:rsidRDefault="004D6553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35</w:t>
            </w:r>
            <w:r w:rsidR="000E5D13"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3F81DF7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25783" w14:textId="269FDFE2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385</w:t>
            </w:r>
          </w:p>
        </w:tc>
        <w:tc>
          <w:tcPr>
            <w:tcW w:w="180" w:type="dxa"/>
          </w:tcPr>
          <w:p w14:paraId="4B0E891F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7D97F69A" w14:textId="0D9E9236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511</w:t>
            </w:r>
          </w:p>
        </w:tc>
        <w:tc>
          <w:tcPr>
            <w:tcW w:w="180" w:type="dxa"/>
            <w:shd w:val="clear" w:color="auto" w:fill="auto"/>
          </w:tcPr>
          <w:p w14:paraId="0F03FAB5" w14:textId="7E7C3205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5BB7C" w14:textId="58051A75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B20F0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E653B3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5B0BA" w14:textId="7ECF937A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36" w:right="-140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80" w:type="dxa"/>
          </w:tcPr>
          <w:p w14:paraId="097D1214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4360387D" w14:textId="50DDA046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20F0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-</w:t>
            </w:r>
          </w:p>
        </w:tc>
      </w:tr>
      <w:tr w:rsidR="003C62AA" w:rsidRPr="00B20F02" w14:paraId="10627959" w14:textId="5D63EDD9" w:rsidTr="00AE7A0D">
        <w:trPr>
          <w:cantSplit/>
          <w:trHeight w:val="244"/>
        </w:trPr>
        <w:tc>
          <w:tcPr>
            <w:tcW w:w="2608" w:type="dxa"/>
            <w:shd w:val="clear" w:color="auto" w:fill="auto"/>
          </w:tcPr>
          <w:p w14:paraId="4D94CD75" w14:textId="77777777" w:rsidR="003C62AA" w:rsidRPr="00B20F02" w:rsidRDefault="003C62AA" w:rsidP="003C62AA">
            <w:pPr>
              <w:spacing w:line="240" w:lineRule="auto"/>
              <w:ind w:left="-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609ADFD6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08A08E2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  <w:shd w:val="clear" w:color="auto" w:fill="auto"/>
          </w:tcPr>
          <w:p w14:paraId="63FB107C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3" w:type="dxa"/>
          </w:tcPr>
          <w:p w14:paraId="31B443AF" w14:textId="77777777" w:rsidR="003C62AA" w:rsidRPr="00B20F02" w:rsidRDefault="003C62AA" w:rsidP="003C62AA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6B9553DC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5ABEFD1B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1076D2CC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0" w:type="dxa"/>
          </w:tcPr>
          <w:p w14:paraId="5D822AD5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6C00DB15" w14:textId="36470471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shd w:val="clear" w:color="auto" w:fill="auto"/>
          </w:tcPr>
          <w:p w14:paraId="77E1B281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288A0510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  <w:shd w:val="clear" w:color="auto" w:fill="auto"/>
          </w:tcPr>
          <w:p w14:paraId="51F0F693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4305559" w14:textId="77777777" w:rsidR="003C62AA" w:rsidRPr="00B20F02" w:rsidRDefault="003C62AA" w:rsidP="003C62AA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14:paraId="6944B036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18D7F94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shd w:val="clear" w:color="auto" w:fill="auto"/>
          </w:tcPr>
          <w:p w14:paraId="6D46F90B" w14:textId="246F0131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6CD004C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shd w:val="clear" w:color="auto" w:fill="auto"/>
          </w:tcPr>
          <w:p w14:paraId="119153A1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F42102C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14:paraId="11C0357B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1ACFA02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shd w:val="clear" w:color="auto" w:fill="auto"/>
          </w:tcPr>
          <w:p w14:paraId="747322CD" w14:textId="57FF214A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00B02DF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shd w:val="clear" w:color="auto" w:fill="auto"/>
          </w:tcPr>
          <w:p w14:paraId="4179C3CF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91C7364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14:paraId="2AD45961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759A8C6" w14:textId="49DC7DD6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shd w:val="clear" w:color="auto" w:fill="auto"/>
          </w:tcPr>
          <w:p w14:paraId="45ACB3D5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D7BCE9E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shd w:val="clear" w:color="auto" w:fill="auto"/>
          </w:tcPr>
          <w:p w14:paraId="61B24DE0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7D640412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14:paraId="5DA880E3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3C62AA" w:rsidRPr="00B20F02" w14:paraId="193A5C76" w14:textId="24656340" w:rsidTr="00AE7A0D">
        <w:trPr>
          <w:cantSplit/>
        </w:trPr>
        <w:tc>
          <w:tcPr>
            <w:tcW w:w="2608" w:type="dxa"/>
            <w:shd w:val="clear" w:color="auto" w:fill="auto"/>
          </w:tcPr>
          <w:p w14:paraId="2CD5FF2F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อายิโนะโมะโต๊ะ เบทาโกร </w:t>
            </w: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โฟรเซ่น ฟู้ดส์ (ประเทศไทย) จำกัด</w:t>
            </w:r>
          </w:p>
        </w:tc>
        <w:tc>
          <w:tcPr>
            <w:tcW w:w="1440" w:type="dxa"/>
          </w:tcPr>
          <w:p w14:paraId="28AB7C3A" w14:textId="77777777" w:rsidR="003C62AA" w:rsidRPr="00B20F02" w:rsidRDefault="003C62AA" w:rsidP="003C62AA">
            <w:pPr>
              <w:spacing w:line="240" w:lineRule="auto"/>
              <w:ind w:left="61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ผลิตอาหารแปรรูป</w:t>
            </w:r>
          </w:p>
          <w:p w14:paraId="55C981DA" w14:textId="77777777" w:rsidR="003C62AA" w:rsidRPr="00B20F02" w:rsidRDefault="003C62AA" w:rsidP="003C62AA">
            <w:pPr>
              <w:spacing w:line="240" w:lineRule="auto"/>
              <w:ind w:left="61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จากเนื้อไก่แช่แข็ง</w:t>
            </w:r>
          </w:p>
        </w:tc>
        <w:tc>
          <w:tcPr>
            <w:tcW w:w="720" w:type="dxa"/>
          </w:tcPr>
          <w:p w14:paraId="2E877EA9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12D38B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81" w:type="dxa"/>
            <w:shd w:val="clear" w:color="auto" w:fill="auto"/>
          </w:tcPr>
          <w:p w14:paraId="28B3DB3C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3" w:type="dxa"/>
          </w:tcPr>
          <w:p w14:paraId="3D5715A1" w14:textId="77777777" w:rsidR="003C62AA" w:rsidRPr="00B20F02" w:rsidRDefault="003C62AA" w:rsidP="003C62AA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662999" w14:textId="387DF1BA" w:rsidR="003C62AA" w:rsidRPr="00B20F02" w:rsidRDefault="003C62AA" w:rsidP="003C62AA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</w:tcPr>
          <w:p w14:paraId="7A56A620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21" w:right="-8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560501CA" w14:textId="77777777" w:rsidR="003C62AA" w:rsidRPr="00B20F02" w:rsidRDefault="003C62AA" w:rsidP="003C62AA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2A6EB01" w14:textId="2A9FCB23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</w:tcPr>
          <w:p w14:paraId="3A1DC2C9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0" w:type="dxa"/>
          </w:tcPr>
          <w:p w14:paraId="73D175F6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D4F7888" w14:textId="009B0DD0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</w:tcPr>
          <w:p w14:paraId="0892686C" w14:textId="65B21EAB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668EF4B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8B150FF" w14:textId="32EEBB8F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764</w:t>
            </w:r>
          </w:p>
        </w:tc>
        <w:tc>
          <w:tcPr>
            <w:tcW w:w="183" w:type="dxa"/>
            <w:shd w:val="clear" w:color="auto" w:fill="auto"/>
          </w:tcPr>
          <w:p w14:paraId="357D147D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7" w:type="dxa"/>
            <w:shd w:val="clear" w:color="auto" w:fill="auto"/>
          </w:tcPr>
          <w:p w14:paraId="26DE18AC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710F028" w14:textId="4C027F16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764</w:t>
            </w:r>
          </w:p>
        </w:tc>
        <w:tc>
          <w:tcPr>
            <w:tcW w:w="180" w:type="dxa"/>
            <w:shd w:val="clear" w:color="auto" w:fill="auto"/>
          </w:tcPr>
          <w:p w14:paraId="0FDA0D8B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</w:tcPr>
          <w:p w14:paraId="6AB3A786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F96BB0A" w14:textId="1BAE4BA6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764</w:t>
            </w:r>
          </w:p>
        </w:tc>
        <w:tc>
          <w:tcPr>
            <w:tcW w:w="180" w:type="dxa"/>
          </w:tcPr>
          <w:p w14:paraId="6B5B7B9D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55F6DFB1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30ECCEC" w14:textId="1C7929DC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689</w:t>
            </w:r>
          </w:p>
        </w:tc>
        <w:tc>
          <w:tcPr>
            <w:tcW w:w="180" w:type="dxa"/>
            <w:shd w:val="clear" w:color="auto" w:fill="auto"/>
          </w:tcPr>
          <w:p w14:paraId="39D83B72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488C9237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B7D817F" w14:textId="2BB719F9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689</w:t>
            </w:r>
          </w:p>
        </w:tc>
        <w:tc>
          <w:tcPr>
            <w:tcW w:w="180" w:type="dxa"/>
            <w:shd w:val="clear" w:color="auto" w:fill="auto"/>
          </w:tcPr>
          <w:p w14:paraId="18DDD42F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02D33D43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59B9786" w14:textId="12D9B9E9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689</w:t>
            </w:r>
          </w:p>
        </w:tc>
        <w:tc>
          <w:tcPr>
            <w:tcW w:w="180" w:type="dxa"/>
          </w:tcPr>
          <w:p w14:paraId="613F9E58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641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757CBEDA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850DFF6" w14:textId="6C8A156B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750</w:t>
            </w:r>
          </w:p>
        </w:tc>
        <w:tc>
          <w:tcPr>
            <w:tcW w:w="180" w:type="dxa"/>
            <w:shd w:val="clear" w:color="auto" w:fill="auto"/>
          </w:tcPr>
          <w:p w14:paraId="31ACC3A6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4C437543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91EFFB7" w14:textId="43F0DEF5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718</w:t>
            </w:r>
          </w:p>
        </w:tc>
        <w:tc>
          <w:tcPr>
            <w:tcW w:w="180" w:type="dxa"/>
          </w:tcPr>
          <w:p w14:paraId="7027D321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3ADB3072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EC26FDD" w14:textId="310A6ECD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716</w:t>
            </w:r>
          </w:p>
        </w:tc>
        <w:tc>
          <w:tcPr>
            <w:tcW w:w="180" w:type="dxa"/>
            <w:shd w:val="clear" w:color="auto" w:fill="auto"/>
          </w:tcPr>
          <w:p w14:paraId="5544C02F" w14:textId="2F75A186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6C76B730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5E3248" w14:textId="128E648E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  <w:tc>
          <w:tcPr>
            <w:tcW w:w="180" w:type="dxa"/>
            <w:shd w:val="clear" w:color="auto" w:fill="auto"/>
          </w:tcPr>
          <w:p w14:paraId="6ABBDAE1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459691C6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DEEB249" w14:textId="03F3C814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103</w:t>
            </w:r>
          </w:p>
        </w:tc>
        <w:tc>
          <w:tcPr>
            <w:tcW w:w="180" w:type="dxa"/>
          </w:tcPr>
          <w:p w14:paraId="0800F897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  <w:tab w:val="decimal" w:pos="65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6736BCE2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9D5F78" w14:textId="1DE0635E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91</w:t>
            </w:r>
          </w:p>
        </w:tc>
      </w:tr>
      <w:tr w:rsidR="003C62AA" w:rsidRPr="00B20F02" w14:paraId="6D8E3329" w14:textId="10647AE7" w:rsidTr="00AE7A0D">
        <w:trPr>
          <w:cantSplit/>
        </w:trPr>
        <w:tc>
          <w:tcPr>
            <w:tcW w:w="2608" w:type="dxa"/>
            <w:shd w:val="clear" w:color="auto" w:fill="auto"/>
          </w:tcPr>
          <w:p w14:paraId="6EF9C859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อายิโนะโมะโต๊ะ เบทาโกร </w:t>
            </w: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สเปเชียลตี้ ฟู้ดส์ จำกัด</w:t>
            </w:r>
          </w:p>
        </w:tc>
        <w:tc>
          <w:tcPr>
            <w:tcW w:w="1440" w:type="dxa"/>
          </w:tcPr>
          <w:p w14:paraId="7F87E1FC" w14:textId="77777777" w:rsidR="003C62AA" w:rsidRPr="00B20F02" w:rsidRDefault="003C62AA" w:rsidP="003C62AA">
            <w:pPr>
              <w:spacing w:line="240" w:lineRule="auto"/>
              <w:ind w:left="61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ผลิตอาหารแปรรูป</w:t>
            </w:r>
          </w:p>
          <w:p w14:paraId="1AF570DE" w14:textId="77777777" w:rsidR="003C62AA" w:rsidRPr="00B20F02" w:rsidRDefault="003C62AA" w:rsidP="003C62AA">
            <w:pPr>
              <w:spacing w:line="240" w:lineRule="auto"/>
              <w:ind w:left="61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จากเนื้อหมูแช่แข็ง</w:t>
            </w:r>
          </w:p>
        </w:tc>
        <w:tc>
          <w:tcPr>
            <w:tcW w:w="720" w:type="dxa"/>
          </w:tcPr>
          <w:p w14:paraId="54F7B2EA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9792AD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81" w:type="dxa"/>
            <w:shd w:val="clear" w:color="auto" w:fill="auto"/>
          </w:tcPr>
          <w:p w14:paraId="67A9A16C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3" w:type="dxa"/>
          </w:tcPr>
          <w:p w14:paraId="10054F70" w14:textId="77777777" w:rsidR="003C62AA" w:rsidRPr="00B20F02" w:rsidRDefault="003C62AA" w:rsidP="003C62AA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5FBD29" w14:textId="6BDA6AB0" w:rsidR="003C62AA" w:rsidRPr="00B20F02" w:rsidRDefault="003C62AA" w:rsidP="003C62AA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180" w:type="dxa"/>
          </w:tcPr>
          <w:p w14:paraId="44E889C3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21" w:right="-8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5B32664F" w14:textId="77777777" w:rsidR="003C62AA" w:rsidRPr="00B20F02" w:rsidRDefault="003C62AA" w:rsidP="003C62AA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949738" w14:textId="526E32B5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180" w:type="dxa"/>
          </w:tcPr>
          <w:p w14:paraId="322B73DB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0" w:type="dxa"/>
          </w:tcPr>
          <w:p w14:paraId="4C9B7C01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C12F50" w14:textId="4ADD1B12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180" w:type="dxa"/>
          </w:tcPr>
          <w:p w14:paraId="5A7A112A" w14:textId="6CD0079E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0E1726F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1ECC37A" w14:textId="664F1E36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390</w:t>
            </w:r>
          </w:p>
        </w:tc>
        <w:tc>
          <w:tcPr>
            <w:tcW w:w="183" w:type="dxa"/>
            <w:shd w:val="clear" w:color="auto" w:fill="auto"/>
          </w:tcPr>
          <w:p w14:paraId="1313EBD3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7" w:type="dxa"/>
            <w:shd w:val="clear" w:color="auto" w:fill="auto"/>
          </w:tcPr>
          <w:p w14:paraId="17CF1BC4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517D288" w14:textId="31AC9CA9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390</w:t>
            </w:r>
          </w:p>
        </w:tc>
        <w:tc>
          <w:tcPr>
            <w:tcW w:w="180" w:type="dxa"/>
            <w:shd w:val="clear" w:color="auto" w:fill="auto"/>
          </w:tcPr>
          <w:p w14:paraId="4DF45D62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</w:tcPr>
          <w:p w14:paraId="785DE460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B29B92C" w14:textId="7696C17E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390</w:t>
            </w:r>
          </w:p>
        </w:tc>
        <w:tc>
          <w:tcPr>
            <w:tcW w:w="180" w:type="dxa"/>
          </w:tcPr>
          <w:p w14:paraId="7B80A57E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74BBDADE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BDDA082" w14:textId="16418E70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191</w:t>
            </w:r>
          </w:p>
        </w:tc>
        <w:tc>
          <w:tcPr>
            <w:tcW w:w="180" w:type="dxa"/>
            <w:shd w:val="clear" w:color="auto" w:fill="auto"/>
          </w:tcPr>
          <w:p w14:paraId="506361F5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3CED038B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5E48A1A" w14:textId="297F246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191</w:t>
            </w:r>
          </w:p>
        </w:tc>
        <w:tc>
          <w:tcPr>
            <w:tcW w:w="180" w:type="dxa"/>
            <w:shd w:val="clear" w:color="auto" w:fill="auto"/>
          </w:tcPr>
          <w:p w14:paraId="1B92E93B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32719ABE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98E13CA" w14:textId="71A0EC6D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191</w:t>
            </w:r>
          </w:p>
        </w:tc>
        <w:tc>
          <w:tcPr>
            <w:tcW w:w="180" w:type="dxa"/>
          </w:tcPr>
          <w:p w14:paraId="095E9E09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641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59413F56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8192C9A" w14:textId="4E0AD8D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216</w:t>
            </w:r>
          </w:p>
        </w:tc>
        <w:tc>
          <w:tcPr>
            <w:tcW w:w="180" w:type="dxa"/>
            <w:shd w:val="clear" w:color="auto" w:fill="auto"/>
          </w:tcPr>
          <w:p w14:paraId="18D0DF99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537191EA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3043F8F" w14:textId="5D8CEB72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213</w:t>
            </w:r>
          </w:p>
        </w:tc>
        <w:tc>
          <w:tcPr>
            <w:tcW w:w="180" w:type="dxa"/>
          </w:tcPr>
          <w:p w14:paraId="7ABC5F22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220EC033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30B26F6" w14:textId="7DEF4EE8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212</w:t>
            </w:r>
          </w:p>
        </w:tc>
        <w:tc>
          <w:tcPr>
            <w:tcW w:w="180" w:type="dxa"/>
            <w:shd w:val="clear" w:color="auto" w:fill="auto"/>
          </w:tcPr>
          <w:p w14:paraId="650738F3" w14:textId="144A577E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48A491BB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BE74D0" w14:textId="691DB62F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14:paraId="149417DF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469F2A38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364F54" w14:textId="28BCA81E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80" w:type="dxa"/>
          </w:tcPr>
          <w:p w14:paraId="3AEED0D3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  <w:tab w:val="decimal" w:pos="65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63990796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CBB081" w14:textId="1F26EA6A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</w:tr>
      <w:tr w:rsidR="003C62AA" w:rsidRPr="00B20F02" w14:paraId="001A213C" w14:textId="163F34BC" w:rsidTr="00AE7A0D">
        <w:trPr>
          <w:cantSplit/>
        </w:trPr>
        <w:tc>
          <w:tcPr>
            <w:tcW w:w="2608" w:type="dxa"/>
            <w:shd w:val="clear" w:color="auto" w:fill="auto"/>
          </w:tcPr>
          <w:p w14:paraId="567C8511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อิโตแฮม เบทาโกร ฟู้ดส์ จำกัด</w:t>
            </w:r>
          </w:p>
        </w:tc>
        <w:tc>
          <w:tcPr>
            <w:tcW w:w="1440" w:type="dxa"/>
          </w:tcPr>
          <w:p w14:paraId="0209D2D2" w14:textId="77777777" w:rsidR="003C62AA" w:rsidRPr="00B20F02" w:rsidRDefault="003C62AA" w:rsidP="003C62AA">
            <w:pPr>
              <w:spacing w:line="240" w:lineRule="auto"/>
              <w:ind w:left="61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ผลิตและขายอาหาร   </w:t>
            </w:r>
          </w:p>
          <w:p w14:paraId="4DE96D26" w14:textId="77777777" w:rsidR="003C62AA" w:rsidRPr="00B20F02" w:rsidRDefault="003C62AA" w:rsidP="003C62AA">
            <w:pPr>
              <w:spacing w:line="240" w:lineRule="auto"/>
              <w:ind w:left="6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แปรรูปแช่แข็ง</w:t>
            </w:r>
          </w:p>
        </w:tc>
        <w:tc>
          <w:tcPr>
            <w:tcW w:w="720" w:type="dxa"/>
          </w:tcPr>
          <w:p w14:paraId="0F0D20C1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AE3D58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81" w:type="dxa"/>
            <w:shd w:val="clear" w:color="auto" w:fill="auto"/>
          </w:tcPr>
          <w:p w14:paraId="68FF8CB6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3" w:type="dxa"/>
          </w:tcPr>
          <w:p w14:paraId="47C01822" w14:textId="77777777" w:rsidR="003C62AA" w:rsidRPr="00B20F02" w:rsidRDefault="003C62AA" w:rsidP="003C62AA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B2BCE7" w14:textId="3727A06F" w:rsidR="003C62AA" w:rsidRPr="00B20F02" w:rsidRDefault="003C62AA" w:rsidP="003C62AA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47</w:t>
            </w:r>
          </w:p>
        </w:tc>
        <w:tc>
          <w:tcPr>
            <w:tcW w:w="180" w:type="dxa"/>
          </w:tcPr>
          <w:p w14:paraId="2A05E09B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21" w:right="-8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08A633F6" w14:textId="77777777" w:rsidR="003C62AA" w:rsidRPr="00B20F02" w:rsidRDefault="003C62AA" w:rsidP="003C62AA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84BA19" w14:textId="44B2C5D3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47</w:t>
            </w:r>
          </w:p>
        </w:tc>
        <w:tc>
          <w:tcPr>
            <w:tcW w:w="180" w:type="dxa"/>
          </w:tcPr>
          <w:p w14:paraId="0284B97F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0" w:type="dxa"/>
          </w:tcPr>
          <w:p w14:paraId="0C29BFD0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2214537" w14:textId="7D409D49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47</w:t>
            </w:r>
          </w:p>
        </w:tc>
        <w:tc>
          <w:tcPr>
            <w:tcW w:w="180" w:type="dxa"/>
          </w:tcPr>
          <w:p w14:paraId="0FE43C75" w14:textId="2540CDBB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3DC9343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21B4696" w14:textId="2BD7A5B8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172</w:t>
            </w:r>
          </w:p>
        </w:tc>
        <w:tc>
          <w:tcPr>
            <w:tcW w:w="183" w:type="dxa"/>
            <w:shd w:val="clear" w:color="auto" w:fill="auto"/>
          </w:tcPr>
          <w:p w14:paraId="5B6FC1A8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7" w:type="dxa"/>
            <w:shd w:val="clear" w:color="auto" w:fill="auto"/>
          </w:tcPr>
          <w:p w14:paraId="79191A2D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8FE2998" w14:textId="325692E6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172</w:t>
            </w:r>
          </w:p>
        </w:tc>
        <w:tc>
          <w:tcPr>
            <w:tcW w:w="180" w:type="dxa"/>
            <w:shd w:val="clear" w:color="auto" w:fill="auto"/>
          </w:tcPr>
          <w:p w14:paraId="798E9D6F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</w:tcPr>
          <w:p w14:paraId="6DA063CB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C0C21D1" w14:textId="5BE787F6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172</w:t>
            </w:r>
          </w:p>
        </w:tc>
        <w:tc>
          <w:tcPr>
            <w:tcW w:w="180" w:type="dxa"/>
          </w:tcPr>
          <w:p w14:paraId="3CBAC142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528508FB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5B6EFB0" w14:textId="79390DC2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96</w:t>
            </w:r>
          </w:p>
        </w:tc>
        <w:tc>
          <w:tcPr>
            <w:tcW w:w="180" w:type="dxa"/>
            <w:shd w:val="clear" w:color="auto" w:fill="auto"/>
          </w:tcPr>
          <w:p w14:paraId="461610F9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02E8B7E5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F73AA00" w14:textId="37320760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96</w:t>
            </w:r>
          </w:p>
        </w:tc>
        <w:tc>
          <w:tcPr>
            <w:tcW w:w="180" w:type="dxa"/>
            <w:shd w:val="clear" w:color="auto" w:fill="auto"/>
          </w:tcPr>
          <w:p w14:paraId="034D7ED9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4CACF422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0389E0A" w14:textId="7CC3B085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96</w:t>
            </w:r>
          </w:p>
        </w:tc>
        <w:tc>
          <w:tcPr>
            <w:tcW w:w="180" w:type="dxa"/>
          </w:tcPr>
          <w:p w14:paraId="1A865762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641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0A59C795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DC88FFF" w14:textId="3B822388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131</w:t>
            </w:r>
          </w:p>
        </w:tc>
        <w:tc>
          <w:tcPr>
            <w:tcW w:w="180" w:type="dxa"/>
            <w:shd w:val="clear" w:color="auto" w:fill="auto"/>
          </w:tcPr>
          <w:p w14:paraId="12491756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246F2729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9A2F6B0" w14:textId="4EA766CB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132</w:t>
            </w:r>
          </w:p>
        </w:tc>
        <w:tc>
          <w:tcPr>
            <w:tcW w:w="180" w:type="dxa"/>
          </w:tcPr>
          <w:p w14:paraId="72AFF87F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02B57B1A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1E164AF" w14:textId="5A5A5632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131</w:t>
            </w:r>
          </w:p>
        </w:tc>
        <w:tc>
          <w:tcPr>
            <w:tcW w:w="180" w:type="dxa"/>
            <w:shd w:val="clear" w:color="auto" w:fill="auto"/>
          </w:tcPr>
          <w:p w14:paraId="3BDEA2B7" w14:textId="5DE268F5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43FE1B78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490728" w14:textId="099A8F04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36A46817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6335E58A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78C493" w14:textId="403753C1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</w:tcPr>
          <w:p w14:paraId="56E56577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  <w:tab w:val="decimal" w:pos="65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7AE90DFD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D6CB1E" w14:textId="5AA6FD1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</w:tr>
      <w:tr w:rsidR="003C62AA" w:rsidRPr="00B20F02" w14:paraId="7B21D384" w14:textId="783B07ED" w:rsidTr="00AE7A0D">
        <w:trPr>
          <w:cantSplit/>
        </w:trPr>
        <w:tc>
          <w:tcPr>
            <w:tcW w:w="2608" w:type="dxa"/>
            <w:shd w:val="clear" w:color="auto" w:fill="auto"/>
          </w:tcPr>
          <w:p w14:paraId="0579A882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เบทาโกร-ปอมเม่ ฟู้ด จำกัด</w:t>
            </w:r>
          </w:p>
          <w:p w14:paraId="27422F10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   (อยู่ระหว่างการชำระบัญชี)</w:t>
            </w:r>
          </w:p>
        </w:tc>
        <w:tc>
          <w:tcPr>
            <w:tcW w:w="1440" w:type="dxa"/>
          </w:tcPr>
          <w:p w14:paraId="311444A1" w14:textId="77777777" w:rsidR="003C62AA" w:rsidRPr="00B20F02" w:rsidRDefault="003C62AA" w:rsidP="003C62AA">
            <w:pPr>
              <w:spacing w:line="240" w:lineRule="auto"/>
              <w:ind w:left="216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ร้านจำหน่ายอาหาร</w:t>
            </w:r>
          </w:p>
          <w:p w14:paraId="7199908A" w14:textId="77777777" w:rsidR="003C62AA" w:rsidRPr="00B20F02" w:rsidRDefault="003C62AA" w:rsidP="003C62AA">
            <w:pPr>
              <w:spacing w:line="240" w:lineRule="auto"/>
              <w:ind w:left="216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และเครื่องดื่ม</w:t>
            </w:r>
          </w:p>
        </w:tc>
        <w:tc>
          <w:tcPr>
            <w:tcW w:w="720" w:type="dxa"/>
          </w:tcPr>
          <w:p w14:paraId="2B4B0199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7890566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81" w:type="dxa"/>
            <w:shd w:val="clear" w:color="auto" w:fill="auto"/>
          </w:tcPr>
          <w:p w14:paraId="631AA2EF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3" w:type="dxa"/>
          </w:tcPr>
          <w:p w14:paraId="2B579CBB" w14:textId="77777777" w:rsidR="003C62AA" w:rsidRPr="00B20F02" w:rsidRDefault="003C62AA" w:rsidP="003C62AA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56341C" w14:textId="18A43E9F" w:rsidR="003C62AA" w:rsidRPr="00B20F02" w:rsidRDefault="003C62AA" w:rsidP="003C62AA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180" w:type="dxa"/>
          </w:tcPr>
          <w:p w14:paraId="5619C9B9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63A50046" w14:textId="77777777" w:rsidR="003C62AA" w:rsidRPr="00B20F02" w:rsidRDefault="003C62AA" w:rsidP="003C62AA">
            <w:pPr>
              <w:ind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13D81A" w14:textId="3F5C37A0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180" w:type="dxa"/>
          </w:tcPr>
          <w:p w14:paraId="282954DE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450" w:type="dxa"/>
          </w:tcPr>
          <w:p w14:paraId="33A77625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7D78E0" w14:textId="4D9B97BF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49</w:t>
            </w:r>
          </w:p>
        </w:tc>
        <w:tc>
          <w:tcPr>
            <w:tcW w:w="180" w:type="dxa"/>
          </w:tcPr>
          <w:p w14:paraId="29562C0C" w14:textId="1169375C" w:rsidR="003C62AA" w:rsidRPr="00B20F02" w:rsidRDefault="003C62AA" w:rsidP="003C62AA">
            <w:pPr>
              <w:pStyle w:val="acctfourfigures"/>
              <w:tabs>
                <w:tab w:val="clear" w:pos="765"/>
                <w:tab w:val="decimal" w:pos="328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36CD6B8E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08BCE98" w14:textId="15CCDD3F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29</w:t>
            </w:r>
          </w:p>
        </w:tc>
        <w:tc>
          <w:tcPr>
            <w:tcW w:w="183" w:type="dxa"/>
            <w:shd w:val="clear" w:color="auto" w:fill="auto"/>
          </w:tcPr>
          <w:p w14:paraId="0E81599D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7" w:type="dxa"/>
            <w:shd w:val="clear" w:color="auto" w:fill="auto"/>
          </w:tcPr>
          <w:p w14:paraId="627AA231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3799720" w14:textId="7F68AD73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29</w:t>
            </w:r>
          </w:p>
        </w:tc>
        <w:tc>
          <w:tcPr>
            <w:tcW w:w="180" w:type="dxa"/>
            <w:shd w:val="clear" w:color="auto" w:fill="auto"/>
          </w:tcPr>
          <w:p w14:paraId="0AA7635C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4F16A536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0D6E03F" w14:textId="5399CCCB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29</w:t>
            </w:r>
          </w:p>
        </w:tc>
        <w:tc>
          <w:tcPr>
            <w:tcW w:w="180" w:type="dxa"/>
          </w:tcPr>
          <w:p w14:paraId="5DAD175A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75C6BF90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F1D92C9" w14:textId="0A8B8BE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1C94FF31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163299F9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C99F2F8" w14:textId="03D7C07D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590ACFF6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523A5E3F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7B743E6" w14:textId="2BBA9BA8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</w:tcPr>
          <w:p w14:paraId="725E14EC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641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0D525ED6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35E5C43" w14:textId="20EB8142" w:rsidR="003C62AA" w:rsidRPr="00B20F02" w:rsidRDefault="000E5D13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6064829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0358CB10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ADF34B1" w14:textId="362D09EA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35FA923F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5F57F54C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26A997E" w14:textId="1904A17D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7FF536F3" w14:textId="4EE06AB6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2A278A96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B28D489" w14:textId="49FC5536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6E4C70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7C7B26BA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7F8519" w14:textId="1B89A8FB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</w:tcPr>
          <w:p w14:paraId="77013FFF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  <w:tab w:val="decimal" w:pos="461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0AC8109E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ABFAA0" w14:textId="38324136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3C62AA" w:rsidRPr="00B20F02" w14:paraId="25EBAC4C" w14:textId="5FBA7269" w:rsidTr="00AE7A0D">
        <w:trPr>
          <w:cantSplit/>
        </w:trPr>
        <w:tc>
          <w:tcPr>
            <w:tcW w:w="2608" w:type="dxa"/>
            <w:shd w:val="clear" w:color="auto" w:fill="auto"/>
          </w:tcPr>
          <w:p w14:paraId="5BBC5B13" w14:textId="77777777" w:rsidR="003C62AA" w:rsidRPr="00B20F02" w:rsidRDefault="003C62AA" w:rsidP="003C62AA">
            <w:pPr>
              <w:spacing w:line="240" w:lineRule="auto"/>
              <w:ind w:left="-82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63FEC5EF" w14:textId="77777777" w:rsidR="003C62AA" w:rsidRPr="00B20F02" w:rsidRDefault="003C62AA" w:rsidP="003C62AA">
            <w:pPr>
              <w:spacing w:line="240" w:lineRule="auto"/>
              <w:ind w:left="6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FFC6074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21CEFFAB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3" w:type="dxa"/>
          </w:tcPr>
          <w:p w14:paraId="1D33097B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49FF7CAA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695E5C73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</w:tcPr>
          <w:p w14:paraId="08FC9BE8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450" w:type="dxa"/>
          </w:tcPr>
          <w:p w14:paraId="5209DF0A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40D87AF" w14:textId="4492E28C" w:rsidR="003C62AA" w:rsidRPr="00B20F02" w:rsidRDefault="003C62AA" w:rsidP="003C62AA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B3198" w14:textId="6028C609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1,355</w:t>
            </w:r>
          </w:p>
        </w:tc>
        <w:tc>
          <w:tcPr>
            <w:tcW w:w="183" w:type="dxa"/>
            <w:shd w:val="clear" w:color="auto" w:fill="auto"/>
          </w:tcPr>
          <w:p w14:paraId="0C4A7913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21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39443" w14:textId="2B21E9BD" w:rsidR="003C62AA" w:rsidRPr="00B20F02" w:rsidRDefault="003C62AA" w:rsidP="003C62A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1,355</w:t>
            </w:r>
          </w:p>
        </w:tc>
        <w:tc>
          <w:tcPr>
            <w:tcW w:w="180" w:type="dxa"/>
            <w:shd w:val="clear" w:color="auto" w:fill="auto"/>
          </w:tcPr>
          <w:p w14:paraId="2A2B9752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542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5DF74BDE" w14:textId="2C805B2D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1,355</w:t>
            </w:r>
          </w:p>
        </w:tc>
        <w:tc>
          <w:tcPr>
            <w:tcW w:w="180" w:type="dxa"/>
          </w:tcPr>
          <w:p w14:paraId="5C7E04C2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8FB7B" w14:textId="04D197AA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990</w:t>
            </w:r>
          </w:p>
        </w:tc>
        <w:tc>
          <w:tcPr>
            <w:tcW w:w="180" w:type="dxa"/>
            <w:shd w:val="clear" w:color="auto" w:fill="auto"/>
          </w:tcPr>
          <w:p w14:paraId="21B47D98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2F6E1" w14:textId="08682E9E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990</w:t>
            </w:r>
          </w:p>
        </w:tc>
        <w:tc>
          <w:tcPr>
            <w:tcW w:w="180" w:type="dxa"/>
            <w:shd w:val="clear" w:color="auto" w:fill="auto"/>
          </w:tcPr>
          <w:p w14:paraId="3805D43B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518BD9FF" w14:textId="5A6EF072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990</w:t>
            </w:r>
          </w:p>
        </w:tc>
        <w:tc>
          <w:tcPr>
            <w:tcW w:w="180" w:type="dxa"/>
          </w:tcPr>
          <w:p w14:paraId="54AE3751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641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ABA1A4" w14:textId="000EB10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</w:t>
            </w:r>
            <w:r w:rsidR="000E5D13"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099</w:t>
            </w:r>
          </w:p>
        </w:tc>
        <w:tc>
          <w:tcPr>
            <w:tcW w:w="180" w:type="dxa"/>
            <w:shd w:val="clear" w:color="auto" w:fill="auto"/>
          </w:tcPr>
          <w:p w14:paraId="1D64F1FD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42F7B" w14:textId="24A7A4D1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1,066</w:t>
            </w:r>
          </w:p>
        </w:tc>
        <w:tc>
          <w:tcPr>
            <w:tcW w:w="180" w:type="dxa"/>
          </w:tcPr>
          <w:p w14:paraId="0D2EE77B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76D5D997" w14:textId="6A7D76BC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1,062</w:t>
            </w:r>
          </w:p>
        </w:tc>
        <w:tc>
          <w:tcPr>
            <w:tcW w:w="180" w:type="dxa"/>
            <w:shd w:val="clear" w:color="auto" w:fill="auto"/>
          </w:tcPr>
          <w:p w14:paraId="69BE60D7" w14:textId="1E8F344B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60C2B" w14:textId="2FFE4331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75</w:t>
            </w:r>
          </w:p>
        </w:tc>
        <w:tc>
          <w:tcPr>
            <w:tcW w:w="180" w:type="dxa"/>
            <w:shd w:val="clear" w:color="auto" w:fill="auto"/>
          </w:tcPr>
          <w:p w14:paraId="625DB552" w14:textId="77777777" w:rsidR="003C62AA" w:rsidRPr="00B20F02" w:rsidRDefault="003C62AA" w:rsidP="003C62AA">
            <w:pPr>
              <w:pStyle w:val="acctfourfigures"/>
              <w:tabs>
                <w:tab w:val="clear" w:pos="765"/>
                <w:tab w:val="decimal" w:pos="400"/>
                <w:tab w:val="decimal" w:pos="753"/>
              </w:tabs>
              <w:spacing w:line="240" w:lineRule="auto"/>
              <w:ind w:left="-79" w:right="-14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1F39D" w14:textId="72470F2E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132</w:t>
            </w:r>
          </w:p>
        </w:tc>
        <w:tc>
          <w:tcPr>
            <w:tcW w:w="180" w:type="dxa"/>
          </w:tcPr>
          <w:p w14:paraId="72C4E4CC" w14:textId="77777777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  <w:tab w:val="decimal" w:pos="652"/>
              </w:tabs>
              <w:spacing w:line="240" w:lineRule="auto"/>
              <w:ind w:left="-136" w:right="-1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0EC41F62" w14:textId="0E58101E" w:rsidR="003C62AA" w:rsidRPr="00B20F02" w:rsidRDefault="003C62AA" w:rsidP="003C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4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120</w:t>
            </w:r>
          </w:p>
        </w:tc>
      </w:tr>
    </w:tbl>
    <w:p w14:paraId="2576BD98" w14:textId="77777777" w:rsidR="007071C0" w:rsidRPr="00B20F02" w:rsidRDefault="007071C0" w:rsidP="00611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98"/>
        </w:tabs>
        <w:spacing w:before="90"/>
        <w:rPr>
          <w:rFonts w:asciiTheme="majorBidi" w:hAnsiTheme="majorBidi" w:cstheme="majorBidi"/>
          <w:cs/>
        </w:rPr>
        <w:sectPr w:rsidR="007071C0" w:rsidRPr="00B20F02" w:rsidSect="00D56CE2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6392" w:type="dxa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6"/>
        <w:gridCol w:w="1534"/>
        <w:gridCol w:w="732"/>
        <w:gridCol w:w="529"/>
        <w:gridCol w:w="540"/>
        <w:gridCol w:w="540"/>
        <w:gridCol w:w="540"/>
        <w:gridCol w:w="204"/>
        <w:gridCol w:w="516"/>
        <w:gridCol w:w="179"/>
        <w:gridCol w:w="541"/>
        <w:gridCol w:w="179"/>
        <w:gridCol w:w="541"/>
        <w:gridCol w:w="180"/>
        <w:gridCol w:w="540"/>
        <w:gridCol w:w="180"/>
        <w:gridCol w:w="540"/>
        <w:gridCol w:w="180"/>
        <w:gridCol w:w="540"/>
        <w:gridCol w:w="183"/>
        <w:gridCol w:w="537"/>
        <w:gridCol w:w="187"/>
        <w:gridCol w:w="521"/>
        <w:gridCol w:w="199"/>
        <w:gridCol w:w="533"/>
        <w:gridCol w:w="178"/>
        <w:gridCol w:w="542"/>
        <w:gridCol w:w="178"/>
        <w:gridCol w:w="542"/>
        <w:gridCol w:w="178"/>
        <w:gridCol w:w="546"/>
        <w:gridCol w:w="183"/>
        <w:gridCol w:w="540"/>
        <w:gridCol w:w="180"/>
        <w:gridCol w:w="544"/>
      </w:tblGrid>
      <w:tr w:rsidR="00CA5490" w:rsidRPr="00B20F02" w14:paraId="3EDDA0AF" w14:textId="61FA60EB" w:rsidTr="00735962">
        <w:trPr>
          <w:cantSplit/>
          <w:tblHeader/>
          <w:jc w:val="center"/>
        </w:trPr>
        <w:tc>
          <w:tcPr>
            <w:tcW w:w="1886" w:type="dxa"/>
            <w:shd w:val="clear" w:color="auto" w:fill="auto"/>
          </w:tcPr>
          <w:p w14:paraId="57543D78" w14:textId="77777777" w:rsidR="00CA5490" w:rsidRPr="00B20F02" w:rsidRDefault="00CA5490" w:rsidP="00DF773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4" w:type="dxa"/>
          </w:tcPr>
          <w:p w14:paraId="55C708D9" w14:textId="77777777" w:rsidR="00CA5490" w:rsidRPr="00B20F02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32" w:type="dxa"/>
          </w:tcPr>
          <w:p w14:paraId="4FAB4805" w14:textId="77777777" w:rsidR="00CA5490" w:rsidRPr="00B20F02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558D0149" w14:textId="77777777" w:rsidR="00CA5490" w:rsidRPr="00B20F02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631" w:type="dxa"/>
            <w:gridSpan w:val="29"/>
          </w:tcPr>
          <w:p w14:paraId="512CB7A0" w14:textId="4981FC82" w:rsidR="00CA5490" w:rsidRPr="00B20F02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A5490" w:rsidRPr="00B20F02" w:rsidDel="00685444" w14:paraId="1DA31786" w14:textId="0491F5C7" w:rsidTr="00735962">
        <w:trPr>
          <w:cantSplit/>
          <w:tblHeader/>
          <w:jc w:val="center"/>
        </w:trPr>
        <w:tc>
          <w:tcPr>
            <w:tcW w:w="1886" w:type="dxa"/>
            <w:shd w:val="clear" w:color="auto" w:fill="auto"/>
          </w:tcPr>
          <w:p w14:paraId="576A39A2" w14:textId="77777777" w:rsidR="00CA5490" w:rsidRPr="00B20F02" w:rsidRDefault="00CA5490" w:rsidP="00DF773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2131D073" w14:textId="77777777" w:rsidR="00CA5490" w:rsidRPr="00B20F02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32" w:type="dxa"/>
          </w:tcPr>
          <w:p w14:paraId="0F168207" w14:textId="77777777" w:rsidR="00CA5490" w:rsidRPr="00B20F02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</w:t>
            </w:r>
          </w:p>
        </w:tc>
        <w:tc>
          <w:tcPr>
            <w:tcW w:w="1609" w:type="dxa"/>
            <w:gridSpan w:val="3"/>
            <w:shd w:val="clear" w:color="auto" w:fill="auto"/>
          </w:tcPr>
          <w:p w14:paraId="0155AD44" w14:textId="77777777" w:rsidR="00CA5490" w:rsidRPr="00B20F02" w:rsidDel="00685444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31" w:type="dxa"/>
            <w:gridSpan w:val="29"/>
          </w:tcPr>
          <w:p w14:paraId="363DD55C" w14:textId="77777777" w:rsidR="00CA5490" w:rsidRPr="00B20F02" w:rsidDel="00685444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CA5490" w:rsidRPr="00B20F02" w:rsidDel="00685444" w14:paraId="04C75F93" w14:textId="6A4B6277" w:rsidTr="00475AF4">
        <w:trPr>
          <w:cantSplit/>
          <w:tblHeader/>
          <w:jc w:val="center"/>
        </w:trPr>
        <w:tc>
          <w:tcPr>
            <w:tcW w:w="1886" w:type="dxa"/>
            <w:shd w:val="clear" w:color="auto" w:fill="auto"/>
          </w:tcPr>
          <w:p w14:paraId="14CA3A3C" w14:textId="77777777" w:rsidR="00CA5490" w:rsidRPr="00B20F02" w:rsidRDefault="00CA5490" w:rsidP="00DF773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2D28DF5F" w14:textId="77777777" w:rsidR="00CA5490" w:rsidRPr="00B20F02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732" w:type="dxa"/>
          </w:tcPr>
          <w:p w14:paraId="140E159B" w14:textId="77777777" w:rsidR="00CA5490" w:rsidRPr="00B20F02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ที่ดำเนิน</w:t>
            </w:r>
          </w:p>
        </w:tc>
        <w:tc>
          <w:tcPr>
            <w:tcW w:w="1609" w:type="dxa"/>
            <w:gridSpan w:val="3"/>
            <w:shd w:val="clear" w:color="auto" w:fill="auto"/>
          </w:tcPr>
          <w:p w14:paraId="3A510754" w14:textId="57D23DBD" w:rsidR="00CA5490" w:rsidRPr="00B20F02" w:rsidRDefault="00CA5490" w:rsidP="00CA5490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</w:t>
            </w:r>
          </w:p>
        </w:tc>
        <w:tc>
          <w:tcPr>
            <w:tcW w:w="1980" w:type="dxa"/>
            <w:gridSpan w:val="5"/>
            <w:shd w:val="clear" w:color="auto" w:fill="auto"/>
          </w:tcPr>
          <w:p w14:paraId="6AAA1034" w14:textId="77777777" w:rsidR="00CA5490" w:rsidRPr="00B20F02" w:rsidDel="00685444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3688604C" w14:textId="6CBB5B4A" w:rsidR="00CA5490" w:rsidRPr="00B20F02" w:rsidDel="00685444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81" w:type="dxa"/>
            <w:gridSpan w:val="5"/>
            <w:shd w:val="clear" w:color="auto" w:fill="auto"/>
          </w:tcPr>
          <w:p w14:paraId="35981D43" w14:textId="352B6E97" w:rsidR="00CA5490" w:rsidRPr="00B20F02" w:rsidDel="00685444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880DDE5" w14:textId="326DB3D1" w:rsidR="00CA5490" w:rsidRPr="00B20F02" w:rsidDel="00685444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968" w:type="dxa"/>
            <w:gridSpan w:val="5"/>
            <w:shd w:val="clear" w:color="auto" w:fill="auto"/>
          </w:tcPr>
          <w:p w14:paraId="79671893" w14:textId="1568BE2F" w:rsidR="00CA5490" w:rsidRPr="00B20F02" w:rsidDel="00685444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" w:type="dxa"/>
            <w:shd w:val="clear" w:color="auto" w:fill="auto"/>
          </w:tcPr>
          <w:p w14:paraId="4D7C1901" w14:textId="32C2E20F" w:rsidR="00CA5490" w:rsidRPr="00B20F02" w:rsidDel="00685444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3" w:type="dxa"/>
            <w:gridSpan w:val="5"/>
            <w:shd w:val="clear" w:color="auto" w:fill="auto"/>
          </w:tcPr>
          <w:p w14:paraId="01D0466B" w14:textId="77777777" w:rsidR="00CA5490" w:rsidRPr="00B20F02" w:rsidDel="00685444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695D5DF" w14:textId="3D445727" w:rsidR="00CA5490" w:rsidRPr="00B20F02" w:rsidDel="00685444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3" w:type="dxa"/>
            <w:gridSpan w:val="5"/>
            <w:shd w:val="clear" w:color="auto" w:fill="auto"/>
          </w:tcPr>
          <w:p w14:paraId="690D5342" w14:textId="01A63423" w:rsidR="00CA5490" w:rsidRPr="00B20F02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CA5490" w:rsidRPr="00B20F02" w:rsidDel="00685444" w14:paraId="13D87177" w14:textId="3F3FF79F" w:rsidTr="00475AF4">
        <w:trPr>
          <w:cantSplit/>
          <w:tblHeader/>
          <w:jc w:val="center"/>
        </w:trPr>
        <w:tc>
          <w:tcPr>
            <w:tcW w:w="1886" w:type="dxa"/>
            <w:shd w:val="clear" w:color="auto" w:fill="auto"/>
          </w:tcPr>
          <w:p w14:paraId="6FAA40B9" w14:textId="77777777" w:rsidR="00CA5490" w:rsidRPr="00B20F02" w:rsidRDefault="00CA5490" w:rsidP="00DF773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7181ED7E" w14:textId="77777777" w:rsidR="00CA5490" w:rsidRPr="00B20F02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732" w:type="dxa"/>
          </w:tcPr>
          <w:p w14:paraId="2080F762" w14:textId="77777777" w:rsidR="00CA5490" w:rsidRPr="00B20F02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09" w:type="dxa"/>
            <w:gridSpan w:val="3"/>
            <w:shd w:val="clear" w:color="auto" w:fill="auto"/>
          </w:tcPr>
          <w:p w14:paraId="1084EF6E" w14:textId="0FDF2A88" w:rsidR="00CA5490" w:rsidRPr="00B20F02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เป็นเจ้าของ </w:t>
            </w:r>
          </w:p>
        </w:tc>
        <w:tc>
          <w:tcPr>
            <w:tcW w:w="1980" w:type="dxa"/>
            <w:gridSpan w:val="5"/>
            <w:shd w:val="clear" w:color="auto" w:fill="auto"/>
          </w:tcPr>
          <w:p w14:paraId="43A6C9F2" w14:textId="7F2C9CCB" w:rsidR="00CA5490" w:rsidRPr="00B20F02" w:rsidDel="00685444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9" w:type="dxa"/>
            <w:shd w:val="clear" w:color="auto" w:fill="auto"/>
          </w:tcPr>
          <w:p w14:paraId="20CAD2A5" w14:textId="193C9181" w:rsidR="00CA5490" w:rsidRPr="00B20F02" w:rsidDel="00685444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81" w:type="dxa"/>
            <w:gridSpan w:val="5"/>
            <w:shd w:val="clear" w:color="auto" w:fill="auto"/>
          </w:tcPr>
          <w:p w14:paraId="5B1A6625" w14:textId="71B493C4" w:rsidR="00CA5490" w:rsidRPr="00B20F02" w:rsidDel="00685444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14:paraId="30743250" w14:textId="27A75FFE" w:rsidR="00CA5490" w:rsidRPr="00B20F02" w:rsidDel="00685444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968" w:type="dxa"/>
            <w:gridSpan w:val="5"/>
            <w:shd w:val="clear" w:color="auto" w:fill="auto"/>
          </w:tcPr>
          <w:p w14:paraId="7DE0FDFD" w14:textId="76DF0CF3" w:rsidR="00CA5490" w:rsidRPr="00B20F02" w:rsidDel="00685444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9" w:type="dxa"/>
            <w:shd w:val="clear" w:color="auto" w:fill="auto"/>
          </w:tcPr>
          <w:p w14:paraId="411C3DC2" w14:textId="0326ADAA" w:rsidR="00CA5490" w:rsidRPr="00B20F02" w:rsidDel="00685444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3" w:type="dxa"/>
            <w:gridSpan w:val="5"/>
            <w:shd w:val="clear" w:color="auto" w:fill="auto"/>
          </w:tcPr>
          <w:p w14:paraId="21851712" w14:textId="2F2808E5" w:rsidR="00CA5490" w:rsidRPr="00B20F02" w:rsidDel="00685444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 สุทธิ</w:t>
            </w:r>
          </w:p>
        </w:tc>
        <w:tc>
          <w:tcPr>
            <w:tcW w:w="178" w:type="dxa"/>
            <w:shd w:val="clear" w:color="auto" w:fill="auto"/>
          </w:tcPr>
          <w:p w14:paraId="2F84BF99" w14:textId="2E2A22C8" w:rsidR="00CA5490" w:rsidRPr="00B20F02" w:rsidDel="00685444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93" w:type="dxa"/>
            <w:gridSpan w:val="5"/>
            <w:shd w:val="clear" w:color="auto" w:fill="auto"/>
          </w:tcPr>
          <w:p w14:paraId="140B7724" w14:textId="6852138F" w:rsidR="00CA5490" w:rsidRPr="00B20F02" w:rsidRDefault="00CA5490" w:rsidP="00DF77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E96A73" w:rsidRPr="00B20F02" w14:paraId="1F9D9377" w14:textId="16E65488" w:rsidTr="00475AF4">
        <w:trPr>
          <w:cantSplit/>
          <w:tblHeader/>
          <w:jc w:val="center"/>
        </w:trPr>
        <w:tc>
          <w:tcPr>
            <w:tcW w:w="1886" w:type="dxa"/>
            <w:shd w:val="clear" w:color="auto" w:fill="auto"/>
          </w:tcPr>
          <w:p w14:paraId="7185AF07" w14:textId="77777777" w:rsidR="00E96A73" w:rsidRPr="00B20F02" w:rsidRDefault="00E96A73" w:rsidP="00E96A73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3098A6B7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32" w:type="dxa"/>
          </w:tcPr>
          <w:p w14:paraId="6B408807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29" w:type="dxa"/>
            <w:shd w:val="clear" w:color="auto" w:fill="auto"/>
          </w:tcPr>
          <w:p w14:paraId="25AF74AC" w14:textId="59822199" w:rsidR="00E96A73" w:rsidRPr="00B20F02" w:rsidRDefault="000C58DB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540" w:type="dxa"/>
            <w:shd w:val="clear" w:color="auto" w:fill="auto"/>
          </w:tcPr>
          <w:p w14:paraId="571BB556" w14:textId="3FB64ED4" w:rsidR="00E96A73" w:rsidRPr="00B20F02" w:rsidRDefault="000C58DB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540" w:type="dxa"/>
          </w:tcPr>
          <w:p w14:paraId="38396C36" w14:textId="693A0B1C" w:rsidR="00E96A73" w:rsidRPr="00B20F02" w:rsidRDefault="000C58DB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540" w:type="dxa"/>
            <w:shd w:val="clear" w:color="auto" w:fill="auto"/>
          </w:tcPr>
          <w:p w14:paraId="5D088FB0" w14:textId="26EEB5CC" w:rsidR="00E96A73" w:rsidRPr="00B20F02" w:rsidRDefault="000C58DB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04" w:type="dxa"/>
            <w:shd w:val="clear" w:color="auto" w:fill="auto"/>
          </w:tcPr>
          <w:p w14:paraId="2C7D3EE9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14:paraId="5BE340AB" w14:textId="4065604D" w:rsidR="00E96A73" w:rsidRPr="00B20F02" w:rsidRDefault="000C58DB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9" w:type="dxa"/>
          </w:tcPr>
          <w:p w14:paraId="03FAB07C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</w:tcPr>
          <w:p w14:paraId="7C26E91D" w14:textId="16583516" w:rsidR="00E96A73" w:rsidRPr="00B20F02" w:rsidRDefault="000C58DB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9" w:type="dxa"/>
            <w:shd w:val="clear" w:color="auto" w:fill="auto"/>
          </w:tcPr>
          <w:p w14:paraId="3834B9A9" w14:textId="709E18B6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59C3648E" w14:textId="06BD7B2A" w:rsidR="00E96A73" w:rsidRPr="00B20F02" w:rsidRDefault="000C58DB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7F58576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610DCC98" w14:textId="360D1A55" w:rsidR="00E96A73" w:rsidRPr="00B20F02" w:rsidRDefault="000C58DB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D986828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A3129D0" w14:textId="40F15B00" w:rsidR="00E96A73" w:rsidRPr="00B20F02" w:rsidRDefault="000C58DB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696EBD0E" w14:textId="1ECD6F3D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5857BA1F" w14:textId="69DA107B" w:rsidR="00E96A73" w:rsidRPr="00B20F02" w:rsidRDefault="000C58DB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3" w:type="dxa"/>
            <w:shd w:val="clear" w:color="auto" w:fill="auto"/>
          </w:tcPr>
          <w:p w14:paraId="388C10A7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14:paraId="7067A4E4" w14:textId="2975E1D4" w:rsidR="00E96A73" w:rsidRPr="00B20F02" w:rsidRDefault="000C58DB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7" w:type="dxa"/>
          </w:tcPr>
          <w:p w14:paraId="150B94F6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dxa"/>
          </w:tcPr>
          <w:p w14:paraId="3D9F5517" w14:textId="0BE3C4DB" w:rsidR="00E96A73" w:rsidRPr="00B20F02" w:rsidRDefault="000C58DB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99" w:type="dxa"/>
            <w:shd w:val="clear" w:color="auto" w:fill="auto"/>
          </w:tcPr>
          <w:p w14:paraId="532DB0F1" w14:textId="3B7CCBB3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14:paraId="1AE9FFF8" w14:textId="787F01AD" w:rsidR="00E96A73" w:rsidRPr="00B20F02" w:rsidRDefault="000C58DB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  <w:shd w:val="clear" w:color="auto" w:fill="auto"/>
          </w:tcPr>
          <w:p w14:paraId="1E0D8E95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0923BA88" w14:textId="5CFB304C" w:rsidR="00E96A73" w:rsidRPr="00B20F02" w:rsidRDefault="000C58DB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07967849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</w:tcPr>
          <w:p w14:paraId="77C76B27" w14:textId="518E7055" w:rsidR="00E96A73" w:rsidRPr="00B20F02" w:rsidRDefault="000C58DB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3AB7A310" w14:textId="09D2D1CD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auto"/>
          </w:tcPr>
          <w:p w14:paraId="31F7645F" w14:textId="04CD0986" w:rsidR="00E96A73" w:rsidRPr="00B20F02" w:rsidRDefault="000C58DB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3" w:type="dxa"/>
            <w:shd w:val="clear" w:color="auto" w:fill="auto"/>
          </w:tcPr>
          <w:p w14:paraId="7AD255E4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723613AC" w14:textId="2EEDAD79" w:rsidR="00E96A73" w:rsidRPr="00B20F02" w:rsidRDefault="000C58DB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1FB2DCA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4" w:type="dxa"/>
          </w:tcPr>
          <w:p w14:paraId="1D459E94" w14:textId="705566B0" w:rsidR="00E96A73" w:rsidRPr="00B20F02" w:rsidRDefault="000C58DB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96A73" w:rsidRPr="00B20F02" w14:paraId="5DD54B05" w14:textId="12E15DF3" w:rsidTr="00735962">
        <w:trPr>
          <w:cantSplit/>
          <w:tblHeader/>
          <w:jc w:val="center"/>
        </w:trPr>
        <w:tc>
          <w:tcPr>
            <w:tcW w:w="1886" w:type="dxa"/>
            <w:shd w:val="clear" w:color="auto" w:fill="auto"/>
          </w:tcPr>
          <w:p w14:paraId="7B2EF7F2" w14:textId="77777777" w:rsidR="00E96A73" w:rsidRPr="00B20F02" w:rsidRDefault="00E96A73" w:rsidP="00E96A73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53EAF633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32" w:type="dxa"/>
          </w:tcPr>
          <w:p w14:paraId="77F3E2F5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6256C870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540" w:type="dxa"/>
          </w:tcPr>
          <w:p w14:paraId="2C968490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0631" w:type="dxa"/>
            <w:gridSpan w:val="29"/>
          </w:tcPr>
          <w:p w14:paraId="45274D95" w14:textId="52384EB6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E96A73" w:rsidRPr="00B20F02" w14:paraId="0EB188E1" w14:textId="5CE7976C" w:rsidTr="00475AF4">
        <w:trPr>
          <w:cantSplit/>
          <w:tblHeader/>
          <w:jc w:val="center"/>
        </w:trPr>
        <w:tc>
          <w:tcPr>
            <w:tcW w:w="1886" w:type="dxa"/>
            <w:shd w:val="clear" w:color="auto" w:fill="auto"/>
          </w:tcPr>
          <w:p w14:paraId="5AABE5B1" w14:textId="77777777" w:rsidR="00E96A73" w:rsidRPr="00B20F02" w:rsidRDefault="00E96A73" w:rsidP="00E96A73">
            <w:pPr>
              <w:tabs>
                <w:tab w:val="clear" w:pos="907"/>
                <w:tab w:val="left" w:pos="900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534" w:type="dxa"/>
          </w:tcPr>
          <w:p w14:paraId="0F97A034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32" w:type="dxa"/>
          </w:tcPr>
          <w:p w14:paraId="46E9A9C1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29" w:type="dxa"/>
            <w:shd w:val="clear" w:color="auto" w:fill="auto"/>
          </w:tcPr>
          <w:p w14:paraId="0D223A2B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751E2A0E" w14:textId="77777777" w:rsidR="00E96A73" w:rsidRPr="00B20F02" w:rsidRDefault="00E96A73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</w:tcPr>
          <w:p w14:paraId="2FACEDCD" w14:textId="77777777" w:rsidR="00E96A73" w:rsidRPr="00B20F02" w:rsidRDefault="00E96A73" w:rsidP="00E9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1406242" w14:textId="25685C62" w:rsidR="00E96A73" w:rsidRPr="00B20F02" w:rsidRDefault="00E96A73" w:rsidP="00E9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4" w:type="dxa"/>
            <w:shd w:val="clear" w:color="auto" w:fill="auto"/>
          </w:tcPr>
          <w:p w14:paraId="3E064B87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14:paraId="128C53CF" w14:textId="77777777" w:rsidR="00E96A73" w:rsidRPr="00B20F02" w:rsidRDefault="00E96A73" w:rsidP="00E9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" w:type="dxa"/>
          </w:tcPr>
          <w:p w14:paraId="3E7561D0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</w:tcPr>
          <w:p w14:paraId="6A3821FA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2C77F6E7" w14:textId="09DC79C5" w:rsidR="00E96A73" w:rsidRPr="00B20F02" w:rsidRDefault="00E96A73" w:rsidP="00E96A7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1147D96F" w14:textId="77777777" w:rsidR="00E96A73" w:rsidRPr="00B20F02" w:rsidRDefault="00E96A73" w:rsidP="00E9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C6D1ED1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5143E0D6" w14:textId="77777777" w:rsidR="00E96A73" w:rsidRPr="00B20F02" w:rsidRDefault="00E96A73" w:rsidP="00E9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75A0071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F9671B7" w14:textId="3AC94B49" w:rsidR="00E96A73" w:rsidRPr="00B20F02" w:rsidRDefault="00E96A73" w:rsidP="00E96A7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4155253" w14:textId="5683F68D" w:rsidR="00E96A73" w:rsidRPr="00B20F02" w:rsidRDefault="00E96A73" w:rsidP="00E96A7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104192A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05462007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14:paraId="6E474FC2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</w:tcPr>
          <w:p w14:paraId="3F82E86D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dxa"/>
          </w:tcPr>
          <w:p w14:paraId="6FA1F0C3" w14:textId="584A8FFE" w:rsidR="00E96A73" w:rsidRPr="00B20F02" w:rsidRDefault="00E96A73" w:rsidP="00E96A7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" w:type="dxa"/>
            <w:shd w:val="clear" w:color="auto" w:fill="auto"/>
          </w:tcPr>
          <w:p w14:paraId="40CBAD8D" w14:textId="7BEA894B" w:rsidR="00E96A73" w:rsidRPr="00B20F02" w:rsidRDefault="00E96A73" w:rsidP="00E96A7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14:paraId="60CDDF99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507E791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2B4B909A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9EC6399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</w:tcPr>
          <w:p w14:paraId="37B08AA4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0CF71F24" w14:textId="404BD17D" w:rsidR="00E96A73" w:rsidRPr="00B20F02" w:rsidRDefault="00E96A73" w:rsidP="00E96A7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auto"/>
          </w:tcPr>
          <w:p w14:paraId="7F726E95" w14:textId="77777777" w:rsidR="00E96A73" w:rsidRPr="00B20F02" w:rsidRDefault="00E96A73" w:rsidP="00E9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3" w:type="dxa"/>
            <w:shd w:val="clear" w:color="auto" w:fill="auto"/>
          </w:tcPr>
          <w:p w14:paraId="64094768" w14:textId="77777777" w:rsidR="00E96A73" w:rsidRPr="00B20F02" w:rsidRDefault="00E96A73" w:rsidP="00E96A7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53055598" w14:textId="77777777" w:rsidR="00E96A73" w:rsidRPr="00B20F02" w:rsidRDefault="00E96A73" w:rsidP="00E9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FD198A" w14:textId="77777777" w:rsidR="00E96A73" w:rsidRPr="00B20F02" w:rsidRDefault="00E96A73" w:rsidP="00E9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4" w:type="dxa"/>
          </w:tcPr>
          <w:p w14:paraId="3BA8FD40" w14:textId="77777777" w:rsidR="00E96A73" w:rsidRPr="00B20F02" w:rsidRDefault="00E96A73" w:rsidP="00E96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740D" w:rsidRPr="00B20F02" w14:paraId="53230DAC" w14:textId="5D08531F" w:rsidTr="00475AF4">
        <w:trPr>
          <w:cantSplit/>
          <w:jc w:val="center"/>
        </w:trPr>
        <w:tc>
          <w:tcPr>
            <w:tcW w:w="1886" w:type="dxa"/>
            <w:shd w:val="clear" w:color="auto" w:fill="auto"/>
          </w:tcPr>
          <w:p w14:paraId="4BDCDF5A" w14:textId="12AD72AC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เอเชี่ยน เบสท์ </w:t>
            </w:r>
          </w:p>
          <w:p w14:paraId="737161B3" w14:textId="05BBDA2C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ชิคเก้น</w:t>
            </w:r>
            <w:r w:rsidRPr="00B20F0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534" w:type="dxa"/>
          </w:tcPr>
          <w:p w14:paraId="5FBE0058" w14:textId="77777777" w:rsidR="00A5740D" w:rsidRPr="00B20F02" w:rsidRDefault="00A5740D" w:rsidP="00A5740D">
            <w:pPr>
              <w:spacing w:line="240" w:lineRule="auto"/>
              <w:ind w:left="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</w:t>
            </w:r>
          </w:p>
          <w:p w14:paraId="1720149A" w14:textId="77777777" w:rsidR="00A5740D" w:rsidRPr="00B20F02" w:rsidRDefault="00A5740D" w:rsidP="00A5740D">
            <w:pPr>
              <w:spacing w:line="240" w:lineRule="auto"/>
              <w:ind w:left="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จากเนื้อไก่แช่แข็ง</w:t>
            </w:r>
          </w:p>
        </w:tc>
        <w:tc>
          <w:tcPr>
            <w:tcW w:w="732" w:type="dxa"/>
          </w:tcPr>
          <w:p w14:paraId="44C30940" w14:textId="77777777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46A3A9" w14:textId="77777777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29" w:type="dxa"/>
            <w:shd w:val="clear" w:color="auto" w:fill="auto"/>
            <w:vAlign w:val="bottom"/>
          </w:tcPr>
          <w:p w14:paraId="760141D7" w14:textId="0F294C8D" w:rsidR="00A5740D" w:rsidRPr="00B20F02" w:rsidRDefault="000C58DB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947BED5" w14:textId="174993FC" w:rsidR="00A5740D" w:rsidRPr="00B20F02" w:rsidRDefault="000C58DB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540" w:type="dxa"/>
            <w:vAlign w:val="bottom"/>
          </w:tcPr>
          <w:p w14:paraId="5A167EBF" w14:textId="40418A65" w:rsidR="00A5740D" w:rsidRPr="00B20F02" w:rsidRDefault="000C58DB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070B03E" w14:textId="27E013A1" w:rsidR="00A5740D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5740D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833</w:t>
            </w:r>
          </w:p>
        </w:tc>
        <w:tc>
          <w:tcPr>
            <w:tcW w:w="204" w:type="dxa"/>
            <w:shd w:val="clear" w:color="auto" w:fill="auto"/>
          </w:tcPr>
          <w:p w14:paraId="3E262393" w14:textId="77777777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2F8B34" w14:textId="77777777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</w:p>
        </w:tc>
        <w:tc>
          <w:tcPr>
            <w:tcW w:w="516" w:type="dxa"/>
            <w:shd w:val="clear" w:color="auto" w:fill="auto"/>
            <w:vAlign w:val="bottom"/>
          </w:tcPr>
          <w:p w14:paraId="32FC2AB3" w14:textId="5E694762" w:rsidR="00A5740D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5740D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833</w:t>
            </w:r>
          </w:p>
        </w:tc>
        <w:tc>
          <w:tcPr>
            <w:tcW w:w="179" w:type="dxa"/>
          </w:tcPr>
          <w:p w14:paraId="1405E1F2" w14:textId="77777777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vAlign w:val="bottom"/>
          </w:tcPr>
          <w:p w14:paraId="6CDB3A1D" w14:textId="6236EECB" w:rsidR="00A5740D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5740D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833</w:t>
            </w:r>
          </w:p>
        </w:tc>
        <w:tc>
          <w:tcPr>
            <w:tcW w:w="179" w:type="dxa"/>
            <w:shd w:val="clear" w:color="auto" w:fill="auto"/>
          </w:tcPr>
          <w:p w14:paraId="0EFEE295" w14:textId="067C627E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14:paraId="63472187" w14:textId="240CCE5D" w:rsidR="00A5740D" w:rsidRPr="00B20F02" w:rsidRDefault="000C58DB" w:rsidP="00C05DF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458</w:t>
            </w:r>
          </w:p>
        </w:tc>
        <w:tc>
          <w:tcPr>
            <w:tcW w:w="180" w:type="dxa"/>
            <w:shd w:val="clear" w:color="auto" w:fill="auto"/>
          </w:tcPr>
          <w:p w14:paraId="3ADE291C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7DBF4AE" w14:textId="5E24F979" w:rsidR="00A5740D" w:rsidRPr="00B20F02" w:rsidRDefault="000C58DB" w:rsidP="00990620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458</w:t>
            </w:r>
          </w:p>
        </w:tc>
        <w:tc>
          <w:tcPr>
            <w:tcW w:w="180" w:type="dxa"/>
          </w:tcPr>
          <w:p w14:paraId="6957991E" w14:textId="77777777" w:rsidR="00A5740D" w:rsidRPr="00B20F02" w:rsidRDefault="00A5740D" w:rsidP="00A5740D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E0F6078" w14:textId="0F0EF6D1" w:rsidR="00A5740D" w:rsidRPr="00B20F02" w:rsidRDefault="000C58DB" w:rsidP="00990620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458</w:t>
            </w:r>
          </w:p>
        </w:tc>
        <w:tc>
          <w:tcPr>
            <w:tcW w:w="180" w:type="dxa"/>
            <w:shd w:val="clear" w:color="auto" w:fill="auto"/>
          </w:tcPr>
          <w:p w14:paraId="4C46AB6D" w14:textId="699541EF" w:rsidR="00A5740D" w:rsidRPr="00B20F02" w:rsidRDefault="00A5740D" w:rsidP="00A5740D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2B43F2" w14:textId="77777777" w:rsidR="00A5740D" w:rsidRPr="00B20F02" w:rsidRDefault="00A5740D" w:rsidP="00A5740D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CDA8276" w14:textId="55711D37" w:rsidR="00A5740D" w:rsidRPr="00B20F02" w:rsidRDefault="00A5740D" w:rsidP="00476346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 w:rsidRPr="00B20F0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15CBEA1F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14:paraId="4AE1677A" w14:textId="1C35F618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4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87" w:type="dxa"/>
          </w:tcPr>
          <w:p w14:paraId="65FE0722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21" w:type="dxa"/>
            <w:vAlign w:val="bottom"/>
          </w:tcPr>
          <w:p w14:paraId="01BDA1EC" w14:textId="3AE6632C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4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14:paraId="444B8059" w14:textId="329E660C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dxa"/>
            <w:shd w:val="clear" w:color="auto" w:fill="auto"/>
            <w:vAlign w:val="bottom"/>
          </w:tcPr>
          <w:p w14:paraId="1F87A5AF" w14:textId="6AC7FD00" w:rsidR="00A5740D" w:rsidRPr="00B20F02" w:rsidRDefault="000C58DB" w:rsidP="00AD4B2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178" w:type="dxa"/>
            <w:shd w:val="clear" w:color="auto" w:fill="auto"/>
          </w:tcPr>
          <w:p w14:paraId="31EBEBC3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42C072BA" w14:textId="1D03BCFC" w:rsidR="00A5740D" w:rsidRPr="00B20F02" w:rsidRDefault="000C58DB" w:rsidP="007C21D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458</w:t>
            </w:r>
          </w:p>
        </w:tc>
        <w:tc>
          <w:tcPr>
            <w:tcW w:w="178" w:type="dxa"/>
          </w:tcPr>
          <w:p w14:paraId="5511B2FD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vAlign w:val="bottom"/>
          </w:tcPr>
          <w:p w14:paraId="0C2264E2" w14:textId="49851ACE" w:rsidR="00A5740D" w:rsidRPr="00B20F02" w:rsidRDefault="000C58DB" w:rsidP="00213B3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458</w:t>
            </w:r>
          </w:p>
        </w:tc>
        <w:tc>
          <w:tcPr>
            <w:tcW w:w="178" w:type="dxa"/>
            <w:shd w:val="clear" w:color="auto" w:fill="auto"/>
          </w:tcPr>
          <w:p w14:paraId="6BFE3012" w14:textId="0AC39471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auto"/>
            <w:vAlign w:val="bottom"/>
          </w:tcPr>
          <w:p w14:paraId="11870EF7" w14:textId="26B69198" w:rsidR="00A5740D" w:rsidRPr="00B20F02" w:rsidRDefault="00A5740D" w:rsidP="00A5740D">
            <w:pPr>
              <w:pStyle w:val="acctfourfigures"/>
              <w:tabs>
                <w:tab w:val="clear" w:pos="765"/>
                <w:tab w:val="decimal" w:pos="176"/>
              </w:tabs>
              <w:spacing w:line="240" w:lineRule="auto"/>
              <w:ind w:left="-79" w:right="-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555C6EB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6BCC6CA" w14:textId="37AF08E0" w:rsidR="00A5740D" w:rsidRPr="00B20F02" w:rsidRDefault="00A5740D" w:rsidP="00213B3A">
            <w:pPr>
              <w:pStyle w:val="acctfourfigures"/>
              <w:tabs>
                <w:tab w:val="clear" w:pos="765"/>
                <w:tab w:val="decimal" w:pos="176"/>
              </w:tabs>
              <w:spacing w:line="240" w:lineRule="auto"/>
              <w:ind w:left="-79" w:right="-22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E185C8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176"/>
              </w:tabs>
              <w:spacing w:line="240" w:lineRule="auto"/>
              <w:ind w:left="-79" w:right="-2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4" w:type="dxa"/>
            <w:vAlign w:val="bottom"/>
          </w:tcPr>
          <w:p w14:paraId="2369A20F" w14:textId="1DA1F96A" w:rsidR="00A5740D" w:rsidRPr="00B20F02" w:rsidRDefault="00A5740D" w:rsidP="00A5740D">
            <w:pPr>
              <w:pStyle w:val="acctfourfigures"/>
              <w:tabs>
                <w:tab w:val="clear" w:pos="765"/>
                <w:tab w:val="decimal" w:pos="176"/>
              </w:tabs>
              <w:spacing w:line="240" w:lineRule="auto"/>
              <w:ind w:left="-79" w:right="-2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A5740D" w:rsidRPr="00B20F02" w14:paraId="314B4A03" w14:textId="267ACC1A" w:rsidTr="00475AF4">
        <w:trPr>
          <w:cantSplit/>
          <w:jc w:val="center"/>
        </w:trPr>
        <w:tc>
          <w:tcPr>
            <w:tcW w:w="1886" w:type="dxa"/>
            <w:shd w:val="clear" w:color="auto" w:fill="auto"/>
          </w:tcPr>
          <w:p w14:paraId="02D0549B" w14:textId="77777777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โกเบ-ย่า โชกุนอิน </w:t>
            </w:r>
          </w:p>
          <w:p w14:paraId="0D4A7EFA" w14:textId="77777777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โคเงียว จำกัด</w:t>
            </w:r>
          </w:p>
        </w:tc>
        <w:tc>
          <w:tcPr>
            <w:tcW w:w="1534" w:type="dxa"/>
          </w:tcPr>
          <w:p w14:paraId="7DF5E6EE" w14:textId="77777777" w:rsidR="00A5740D" w:rsidRPr="00B20F02" w:rsidRDefault="00A5740D" w:rsidP="00A5740D">
            <w:pPr>
              <w:spacing w:line="240" w:lineRule="auto"/>
              <w:ind w:left="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A92C70" w14:textId="77777777" w:rsidR="00A5740D" w:rsidRPr="00B20F02" w:rsidRDefault="00A5740D" w:rsidP="00A5740D">
            <w:pPr>
              <w:spacing w:line="240" w:lineRule="auto"/>
              <w:ind w:left="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732" w:type="dxa"/>
          </w:tcPr>
          <w:p w14:paraId="3E1ABCA6" w14:textId="77777777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C3FEBA" w14:textId="5B953316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  <w:tab w:val="left" w:pos="4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ไทย</w:t>
            </w:r>
          </w:p>
        </w:tc>
        <w:tc>
          <w:tcPr>
            <w:tcW w:w="529" w:type="dxa"/>
            <w:shd w:val="clear" w:color="auto" w:fill="auto"/>
            <w:vAlign w:val="bottom"/>
          </w:tcPr>
          <w:p w14:paraId="540FF7EA" w14:textId="4D30B8B4" w:rsidR="00A5740D" w:rsidRPr="00B20F02" w:rsidRDefault="000C58DB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3A6BDC1" w14:textId="3E50B896" w:rsidR="00A5740D" w:rsidRPr="00B20F02" w:rsidRDefault="000C58DB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540" w:type="dxa"/>
            <w:vAlign w:val="bottom"/>
          </w:tcPr>
          <w:p w14:paraId="7DD35750" w14:textId="032F4417" w:rsidR="00A5740D" w:rsidRPr="00B20F02" w:rsidRDefault="000C58DB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A3E40" w14:textId="665804FA" w:rsidR="00A5740D" w:rsidRPr="00B20F02" w:rsidRDefault="00D44018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756"/>
              </w:tabs>
              <w:spacing w:line="240" w:lineRule="auto"/>
              <w:ind w:left="-1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204" w:type="dxa"/>
            <w:shd w:val="clear" w:color="auto" w:fill="auto"/>
          </w:tcPr>
          <w:p w14:paraId="1FC2EC60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2F186" w14:textId="4092F551" w:rsidR="00A5740D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  <w:tab w:val="decimal" w:pos="756"/>
              </w:tabs>
              <w:spacing w:line="240" w:lineRule="auto"/>
              <w:ind w:left="-1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179" w:type="dxa"/>
          </w:tcPr>
          <w:p w14:paraId="333564DE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vAlign w:val="bottom"/>
          </w:tcPr>
          <w:p w14:paraId="1670E059" w14:textId="23F6DFA8" w:rsidR="00A5740D" w:rsidRPr="00B20F02" w:rsidRDefault="000C58DB" w:rsidP="00C05DFA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79" w:type="dxa"/>
            <w:shd w:val="clear" w:color="auto" w:fill="auto"/>
          </w:tcPr>
          <w:p w14:paraId="6A286291" w14:textId="3151492C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A3A0E" w14:textId="6EB6B16E" w:rsidR="00A5740D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6271FBB5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239AD" w14:textId="30D0D348" w:rsidR="00A5740D" w:rsidRPr="00B20F02" w:rsidRDefault="000C58DB" w:rsidP="0099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0F55D9E6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169D3D2A" w14:textId="5FA7021A" w:rsidR="00A5740D" w:rsidRPr="00B20F02" w:rsidRDefault="000C58DB" w:rsidP="00990620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20FB8368" w14:textId="4EF48B9F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CF349" w14:textId="616634B1" w:rsidR="00A5740D" w:rsidRPr="00B20F02" w:rsidRDefault="00A5740D" w:rsidP="00476346">
            <w:pPr>
              <w:pStyle w:val="acctfourfigures"/>
              <w:tabs>
                <w:tab w:val="clear" w:pos="765"/>
                <w:tab w:val="decimal" w:pos="342"/>
                <w:tab w:val="decimal" w:pos="390"/>
                <w:tab w:val="decimal" w:pos="42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C3E34CC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C6AEB" w14:textId="5D2ECA56" w:rsidR="00A5740D" w:rsidRPr="00B20F02" w:rsidRDefault="00A5740D" w:rsidP="00A5740D">
            <w:pPr>
              <w:pStyle w:val="acctfourfigures"/>
              <w:tabs>
                <w:tab w:val="clear" w:pos="765"/>
                <w:tab w:val="decimal" w:pos="342"/>
                <w:tab w:val="decimal" w:pos="42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-   </w:t>
            </w:r>
          </w:p>
        </w:tc>
        <w:tc>
          <w:tcPr>
            <w:tcW w:w="187" w:type="dxa"/>
          </w:tcPr>
          <w:p w14:paraId="74208717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bottom"/>
          </w:tcPr>
          <w:p w14:paraId="17C0C29A" w14:textId="05708A2D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4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14:paraId="351EC078" w14:textId="62F979C1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A8240" w14:textId="55774545" w:rsidR="00A5740D" w:rsidRPr="00B20F02" w:rsidRDefault="000C58DB" w:rsidP="00AD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8" w:type="dxa"/>
            <w:shd w:val="clear" w:color="auto" w:fill="auto"/>
          </w:tcPr>
          <w:p w14:paraId="2EF3B61B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DF02A" w14:textId="0A54904C" w:rsidR="00A5740D" w:rsidRPr="00B20F02" w:rsidRDefault="000C58DB" w:rsidP="007C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8" w:type="dxa"/>
          </w:tcPr>
          <w:p w14:paraId="316A92F0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vAlign w:val="bottom"/>
          </w:tcPr>
          <w:p w14:paraId="6A349E46" w14:textId="0214BB7A" w:rsidR="00A5740D" w:rsidRPr="00B20F02" w:rsidRDefault="000C58DB" w:rsidP="00213B3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78" w:type="dxa"/>
            <w:shd w:val="clear" w:color="auto" w:fill="auto"/>
          </w:tcPr>
          <w:p w14:paraId="04136A9B" w14:textId="1E84DD90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D6CA2" w14:textId="44FC2A18" w:rsidR="00A5740D" w:rsidRPr="00B20F02" w:rsidRDefault="00A5740D" w:rsidP="00A5740D">
            <w:pPr>
              <w:pStyle w:val="acctfourfigures"/>
              <w:tabs>
                <w:tab w:val="clear" w:pos="765"/>
                <w:tab w:val="decimal" w:pos="176"/>
              </w:tabs>
              <w:spacing w:line="240" w:lineRule="auto"/>
              <w:ind w:left="-79" w:righ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A6D891F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25749" w14:textId="63262A13" w:rsidR="00A5740D" w:rsidRPr="00B20F02" w:rsidRDefault="000C58DB" w:rsidP="00213B3A">
            <w:pPr>
              <w:pStyle w:val="acctfourfigures"/>
              <w:tabs>
                <w:tab w:val="clear" w:pos="765"/>
                <w:tab w:val="decimal" w:pos="176"/>
              </w:tabs>
              <w:spacing w:line="240" w:lineRule="auto"/>
              <w:ind w:left="-79" w:right="-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2730AFE8" w14:textId="77777777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bottom"/>
          </w:tcPr>
          <w:p w14:paraId="4FF4D331" w14:textId="53D68A28" w:rsidR="00A5740D" w:rsidRPr="00B20F02" w:rsidRDefault="00A5740D" w:rsidP="00A5740D">
            <w:pPr>
              <w:pStyle w:val="acctfourfigures"/>
              <w:tabs>
                <w:tab w:val="clear" w:pos="765"/>
                <w:tab w:val="decimal" w:pos="176"/>
              </w:tabs>
              <w:spacing w:line="240" w:lineRule="auto"/>
              <w:ind w:left="-79" w:right="-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A5740D" w:rsidRPr="00B20F02" w14:paraId="4FE36A12" w14:textId="7E56DF28" w:rsidTr="00475AF4">
        <w:trPr>
          <w:cantSplit/>
          <w:jc w:val="center"/>
        </w:trPr>
        <w:tc>
          <w:tcPr>
            <w:tcW w:w="1886" w:type="dxa"/>
            <w:shd w:val="clear" w:color="auto" w:fill="auto"/>
          </w:tcPr>
          <w:p w14:paraId="30631B4D" w14:textId="77777777" w:rsidR="00A5740D" w:rsidRPr="00B20F02" w:rsidRDefault="00A5740D" w:rsidP="00A5740D">
            <w:pPr>
              <w:spacing w:line="240" w:lineRule="auto"/>
              <w:ind w:left="11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4" w:type="dxa"/>
          </w:tcPr>
          <w:p w14:paraId="651B1404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2" w:type="dxa"/>
          </w:tcPr>
          <w:p w14:paraId="5ADBBC63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3AD70120" w14:textId="77777777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552F653" w14:textId="77777777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0934086" w14:textId="77777777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C0B5DB" w14:textId="2B282320" w:rsidR="00A5740D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756"/>
              </w:tabs>
              <w:spacing w:line="240" w:lineRule="auto"/>
              <w:ind w:left="-1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5740D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D44018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204" w:type="dxa"/>
            <w:shd w:val="clear" w:color="auto" w:fill="auto"/>
          </w:tcPr>
          <w:p w14:paraId="0E0D5506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837F14" w14:textId="66986C0E" w:rsidR="00A5740D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  <w:tab w:val="decimal" w:pos="756"/>
              </w:tabs>
              <w:spacing w:line="240" w:lineRule="auto"/>
              <w:ind w:left="-1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5740D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865</w:t>
            </w:r>
          </w:p>
        </w:tc>
        <w:tc>
          <w:tcPr>
            <w:tcW w:w="179" w:type="dxa"/>
          </w:tcPr>
          <w:p w14:paraId="0C313852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90857" w14:textId="554899D9" w:rsidR="00A5740D" w:rsidRPr="00B20F02" w:rsidRDefault="000C58DB" w:rsidP="00C05DFA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A5740D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865</w:t>
            </w:r>
          </w:p>
        </w:tc>
        <w:tc>
          <w:tcPr>
            <w:tcW w:w="179" w:type="dxa"/>
            <w:shd w:val="clear" w:color="auto" w:fill="auto"/>
          </w:tcPr>
          <w:p w14:paraId="3FAEE913" w14:textId="035B7520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04A55" w14:textId="6F8D47F5" w:rsidR="00A5740D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180" w:type="dxa"/>
            <w:shd w:val="clear" w:color="auto" w:fill="auto"/>
          </w:tcPr>
          <w:p w14:paraId="3BA05CD8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6ACA1" w14:textId="39979DB9" w:rsidR="00A5740D" w:rsidRPr="00B20F02" w:rsidRDefault="000C58DB" w:rsidP="0099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180" w:type="dxa"/>
          </w:tcPr>
          <w:p w14:paraId="515F5FD9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9ADA0" w14:textId="47ED7167" w:rsidR="00A5740D" w:rsidRPr="00B20F02" w:rsidRDefault="000C58DB" w:rsidP="00990620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468</w:t>
            </w:r>
          </w:p>
        </w:tc>
        <w:tc>
          <w:tcPr>
            <w:tcW w:w="180" w:type="dxa"/>
            <w:shd w:val="clear" w:color="auto" w:fill="auto"/>
          </w:tcPr>
          <w:p w14:paraId="0AE94E05" w14:textId="2940250A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62CBC4" w14:textId="7977EE6D" w:rsidR="00A5740D" w:rsidRPr="00B20F02" w:rsidRDefault="00A5740D" w:rsidP="00476346">
            <w:pPr>
              <w:pStyle w:val="acctfourfigures"/>
              <w:tabs>
                <w:tab w:val="decimal" w:pos="3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300</w:t>
            </w: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702FEFA6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099E26" w14:textId="67153A5A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87" w:type="dxa"/>
          </w:tcPr>
          <w:p w14:paraId="4890877A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A2398" w14:textId="242CE3BE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4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14:paraId="5E0518E8" w14:textId="58F63E1F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954ED" w14:textId="3CB1CC47" w:rsidR="00A5740D" w:rsidRPr="00B20F02" w:rsidRDefault="000C58DB" w:rsidP="00AD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168</w:t>
            </w:r>
          </w:p>
        </w:tc>
        <w:tc>
          <w:tcPr>
            <w:tcW w:w="178" w:type="dxa"/>
            <w:shd w:val="clear" w:color="auto" w:fill="auto"/>
          </w:tcPr>
          <w:p w14:paraId="095BB702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86FF7" w14:textId="0DAD3652" w:rsidR="00A5740D" w:rsidRPr="00B20F02" w:rsidRDefault="000C58DB" w:rsidP="007C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178" w:type="dxa"/>
          </w:tcPr>
          <w:p w14:paraId="2060CE95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7D1CC" w14:textId="12457DFB" w:rsidR="00A5740D" w:rsidRPr="00B20F02" w:rsidRDefault="000C58DB" w:rsidP="00213B3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468</w:t>
            </w:r>
          </w:p>
        </w:tc>
        <w:tc>
          <w:tcPr>
            <w:tcW w:w="178" w:type="dxa"/>
            <w:shd w:val="clear" w:color="auto" w:fill="auto"/>
          </w:tcPr>
          <w:p w14:paraId="733C1EF5" w14:textId="7FA8CFC6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CA11A" w14:textId="18E7A533" w:rsidR="00A5740D" w:rsidRPr="00B20F02" w:rsidRDefault="00A5740D" w:rsidP="00A5740D">
            <w:pPr>
              <w:pStyle w:val="acctfourfigures"/>
              <w:tabs>
                <w:tab w:val="clear" w:pos="765"/>
                <w:tab w:val="decimal" w:pos="176"/>
              </w:tabs>
              <w:spacing w:line="240" w:lineRule="auto"/>
              <w:ind w:left="-79"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C3D4547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77EAB" w14:textId="7BA25627" w:rsidR="00A5740D" w:rsidRPr="00B20F02" w:rsidRDefault="000C58DB" w:rsidP="00213B3A">
            <w:pPr>
              <w:pStyle w:val="acctfourfigures"/>
              <w:tabs>
                <w:tab w:val="clear" w:pos="765"/>
                <w:tab w:val="decimal" w:pos="176"/>
              </w:tabs>
              <w:spacing w:line="240" w:lineRule="auto"/>
              <w:ind w:left="-79" w:right="-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4FDD365F" w14:textId="77777777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BF1FF" w14:textId="6B23F700" w:rsidR="00A5740D" w:rsidRPr="00B20F02" w:rsidRDefault="00A5740D" w:rsidP="00A5740D">
            <w:pPr>
              <w:pStyle w:val="acctfourfigures"/>
              <w:tabs>
                <w:tab w:val="clear" w:pos="765"/>
                <w:tab w:val="decimal" w:pos="176"/>
              </w:tabs>
              <w:spacing w:line="240" w:lineRule="auto"/>
              <w:ind w:left="-79" w:right="-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  <w:tr w:rsidR="00A5740D" w:rsidRPr="00B20F02" w14:paraId="6C338439" w14:textId="763FB633" w:rsidTr="00475AF4">
        <w:trPr>
          <w:cantSplit/>
          <w:jc w:val="center"/>
        </w:trPr>
        <w:tc>
          <w:tcPr>
            <w:tcW w:w="1886" w:type="dxa"/>
            <w:shd w:val="clear" w:color="auto" w:fill="auto"/>
          </w:tcPr>
          <w:p w14:paraId="6269096E" w14:textId="77777777" w:rsidR="00A5740D" w:rsidRPr="00B20F02" w:rsidRDefault="00A5740D" w:rsidP="00A5740D">
            <w:pPr>
              <w:tabs>
                <w:tab w:val="clear" w:pos="907"/>
                <w:tab w:val="left" w:pos="900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534" w:type="dxa"/>
          </w:tcPr>
          <w:p w14:paraId="729BB971" w14:textId="77777777" w:rsidR="00A5740D" w:rsidRPr="00B20F02" w:rsidRDefault="00A5740D" w:rsidP="00A5740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32" w:type="dxa"/>
          </w:tcPr>
          <w:p w14:paraId="5B262740" w14:textId="77777777" w:rsidR="00A5740D" w:rsidRPr="00B20F02" w:rsidRDefault="00A5740D" w:rsidP="00A5740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61BC9E2F" w14:textId="77777777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C0D6C69" w14:textId="77777777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14:paraId="272DE91D" w14:textId="77777777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04AADF" w14:textId="0C1F4886" w:rsidR="00A5740D" w:rsidRPr="00B20F02" w:rsidRDefault="00A5740D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76"/>
              </w:tabs>
              <w:spacing w:line="240" w:lineRule="auto"/>
              <w:ind w:left="-12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4" w:type="dxa"/>
            <w:shd w:val="clear" w:color="auto" w:fill="auto"/>
          </w:tcPr>
          <w:p w14:paraId="301C05BA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148CCF" w14:textId="77777777" w:rsidR="00A5740D" w:rsidRPr="00B20F02" w:rsidRDefault="00A5740D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  <w:tab w:val="decimal" w:pos="676"/>
              </w:tabs>
              <w:spacing w:line="240" w:lineRule="auto"/>
              <w:ind w:left="-12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" w:type="dxa"/>
          </w:tcPr>
          <w:p w14:paraId="5D229BEE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  <w:vAlign w:val="bottom"/>
          </w:tcPr>
          <w:p w14:paraId="2D405343" w14:textId="77777777" w:rsidR="00A5740D" w:rsidRPr="00B20F02" w:rsidRDefault="00A5740D" w:rsidP="00C05DFA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356AABAE" w14:textId="7DB1E8E3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48FAD1" w14:textId="77777777" w:rsidR="00A5740D" w:rsidRPr="00B20F02" w:rsidRDefault="00A5740D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2CAFE25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84793B" w14:textId="77777777" w:rsidR="00A5740D" w:rsidRPr="00B20F02" w:rsidRDefault="00A5740D" w:rsidP="0099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7633515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bottom"/>
          </w:tcPr>
          <w:p w14:paraId="5CB19AF9" w14:textId="52ECF441" w:rsidR="00A5740D" w:rsidRPr="00B20F02" w:rsidRDefault="00A5740D" w:rsidP="00990620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52B9139" w14:textId="65E6A76B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6EF871" w14:textId="77777777" w:rsidR="00A5740D" w:rsidRPr="00B20F02" w:rsidRDefault="00A5740D" w:rsidP="00476346">
            <w:pPr>
              <w:pStyle w:val="acctfourfigures"/>
              <w:tabs>
                <w:tab w:val="clear" w:pos="765"/>
                <w:tab w:val="decimal" w:pos="362"/>
                <w:tab w:val="decimal" w:pos="3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333E04DB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4D1E6C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362"/>
                <w:tab w:val="decimal" w:pos="738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</w:tcPr>
          <w:p w14:paraId="790F4106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double" w:sz="4" w:space="0" w:color="auto"/>
            </w:tcBorders>
            <w:vAlign w:val="bottom"/>
          </w:tcPr>
          <w:p w14:paraId="60FF19DC" w14:textId="6BAA230B" w:rsidR="00A5740D" w:rsidRPr="00B20F02" w:rsidRDefault="00A5740D" w:rsidP="00A57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4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" w:type="dxa"/>
            <w:shd w:val="clear" w:color="auto" w:fill="auto"/>
          </w:tcPr>
          <w:p w14:paraId="4294FF68" w14:textId="74F4737B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172174" w14:textId="77777777" w:rsidR="00A5740D" w:rsidRPr="00B20F02" w:rsidRDefault="00A5740D" w:rsidP="00AD4B2B">
            <w:pPr>
              <w:pStyle w:val="acctfourfigures"/>
              <w:tabs>
                <w:tab w:val="clear" w:pos="765"/>
                <w:tab w:val="decimal" w:pos="37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76B55D4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C87511" w14:textId="77777777" w:rsidR="00A5740D" w:rsidRPr="00B20F02" w:rsidRDefault="00A5740D" w:rsidP="007C21D8">
            <w:pPr>
              <w:pStyle w:val="acctfourfigures"/>
              <w:tabs>
                <w:tab w:val="clear" w:pos="765"/>
                <w:tab w:val="decimal" w:pos="390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440A266C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double" w:sz="4" w:space="0" w:color="auto"/>
            </w:tcBorders>
            <w:vAlign w:val="bottom"/>
          </w:tcPr>
          <w:p w14:paraId="12DA17E8" w14:textId="77777777" w:rsidR="00A5740D" w:rsidRPr="00B20F02" w:rsidRDefault="00A5740D" w:rsidP="00213B3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443FD8DA" w14:textId="1A78441F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6F0E91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1F8EB5AE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DCA85B" w14:textId="77777777" w:rsidR="00A5740D" w:rsidRPr="00B20F02" w:rsidRDefault="00A5740D" w:rsidP="00213B3A">
            <w:pPr>
              <w:pStyle w:val="acctfourfigures"/>
              <w:tabs>
                <w:tab w:val="clear" w:pos="765"/>
                <w:tab w:val="decimal" w:pos="176"/>
                <w:tab w:val="decimal" w:pos="73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8163A20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4" w:type="dxa"/>
            <w:tcBorders>
              <w:top w:val="double" w:sz="4" w:space="0" w:color="auto"/>
            </w:tcBorders>
            <w:vAlign w:val="bottom"/>
          </w:tcPr>
          <w:p w14:paraId="053DB852" w14:textId="77777777" w:rsidR="00A5740D" w:rsidRPr="00B20F02" w:rsidRDefault="00A5740D" w:rsidP="00A574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2E432C" w:rsidRPr="00B20F02" w14:paraId="1BF1BD3A" w14:textId="2BD4C395" w:rsidTr="00475AF4">
        <w:trPr>
          <w:cantSplit/>
          <w:jc w:val="center"/>
        </w:trPr>
        <w:tc>
          <w:tcPr>
            <w:tcW w:w="1886" w:type="dxa"/>
            <w:shd w:val="clear" w:color="auto" w:fill="auto"/>
          </w:tcPr>
          <w:p w14:paraId="0F645E65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อายิโนะโมะโต๊ะ </w:t>
            </w:r>
          </w:p>
          <w:p w14:paraId="1885FA85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เบทาโกร โฟรเซ่น ฟู้ดส์</w:t>
            </w:r>
          </w:p>
          <w:p w14:paraId="66E89223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(ประเทศไทย) จำกัด</w:t>
            </w:r>
          </w:p>
        </w:tc>
        <w:tc>
          <w:tcPr>
            <w:tcW w:w="1534" w:type="dxa"/>
          </w:tcPr>
          <w:p w14:paraId="033B300C" w14:textId="77777777" w:rsidR="002E432C" w:rsidRPr="00B20F02" w:rsidRDefault="002E432C" w:rsidP="002E432C">
            <w:pPr>
              <w:spacing w:line="240" w:lineRule="auto"/>
              <w:ind w:left="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AEDBFB" w14:textId="77777777" w:rsidR="002E432C" w:rsidRPr="00B20F02" w:rsidRDefault="002E432C" w:rsidP="002E432C">
            <w:pPr>
              <w:spacing w:line="240" w:lineRule="auto"/>
              <w:ind w:left="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</w:t>
            </w:r>
          </w:p>
          <w:p w14:paraId="1F39F8B1" w14:textId="77777777" w:rsidR="002E432C" w:rsidRPr="00B20F02" w:rsidRDefault="002E432C" w:rsidP="002E432C">
            <w:pPr>
              <w:spacing w:line="240" w:lineRule="auto"/>
              <w:ind w:left="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จากเนื้อไก่แช่แข็ง</w:t>
            </w:r>
          </w:p>
        </w:tc>
        <w:tc>
          <w:tcPr>
            <w:tcW w:w="732" w:type="dxa"/>
          </w:tcPr>
          <w:p w14:paraId="0E0653E1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CC8D59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57420E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29" w:type="dxa"/>
            <w:shd w:val="clear" w:color="auto" w:fill="auto"/>
            <w:vAlign w:val="bottom"/>
          </w:tcPr>
          <w:p w14:paraId="238E122B" w14:textId="600E4103" w:rsidR="002E432C" w:rsidRPr="00B20F02" w:rsidRDefault="000C58DB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C5BB17F" w14:textId="59FF2FAC" w:rsidR="002E432C" w:rsidRPr="00B20F02" w:rsidRDefault="000C58DB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540" w:type="dxa"/>
            <w:vAlign w:val="bottom"/>
          </w:tcPr>
          <w:p w14:paraId="7B30C28E" w14:textId="56BC089F" w:rsidR="002E432C" w:rsidRPr="00B20F02" w:rsidRDefault="000C58DB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4B51F9F" w14:textId="519EC6FC" w:rsidR="002E432C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756"/>
              </w:tabs>
              <w:spacing w:line="240" w:lineRule="auto"/>
              <w:ind w:left="-12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204" w:type="dxa"/>
            <w:shd w:val="clear" w:color="auto" w:fill="auto"/>
          </w:tcPr>
          <w:p w14:paraId="338AB901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  <w:vAlign w:val="bottom"/>
          </w:tcPr>
          <w:p w14:paraId="6BE83593" w14:textId="09BDAE75" w:rsidR="002E432C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  <w:tab w:val="decimal" w:pos="756"/>
              </w:tabs>
              <w:spacing w:line="240" w:lineRule="auto"/>
              <w:ind w:left="-12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79" w:type="dxa"/>
          </w:tcPr>
          <w:p w14:paraId="023593C7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vAlign w:val="bottom"/>
          </w:tcPr>
          <w:p w14:paraId="48B74462" w14:textId="72C0E273" w:rsidR="002E432C" w:rsidRPr="00B20F02" w:rsidRDefault="000C58DB" w:rsidP="00C05DFA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764</w:t>
            </w:r>
          </w:p>
        </w:tc>
        <w:tc>
          <w:tcPr>
            <w:tcW w:w="179" w:type="dxa"/>
            <w:shd w:val="clear" w:color="auto" w:fill="auto"/>
          </w:tcPr>
          <w:p w14:paraId="465C3CEA" w14:textId="17C7027D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14:paraId="5B99C83B" w14:textId="5EE31079" w:rsidR="002E432C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180" w:type="dxa"/>
            <w:shd w:val="clear" w:color="auto" w:fill="auto"/>
          </w:tcPr>
          <w:p w14:paraId="35A35680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63A48E3" w14:textId="248F02B6" w:rsidR="002E432C" w:rsidRPr="00B20F02" w:rsidRDefault="000C58DB" w:rsidP="0099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180" w:type="dxa"/>
          </w:tcPr>
          <w:p w14:paraId="47CDB63F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3A55656C" w14:textId="306148DF" w:rsidR="002E432C" w:rsidRPr="00B20F02" w:rsidRDefault="000C58DB" w:rsidP="00990620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689</w:t>
            </w:r>
          </w:p>
        </w:tc>
        <w:tc>
          <w:tcPr>
            <w:tcW w:w="180" w:type="dxa"/>
            <w:shd w:val="clear" w:color="auto" w:fill="auto"/>
          </w:tcPr>
          <w:p w14:paraId="150B04E2" w14:textId="249319E6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2C71277" w14:textId="4E63E7D1" w:rsidR="002E432C" w:rsidRPr="00B20F02" w:rsidRDefault="002E432C" w:rsidP="00476346">
            <w:pPr>
              <w:pStyle w:val="acctfourfigures"/>
              <w:tabs>
                <w:tab w:val="clear" w:pos="765"/>
                <w:tab w:val="decimal" w:pos="362"/>
                <w:tab w:val="decimal" w:pos="390"/>
                <w:tab w:val="decimal" w:pos="43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-   </w:t>
            </w:r>
          </w:p>
        </w:tc>
        <w:tc>
          <w:tcPr>
            <w:tcW w:w="183" w:type="dxa"/>
            <w:shd w:val="clear" w:color="auto" w:fill="auto"/>
          </w:tcPr>
          <w:p w14:paraId="0A1C3A32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14:paraId="77F15745" w14:textId="346C8B3A" w:rsidR="002E432C" w:rsidRPr="00B20F02" w:rsidRDefault="002E432C" w:rsidP="002E432C">
            <w:pPr>
              <w:pStyle w:val="acctfourfigures"/>
              <w:tabs>
                <w:tab w:val="clear" w:pos="765"/>
                <w:tab w:val="decimal" w:pos="362"/>
                <w:tab w:val="decimal" w:pos="43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-   </w:t>
            </w:r>
          </w:p>
        </w:tc>
        <w:tc>
          <w:tcPr>
            <w:tcW w:w="187" w:type="dxa"/>
          </w:tcPr>
          <w:p w14:paraId="4B57B9F9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dxa"/>
            <w:vAlign w:val="bottom"/>
          </w:tcPr>
          <w:p w14:paraId="717F9FDD" w14:textId="7F2CE341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4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14:paraId="00ADDA5F" w14:textId="35900795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  <w:vAlign w:val="bottom"/>
          </w:tcPr>
          <w:p w14:paraId="289F1BFF" w14:textId="5EDA41A9" w:rsidR="002E432C" w:rsidRPr="00B20F02" w:rsidRDefault="000C58DB" w:rsidP="00AD4B2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689</w:t>
            </w:r>
          </w:p>
        </w:tc>
        <w:tc>
          <w:tcPr>
            <w:tcW w:w="178" w:type="dxa"/>
            <w:shd w:val="clear" w:color="auto" w:fill="auto"/>
          </w:tcPr>
          <w:p w14:paraId="7B01C2ED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0D9FF9C5" w14:textId="3EAB5E12" w:rsidR="002E432C" w:rsidRPr="00B20F02" w:rsidRDefault="000C58DB" w:rsidP="007C21D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689</w:t>
            </w:r>
          </w:p>
        </w:tc>
        <w:tc>
          <w:tcPr>
            <w:tcW w:w="178" w:type="dxa"/>
          </w:tcPr>
          <w:p w14:paraId="09C970A1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vAlign w:val="bottom"/>
          </w:tcPr>
          <w:p w14:paraId="7F6EB7F9" w14:textId="18C40D31" w:rsidR="002E432C" w:rsidRPr="00B20F02" w:rsidRDefault="000C58DB" w:rsidP="00213B3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689</w:t>
            </w:r>
          </w:p>
        </w:tc>
        <w:tc>
          <w:tcPr>
            <w:tcW w:w="178" w:type="dxa"/>
            <w:shd w:val="clear" w:color="auto" w:fill="auto"/>
          </w:tcPr>
          <w:p w14:paraId="4D3DB995" w14:textId="53D3CD10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auto"/>
          </w:tcPr>
          <w:p w14:paraId="00746164" w14:textId="77777777" w:rsidR="002E432C" w:rsidRPr="00B20F02" w:rsidRDefault="002E432C" w:rsidP="006124A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1736A7" w14:textId="77777777" w:rsidR="002E432C" w:rsidRPr="00B20F02" w:rsidRDefault="002E432C" w:rsidP="006124A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53790A" w14:textId="62BD5722" w:rsidR="002E432C" w:rsidRPr="00B20F02" w:rsidRDefault="000C58DB" w:rsidP="006124A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  <w:tc>
          <w:tcPr>
            <w:tcW w:w="183" w:type="dxa"/>
            <w:shd w:val="clear" w:color="auto" w:fill="auto"/>
          </w:tcPr>
          <w:p w14:paraId="4C5761A7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11ED006E" w14:textId="77777777" w:rsidR="002E432C" w:rsidRPr="00B20F02" w:rsidRDefault="002E432C" w:rsidP="00213B3A">
            <w:pPr>
              <w:pStyle w:val="acctfourfigures"/>
              <w:tabs>
                <w:tab w:val="clear" w:pos="765"/>
                <w:tab w:val="decimal" w:pos="176"/>
                <w:tab w:val="decimal" w:pos="65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36319C" w14:textId="77777777" w:rsidR="002E432C" w:rsidRPr="00B20F02" w:rsidRDefault="002E432C" w:rsidP="00213B3A">
            <w:pPr>
              <w:pStyle w:val="acctfourfigures"/>
              <w:tabs>
                <w:tab w:val="clear" w:pos="765"/>
                <w:tab w:val="decimal" w:pos="176"/>
                <w:tab w:val="decimal" w:pos="65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14:paraId="1D81E9C4" w14:textId="4C373EDF" w:rsidR="002E432C" w:rsidRPr="00B20F02" w:rsidRDefault="000C58DB" w:rsidP="00213B3A">
            <w:pPr>
              <w:pStyle w:val="acctfourfigures"/>
              <w:tabs>
                <w:tab w:val="clear" w:pos="765"/>
                <w:tab w:val="decimal" w:pos="176"/>
                <w:tab w:val="decimal" w:pos="65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</w:p>
        </w:tc>
        <w:tc>
          <w:tcPr>
            <w:tcW w:w="180" w:type="dxa"/>
          </w:tcPr>
          <w:p w14:paraId="59CF04EF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4" w:type="dxa"/>
          </w:tcPr>
          <w:p w14:paraId="4EB995DA" w14:textId="77777777" w:rsidR="002E432C" w:rsidRPr="00B20F02" w:rsidRDefault="002E432C" w:rsidP="00213B3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0B6AA75" w14:textId="77777777" w:rsidR="002E432C" w:rsidRPr="00B20F02" w:rsidRDefault="002E432C" w:rsidP="00213B3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6001E6" w14:textId="4CBF7284" w:rsidR="002E432C" w:rsidRPr="00B20F02" w:rsidRDefault="000C58DB" w:rsidP="00213B3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</w:t>
            </w:r>
          </w:p>
        </w:tc>
      </w:tr>
      <w:tr w:rsidR="002E432C" w:rsidRPr="00B20F02" w14:paraId="74797E4D" w14:textId="2A359512" w:rsidTr="00475AF4">
        <w:trPr>
          <w:cantSplit/>
          <w:jc w:val="center"/>
        </w:trPr>
        <w:tc>
          <w:tcPr>
            <w:tcW w:w="1886" w:type="dxa"/>
            <w:shd w:val="clear" w:color="auto" w:fill="auto"/>
          </w:tcPr>
          <w:p w14:paraId="23F51651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อายิโนะโมะโต๊ะ </w:t>
            </w:r>
          </w:p>
          <w:p w14:paraId="0C65D667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เบทาโกร สเปเชียลตี้ </w:t>
            </w:r>
          </w:p>
          <w:p w14:paraId="39DEF101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ฟู้ดส์ จำกัด</w:t>
            </w:r>
          </w:p>
        </w:tc>
        <w:tc>
          <w:tcPr>
            <w:tcW w:w="1534" w:type="dxa"/>
          </w:tcPr>
          <w:p w14:paraId="38D0870F" w14:textId="77777777" w:rsidR="002E432C" w:rsidRPr="00B20F02" w:rsidRDefault="002E432C" w:rsidP="002E432C">
            <w:pPr>
              <w:spacing w:line="240" w:lineRule="auto"/>
              <w:ind w:left="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DA202B" w14:textId="77777777" w:rsidR="002E432C" w:rsidRPr="00B20F02" w:rsidRDefault="002E432C" w:rsidP="002E432C">
            <w:pPr>
              <w:spacing w:line="240" w:lineRule="auto"/>
              <w:ind w:left="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</w:t>
            </w:r>
          </w:p>
          <w:p w14:paraId="7510E3AA" w14:textId="77777777" w:rsidR="002E432C" w:rsidRPr="00B20F02" w:rsidRDefault="002E432C" w:rsidP="002E432C">
            <w:pPr>
              <w:spacing w:line="240" w:lineRule="auto"/>
              <w:ind w:left="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จากเนื้อหมูแช่แข็ง</w:t>
            </w:r>
          </w:p>
        </w:tc>
        <w:tc>
          <w:tcPr>
            <w:tcW w:w="732" w:type="dxa"/>
          </w:tcPr>
          <w:p w14:paraId="23FAECFE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62860A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BD2F90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29" w:type="dxa"/>
            <w:shd w:val="clear" w:color="auto" w:fill="auto"/>
            <w:vAlign w:val="bottom"/>
          </w:tcPr>
          <w:p w14:paraId="66D65996" w14:textId="78519ACA" w:rsidR="002E432C" w:rsidRPr="00B20F02" w:rsidRDefault="000C58DB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837CB20" w14:textId="0333835D" w:rsidR="002E432C" w:rsidRPr="00B20F02" w:rsidRDefault="000C58DB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540" w:type="dxa"/>
            <w:vAlign w:val="bottom"/>
          </w:tcPr>
          <w:p w14:paraId="026662D3" w14:textId="2FD43161" w:rsidR="002E432C" w:rsidRPr="00B20F02" w:rsidRDefault="000C58DB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F78593A" w14:textId="45ED09EF" w:rsidR="002E432C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756"/>
              </w:tabs>
              <w:spacing w:line="240" w:lineRule="auto"/>
              <w:ind w:left="-12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204" w:type="dxa"/>
            <w:shd w:val="clear" w:color="auto" w:fill="auto"/>
          </w:tcPr>
          <w:p w14:paraId="6703CE4D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  <w:vAlign w:val="bottom"/>
          </w:tcPr>
          <w:p w14:paraId="180E3DB6" w14:textId="53105B95" w:rsidR="002E432C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  <w:tab w:val="decimal" w:pos="756"/>
              </w:tabs>
              <w:spacing w:line="240" w:lineRule="auto"/>
              <w:ind w:left="-12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179" w:type="dxa"/>
          </w:tcPr>
          <w:p w14:paraId="3DD88B6D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vAlign w:val="bottom"/>
          </w:tcPr>
          <w:p w14:paraId="2E220BFB" w14:textId="63459E61" w:rsidR="002E432C" w:rsidRPr="00B20F02" w:rsidRDefault="000C58DB" w:rsidP="00C05DFA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390</w:t>
            </w:r>
          </w:p>
        </w:tc>
        <w:tc>
          <w:tcPr>
            <w:tcW w:w="179" w:type="dxa"/>
            <w:shd w:val="clear" w:color="auto" w:fill="auto"/>
          </w:tcPr>
          <w:p w14:paraId="75622B82" w14:textId="39C74EAD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14:paraId="522C0380" w14:textId="418A6D54" w:rsidR="002E432C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180" w:type="dxa"/>
            <w:shd w:val="clear" w:color="auto" w:fill="auto"/>
          </w:tcPr>
          <w:p w14:paraId="7D8F2747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7E2D091" w14:textId="369C3420" w:rsidR="002E432C" w:rsidRPr="00B20F02" w:rsidRDefault="000C58DB" w:rsidP="0099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180" w:type="dxa"/>
          </w:tcPr>
          <w:p w14:paraId="4A5C0209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74422298" w14:textId="0BC4064A" w:rsidR="002E432C" w:rsidRPr="00B20F02" w:rsidRDefault="000C58DB" w:rsidP="00990620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191</w:t>
            </w:r>
          </w:p>
        </w:tc>
        <w:tc>
          <w:tcPr>
            <w:tcW w:w="180" w:type="dxa"/>
            <w:shd w:val="clear" w:color="auto" w:fill="auto"/>
          </w:tcPr>
          <w:p w14:paraId="53683B98" w14:textId="7920A40B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0C305DE" w14:textId="69C128BF" w:rsidR="002E432C" w:rsidRPr="00B20F02" w:rsidRDefault="002E432C" w:rsidP="00476346">
            <w:pPr>
              <w:pStyle w:val="acctfourfigures"/>
              <w:tabs>
                <w:tab w:val="clear" w:pos="765"/>
                <w:tab w:val="decimal" w:pos="362"/>
                <w:tab w:val="decimal" w:pos="390"/>
                <w:tab w:val="decimal" w:pos="43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-   </w:t>
            </w:r>
          </w:p>
        </w:tc>
        <w:tc>
          <w:tcPr>
            <w:tcW w:w="183" w:type="dxa"/>
            <w:shd w:val="clear" w:color="auto" w:fill="auto"/>
          </w:tcPr>
          <w:p w14:paraId="34C4F2B6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14:paraId="029FFA86" w14:textId="43260590" w:rsidR="002E432C" w:rsidRPr="00B20F02" w:rsidRDefault="002E432C" w:rsidP="002E432C">
            <w:pPr>
              <w:pStyle w:val="acctfourfigures"/>
              <w:tabs>
                <w:tab w:val="clear" w:pos="765"/>
                <w:tab w:val="decimal" w:pos="362"/>
                <w:tab w:val="decimal" w:pos="43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-   </w:t>
            </w:r>
          </w:p>
        </w:tc>
        <w:tc>
          <w:tcPr>
            <w:tcW w:w="187" w:type="dxa"/>
          </w:tcPr>
          <w:p w14:paraId="619551AF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dxa"/>
            <w:vAlign w:val="bottom"/>
          </w:tcPr>
          <w:p w14:paraId="498F4E4C" w14:textId="2A21AC6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4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14:paraId="4E5AA851" w14:textId="4824DF1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  <w:vAlign w:val="bottom"/>
          </w:tcPr>
          <w:p w14:paraId="06F809C4" w14:textId="6981F98F" w:rsidR="002E432C" w:rsidRPr="00B20F02" w:rsidRDefault="000C58DB" w:rsidP="00AD4B2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191</w:t>
            </w:r>
          </w:p>
        </w:tc>
        <w:tc>
          <w:tcPr>
            <w:tcW w:w="178" w:type="dxa"/>
            <w:shd w:val="clear" w:color="auto" w:fill="auto"/>
          </w:tcPr>
          <w:p w14:paraId="749B629E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08232D01" w14:textId="221B4B43" w:rsidR="002E432C" w:rsidRPr="00B20F02" w:rsidRDefault="000C58DB" w:rsidP="007C21D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191</w:t>
            </w:r>
          </w:p>
        </w:tc>
        <w:tc>
          <w:tcPr>
            <w:tcW w:w="178" w:type="dxa"/>
          </w:tcPr>
          <w:p w14:paraId="635C07D1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vAlign w:val="bottom"/>
          </w:tcPr>
          <w:p w14:paraId="49361A0E" w14:textId="369160DB" w:rsidR="002E432C" w:rsidRPr="00B20F02" w:rsidRDefault="000C58DB" w:rsidP="00213B3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191</w:t>
            </w:r>
          </w:p>
        </w:tc>
        <w:tc>
          <w:tcPr>
            <w:tcW w:w="178" w:type="dxa"/>
            <w:shd w:val="clear" w:color="auto" w:fill="auto"/>
          </w:tcPr>
          <w:p w14:paraId="48823E87" w14:textId="5594D181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auto"/>
          </w:tcPr>
          <w:p w14:paraId="0EFEFA01" w14:textId="77777777" w:rsidR="002E432C" w:rsidRPr="00B20F02" w:rsidRDefault="002E432C" w:rsidP="006124A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EB8515" w14:textId="77777777" w:rsidR="002E432C" w:rsidRPr="00B20F02" w:rsidRDefault="002E432C" w:rsidP="006124A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26116E" w14:textId="0C9E2ACD" w:rsidR="002E432C" w:rsidRPr="00B20F02" w:rsidRDefault="000C58DB" w:rsidP="006124A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183" w:type="dxa"/>
            <w:shd w:val="clear" w:color="auto" w:fill="auto"/>
          </w:tcPr>
          <w:p w14:paraId="2D778ECA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3FEF7AA4" w14:textId="77777777" w:rsidR="002E432C" w:rsidRPr="00B20F02" w:rsidRDefault="002E432C" w:rsidP="00213B3A">
            <w:pPr>
              <w:pStyle w:val="acctfourfigures"/>
              <w:tabs>
                <w:tab w:val="clear" w:pos="765"/>
                <w:tab w:val="decimal" w:pos="176"/>
                <w:tab w:val="decimal" w:pos="65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40BEAB" w14:textId="77777777" w:rsidR="002E432C" w:rsidRPr="00B20F02" w:rsidRDefault="002E432C" w:rsidP="00213B3A">
            <w:pPr>
              <w:pStyle w:val="acctfourfigures"/>
              <w:tabs>
                <w:tab w:val="clear" w:pos="765"/>
                <w:tab w:val="decimal" w:pos="176"/>
                <w:tab w:val="decimal" w:pos="65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A27BF1" w14:textId="700160D1" w:rsidR="002E432C" w:rsidRPr="00B20F02" w:rsidRDefault="000C58DB" w:rsidP="00213B3A">
            <w:pPr>
              <w:pStyle w:val="acctfourfigures"/>
              <w:tabs>
                <w:tab w:val="clear" w:pos="765"/>
                <w:tab w:val="decimal" w:pos="176"/>
                <w:tab w:val="decimal" w:pos="65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180" w:type="dxa"/>
          </w:tcPr>
          <w:p w14:paraId="0A20F659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4" w:type="dxa"/>
          </w:tcPr>
          <w:p w14:paraId="5376FDBD" w14:textId="77777777" w:rsidR="002E432C" w:rsidRPr="00B20F02" w:rsidRDefault="002E432C" w:rsidP="00213B3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6F11DE5" w14:textId="77777777" w:rsidR="002E432C" w:rsidRPr="00B20F02" w:rsidRDefault="002E432C" w:rsidP="00213B3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4A49613" w14:textId="23F6F614" w:rsidR="002E432C" w:rsidRPr="00B20F02" w:rsidRDefault="000C58DB" w:rsidP="00213B3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</w:p>
        </w:tc>
      </w:tr>
      <w:tr w:rsidR="002E432C" w:rsidRPr="00B20F02" w14:paraId="21AF9AE3" w14:textId="191E3C22" w:rsidTr="00475AF4">
        <w:trPr>
          <w:cantSplit/>
          <w:jc w:val="center"/>
        </w:trPr>
        <w:tc>
          <w:tcPr>
            <w:tcW w:w="1886" w:type="dxa"/>
            <w:shd w:val="clear" w:color="auto" w:fill="auto"/>
          </w:tcPr>
          <w:p w14:paraId="73EF4130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อิโตแฮม เบทาโกร</w:t>
            </w:r>
          </w:p>
          <w:p w14:paraId="3CA4C580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ฟู้ดส์ จำกัด</w:t>
            </w:r>
          </w:p>
        </w:tc>
        <w:tc>
          <w:tcPr>
            <w:tcW w:w="1534" w:type="dxa"/>
          </w:tcPr>
          <w:p w14:paraId="18398B1B" w14:textId="77777777" w:rsidR="002E432C" w:rsidRPr="00B20F02" w:rsidRDefault="002E432C" w:rsidP="002E432C">
            <w:pPr>
              <w:spacing w:line="240" w:lineRule="auto"/>
              <w:ind w:left="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ผลิตและขายอาหาร</w:t>
            </w:r>
          </w:p>
          <w:p w14:paraId="729A48D9" w14:textId="77777777" w:rsidR="002E432C" w:rsidRPr="00B20F02" w:rsidRDefault="002E432C" w:rsidP="002E432C">
            <w:pPr>
              <w:spacing w:line="240" w:lineRule="auto"/>
              <w:ind w:left="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แปรรูปแช่แข็ง</w:t>
            </w:r>
          </w:p>
        </w:tc>
        <w:tc>
          <w:tcPr>
            <w:tcW w:w="732" w:type="dxa"/>
          </w:tcPr>
          <w:p w14:paraId="23E995F5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2AABD9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29" w:type="dxa"/>
            <w:shd w:val="clear" w:color="auto" w:fill="auto"/>
            <w:vAlign w:val="bottom"/>
          </w:tcPr>
          <w:p w14:paraId="270F877D" w14:textId="0D2A9351" w:rsidR="002E432C" w:rsidRPr="00B20F02" w:rsidRDefault="000C58DB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9CD9038" w14:textId="13162DCD" w:rsidR="002E432C" w:rsidRPr="00B20F02" w:rsidRDefault="000C58DB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540" w:type="dxa"/>
            <w:vAlign w:val="bottom"/>
          </w:tcPr>
          <w:p w14:paraId="2226416B" w14:textId="5DF687DB" w:rsidR="002E432C" w:rsidRPr="00B20F02" w:rsidRDefault="000C58DB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E226498" w14:textId="47440B34" w:rsidR="002E432C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756"/>
              </w:tabs>
              <w:spacing w:line="240" w:lineRule="auto"/>
              <w:ind w:left="-12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204" w:type="dxa"/>
            <w:shd w:val="clear" w:color="auto" w:fill="auto"/>
          </w:tcPr>
          <w:p w14:paraId="087A1A87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  <w:vAlign w:val="bottom"/>
          </w:tcPr>
          <w:p w14:paraId="4F585188" w14:textId="688EC2F7" w:rsidR="002E432C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  <w:tab w:val="decimal" w:pos="756"/>
              </w:tabs>
              <w:spacing w:line="240" w:lineRule="auto"/>
              <w:ind w:left="-12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79" w:type="dxa"/>
          </w:tcPr>
          <w:p w14:paraId="6A78A5D3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vAlign w:val="bottom"/>
          </w:tcPr>
          <w:p w14:paraId="05C4C573" w14:textId="2035B881" w:rsidR="002E432C" w:rsidRPr="00B20F02" w:rsidRDefault="000C58DB" w:rsidP="00C05DFA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</w:p>
        </w:tc>
        <w:tc>
          <w:tcPr>
            <w:tcW w:w="179" w:type="dxa"/>
            <w:shd w:val="clear" w:color="auto" w:fill="auto"/>
          </w:tcPr>
          <w:p w14:paraId="0A3CB9DB" w14:textId="6B325A72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14:paraId="56B2CC2A" w14:textId="63D02104" w:rsidR="002E432C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80" w:type="dxa"/>
            <w:shd w:val="clear" w:color="auto" w:fill="auto"/>
          </w:tcPr>
          <w:p w14:paraId="244F5DA6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3C85C7C" w14:textId="1446B9BF" w:rsidR="002E432C" w:rsidRPr="00B20F02" w:rsidRDefault="000C58DB" w:rsidP="0099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80" w:type="dxa"/>
          </w:tcPr>
          <w:p w14:paraId="5A324972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3D349A6F" w14:textId="48728D2D" w:rsidR="002E432C" w:rsidRPr="00B20F02" w:rsidRDefault="000C58DB" w:rsidP="00990620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</w:p>
        </w:tc>
        <w:tc>
          <w:tcPr>
            <w:tcW w:w="180" w:type="dxa"/>
            <w:shd w:val="clear" w:color="auto" w:fill="auto"/>
          </w:tcPr>
          <w:p w14:paraId="0890B6D9" w14:textId="283610F0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2C36658" w14:textId="32450FD7" w:rsidR="002E432C" w:rsidRPr="00B20F02" w:rsidRDefault="002E432C" w:rsidP="00476346">
            <w:pPr>
              <w:pStyle w:val="acctfourfigures"/>
              <w:tabs>
                <w:tab w:val="clear" w:pos="765"/>
                <w:tab w:val="decimal" w:pos="362"/>
                <w:tab w:val="decimal" w:pos="390"/>
                <w:tab w:val="decimal" w:pos="43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-   </w:t>
            </w:r>
          </w:p>
        </w:tc>
        <w:tc>
          <w:tcPr>
            <w:tcW w:w="183" w:type="dxa"/>
            <w:shd w:val="clear" w:color="auto" w:fill="auto"/>
          </w:tcPr>
          <w:p w14:paraId="0D3A0AB3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14:paraId="06B92882" w14:textId="24B048D2" w:rsidR="002E432C" w:rsidRPr="00B20F02" w:rsidRDefault="002E432C" w:rsidP="002E432C">
            <w:pPr>
              <w:pStyle w:val="acctfourfigures"/>
              <w:tabs>
                <w:tab w:val="clear" w:pos="765"/>
                <w:tab w:val="decimal" w:pos="362"/>
                <w:tab w:val="decimal" w:pos="43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-   </w:t>
            </w:r>
          </w:p>
        </w:tc>
        <w:tc>
          <w:tcPr>
            <w:tcW w:w="187" w:type="dxa"/>
          </w:tcPr>
          <w:p w14:paraId="121B524D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dxa"/>
            <w:vAlign w:val="bottom"/>
          </w:tcPr>
          <w:p w14:paraId="49D2AE72" w14:textId="69C7DBDB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4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14:paraId="0853AE8A" w14:textId="19BB8464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  <w:vAlign w:val="bottom"/>
          </w:tcPr>
          <w:p w14:paraId="0D5B972A" w14:textId="009272B3" w:rsidR="002E432C" w:rsidRPr="00B20F02" w:rsidRDefault="000C58DB" w:rsidP="00AD4B2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178" w:type="dxa"/>
            <w:shd w:val="clear" w:color="auto" w:fill="auto"/>
          </w:tcPr>
          <w:p w14:paraId="0DC2CE20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056A4705" w14:textId="76544D39" w:rsidR="002E432C" w:rsidRPr="00B20F02" w:rsidRDefault="000C58DB" w:rsidP="007C21D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178" w:type="dxa"/>
          </w:tcPr>
          <w:p w14:paraId="3A655C70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vAlign w:val="bottom"/>
          </w:tcPr>
          <w:p w14:paraId="7903179B" w14:textId="39F780FB" w:rsidR="002E432C" w:rsidRPr="00B20F02" w:rsidRDefault="000C58DB" w:rsidP="00213B3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178" w:type="dxa"/>
            <w:shd w:val="clear" w:color="auto" w:fill="auto"/>
          </w:tcPr>
          <w:p w14:paraId="5933306E" w14:textId="3B925CE9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auto"/>
          </w:tcPr>
          <w:p w14:paraId="2AD906C4" w14:textId="77777777" w:rsidR="002E432C" w:rsidRPr="00B20F02" w:rsidRDefault="002E432C" w:rsidP="006124A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204EFC" w14:textId="2F179309" w:rsidR="002E432C" w:rsidRPr="00B20F02" w:rsidRDefault="000C58DB" w:rsidP="006124A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83" w:type="dxa"/>
            <w:shd w:val="clear" w:color="auto" w:fill="auto"/>
          </w:tcPr>
          <w:p w14:paraId="1683158E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1811B3FB" w14:textId="77777777" w:rsidR="002E432C" w:rsidRPr="00B20F02" w:rsidRDefault="002E432C" w:rsidP="00213B3A">
            <w:pPr>
              <w:pStyle w:val="acctfourfigures"/>
              <w:tabs>
                <w:tab w:val="clear" w:pos="765"/>
                <w:tab w:val="decimal" w:pos="176"/>
                <w:tab w:val="decimal" w:pos="65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A23A9F" w14:textId="1611D5A9" w:rsidR="002E432C" w:rsidRPr="00B20F02" w:rsidRDefault="000C58DB" w:rsidP="00213B3A">
            <w:pPr>
              <w:pStyle w:val="acctfourfigures"/>
              <w:tabs>
                <w:tab w:val="clear" w:pos="765"/>
                <w:tab w:val="decimal" w:pos="176"/>
                <w:tab w:val="decimal" w:pos="65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80" w:type="dxa"/>
          </w:tcPr>
          <w:p w14:paraId="24DDBD38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4" w:type="dxa"/>
          </w:tcPr>
          <w:p w14:paraId="4B91BDCF" w14:textId="77777777" w:rsidR="002E432C" w:rsidRPr="00B20F02" w:rsidRDefault="002E432C" w:rsidP="00213B3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7F5A70A" w14:textId="08850C45" w:rsidR="002E432C" w:rsidRPr="00B20F02" w:rsidRDefault="000C58DB" w:rsidP="00213B3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</w:tr>
      <w:tr w:rsidR="002E432C" w:rsidRPr="00B20F02" w14:paraId="7690BE16" w14:textId="6615F76F" w:rsidTr="00475AF4">
        <w:trPr>
          <w:cantSplit/>
          <w:jc w:val="center"/>
        </w:trPr>
        <w:tc>
          <w:tcPr>
            <w:tcW w:w="1886" w:type="dxa"/>
            <w:shd w:val="clear" w:color="auto" w:fill="auto"/>
          </w:tcPr>
          <w:p w14:paraId="68D5C7FC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เบทาโกร-ปอมเม่ </w:t>
            </w:r>
          </w:p>
          <w:p w14:paraId="6C66005C" w14:textId="6CB910E5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ฟู้ด จำกัด </w:t>
            </w: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(อยู่ระหว่าง</w:t>
            </w: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br/>
            </w: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  การชำระบัญชี)</w:t>
            </w:r>
          </w:p>
        </w:tc>
        <w:tc>
          <w:tcPr>
            <w:tcW w:w="1534" w:type="dxa"/>
          </w:tcPr>
          <w:p w14:paraId="09F3B642" w14:textId="77777777" w:rsidR="002E432C" w:rsidRPr="00B20F02" w:rsidRDefault="002E432C" w:rsidP="002E432C">
            <w:pPr>
              <w:spacing w:line="240" w:lineRule="auto"/>
              <w:ind w:left="216" w:hanging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28C641" w14:textId="0B9FBBC9" w:rsidR="002E432C" w:rsidRPr="00B20F02" w:rsidRDefault="002E432C" w:rsidP="002E432C">
            <w:pPr>
              <w:spacing w:line="240" w:lineRule="auto"/>
              <w:ind w:left="216" w:hanging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ร้านจำหน่ายอาหาร</w:t>
            </w:r>
          </w:p>
          <w:p w14:paraId="574A76C4" w14:textId="77777777" w:rsidR="002E432C" w:rsidRPr="00B20F02" w:rsidRDefault="002E432C" w:rsidP="002E432C">
            <w:pPr>
              <w:spacing w:line="240" w:lineRule="auto"/>
              <w:ind w:left="216" w:hanging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และเครื่องดื่ม</w:t>
            </w:r>
          </w:p>
        </w:tc>
        <w:tc>
          <w:tcPr>
            <w:tcW w:w="732" w:type="dxa"/>
          </w:tcPr>
          <w:p w14:paraId="5EBB1E29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9130FD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80E662" w14:textId="65A3CA35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29" w:type="dxa"/>
            <w:shd w:val="clear" w:color="auto" w:fill="auto"/>
            <w:vAlign w:val="bottom"/>
          </w:tcPr>
          <w:p w14:paraId="2B130F20" w14:textId="35C3DFA8" w:rsidR="002E432C" w:rsidRPr="00B20F02" w:rsidRDefault="000C58DB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5380A15" w14:textId="4E24BAA5" w:rsidR="002E432C" w:rsidRPr="00B20F02" w:rsidRDefault="000C58DB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540" w:type="dxa"/>
            <w:vAlign w:val="bottom"/>
          </w:tcPr>
          <w:p w14:paraId="4910539F" w14:textId="48302DD2" w:rsidR="002E432C" w:rsidRPr="00B20F02" w:rsidRDefault="000C58DB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777BC" w14:textId="62694B61" w:rsidR="002E432C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756"/>
              </w:tabs>
              <w:spacing w:line="240" w:lineRule="auto"/>
              <w:ind w:left="-1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204" w:type="dxa"/>
            <w:shd w:val="clear" w:color="auto" w:fill="auto"/>
          </w:tcPr>
          <w:p w14:paraId="47E9324D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B86FE" w14:textId="7E857F7B" w:rsidR="002E432C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  <w:tab w:val="decimal" w:pos="756"/>
              </w:tabs>
              <w:spacing w:line="240" w:lineRule="auto"/>
              <w:ind w:left="-12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79" w:type="dxa"/>
          </w:tcPr>
          <w:p w14:paraId="5E592220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vAlign w:val="bottom"/>
          </w:tcPr>
          <w:p w14:paraId="2BA2AED8" w14:textId="45EC09F0" w:rsidR="002E432C" w:rsidRPr="00B20F02" w:rsidRDefault="000C58DB" w:rsidP="00C05DFA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179" w:type="dxa"/>
            <w:shd w:val="clear" w:color="auto" w:fill="auto"/>
          </w:tcPr>
          <w:p w14:paraId="7EB6A200" w14:textId="68D76DF8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1D123" w14:textId="59CF0C23" w:rsidR="002E432C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0C70FE5D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AF6AC" w14:textId="7310447F" w:rsidR="002E432C" w:rsidRPr="00B20F02" w:rsidRDefault="000C58DB" w:rsidP="0099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0" w:type="dxa"/>
          </w:tcPr>
          <w:p w14:paraId="4E18BB90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1E0DBFFE" w14:textId="4CF1A6D6" w:rsidR="002E432C" w:rsidRPr="00B20F02" w:rsidRDefault="000C58DB" w:rsidP="00990620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1C3609DD" w14:textId="26156699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533E8" w14:textId="2C1AB488" w:rsidR="002E432C" w:rsidRPr="00B20F02" w:rsidRDefault="00E443D6" w:rsidP="00476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54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0E453635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D4A73" w14:textId="4F218C00" w:rsidR="002E432C" w:rsidRPr="00B20F02" w:rsidRDefault="002E432C" w:rsidP="00651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7" w:type="dxa"/>
          </w:tcPr>
          <w:p w14:paraId="1C11A2CC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bottom"/>
          </w:tcPr>
          <w:p w14:paraId="36E6FC17" w14:textId="3258F86A" w:rsidR="002E432C" w:rsidRPr="00B20F02" w:rsidRDefault="002E432C" w:rsidP="00667771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99" w:type="dxa"/>
            <w:shd w:val="clear" w:color="auto" w:fill="auto"/>
          </w:tcPr>
          <w:p w14:paraId="1A5DE44A" w14:textId="327B1525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B9B70" w14:textId="2EE334BF" w:rsidR="002E432C" w:rsidRPr="00B20F02" w:rsidRDefault="002E432C" w:rsidP="00AD4B2B">
            <w:pPr>
              <w:pStyle w:val="acctfourfigures"/>
              <w:tabs>
                <w:tab w:val="clear" w:pos="765"/>
                <w:tab w:val="decimal" w:pos="253"/>
                <w:tab w:val="decimal" w:pos="37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-   </w:t>
            </w:r>
          </w:p>
        </w:tc>
        <w:tc>
          <w:tcPr>
            <w:tcW w:w="178" w:type="dxa"/>
            <w:shd w:val="clear" w:color="auto" w:fill="auto"/>
          </w:tcPr>
          <w:p w14:paraId="1B56E624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7AD5F" w14:textId="3D44A337" w:rsidR="002E432C" w:rsidRPr="00B20F02" w:rsidRDefault="002E432C" w:rsidP="007C21D8">
            <w:pPr>
              <w:pStyle w:val="acctfourfigures"/>
              <w:tabs>
                <w:tab w:val="clear" w:pos="765"/>
                <w:tab w:val="decimal" w:pos="10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-   </w:t>
            </w:r>
          </w:p>
        </w:tc>
        <w:tc>
          <w:tcPr>
            <w:tcW w:w="178" w:type="dxa"/>
          </w:tcPr>
          <w:p w14:paraId="2DFC1C82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vAlign w:val="bottom"/>
          </w:tcPr>
          <w:p w14:paraId="4953D6AF" w14:textId="1CF2CAAB" w:rsidR="002E432C" w:rsidRPr="00B20F02" w:rsidRDefault="002E432C" w:rsidP="00213B3A">
            <w:pPr>
              <w:pStyle w:val="acctfourfigures"/>
              <w:tabs>
                <w:tab w:val="clear" w:pos="765"/>
                <w:tab w:val="decimal" w:pos="188"/>
                <w:tab w:val="decimal" w:pos="3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A52FB7D" w14:textId="06AD81A9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dxa"/>
            <w:tcBorders>
              <w:bottom w:val="single" w:sz="4" w:space="0" w:color="auto"/>
            </w:tcBorders>
            <w:shd w:val="clear" w:color="auto" w:fill="auto"/>
          </w:tcPr>
          <w:p w14:paraId="11A4113A" w14:textId="77777777" w:rsidR="002E432C" w:rsidRPr="00B20F02" w:rsidRDefault="002E432C" w:rsidP="006124A3">
            <w:pPr>
              <w:pStyle w:val="acctfourfigures"/>
              <w:tabs>
                <w:tab w:val="clear" w:pos="765"/>
                <w:tab w:val="decimal" w:pos="105"/>
                <w:tab w:val="decimal" w:pos="390"/>
              </w:tabs>
              <w:spacing w:line="240" w:lineRule="auto"/>
              <w:ind w:left="-79" w:righ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E90DD2" w14:textId="77777777" w:rsidR="002E432C" w:rsidRPr="00B20F02" w:rsidRDefault="002E432C" w:rsidP="006124A3">
            <w:pPr>
              <w:pStyle w:val="acctfourfigures"/>
              <w:tabs>
                <w:tab w:val="clear" w:pos="765"/>
                <w:tab w:val="decimal" w:pos="105"/>
                <w:tab w:val="decimal" w:pos="390"/>
              </w:tabs>
              <w:spacing w:line="240" w:lineRule="auto"/>
              <w:ind w:left="-79" w:righ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896318" w14:textId="5E35AADF" w:rsidR="002E432C" w:rsidRPr="00B20F02" w:rsidRDefault="002E432C" w:rsidP="006124A3">
            <w:pPr>
              <w:pStyle w:val="acctfourfigures"/>
              <w:tabs>
                <w:tab w:val="clear" w:pos="765"/>
                <w:tab w:val="decimal" w:pos="105"/>
                <w:tab w:val="decimal" w:pos="390"/>
              </w:tabs>
              <w:spacing w:line="240" w:lineRule="auto"/>
              <w:ind w:left="-79" w:right="-22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9AB8727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7BCC385C" w14:textId="77777777" w:rsidR="002E432C" w:rsidRPr="00B20F02" w:rsidRDefault="002E432C" w:rsidP="00213B3A">
            <w:pPr>
              <w:pStyle w:val="acctfourfigures"/>
              <w:tabs>
                <w:tab w:val="clear" w:pos="765"/>
                <w:tab w:val="decimal" w:pos="176"/>
              </w:tabs>
              <w:spacing w:line="240" w:lineRule="auto"/>
              <w:ind w:left="-79" w:right="-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9B2212" w14:textId="77777777" w:rsidR="002E432C" w:rsidRPr="00B20F02" w:rsidRDefault="002E432C" w:rsidP="00213B3A">
            <w:pPr>
              <w:pStyle w:val="acctfourfigures"/>
              <w:tabs>
                <w:tab w:val="clear" w:pos="765"/>
                <w:tab w:val="decimal" w:pos="105"/>
                <w:tab w:val="decimal" w:pos="176"/>
              </w:tabs>
              <w:spacing w:line="240" w:lineRule="auto"/>
              <w:ind w:left="-79" w:right="-2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14:paraId="6C9DA35B" w14:textId="2E770819" w:rsidR="002E432C" w:rsidRPr="00B20F02" w:rsidRDefault="002E432C" w:rsidP="00213B3A">
            <w:pPr>
              <w:pStyle w:val="acctfourfigures"/>
              <w:tabs>
                <w:tab w:val="clear" w:pos="765"/>
                <w:tab w:val="decimal" w:pos="176"/>
              </w:tabs>
              <w:spacing w:line="240" w:lineRule="auto"/>
              <w:ind w:left="-79" w:right="-2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D9441F1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14:paraId="4F6A330B" w14:textId="77777777" w:rsidR="002E432C" w:rsidRPr="00B20F02" w:rsidRDefault="002E432C" w:rsidP="00213B3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35185E" w14:textId="77777777" w:rsidR="002E432C" w:rsidRPr="00B20F02" w:rsidRDefault="002E432C" w:rsidP="00213B3A">
            <w:pPr>
              <w:pStyle w:val="acctfourfigures"/>
              <w:tabs>
                <w:tab w:val="clear" w:pos="765"/>
                <w:tab w:val="decimal" w:pos="176"/>
                <w:tab w:val="decimal" w:pos="390"/>
              </w:tabs>
              <w:spacing w:line="240" w:lineRule="auto"/>
              <w:ind w:left="-79" w:right="-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C23E21" w14:textId="67F4B326" w:rsidR="002E432C" w:rsidRPr="00B20F02" w:rsidRDefault="002E432C" w:rsidP="00213B3A">
            <w:pPr>
              <w:pStyle w:val="acctfourfigures"/>
              <w:tabs>
                <w:tab w:val="clear" w:pos="765"/>
                <w:tab w:val="decimal" w:pos="176"/>
                <w:tab w:val="decimal" w:pos="390"/>
              </w:tabs>
              <w:spacing w:line="240" w:lineRule="auto"/>
              <w:ind w:left="-79" w:right="-22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2E432C" w:rsidRPr="00B20F02" w14:paraId="37B913BF" w14:textId="7DD66BE6" w:rsidTr="00475AF4">
        <w:trPr>
          <w:cantSplit/>
          <w:jc w:val="center"/>
        </w:trPr>
        <w:tc>
          <w:tcPr>
            <w:tcW w:w="1886" w:type="dxa"/>
            <w:shd w:val="clear" w:color="auto" w:fill="auto"/>
          </w:tcPr>
          <w:p w14:paraId="29D93EB7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0E47BB8A" w14:textId="77777777" w:rsidR="002E432C" w:rsidRPr="00B20F02" w:rsidRDefault="002E432C" w:rsidP="002E432C">
            <w:pPr>
              <w:spacing w:line="240" w:lineRule="auto"/>
              <w:ind w:left="21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2" w:type="dxa"/>
          </w:tcPr>
          <w:p w14:paraId="70F2546D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9" w:type="dxa"/>
            <w:shd w:val="clear" w:color="auto" w:fill="auto"/>
          </w:tcPr>
          <w:p w14:paraId="1B9DDBC0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12041BDC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F03C339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D88DC" w14:textId="5FD8008C" w:rsidR="002E432C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756"/>
              </w:tabs>
              <w:spacing w:line="240" w:lineRule="auto"/>
              <w:ind w:left="-1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E432C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355</w:t>
            </w:r>
          </w:p>
        </w:tc>
        <w:tc>
          <w:tcPr>
            <w:tcW w:w="204" w:type="dxa"/>
            <w:shd w:val="clear" w:color="auto" w:fill="auto"/>
          </w:tcPr>
          <w:p w14:paraId="166833C5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6C9DC" w14:textId="6B601E86" w:rsidR="002E432C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  <w:tab w:val="decimal" w:pos="756"/>
              </w:tabs>
              <w:spacing w:line="240" w:lineRule="auto"/>
              <w:ind w:left="-1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2E432C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355</w:t>
            </w:r>
          </w:p>
        </w:tc>
        <w:tc>
          <w:tcPr>
            <w:tcW w:w="179" w:type="dxa"/>
          </w:tcPr>
          <w:p w14:paraId="541D5039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C1365" w14:textId="298BAF43" w:rsidR="002E432C" w:rsidRPr="00B20F02" w:rsidRDefault="000C58DB" w:rsidP="00C05DFA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2E432C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355</w:t>
            </w:r>
          </w:p>
        </w:tc>
        <w:tc>
          <w:tcPr>
            <w:tcW w:w="179" w:type="dxa"/>
            <w:shd w:val="clear" w:color="auto" w:fill="auto"/>
          </w:tcPr>
          <w:p w14:paraId="51CAC6BA" w14:textId="1B1A4F9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6A42F" w14:textId="2F42F864" w:rsidR="002E432C" w:rsidRPr="00B20F02" w:rsidRDefault="000C58DB" w:rsidP="00C05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990</w:t>
            </w:r>
          </w:p>
        </w:tc>
        <w:tc>
          <w:tcPr>
            <w:tcW w:w="180" w:type="dxa"/>
            <w:shd w:val="clear" w:color="auto" w:fill="auto"/>
          </w:tcPr>
          <w:p w14:paraId="2A459E61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D9BA17" w14:textId="6354B597" w:rsidR="002E432C" w:rsidRPr="00B20F02" w:rsidRDefault="000C58DB" w:rsidP="00990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990</w:t>
            </w:r>
          </w:p>
        </w:tc>
        <w:tc>
          <w:tcPr>
            <w:tcW w:w="180" w:type="dxa"/>
          </w:tcPr>
          <w:p w14:paraId="2A993BE5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B8DF1" w14:textId="358C22B4" w:rsidR="002E432C" w:rsidRPr="00B20F02" w:rsidRDefault="000C58DB" w:rsidP="00990620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990</w:t>
            </w:r>
          </w:p>
        </w:tc>
        <w:tc>
          <w:tcPr>
            <w:tcW w:w="180" w:type="dxa"/>
            <w:shd w:val="clear" w:color="auto" w:fill="auto"/>
          </w:tcPr>
          <w:p w14:paraId="7AC4EFCD" w14:textId="108B46E6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307771" w14:textId="75DE3D97" w:rsidR="002E432C" w:rsidRPr="00B20F02" w:rsidRDefault="002E432C" w:rsidP="00476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52"/>
              </w:tabs>
              <w:spacing w:line="240" w:lineRule="auto"/>
              <w:ind w:left="-1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0E632084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E3222D" w14:textId="601D4DD6" w:rsidR="002E432C" w:rsidRPr="00B20F02" w:rsidRDefault="002E432C" w:rsidP="00651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7" w:type="dxa"/>
          </w:tcPr>
          <w:p w14:paraId="55E428A0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B6247" w14:textId="32E8C604" w:rsidR="002E432C" w:rsidRPr="00B20F02" w:rsidRDefault="002E432C" w:rsidP="00667771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99" w:type="dxa"/>
            <w:shd w:val="clear" w:color="auto" w:fill="auto"/>
          </w:tcPr>
          <w:p w14:paraId="23A2D0FF" w14:textId="5661DB6A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88667" w14:textId="4113F5B1" w:rsidR="002E432C" w:rsidRPr="00B20F02" w:rsidRDefault="000C58DB" w:rsidP="00AD4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976</w:t>
            </w:r>
          </w:p>
        </w:tc>
        <w:tc>
          <w:tcPr>
            <w:tcW w:w="178" w:type="dxa"/>
            <w:shd w:val="clear" w:color="auto" w:fill="auto"/>
          </w:tcPr>
          <w:p w14:paraId="6B88E6FF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2ACB5" w14:textId="6E4F4937" w:rsidR="002E432C" w:rsidRPr="00B20F02" w:rsidRDefault="000C58DB" w:rsidP="007C2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976</w:t>
            </w:r>
          </w:p>
        </w:tc>
        <w:tc>
          <w:tcPr>
            <w:tcW w:w="178" w:type="dxa"/>
          </w:tcPr>
          <w:p w14:paraId="611305F8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64D34" w14:textId="341C3FB8" w:rsidR="002E432C" w:rsidRPr="00B20F02" w:rsidRDefault="000C58DB" w:rsidP="00213B3A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976</w:t>
            </w:r>
          </w:p>
        </w:tc>
        <w:tc>
          <w:tcPr>
            <w:tcW w:w="178" w:type="dxa"/>
            <w:shd w:val="clear" w:color="auto" w:fill="auto"/>
          </w:tcPr>
          <w:p w14:paraId="2D78A77F" w14:textId="305FCA72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BE83D7" w14:textId="59EF9C4D" w:rsidR="002E432C" w:rsidRPr="00B20F02" w:rsidRDefault="000C58DB" w:rsidP="00CB7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83" w:type="dxa"/>
            <w:shd w:val="clear" w:color="auto" w:fill="auto"/>
          </w:tcPr>
          <w:p w14:paraId="0FD47446" w14:textId="77777777" w:rsidR="002E432C" w:rsidRPr="00B20F02" w:rsidRDefault="002E432C" w:rsidP="002E432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D5880" w14:textId="65D6CA1B" w:rsidR="002E432C" w:rsidRPr="00B20F02" w:rsidRDefault="000C58DB" w:rsidP="00213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6"/>
                <w:tab w:val="decimal" w:pos="652"/>
              </w:tabs>
              <w:spacing w:line="240" w:lineRule="auto"/>
              <w:ind w:left="-12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132</w:t>
            </w:r>
          </w:p>
        </w:tc>
        <w:tc>
          <w:tcPr>
            <w:tcW w:w="180" w:type="dxa"/>
          </w:tcPr>
          <w:p w14:paraId="0ED67C47" w14:textId="77777777" w:rsidR="002E432C" w:rsidRPr="00B20F02" w:rsidRDefault="002E432C" w:rsidP="002E4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double" w:sz="4" w:space="0" w:color="auto"/>
            </w:tcBorders>
          </w:tcPr>
          <w:p w14:paraId="25F656C2" w14:textId="260837DF" w:rsidR="002E432C" w:rsidRPr="00B20F02" w:rsidRDefault="000C58DB" w:rsidP="00213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120</w:t>
            </w:r>
          </w:p>
        </w:tc>
      </w:tr>
    </w:tbl>
    <w:p w14:paraId="523759C8" w14:textId="77777777" w:rsidR="00DB04F6" w:rsidRPr="00B20F02" w:rsidRDefault="00DB04F6" w:rsidP="00DB04F6">
      <w:pPr>
        <w:rPr>
          <w:rFonts w:asciiTheme="majorBidi" w:hAnsiTheme="majorBidi" w:cstheme="majorBidi"/>
          <w:sz w:val="30"/>
          <w:szCs w:val="30"/>
          <w:cs/>
        </w:rPr>
        <w:sectPr w:rsidR="00DB04F6" w:rsidRPr="00B20F02" w:rsidSect="006124A3">
          <w:pgSz w:w="16840" w:h="11907" w:orient="landscape" w:code="9"/>
          <w:pgMar w:top="692" w:right="1151" w:bottom="578" w:left="1151" w:header="720" w:footer="720" w:gutter="0"/>
          <w:cols w:space="708"/>
          <w:docGrid w:linePitch="360"/>
        </w:sectPr>
      </w:pPr>
    </w:p>
    <w:p w14:paraId="307C2DDE" w14:textId="66E8BBBB" w:rsidR="007071C0" w:rsidRPr="00B20F02" w:rsidRDefault="007071C0" w:rsidP="00AF4F51">
      <w:pPr>
        <w:pStyle w:val="block"/>
        <w:spacing w:after="0"/>
        <w:ind w:left="547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cs/>
          <w:lang w:val="en-US" w:bidi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การร่วมค้า</w:t>
      </w:r>
      <w:r w:rsidR="00BB333C" w:rsidRPr="00B20F0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ที่มีสาระสำคัญ</w:t>
      </w:r>
    </w:p>
    <w:p w14:paraId="26F859D1" w14:textId="77777777" w:rsidR="007071C0" w:rsidRPr="00B20F02" w:rsidRDefault="007071C0" w:rsidP="007D79F4">
      <w:pPr>
        <w:pStyle w:val="block"/>
        <w:spacing w:after="0" w:line="40" w:lineRule="atLeast"/>
        <w:ind w:left="547"/>
        <w:jc w:val="both"/>
        <w:rPr>
          <w:rFonts w:asciiTheme="majorBidi" w:hAnsiTheme="majorBidi" w:cstheme="majorBidi"/>
          <w:color w:val="0000FF"/>
          <w:sz w:val="14"/>
          <w:szCs w:val="16"/>
          <w:shd w:val="clear" w:color="auto" w:fill="E6E6E6"/>
          <w:lang w:bidi="th-TH"/>
        </w:rPr>
      </w:pPr>
    </w:p>
    <w:p w14:paraId="209A7B4C" w14:textId="29809958" w:rsidR="007071C0" w:rsidRPr="00B20F02" w:rsidRDefault="007071C0" w:rsidP="00AF4F51">
      <w:pPr>
        <w:pStyle w:val="block"/>
        <w:spacing w:after="0"/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US" w:bidi="th-TH"/>
        </w:rPr>
      </w:pP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ตารางต่อไปนี้สรุปข้อมูลทางการเงินของการร่วมค้า</w:t>
      </w:r>
      <w:r w:rsidR="00BB333C" w:rsidRPr="00B20F02">
        <w:rPr>
          <w:rFonts w:asciiTheme="majorBidi" w:hAnsiTheme="majorBidi" w:cstheme="majorBidi"/>
          <w:sz w:val="30"/>
          <w:szCs w:val="30"/>
          <w:cs/>
          <w:lang w:bidi="th-TH"/>
        </w:rPr>
        <w:t>ที่มีสาระสำคัญซึ่ง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รว</w:t>
      </w:r>
      <w:r w:rsidR="006D09B9" w:rsidRPr="00B20F02">
        <w:rPr>
          <w:rFonts w:asciiTheme="majorBidi" w:hAnsiTheme="majorBidi" w:cstheme="majorBidi"/>
          <w:sz w:val="30"/>
          <w:szCs w:val="30"/>
          <w:cs/>
          <w:lang w:bidi="th-TH"/>
        </w:rPr>
        <w:t>มอยู่ในงบการเงินของ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กิจการในกิจการเหล่านี้</w:t>
      </w:r>
      <w:r w:rsidRPr="00B20F02">
        <w:rPr>
          <w:rFonts w:asciiTheme="majorBidi" w:hAnsiTheme="majorBidi" w:cstheme="majorBidi"/>
          <w:b/>
          <w:bCs/>
          <w:color w:val="0000FF"/>
          <w:sz w:val="30"/>
          <w:szCs w:val="30"/>
          <w:cs/>
          <w:lang w:val="en-US" w:bidi="th-TH"/>
        </w:rPr>
        <w:t xml:space="preserve"> </w:t>
      </w:r>
    </w:p>
    <w:p w14:paraId="6178DA50" w14:textId="77777777" w:rsidR="00AF4F51" w:rsidRPr="00B20F02" w:rsidRDefault="00AF4F51" w:rsidP="007D79F4">
      <w:pPr>
        <w:pStyle w:val="block"/>
        <w:spacing w:after="0" w:line="40" w:lineRule="atLeast"/>
        <w:ind w:left="547"/>
        <w:jc w:val="thaiDistribute"/>
        <w:rPr>
          <w:rFonts w:asciiTheme="majorBidi" w:hAnsiTheme="majorBidi" w:cstheme="majorBidi"/>
          <w:color w:val="0000FF"/>
          <w:sz w:val="14"/>
          <w:szCs w:val="14"/>
          <w:lang w:val="en-US"/>
        </w:rPr>
      </w:pPr>
    </w:p>
    <w:tbl>
      <w:tblPr>
        <w:tblW w:w="14941" w:type="dxa"/>
        <w:tblLayout w:type="fixed"/>
        <w:tblLook w:val="04A0" w:firstRow="1" w:lastRow="0" w:firstColumn="1" w:lastColumn="0" w:noHBand="0" w:noVBand="1"/>
      </w:tblPr>
      <w:tblGrid>
        <w:gridCol w:w="4408"/>
        <w:gridCol w:w="66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03"/>
        <w:gridCol w:w="270"/>
        <w:gridCol w:w="630"/>
        <w:gridCol w:w="270"/>
        <w:gridCol w:w="630"/>
        <w:gridCol w:w="270"/>
        <w:gridCol w:w="630"/>
      </w:tblGrid>
      <w:tr w:rsidR="0068696B" w:rsidRPr="00B20F02" w14:paraId="757AF870" w14:textId="50DAE09C" w:rsidTr="0068696B">
        <w:trPr>
          <w:tblHeader/>
        </w:trPr>
        <w:tc>
          <w:tcPr>
            <w:tcW w:w="4408" w:type="dxa"/>
            <w:shd w:val="clear" w:color="auto" w:fill="auto"/>
          </w:tcPr>
          <w:p w14:paraId="745C28BE" w14:textId="77777777" w:rsidR="0068696B" w:rsidRPr="00B20F02" w:rsidRDefault="0068696B" w:rsidP="0039470D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  <w:bookmarkStart w:id="4" w:name="_Hlk37239231"/>
          </w:p>
        </w:tc>
        <w:tc>
          <w:tcPr>
            <w:tcW w:w="2460" w:type="dxa"/>
            <w:gridSpan w:val="5"/>
            <w:shd w:val="clear" w:color="auto" w:fill="auto"/>
          </w:tcPr>
          <w:p w14:paraId="5961E425" w14:textId="2738F6A4" w:rsidR="0068696B" w:rsidRPr="00B20F02" w:rsidRDefault="0068696B" w:rsidP="00967A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บริษัท อายิโนะโมะโต๊ะ</w:t>
            </w:r>
          </w:p>
        </w:tc>
        <w:tc>
          <w:tcPr>
            <w:tcW w:w="270" w:type="dxa"/>
            <w:shd w:val="clear" w:color="auto" w:fill="auto"/>
          </w:tcPr>
          <w:p w14:paraId="2706E629" w14:textId="3DB8109B" w:rsidR="0068696B" w:rsidRPr="00B20F02" w:rsidRDefault="0068696B" w:rsidP="00967A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5"/>
            <w:shd w:val="clear" w:color="auto" w:fill="auto"/>
          </w:tcPr>
          <w:p w14:paraId="7913F6DD" w14:textId="552B6663" w:rsidR="0068696B" w:rsidRPr="00B20F02" w:rsidRDefault="0068696B" w:rsidP="00967A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บริษัท อายิโนะโมะโต๊ะ</w:t>
            </w:r>
          </w:p>
        </w:tc>
        <w:tc>
          <w:tcPr>
            <w:tcW w:w="270" w:type="dxa"/>
            <w:shd w:val="clear" w:color="auto" w:fill="auto"/>
          </w:tcPr>
          <w:p w14:paraId="162D3A4E" w14:textId="34F3691B" w:rsidR="0068696B" w:rsidRPr="00B20F02" w:rsidRDefault="0068696B" w:rsidP="00967A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403" w:type="dxa"/>
            <w:gridSpan w:val="5"/>
            <w:shd w:val="clear" w:color="auto" w:fill="auto"/>
          </w:tcPr>
          <w:p w14:paraId="6434B539" w14:textId="77777777" w:rsidR="0068696B" w:rsidRPr="00B20F02" w:rsidRDefault="0068696B" w:rsidP="00967A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288895" w14:textId="2C6CC7AB" w:rsidR="0068696B" w:rsidRPr="00B20F02" w:rsidRDefault="0068696B" w:rsidP="0039470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5"/>
            <w:shd w:val="clear" w:color="auto" w:fill="auto"/>
          </w:tcPr>
          <w:p w14:paraId="77E7975C" w14:textId="77777777" w:rsidR="0068696B" w:rsidRPr="00B20F02" w:rsidRDefault="0068696B" w:rsidP="003947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</w:tr>
      <w:tr w:rsidR="0068696B" w:rsidRPr="00B20F02" w14:paraId="6184BABA" w14:textId="0AA6AAB2" w:rsidTr="0068696B">
        <w:trPr>
          <w:tblHeader/>
        </w:trPr>
        <w:tc>
          <w:tcPr>
            <w:tcW w:w="4408" w:type="dxa"/>
            <w:shd w:val="clear" w:color="auto" w:fill="auto"/>
          </w:tcPr>
          <w:p w14:paraId="0999DFFF" w14:textId="77777777" w:rsidR="0068696B" w:rsidRPr="00B20F02" w:rsidRDefault="0068696B" w:rsidP="009C313D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460" w:type="dxa"/>
            <w:gridSpan w:val="5"/>
            <w:shd w:val="clear" w:color="auto" w:fill="auto"/>
          </w:tcPr>
          <w:p w14:paraId="3F7ABCB6" w14:textId="546557A0" w:rsidR="0068696B" w:rsidRPr="00B20F02" w:rsidRDefault="0068696B" w:rsidP="00967A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เบทาโกร โฟรเซ่น ฟู้ดส์</w:t>
            </w:r>
          </w:p>
        </w:tc>
        <w:tc>
          <w:tcPr>
            <w:tcW w:w="270" w:type="dxa"/>
            <w:shd w:val="clear" w:color="auto" w:fill="auto"/>
          </w:tcPr>
          <w:p w14:paraId="107F67AA" w14:textId="1B7A577B" w:rsidR="0068696B" w:rsidRPr="00B20F02" w:rsidRDefault="0068696B" w:rsidP="00967A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5"/>
            <w:shd w:val="clear" w:color="auto" w:fill="auto"/>
          </w:tcPr>
          <w:p w14:paraId="29AA443A" w14:textId="4EDF83A5" w:rsidR="0068696B" w:rsidRPr="00B20F02" w:rsidRDefault="0068696B" w:rsidP="00967A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เบทาโกร สเปเชียลตี้</w:t>
            </w:r>
          </w:p>
        </w:tc>
        <w:tc>
          <w:tcPr>
            <w:tcW w:w="270" w:type="dxa"/>
            <w:shd w:val="clear" w:color="auto" w:fill="auto"/>
          </w:tcPr>
          <w:p w14:paraId="7F53205A" w14:textId="0DF2761F" w:rsidR="0068696B" w:rsidRPr="00B20F02" w:rsidRDefault="0068696B" w:rsidP="00967A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403" w:type="dxa"/>
            <w:gridSpan w:val="5"/>
            <w:shd w:val="clear" w:color="auto" w:fill="auto"/>
          </w:tcPr>
          <w:p w14:paraId="4473F2FC" w14:textId="6FB3B59E" w:rsidR="0068696B" w:rsidRPr="00B20F02" w:rsidRDefault="0068696B" w:rsidP="00967A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บริษัท อิโตแฮม</w:t>
            </w:r>
          </w:p>
        </w:tc>
        <w:tc>
          <w:tcPr>
            <w:tcW w:w="270" w:type="dxa"/>
            <w:shd w:val="clear" w:color="auto" w:fill="auto"/>
          </w:tcPr>
          <w:p w14:paraId="19906701" w14:textId="55193E32" w:rsidR="0068696B" w:rsidRPr="00B20F02" w:rsidRDefault="0068696B" w:rsidP="009C313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5"/>
            <w:shd w:val="clear" w:color="auto" w:fill="auto"/>
          </w:tcPr>
          <w:p w14:paraId="36EF3553" w14:textId="3B3EDA10" w:rsidR="0068696B" w:rsidRPr="00B20F02" w:rsidRDefault="0068696B" w:rsidP="009C3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บริษัท เบทาโกร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68696B" w:rsidRPr="00B20F02" w14:paraId="25E13AAF" w14:textId="11DD6FA5" w:rsidTr="0068696B">
        <w:trPr>
          <w:tblHeader/>
        </w:trPr>
        <w:tc>
          <w:tcPr>
            <w:tcW w:w="4408" w:type="dxa"/>
            <w:shd w:val="clear" w:color="auto" w:fill="auto"/>
          </w:tcPr>
          <w:p w14:paraId="3BFC6D0D" w14:textId="77777777" w:rsidR="0068696B" w:rsidRPr="00B20F02" w:rsidRDefault="0068696B" w:rsidP="009C313D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460" w:type="dxa"/>
            <w:gridSpan w:val="5"/>
            <w:shd w:val="clear" w:color="auto" w:fill="auto"/>
          </w:tcPr>
          <w:p w14:paraId="23CADBB9" w14:textId="4D2DCCF0" w:rsidR="0068696B" w:rsidRPr="00B20F02" w:rsidRDefault="0068696B" w:rsidP="00967A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(ประเทศไทย) จำกัด</w:t>
            </w:r>
          </w:p>
        </w:tc>
        <w:tc>
          <w:tcPr>
            <w:tcW w:w="270" w:type="dxa"/>
            <w:shd w:val="clear" w:color="auto" w:fill="auto"/>
          </w:tcPr>
          <w:p w14:paraId="796867B1" w14:textId="62A66057" w:rsidR="0068696B" w:rsidRPr="00B20F02" w:rsidRDefault="0068696B" w:rsidP="00967A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5"/>
            <w:shd w:val="clear" w:color="auto" w:fill="auto"/>
          </w:tcPr>
          <w:p w14:paraId="48688496" w14:textId="0A7D4428" w:rsidR="0068696B" w:rsidRPr="00B20F02" w:rsidRDefault="0068696B" w:rsidP="00967A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ฟู้ดส์ จำกัด</w:t>
            </w:r>
          </w:p>
        </w:tc>
        <w:tc>
          <w:tcPr>
            <w:tcW w:w="270" w:type="dxa"/>
            <w:shd w:val="clear" w:color="auto" w:fill="auto"/>
          </w:tcPr>
          <w:p w14:paraId="130B1A27" w14:textId="04082B0F" w:rsidR="0068696B" w:rsidRPr="00B20F02" w:rsidRDefault="0068696B" w:rsidP="00967A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403" w:type="dxa"/>
            <w:gridSpan w:val="5"/>
            <w:shd w:val="clear" w:color="auto" w:fill="auto"/>
          </w:tcPr>
          <w:p w14:paraId="64776A0B" w14:textId="58D29B16" w:rsidR="0068696B" w:rsidRPr="00B20F02" w:rsidRDefault="0068696B" w:rsidP="00967A9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เบทาโกร ฟู้ดส์ จำกัด</w:t>
            </w:r>
          </w:p>
        </w:tc>
        <w:tc>
          <w:tcPr>
            <w:tcW w:w="270" w:type="dxa"/>
            <w:shd w:val="clear" w:color="auto" w:fill="auto"/>
          </w:tcPr>
          <w:p w14:paraId="3E78C896" w14:textId="2F3D79D3" w:rsidR="0068696B" w:rsidRPr="00B20F02" w:rsidRDefault="0068696B" w:rsidP="009C313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5"/>
            <w:shd w:val="clear" w:color="auto" w:fill="auto"/>
          </w:tcPr>
          <w:p w14:paraId="7710D325" w14:textId="61033DC3" w:rsidR="0068696B" w:rsidRPr="00B20F02" w:rsidRDefault="0068696B" w:rsidP="009C313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  <w:lang w:val="en-US"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val="en-US" w:bidi="th-TH"/>
              </w:rPr>
              <w:t xml:space="preserve">ปอมเม่ 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ฟู้ดส์ จำกัด</w:t>
            </w:r>
          </w:p>
        </w:tc>
      </w:tr>
      <w:tr w:rsidR="0068696B" w:rsidRPr="00B20F02" w14:paraId="25BE896E" w14:textId="5B813A36" w:rsidTr="0068696B">
        <w:trPr>
          <w:tblHeader/>
        </w:trPr>
        <w:tc>
          <w:tcPr>
            <w:tcW w:w="4408" w:type="dxa"/>
            <w:shd w:val="clear" w:color="auto" w:fill="auto"/>
          </w:tcPr>
          <w:p w14:paraId="4C9502B9" w14:textId="77777777" w:rsidR="0068696B" w:rsidRPr="00B20F02" w:rsidRDefault="0068696B" w:rsidP="00E96A73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660" w:type="dxa"/>
            <w:shd w:val="clear" w:color="auto" w:fill="auto"/>
          </w:tcPr>
          <w:p w14:paraId="1E4AABBA" w14:textId="37015FC3" w:rsidR="0068696B" w:rsidRPr="00B20F02" w:rsidRDefault="000C58DB" w:rsidP="00E96A73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10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1AAB8CA" w14:textId="77777777" w:rsidR="0068696B" w:rsidRPr="00B20F02" w:rsidRDefault="0068696B" w:rsidP="00E96A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D7FFC63" w14:textId="4904EBE8" w:rsidR="0068696B" w:rsidRPr="00B20F02" w:rsidRDefault="000C58DB" w:rsidP="00E96A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041C3FBF" w14:textId="77777777" w:rsidR="0068696B" w:rsidRPr="00B20F02" w:rsidRDefault="0068696B" w:rsidP="00E96A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3F7F2FF5" w14:textId="55B4FC62" w:rsidR="0068696B" w:rsidRPr="00B20F02" w:rsidRDefault="000C58DB" w:rsidP="00E96A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2026E75" w14:textId="385C142F" w:rsidR="0068696B" w:rsidRPr="00B20F02" w:rsidRDefault="0068696B" w:rsidP="00E96A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2544829" w14:textId="7B2C7898" w:rsidR="0068696B" w:rsidRPr="00B20F02" w:rsidRDefault="000C58DB" w:rsidP="00E96A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6611594" w14:textId="77777777" w:rsidR="0068696B" w:rsidRPr="00B20F02" w:rsidRDefault="0068696B" w:rsidP="00E96A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5858996" w14:textId="582B8F5C" w:rsidR="0068696B" w:rsidRPr="00B20F02" w:rsidRDefault="000C58DB" w:rsidP="00E96A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48BC48E1" w14:textId="77777777" w:rsidR="0068696B" w:rsidRPr="00B20F02" w:rsidRDefault="0068696B" w:rsidP="00E96A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3788786B" w14:textId="7F5430A0" w:rsidR="0068696B" w:rsidRPr="00B20F02" w:rsidRDefault="000C58DB" w:rsidP="00E96A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EFC0986" w14:textId="6CB359C9" w:rsidR="0068696B" w:rsidRPr="00B20F02" w:rsidRDefault="0068696B" w:rsidP="00E96A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6061ED6" w14:textId="62F4C3DE" w:rsidR="0068696B" w:rsidRPr="00B20F02" w:rsidRDefault="000C58DB" w:rsidP="00E96A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3D9EAAE" w14:textId="77777777" w:rsidR="0068696B" w:rsidRPr="00B20F02" w:rsidRDefault="0068696B" w:rsidP="00E96A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A0D07A1" w14:textId="38FF50FC" w:rsidR="0068696B" w:rsidRPr="00B20F02" w:rsidRDefault="000C58DB" w:rsidP="00E96A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09A0A748" w14:textId="77777777" w:rsidR="0068696B" w:rsidRPr="00B20F02" w:rsidRDefault="0068696B" w:rsidP="00E96A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3" w:type="dxa"/>
          </w:tcPr>
          <w:p w14:paraId="39CA83D5" w14:textId="6D472CA9" w:rsidR="0068696B" w:rsidRPr="00B20F02" w:rsidRDefault="000C58DB" w:rsidP="00E96A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0EA6CFA" w14:textId="542C1265" w:rsidR="0068696B" w:rsidRPr="00B20F02" w:rsidRDefault="0068696B" w:rsidP="00E96A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C638338" w14:textId="549FD3AD" w:rsidR="0068696B" w:rsidRPr="00B20F02" w:rsidRDefault="000C58DB" w:rsidP="00E96A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0ADD15C" w14:textId="77777777" w:rsidR="0068696B" w:rsidRPr="00B20F02" w:rsidRDefault="0068696B" w:rsidP="00E96A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745A457" w14:textId="17DEDF5C" w:rsidR="0068696B" w:rsidRPr="00B20F02" w:rsidRDefault="000C58DB" w:rsidP="00E96A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13F173E5" w14:textId="77777777" w:rsidR="0068696B" w:rsidRPr="00B20F02" w:rsidRDefault="0068696B" w:rsidP="00E96A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30" w:type="dxa"/>
          </w:tcPr>
          <w:p w14:paraId="07A3088E" w14:textId="0F8821AE" w:rsidR="0068696B" w:rsidRPr="00B20F02" w:rsidRDefault="000C58DB" w:rsidP="00E96A7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68696B" w:rsidRPr="00B20F02" w14:paraId="20EC9954" w14:textId="148BE862" w:rsidTr="0068696B">
        <w:trPr>
          <w:tblHeader/>
        </w:trPr>
        <w:tc>
          <w:tcPr>
            <w:tcW w:w="4408" w:type="dxa"/>
            <w:shd w:val="clear" w:color="auto" w:fill="auto"/>
          </w:tcPr>
          <w:p w14:paraId="19AB030D" w14:textId="77777777" w:rsidR="0068696B" w:rsidRPr="00B20F02" w:rsidRDefault="0068696B" w:rsidP="00E96A73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0533" w:type="dxa"/>
            <w:gridSpan w:val="23"/>
          </w:tcPr>
          <w:p w14:paraId="565EC54D" w14:textId="171B9FBE" w:rsidR="0068696B" w:rsidRPr="00B20F02" w:rsidRDefault="0068696B" w:rsidP="00E96A73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206739" w:rsidRPr="00B20F02" w14:paraId="0ECBB9CF" w14:textId="0CC402AD" w:rsidTr="0068696B">
        <w:tc>
          <w:tcPr>
            <w:tcW w:w="4408" w:type="dxa"/>
            <w:shd w:val="clear" w:color="auto" w:fill="auto"/>
          </w:tcPr>
          <w:p w14:paraId="2FC2FB17" w14:textId="77777777" w:rsidR="00206739" w:rsidRPr="00B20F02" w:rsidRDefault="00206739" w:rsidP="0020673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60" w:type="dxa"/>
            <w:shd w:val="clear" w:color="auto" w:fill="auto"/>
          </w:tcPr>
          <w:p w14:paraId="131E454E" w14:textId="3EDF3AA0" w:rsidR="00206739" w:rsidRPr="00B20F02" w:rsidRDefault="000C58DB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206739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270" w:type="dxa"/>
            <w:shd w:val="clear" w:color="auto" w:fill="auto"/>
          </w:tcPr>
          <w:p w14:paraId="0B55829A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A800970" w14:textId="03512107" w:rsidR="00206739" w:rsidRPr="00B20F02" w:rsidRDefault="000C58DB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206739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270" w:type="dxa"/>
          </w:tcPr>
          <w:p w14:paraId="2A7EA4CA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11E9F06D" w14:textId="799A09A3" w:rsidR="00206739" w:rsidRPr="00B20F02" w:rsidRDefault="000C58DB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206739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270" w:type="dxa"/>
            <w:shd w:val="clear" w:color="auto" w:fill="auto"/>
          </w:tcPr>
          <w:p w14:paraId="4CF6F011" w14:textId="52834B3B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864A8F9" w14:textId="5FDE47B2" w:rsidR="00206739" w:rsidRPr="00B20F02" w:rsidRDefault="000C58DB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08B32869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C21F05A" w14:textId="2FAC8F66" w:rsidR="00206739" w:rsidRPr="00B20F02" w:rsidRDefault="000C58DB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529</w:t>
            </w:r>
          </w:p>
        </w:tc>
        <w:tc>
          <w:tcPr>
            <w:tcW w:w="270" w:type="dxa"/>
          </w:tcPr>
          <w:p w14:paraId="01956672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4F998D19" w14:textId="23F3615A" w:rsidR="00206739" w:rsidRPr="00B20F02" w:rsidRDefault="000C58DB" w:rsidP="004B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270" w:type="dxa"/>
            <w:shd w:val="clear" w:color="auto" w:fill="auto"/>
          </w:tcPr>
          <w:p w14:paraId="1D0E8CFB" w14:textId="2496FDF6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2433C52" w14:textId="6CA80500" w:rsidR="00206739" w:rsidRPr="00B20F02" w:rsidRDefault="000C58DB" w:rsidP="00AC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14:paraId="786DE609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B1ED5B7" w14:textId="2430161F" w:rsidR="00206739" w:rsidRPr="00B20F02" w:rsidRDefault="000C58DB" w:rsidP="006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270" w:type="dxa"/>
          </w:tcPr>
          <w:p w14:paraId="12D46485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3" w:type="dxa"/>
          </w:tcPr>
          <w:p w14:paraId="312E9272" w14:textId="4A7AA116" w:rsidR="00206739" w:rsidRPr="00B20F02" w:rsidRDefault="000C58DB" w:rsidP="006040ED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308</w:t>
            </w:r>
          </w:p>
        </w:tc>
        <w:tc>
          <w:tcPr>
            <w:tcW w:w="270" w:type="dxa"/>
            <w:shd w:val="clear" w:color="auto" w:fill="auto"/>
          </w:tcPr>
          <w:p w14:paraId="58F99D6E" w14:textId="7B98D4F4" w:rsidR="00206739" w:rsidRPr="00B20F02" w:rsidRDefault="00206739" w:rsidP="002067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B195787" w14:textId="75850C30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3FDCB1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B023583" w14:textId="2A4F9280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1511951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</w:tcPr>
          <w:p w14:paraId="56A7694F" w14:textId="3EA4DB37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06739" w:rsidRPr="00B20F02" w14:paraId="62551A96" w14:textId="6F7FD9F5" w:rsidTr="0068696B">
        <w:tc>
          <w:tcPr>
            <w:tcW w:w="4408" w:type="dxa"/>
            <w:shd w:val="clear" w:color="auto" w:fill="auto"/>
          </w:tcPr>
          <w:p w14:paraId="38A3FE29" w14:textId="0A881990" w:rsidR="00206739" w:rsidRPr="00B20F02" w:rsidRDefault="00206739" w:rsidP="0020673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660" w:type="dxa"/>
            <w:shd w:val="clear" w:color="auto" w:fill="auto"/>
          </w:tcPr>
          <w:p w14:paraId="4E98E2A7" w14:textId="0AA95D1F" w:rsidR="00206739" w:rsidRPr="00B20F02" w:rsidRDefault="000C58DB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270" w:type="dxa"/>
            <w:shd w:val="clear" w:color="auto" w:fill="auto"/>
          </w:tcPr>
          <w:p w14:paraId="5A3BF496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923091D" w14:textId="07EEC024" w:rsidR="00206739" w:rsidRPr="00B20F02" w:rsidRDefault="000C58DB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270" w:type="dxa"/>
          </w:tcPr>
          <w:p w14:paraId="16C5BB70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1BACB59E" w14:textId="5DD5B8A1" w:rsidR="00206739" w:rsidRPr="00B20F02" w:rsidRDefault="000C58DB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270" w:type="dxa"/>
            <w:shd w:val="clear" w:color="auto" w:fill="auto"/>
          </w:tcPr>
          <w:p w14:paraId="60218995" w14:textId="56B93ED8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01A7F020" w14:textId="502BD5B1" w:rsidR="00206739" w:rsidRPr="00B20F02" w:rsidRDefault="000C58DB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22B3AAAF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1A7B1BF" w14:textId="18B57057" w:rsidR="00206739" w:rsidRPr="00B20F02" w:rsidRDefault="000C58DB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036E8FF9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7921FD5D" w14:textId="6219828E" w:rsidR="00206739" w:rsidRPr="00B20F02" w:rsidRDefault="000C58DB" w:rsidP="004B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795ADE3D" w14:textId="50C6E3E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E0CB742" w14:textId="78938CB4" w:rsidR="00206739" w:rsidRPr="00B20F02" w:rsidRDefault="000C58DB" w:rsidP="00AC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38DF2470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3859EC6" w14:textId="202224CC" w:rsidR="00206739" w:rsidRPr="00B20F02" w:rsidRDefault="000C58DB" w:rsidP="006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70" w:type="dxa"/>
          </w:tcPr>
          <w:p w14:paraId="7FECC524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3" w:type="dxa"/>
          </w:tcPr>
          <w:p w14:paraId="53A885D6" w14:textId="7322ACF1" w:rsidR="00206739" w:rsidRPr="00B20F02" w:rsidRDefault="000C58DB" w:rsidP="006040ED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1828F3B7" w14:textId="62B4F85A" w:rsidR="00206739" w:rsidRPr="00B20F02" w:rsidRDefault="00206739" w:rsidP="002067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61A6887" w14:textId="0C318B65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 w:hint="cs"/>
                <w:sz w:val="28"/>
                <w:szCs w:val="28"/>
                <w:cs/>
                <w:lang w:bidi="th-TH"/>
              </w:rPr>
            </w:pPr>
            <w:r w:rsidRPr="00B20F02">
              <w:rPr>
                <w:rFonts w:asciiTheme="majorBidi" w:eastAsia="Calibr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28F3F5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423F404" w14:textId="49B3FCC2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37C5EAF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16D9792D" w14:textId="5B257191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06739" w:rsidRPr="00B20F02" w14:paraId="13B8E7A9" w14:textId="300A7FDA" w:rsidTr="0068696B">
        <w:tc>
          <w:tcPr>
            <w:tcW w:w="4408" w:type="dxa"/>
            <w:shd w:val="clear" w:color="auto" w:fill="auto"/>
          </w:tcPr>
          <w:p w14:paraId="75E9E43A" w14:textId="77777777" w:rsidR="00206739" w:rsidRPr="00B20F02" w:rsidRDefault="00206739" w:rsidP="0020673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</w:tcPr>
          <w:p w14:paraId="03F81111" w14:textId="34743D7B" w:rsidR="00206739" w:rsidRPr="00B20F02" w:rsidRDefault="00206739" w:rsidP="004E5839">
            <w:pPr>
              <w:pStyle w:val="acctfourfigures"/>
              <w:tabs>
                <w:tab w:val="clear" w:pos="765"/>
                <w:tab w:val="decimal" w:pos="257"/>
                <w:tab w:val="decimal" w:pos="45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 w:rsidRPr="00B20F02">
              <w:rPr>
                <w:rFonts w:asciiTheme="majorBidi" w:eastAsia="Calibr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B36409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3118337" w14:textId="0BDBAC6E" w:rsidR="00206739" w:rsidRPr="00B20F02" w:rsidRDefault="00206739" w:rsidP="004E5839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651FE00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8FF5096" w14:textId="1ED38749" w:rsidR="00206739" w:rsidRPr="00B20F02" w:rsidRDefault="00206739" w:rsidP="004E5839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E39591" w14:textId="4BC03D5F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2EDCB8B" w14:textId="0350B8F8" w:rsidR="00206739" w:rsidRPr="00B20F02" w:rsidRDefault="00206739" w:rsidP="004E5839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 w:rsidRPr="00B20F02">
              <w:rPr>
                <w:rFonts w:asciiTheme="majorBidi" w:eastAsia="Calibr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A674AE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7D7013E" w14:textId="3989AB46" w:rsidR="00206739" w:rsidRPr="00B20F02" w:rsidRDefault="00206739" w:rsidP="004E5839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BDE589B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B1EE5F2" w14:textId="1309D79B" w:rsidR="00206739" w:rsidRPr="00B20F02" w:rsidRDefault="00206739" w:rsidP="004B7E11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576CAE" w14:textId="2801E0EF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AF14226" w14:textId="1984CE65" w:rsidR="00206739" w:rsidRPr="00B20F02" w:rsidRDefault="00206739" w:rsidP="00AC537C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 w:rsidRPr="00B20F02">
              <w:rPr>
                <w:rFonts w:asciiTheme="majorBidi" w:eastAsia="Calibr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839E11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853F273" w14:textId="2533D754" w:rsidR="00206739" w:rsidRPr="00B20F02" w:rsidRDefault="00206739" w:rsidP="006040ED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2AF15D6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7B701F6F" w14:textId="214B7844" w:rsidR="00206739" w:rsidRPr="00B20F02" w:rsidRDefault="00206739" w:rsidP="006040ED">
            <w:pPr>
              <w:pStyle w:val="acctfourfigures"/>
              <w:tabs>
                <w:tab w:val="clear" w:pos="765"/>
                <w:tab w:val="decimal" w:pos="257"/>
                <w:tab w:val="decimal" w:pos="379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8924C8" w14:textId="0323473A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354E1FF" w14:textId="63BD6234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1A6EEF92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CE9784D" w14:textId="18F48A87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 xml:space="preserve"> -</w:t>
            </w:r>
          </w:p>
        </w:tc>
        <w:tc>
          <w:tcPr>
            <w:tcW w:w="270" w:type="dxa"/>
          </w:tcPr>
          <w:p w14:paraId="259B1434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DD79322" w14:textId="2B18AD3B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06739" w:rsidRPr="00B20F02" w14:paraId="631BA8FC" w14:textId="72343705" w:rsidTr="0068696B">
        <w:tc>
          <w:tcPr>
            <w:tcW w:w="4408" w:type="dxa"/>
            <w:shd w:val="clear" w:color="auto" w:fill="auto"/>
          </w:tcPr>
          <w:p w14:paraId="379BEF06" w14:textId="0B335FAA" w:rsidR="00206739" w:rsidRPr="00B20F02" w:rsidRDefault="00206739" w:rsidP="00206739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กำไรขาดทุนเบ็ดเสร็จรวม (ร้อยละ 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4601F" w14:textId="63BD0FFD" w:rsidR="00206739" w:rsidRPr="00B20F02" w:rsidRDefault="000C58DB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270" w:type="dxa"/>
            <w:shd w:val="clear" w:color="auto" w:fill="auto"/>
          </w:tcPr>
          <w:p w14:paraId="12A84554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8669B" w14:textId="5C812300" w:rsidR="00206739" w:rsidRPr="00B20F02" w:rsidRDefault="000C58DB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270" w:type="dxa"/>
          </w:tcPr>
          <w:p w14:paraId="0645202E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16BDF65" w14:textId="6E0F8557" w:rsidR="00206739" w:rsidRPr="00B20F02" w:rsidRDefault="000C58DB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270" w:type="dxa"/>
            <w:shd w:val="clear" w:color="auto" w:fill="auto"/>
          </w:tcPr>
          <w:p w14:paraId="12051FE7" w14:textId="65C3539F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5A15B" w14:textId="1B29E8C0" w:rsidR="00206739" w:rsidRPr="00B20F02" w:rsidRDefault="000C58DB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122C01FE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53043" w14:textId="686E6AFC" w:rsidR="00206739" w:rsidRPr="00B20F02" w:rsidRDefault="000C58DB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5531E2C9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022BFEE" w14:textId="7B6841A8" w:rsidR="00206739" w:rsidRPr="00B20F02" w:rsidRDefault="000C58DB" w:rsidP="004B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08293CA8" w14:textId="1B686CCD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8A2FE" w14:textId="7258E20E" w:rsidR="00206739" w:rsidRPr="00B20F02" w:rsidRDefault="000C58DB" w:rsidP="00AC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3361B953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F70D4" w14:textId="33C326E9" w:rsidR="00206739" w:rsidRPr="00B20F02" w:rsidRDefault="000C58DB" w:rsidP="006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70" w:type="dxa"/>
          </w:tcPr>
          <w:p w14:paraId="1074091A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2C55664F" w14:textId="19BAF07B" w:rsidR="00206739" w:rsidRPr="00B20F02" w:rsidRDefault="000C58DB" w:rsidP="006040ED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36686064" w14:textId="1772DB57" w:rsidR="00206739" w:rsidRPr="00B20F02" w:rsidRDefault="00206739" w:rsidP="002067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69AF7" w14:textId="736D4DCA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B3F03C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42D54" w14:textId="78730DAB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ECFAA69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582FB972" w14:textId="480EDDF1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06739" w:rsidRPr="00B20F02" w14:paraId="49FFDE6A" w14:textId="39EA235B" w:rsidTr="0068696B">
        <w:tc>
          <w:tcPr>
            <w:tcW w:w="4408" w:type="dxa"/>
            <w:shd w:val="clear" w:color="auto" w:fill="auto"/>
          </w:tcPr>
          <w:p w14:paraId="372EB19A" w14:textId="77777777" w:rsidR="00206739" w:rsidRPr="00B20F02" w:rsidRDefault="00206739" w:rsidP="00206739">
            <w:pPr>
              <w:spacing w:line="60" w:lineRule="atLeas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14:paraId="2440EAC9" w14:textId="77777777" w:rsidR="00206739" w:rsidRPr="00B20F02" w:rsidRDefault="00206739" w:rsidP="004E5839">
            <w:pPr>
              <w:pStyle w:val="acctfourfigures"/>
              <w:tabs>
                <w:tab w:val="clear" w:pos="765"/>
                <w:tab w:val="decimal" w:pos="450"/>
                <w:tab w:val="decimal" w:pos="551"/>
              </w:tabs>
              <w:spacing w:line="6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7BDF95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551"/>
              </w:tabs>
              <w:spacing w:line="6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03D4AAB" w14:textId="77777777" w:rsidR="00206739" w:rsidRPr="00B20F02" w:rsidRDefault="00206739" w:rsidP="004E5839">
            <w:pPr>
              <w:pStyle w:val="acctfourfigures"/>
              <w:tabs>
                <w:tab w:val="clear" w:pos="765"/>
                <w:tab w:val="decimal" w:pos="420"/>
                <w:tab w:val="decimal" w:pos="551"/>
              </w:tabs>
              <w:spacing w:line="6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3DEB61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551"/>
              </w:tabs>
              <w:spacing w:line="6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7F5BC0B" w14:textId="77777777" w:rsidR="00206739" w:rsidRPr="00B20F02" w:rsidRDefault="00206739" w:rsidP="004E5839">
            <w:pPr>
              <w:pStyle w:val="acctfourfigures"/>
              <w:tabs>
                <w:tab w:val="clear" w:pos="765"/>
                <w:tab w:val="decimal" w:pos="420"/>
                <w:tab w:val="decimal" w:pos="551"/>
              </w:tabs>
              <w:spacing w:line="6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665F68" w14:textId="7265D6FE" w:rsidR="00206739" w:rsidRPr="00B20F02" w:rsidRDefault="00206739" w:rsidP="00206739">
            <w:pPr>
              <w:pStyle w:val="acctfourfigures"/>
              <w:tabs>
                <w:tab w:val="clear" w:pos="765"/>
                <w:tab w:val="decimal" w:pos="551"/>
              </w:tabs>
              <w:spacing w:line="6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466F818" w14:textId="77777777" w:rsidR="00206739" w:rsidRPr="00B20F02" w:rsidRDefault="00206739" w:rsidP="004E5839">
            <w:pPr>
              <w:pStyle w:val="acctfourfigures"/>
              <w:tabs>
                <w:tab w:val="clear" w:pos="765"/>
                <w:tab w:val="decimal" w:pos="420"/>
                <w:tab w:val="decimal" w:pos="551"/>
              </w:tabs>
              <w:spacing w:line="6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4865FF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551"/>
              </w:tabs>
              <w:spacing w:line="60" w:lineRule="atLeas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D7DA0BB" w14:textId="77777777" w:rsidR="00206739" w:rsidRPr="00B20F02" w:rsidRDefault="00206739" w:rsidP="004E5839">
            <w:pPr>
              <w:pStyle w:val="acctfourfigures"/>
              <w:tabs>
                <w:tab w:val="clear" w:pos="765"/>
                <w:tab w:val="decimal" w:pos="420"/>
                <w:tab w:val="decimal" w:pos="551"/>
              </w:tabs>
              <w:spacing w:line="6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E5D957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551"/>
              </w:tabs>
              <w:spacing w:line="60" w:lineRule="atLeas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7C5A2EAD" w14:textId="77777777" w:rsidR="00206739" w:rsidRPr="00B20F02" w:rsidRDefault="00206739" w:rsidP="004B7E11">
            <w:pPr>
              <w:pStyle w:val="acctfourfigures"/>
              <w:tabs>
                <w:tab w:val="clear" w:pos="765"/>
                <w:tab w:val="decimal" w:pos="420"/>
                <w:tab w:val="decimal" w:pos="551"/>
              </w:tabs>
              <w:spacing w:line="60" w:lineRule="atLeas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8C0F82" w14:textId="2029BD91" w:rsidR="00206739" w:rsidRPr="00B20F02" w:rsidRDefault="00206739" w:rsidP="00206739">
            <w:pPr>
              <w:pStyle w:val="acctfourfigures"/>
              <w:tabs>
                <w:tab w:val="clear" w:pos="765"/>
                <w:tab w:val="decimal" w:pos="551"/>
              </w:tabs>
              <w:spacing w:line="60" w:lineRule="atLeas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33BC585" w14:textId="77777777" w:rsidR="00206739" w:rsidRPr="00B20F02" w:rsidRDefault="00206739" w:rsidP="00AC537C">
            <w:pPr>
              <w:pStyle w:val="acctfourfigures"/>
              <w:tabs>
                <w:tab w:val="clear" w:pos="765"/>
                <w:tab w:val="decimal" w:pos="420"/>
                <w:tab w:val="decimal" w:pos="551"/>
              </w:tabs>
              <w:spacing w:line="6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154A3F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551"/>
              </w:tabs>
              <w:spacing w:line="60" w:lineRule="atLeast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6CE1EF1" w14:textId="77777777" w:rsidR="00206739" w:rsidRPr="00B20F02" w:rsidRDefault="00206739" w:rsidP="006040ED">
            <w:pPr>
              <w:pStyle w:val="acctfourfigures"/>
              <w:tabs>
                <w:tab w:val="clear" w:pos="765"/>
                <w:tab w:val="decimal" w:pos="420"/>
                <w:tab w:val="decimal" w:pos="551"/>
              </w:tabs>
              <w:spacing w:line="6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3F191C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551"/>
              </w:tabs>
              <w:spacing w:line="6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</w:tcPr>
          <w:p w14:paraId="0EE89019" w14:textId="77777777" w:rsidR="00206739" w:rsidRPr="00B20F02" w:rsidRDefault="00206739" w:rsidP="006040ED">
            <w:pPr>
              <w:pStyle w:val="acctfourfigures"/>
              <w:tabs>
                <w:tab w:val="clear" w:pos="765"/>
                <w:tab w:val="decimal" w:pos="379"/>
              </w:tabs>
              <w:spacing w:line="6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85C50A" w14:textId="6342A609" w:rsidR="00206739" w:rsidRPr="00B20F02" w:rsidRDefault="00206739" w:rsidP="00206739">
            <w:pPr>
              <w:pStyle w:val="acctfourfigures"/>
              <w:tabs>
                <w:tab w:val="clear" w:pos="765"/>
                <w:tab w:val="decimal" w:pos="551"/>
              </w:tabs>
              <w:spacing w:line="6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2E4E108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99C5EC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34ADCA7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D632C49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551"/>
              </w:tabs>
              <w:spacing w:line="6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665B24D6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551"/>
              </w:tabs>
              <w:spacing w:line="6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06739" w:rsidRPr="00B20F02" w14:paraId="617199BE" w14:textId="3E20A3BB" w:rsidTr="00B81B52">
        <w:tc>
          <w:tcPr>
            <w:tcW w:w="4408" w:type="dxa"/>
            <w:shd w:val="clear" w:color="auto" w:fill="auto"/>
          </w:tcPr>
          <w:p w14:paraId="748790DE" w14:textId="3DD1C224" w:rsidR="00206739" w:rsidRPr="00B20F02" w:rsidRDefault="00206739" w:rsidP="00206739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กำไรขาดทุนเบ็ดเสร็จรวมตามส่วนได้เสีย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ของกลุ่มบริษัท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</w:tcPr>
          <w:p w14:paraId="5DEA9A1B" w14:textId="77777777" w:rsidR="00206739" w:rsidRPr="00B20F02" w:rsidRDefault="00206739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5C57D5FA" w14:textId="651DCA49" w:rsidR="00206739" w:rsidRPr="00B20F02" w:rsidRDefault="000C58DB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30B8BD80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792E919" w14:textId="77777777" w:rsidR="00206739" w:rsidRPr="00B20F02" w:rsidRDefault="00206739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5B8E2A4A" w14:textId="46A694DC" w:rsidR="00206739" w:rsidRPr="00B20F02" w:rsidRDefault="000C58DB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105</w:t>
            </w:r>
          </w:p>
        </w:tc>
        <w:tc>
          <w:tcPr>
            <w:tcW w:w="270" w:type="dxa"/>
          </w:tcPr>
          <w:p w14:paraId="7FB34500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AC29640" w14:textId="77777777" w:rsidR="00206739" w:rsidRPr="00B20F02" w:rsidRDefault="00206739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  <w:p w14:paraId="0CA60A38" w14:textId="76C54FBE" w:rsidR="00206739" w:rsidRPr="00B20F02" w:rsidRDefault="000C58DB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77F93BEF" w14:textId="19632C45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6A2CD6F" w14:textId="77777777" w:rsidR="00206739" w:rsidRPr="00B20F02" w:rsidRDefault="00206739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  <w:p w14:paraId="73CBD5C0" w14:textId="1927DAC9" w:rsidR="00206739" w:rsidRPr="00B20F02" w:rsidRDefault="000C58DB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6DD42A06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F47F8E2" w14:textId="77777777" w:rsidR="00206739" w:rsidRPr="00B20F02" w:rsidRDefault="00206739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  <w:p w14:paraId="2F7C3C0C" w14:textId="2AE1E219" w:rsidR="00206739" w:rsidRPr="00B20F02" w:rsidRDefault="000C58DB" w:rsidP="004E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7DA6FB87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10AE6DA" w14:textId="77777777" w:rsidR="00206739" w:rsidRPr="00B20F02" w:rsidRDefault="00206739" w:rsidP="004B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  <w:p w14:paraId="4DBD1878" w14:textId="13E46FBA" w:rsidR="00206739" w:rsidRPr="00B20F02" w:rsidRDefault="000C58DB" w:rsidP="004B7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4C1856A0" w14:textId="3E333676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80D44D7" w14:textId="77777777" w:rsidR="00206739" w:rsidRPr="00B20F02" w:rsidRDefault="00206739" w:rsidP="00AC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  <w:p w14:paraId="323503FB" w14:textId="28A4CF58" w:rsidR="00206739" w:rsidRPr="00B20F02" w:rsidRDefault="000C58DB" w:rsidP="00AC5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6E6778C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D631BC5" w14:textId="77777777" w:rsidR="00206739" w:rsidRPr="00B20F02" w:rsidRDefault="00206739" w:rsidP="006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  <w:p w14:paraId="01AA6664" w14:textId="22597CB1" w:rsidR="00206739" w:rsidRPr="00B20F02" w:rsidRDefault="000C58DB" w:rsidP="006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1F5985DA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55439985" w14:textId="77777777" w:rsidR="00206739" w:rsidRPr="00B20F02" w:rsidRDefault="00206739" w:rsidP="006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  <w:p w14:paraId="4A831E99" w14:textId="58EE2518" w:rsidR="00206739" w:rsidRPr="00B20F02" w:rsidRDefault="000C58DB" w:rsidP="00604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  <w:tab w:val="decimal" w:pos="812"/>
              </w:tabs>
              <w:spacing w:line="240" w:lineRule="auto"/>
              <w:ind w:left="-136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126B4E4" w14:textId="01198154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F6065E0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  <w:p w14:paraId="375787A0" w14:textId="3031456D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FAD753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19F8E91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  <w:p w14:paraId="19A4C6F6" w14:textId="112D3622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5C58EF5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2767A14A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  <w:p w14:paraId="05360AB7" w14:textId="4DA36986" w:rsidR="00206739" w:rsidRPr="00B20F02" w:rsidRDefault="00206739" w:rsidP="00206739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eastAsia="Calibri" w:hAnsi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06739" w:rsidRPr="00B20F02" w14:paraId="01C6C310" w14:textId="77777777" w:rsidTr="004C6E5C">
        <w:tc>
          <w:tcPr>
            <w:tcW w:w="4408" w:type="dxa"/>
            <w:shd w:val="clear" w:color="auto" w:fill="auto"/>
          </w:tcPr>
          <w:p w14:paraId="552FFE47" w14:textId="77777777" w:rsidR="00206739" w:rsidRPr="00B20F02" w:rsidRDefault="00206739" w:rsidP="00206739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14:paraId="437E235E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1FA2CA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DB510D3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5348A5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4169B31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4C5196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04E2B678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7EDE4F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06231F78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7AFCDD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65435B96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1D7743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9752326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D25286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08B4EA33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896266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</w:tcPr>
          <w:p w14:paraId="74909B8C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AAC4869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E62DC67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AE49B6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64EB357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4303D8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59F75D65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4C6E5C" w:rsidRPr="00B20F02" w14:paraId="395B6143" w14:textId="77777777" w:rsidTr="004C6E5C">
        <w:tc>
          <w:tcPr>
            <w:tcW w:w="4408" w:type="dxa"/>
            <w:shd w:val="clear" w:color="auto" w:fill="auto"/>
          </w:tcPr>
          <w:p w14:paraId="18D0D15F" w14:textId="77777777" w:rsidR="004C6E5C" w:rsidRPr="00B20F02" w:rsidRDefault="004C6E5C" w:rsidP="00206739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14:paraId="1DFCD62C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B1135B" w14:textId="77777777" w:rsidR="004C6E5C" w:rsidRPr="00B20F02" w:rsidRDefault="004C6E5C" w:rsidP="00206739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F403478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29B217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53A1F5AB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5A8EBF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822DEE6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CDE929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27687EF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49C4F3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5115721F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C7F2EB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17BEEB2E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50F3F8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6AC23AC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E14843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3" w:type="dxa"/>
          </w:tcPr>
          <w:p w14:paraId="619E16D1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DE4006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14ACF77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05E54B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033A38A7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9C204E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5F902EAC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4C6E5C" w:rsidRPr="00B20F02" w14:paraId="2D9F16A1" w14:textId="77777777" w:rsidTr="004C6E5C">
        <w:tc>
          <w:tcPr>
            <w:tcW w:w="4408" w:type="dxa"/>
            <w:shd w:val="clear" w:color="auto" w:fill="auto"/>
          </w:tcPr>
          <w:p w14:paraId="43B97F96" w14:textId="77777777" w:rsidR="004C6E5C" w:rsidRPr="00B20F02" w:rsidRDefault="004C6E5C" w:rsidP="00206739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14:paraId="3E6086EB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24AEA7" w14:textId="77777777" w:rsidR="004C6E5C" w:rsidRPr="00B20F02" w:rsidRDefault="004C6E5C" w:rsidP="00206739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24D08DF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5A226F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4CE7EAD8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29374F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03BBF8B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301C6C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3BF4EC7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3DDF5D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49AEE008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D56673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19C837ED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163306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BB0424C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EC44A2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3" w:type="dxa"/>
          </w:tcPr>
          <w:p w14:paraId="4A11F1B0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D71CA13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01620C47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7DBD50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7D45E69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36B7E7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1339DB4F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4C6E5C" w:rsidRPr="00B20F02" w14:paraId="186593B8" w14:textId="77777777" w:rsidTr="004C6E5C">
        <w:tc>
          <w:tcPr>
            <w:tcW w:w="4408" w:type="dxa"/>
            <w:shd w:val="clear" w:color="auto" w:fill="auto"/>
          </w:tcPr>
          <w:p w14:paraId="61C8DD05" w14:textId="77777777" w:rsidR="004C6E5C" w:rsidRPr="00B20F02" w:rsidRDefault="004C6E5C" w:rsidP="00206739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14:paraId="71D40438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B2DEC3" w14:textId="77777777" w:rsidR="004C6E5C" w:rsidRPr="00B20F02" w:rsidRDefault="004C6E5C" w:rsidP="00206739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0218D9F3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6E038A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2D8A8AD2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FC61EC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0B456717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90945B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59826F9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1BF5F9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40B83CC1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FF9625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6300812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B2737B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8050076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EF935A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3" w:type="dxa"/>
          </w:tcPr>
          <w:p w14:paraId="3BF48710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EE4077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052BE2EF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ADAC28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4B289B8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5A362F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6FDD507C" w14:textId="77777777" w:rsidR="004C6E5C" w:rsidRPr="00B20F02" w:rsidRDefault="004C6E5C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206739" w:rsidRPr="00B20F02" w14:paraId="6737A41C" w14:textId="77777777" w:rsidTr="00C509E6">
        <w:tc>
          <w:tcPr>
            <w:tcW w:w="4408" w:type="dxa"/>
            <w:shd w:val="clear" w:color="auto" w:fill="auto"/>
          </w:tcPr>
          <w:p w14:paraId="29C41F00" w14:textId="77777777" w:rsidR="00206739" w:rsidRPr="00B20F02" w:rsidRDefault="00206739" w:rsidP="00206739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0" w:type="dxa"/>
            <w:shd w:val="clear" w:color="auto" w:fill="auto"/>
          </w:tcPr>
          <w:p w14:paraId="63E60875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DF58F5" w14:textId="77777777" w:rsidR="00206739" w:rsidRPr="00B20F02" w:rsidRDefault="00206739" w:rsidP="00206739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5646A6C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538CA5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684786DB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0D7580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E615F3A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8F28F6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172326A2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8DD058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6D7EA259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271D21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D954AF0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68ABC2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19211C2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C028FB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3" w:type="dxa"/>
          </w:tcPr>
          <w:p w14:paraId="65F0CF11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44AD9E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FC57C8F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4864F2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2558071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2D3171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01CE6CFC" w14:textId="77777777" w:rsidR="00206739" w:rsidRPr="00B20F02" w:rsidRDefault="00206739" w:rsidP="00206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6566F" w:rsidRPr="00B20F02" w14:paraId="312C0FB4" w14:textId="0545B06D" w:rsidTr="0068696B">
        <w:tc>
          <w:tcPr>
            <w:tcW w:w="4408" w:type="dxa"/>
            <w:shd w:val="clear" w:color="auto" w:fill="auto"/>
          </w:tcPr>
          <w:p w14:paraId="5E23E7B6" w14:textId="6A3901E0" w:rsidR="00F6566F" w:rsidRPr="00B20F02" w:rsidRDefault="00F6566F" w:rsidP="00F6566F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660" w:type="dxa"/>
            <w:shd w:val="clear" w:color="auto" w:fill="auto"/>
          </w:tcPr>
          <w:p w14:paraId="3489EE9D" w14:textId="40C0A7FB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F6566F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270" w:type="dxa"/>
            <w:shd w:val="clear" w:color="auto" w:fill="auto"/>
          </w:tcPr>
          <w:p w14:paraId="2A93CA83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02CCD664" w14:textId="3A0D024A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F6566F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270" w:type="dxa"/>
          </w:tcPr>
          <w:p w14:paraId="738E8B79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0B3393A8" w14:textId="2341F4DE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F6566F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270" w:type="dxa"/>
            <w:shd w:val="clear" w:color="auto" w:fill="auto"/>
          </w:tcPr>
          <w:p w14:paraId="074962CB" w14:textId="58E2ADD4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255FBC86" w14:textId="52BBB8BA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270" w:type="dxa"/>
            <w:shd w:val="clear" w:color="auto" w:fill="auto"/>
          </w:tcPr>
          <w:p w14:paraId="64D022AE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1FCF5F24" w14:textId="2A44538A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270" w:type="dxa"/>
          </w:tcPr>
          <w:p w14:paraId="162A291B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16B3FAC4" w14:textId="1325D4F5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270" w:type="dxa"/>
            <w:shd w:val="clear" w:color="auto" w:fill="auto"/>
          </w:tcPr>
          <w:p w14:paraId="7181B5DA" w14:textId="6A6097FF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182A5ADE" w14:textId="585CDD88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270" w:type="dxa"/>
            <w:shd w:val="clear" w:color="auto" w:fill="auto"/>
          </w:tcPr>
          <w:p w14:paraId="2BECB511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2EB0C6B" w14:textId="39648665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270" w:type="dxa"/>
          </w:tcPr>
          <w:p w14:paraId="29C1E09C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3" w:type="dxa"/>
          </w:tcPr>
          <w:p w14:paraId="794B6803" w14:textId="76537BD7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270" w:type="dxa"/>
            <w:shd w:val="clear" w:color="auto" w:fill="auto"/>
          </w:tcPr>
          <w:p w14:paraId="7E482408" w14:textId="2339BE6F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09B4BD5" w14:textId="6D1740FF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0B8E6D8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07CDCB6" w14:textId="272D74C9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CB4904D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5D8E03F0" w14:textId="376C9B6A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</w:tr>
      <w:tr w:rsidR="00F6566F" w:rsidRPr="00B20F02" w14:paraId="6A2634EA" w14:textId="2C39ECD3" w:rsidTr="0068696B">
        <w:tc>
          <w:tcPr>
            <w:tcW w:w="4408" w:type="dxa"/>
            <w:shd w:val="clear" w:color="auto" w:fill="auto"/>
          </w:tcPr>
          <w:p w14:paraId="02634137" w14:textId="77777777" w:rsidR="00F6566F" w:rsidRPr="00B20F02" w:rsidRDefault="00F6566F" w:rsidP="00F6566F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660" w:type="dxa"/>
            <w:shd w:val="clear" w:color="auto" w:fill="auto"/>
          </w:tcPr>
          <w:p w14:paraId="31378987" w14:textId="244B10FE" w:rsidR="00F6566F" w:rsidRPr="00B20F02" w:rsidRDefault="000C58DB" w:rsidP="0015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33</w:t>
            </w:r>
            <w:r w:rsidR="001502AC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AA3CC2C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8DC7C71" w14:textId="3EF92A51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270" w:type="dxa"/>
          </w:tcPr>
          <w:p w14:paraId="3E5AB1D9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242ACC43" w14:textId="79C18CE4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7D9EC753" w14:textId="54B44E40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4F51B7E8" w14:textId="5D540126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="001502AC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D0929C2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393AF39" w14:textId="78630996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270" w:type="dxa"/>
          </w:tcPr>
          <w:p w14:paraId="0D8F978B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7013E35B" w14:textId="627CDAF8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14:paraId="43B5FCF1" w14:textId="11A7DE9D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7B57E38" w14:textId="565F8A90" w:rsidR="00F6566F" w:rsidRPr="00B20F02" w:rsidRDefault="00997A44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1502AC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8B80DEC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7FAFFEF" w14:textId="1EA31AA8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70" w:type="dxa"/>
          </w:tcPr>
          <w:p w14:paraId="61761CAB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3" w:type="dxa"/>
          </w:tcPr>
          <w:p w14:paraId="6A8E6615" w14:textId="45CB9D93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53394E90" w14:textId="5CE22410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887C2E0" w14:textId="4382B9DA" w:rsidR="00F6566F" w:rsidRPr="00B20F02" w:rsidRDefault="000A2C2D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B4C0009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5DAA525A" w14:textId="12FE7EE6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CA92363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453F1DF0" w14:textId="4E3805BC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</w:tr>
      <w:tr w:rsidR="00F6566F" w:rsidRPr="00B20F02" w14:paraId="17D49E6D" w14:textId="216C5E60" w:rsidTr="0068696B">
        <w:tc>
          <w:tcPr>
            <w:tcW w:w="4408" w:type="dxa"/>
            <w:shd w:val="clear" w:color="auto" w:fill="auto"/>
          </w:tcPr>
          <w:p w14:paraId="56C8D643" w14:textId="77777777" w:rsidR="00F6566F" w:rsidRPr="00B20F02" w:rsidRDefault="00F6566F" w:rsidP="00F6566F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660" w:type="dxa"/>
            <w:shd w:val="clear" w:color="auto" w:fill="auto"/>
          </w:tcPr>
          <w:p w14:paraId="70571D6D" w14:textId="7721A2DA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232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10D1E9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551C676" w14:textId="67427A71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314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1A83DF0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068A6364" w14:textId="7EFFB5B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217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378F82" w14:textId="18EAE61B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78944C5" w14:textId="151F25F1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78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8200B8A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0677C08" w14:textId="68C5E186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80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4ADB915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71614292" w14:textId="170D6F24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58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0E2303" w14:textId="46060E59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261F758" w14:textId="69B592B1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35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5AA8DB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80CDB1B" w14:textId="055BDD6E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32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D04E375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3" w:type="dxa"/>
          </w:tcPr>
          <w:p w14:paraId="37994719" w14:textId="34CD08EB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31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3E9D43" w14:textId="73EF1F86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1D23CFF6" w14:textId="2184D961" w:rsidR="00F6566F" w:rsidRPr="00B20F02" w:rsidRDefault="00F6566F" w:rsidP="00F6566F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EDC1D3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9316AA3" w14:textId="6F45C21D" w:rsidR="00F6566F" w:rsidRPr="00B20F02" w:rsidRDefault="00F6566F" w:rsidP="00F6566F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B22D22B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556D48B7" w14:textId="150AFE19" w:rsidR="00F6566F" w:rsidRPr="00B20F02" w:rsidRDefault="00F6566F" w:rsidP="00F6566F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6566F" w:rsidRPr="00B20F02" w14:paraId="787E5A73" w14:textId="5C8B6507" w:rsidTr="0068696B">
        <w:tc>
          <w:tcPr>
            <w:tcW w:w="4408" w:type="dxa"/>
            <w:shd w:val="clear" w:color="auto" w:fill="auto"/>
          </w:tcPr>
          <w:p w14:paraId="52CE7059" w14:textId="77777777" w:rsidR="00F6566F" w:rsidRPr="00B20F02" w:rsidRDefault="00F6566F" w:rsidP="00F6566F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auto"/>
          </w:tcPr>
          <w:p w14:paraId="52C4D1EF" w14:textId="09661491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47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B6926B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E1BEF7B" w14:textId="5A0B120C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59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02D0D7F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D1525F0" w14:textId="05196A9F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54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BF2F01" w14:textId="0613B50B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17B13CE" w14:textId="7F0679BC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26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B38287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6A353D5" w14:textId="6ACBF496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32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40E996B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5A346D2" w14:textId="3408C8DD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30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2D3C8B3" w14:textId="3B43DDDD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1C76F50" w14:textId="77286838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064CAC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BB818A9" w14:textId="3CC646AC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6A89E637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3" w:type="dxa"/>
            <w:tcBorders>
              <w:bottom w:val="single" w:sz="4" w:space="0" w:color="auto"/>
            </w:tcBorders>
          </w:tcPr>
          <w:p w14:paraId="31209FAF" w14:textId="6950A2D6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96CB62" w14:textId="0E4967D2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4054D17" w14:textId="00942041" w:rsidR="00F6566F" w:rsidRPr="00B20F02" w:rsidRDefault="00F6566F" w:rsidP="00F6566F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6B20B4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AD27FD0" w14:textId="6234BDE8" w:rsidR="00F6566F" w:rsidRPr="00B20F02" w:rsidRDefault="00F6566F" w:rsidP="00F6566F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BB58ECD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AAFA17F" w14:textId="07B8E5E8" w:rsidR="00F6566F" w:rsidRPr="00B20F02" w:rsidRDefault="00F6566F" w:rsidP="00F6566F">
            <w:pPr>
              <w:pStyle w:val="acctfourfigures"/>
              <w:tabs>
                <w:tab w:val="clear" w:pos="765"/>
                <w:tab w:val="decimal" w:pos="257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6566F" w:rsidRPr="00B20F02" w14:paraId="17343765" w14:textId="6ED36AD0" w:rsidTr="0068696B">
        <w:tc>
          <w:tcPr>
            <w:tcW w:w="4408" w:type="dxa"/>
            <w:shd w:val="clear" w:color="auto" w:fill="auto"/>
          </w:tcPr>
          <w:p w14:paraId="2260F2C7" w14:textId="06DD89BC" w:rsidR="00F6566F" w:rsidRPr="00B20F02" w:rsidRDefault="00F6566F" w:rsidP="00F6566F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 (ร้อยละ 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40ED2" w14:textId="5809A8F1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F6566F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="001502AC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67397085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E7D2E" w14:textId="3DF4A6C7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F6566F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270" w:type="dxa"/>
          </w:tcPr>
          <w:p w14:paraId="3E5B2A25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654DF426" w14:textId="47475773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F6566F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270" w:type="dxa"/>
            <w:shd w:val="clear" w:color="auto" w:fill="auto"/>
          </w:tcPr>
          <w:p w14:paraId="5834FF89" w14:textId="6F5D31D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C22F5" w14:textId="669A47B5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1502AC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1215D1F8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4DD13" w14:textId="3BBE3A51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270" w:type="dxa"/>
          </w:tcPr>
          <w:p w14:paraId="5476452B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6DDEBEB0" w14:textId="47149ED1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432</w:t>
            </w:r>
          </w:p>
        </w:tc>
        <w:tc>
          <w:tcPr>
            <w:tcW w:w="270" w:type="dxa"/>
            <w:shd w:val="clear" w:color="auto" w:fill="auto"/>
          </w:tcPr>
          <w:p w14:paraId="234214C5" w14:textId="53E0B078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38E80" w14:textId="631E7638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1502AC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41EA289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E3A09" w14:textId="185DDE56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270" w:type="dxa"/>
          </w:tcPr>
          <w:p w14:paraId="24500412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14:paraId="0AB0D9C2" w14:textId="0157F568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270" w:type="dxa"/>
            <w:shd w:val="clear" w:color="auto" w:fill="auto"/>
          </w:tcPr>
          <w:p w14:paraId="4215440F" w14:textId="4B9ABF7C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0D6A8" w14:textId="469F27AD" w:rsidR="00F6566F" w:rsidRPr="00B20F02" w:rsidRDefault="000A2C2D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097B165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D124F" w14:textId="61CA48DE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259B004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FB59A0F" w14:textId="2B0412F0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tr w:rsidR="00F6566F" w:rsidRPr="00B20F02" w14:paraId="5815D767" w14:textId="34E40BE3" w:rsidTr="002E7739">
        <w:tc>
          <w:tcPr>
            <w:tcW w:w="4408" w:type="dxa"/>
            <w:shd w:val="clear" w:color="auto" w:fill="auto"/>
          </w:tcPr>
          <w:p w14:paraId="493DE2B3" w14:textId="77777777" w:rsidR="00F6566F" w:rsidRPr="00B20F02" w:rsidRDefault="00F6566F" w:rsidP="00F6566F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0" w:type="dxa"/>
            <w:tcBorders>
              <w:top w:val="single" w:sz="4" w:space="0" w:color="auto"/>
            </w:tcBorders>
            <w:shd w:val="clear" w:color="auto" w:fill="auto"/>
          </w:tcPr>
          <w:p w14:paraId="2D3C510D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FE38E2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1CD93C27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BEE24D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55FC11AE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E555FF" w14:textId="7A9C3722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D20E974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A914D4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B90F56F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7430FD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459049DE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249D3B" w14:textId="154650A3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0EB0CE95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F1DE0E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6CE09434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2AFC97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</w:tcPr>
          <w:p w14:paraId="07DC5DA1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A275EA" w14:textId="3D9E958F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399288EB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9B8366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A0CCCB3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54EBE3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2BA8E686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F6566F" w:rsidRPr="00B20F02" w14:paraId="43AE34CC" w14:textId="09A05B1B" w:rsidTr="002E7739">
        <w:tc>
          <w:tcPr>
            <w:tcW w:w="4408" w:type="dxa"/>
            <w:shd w:val="clear" w:color="auto" w:fill="auto"/>
          </w:tcPr>
          <w:p w14:paraId="58F5654E" w14:textId="77777777" w:rsidR="00F6566F" w:rsidRPr="00B20F02" w:rsidRDefault="00F6566F" w:rsidP="00F6566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660" w:type="dxa"/>
            <w:shd w:val="clear" w:color="auto" w:fill="auto"/>
          </w:tcPr>
          <w:p w14:paraId="789CC929" w14:textId="1B3D1A1B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  <w:r w:rsidR="000A2C2D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1DE23BB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20D7DE6" w14:textId="51904229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270" w:type="dxa"/>
          </w:tcPr>
          <w:p w14:paraId="60C3B71A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0B4725D8" w14:textId="37051064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270" w:type="dxa"/>
            <w:shd w:val="clear" w:color="auto" w:fill="auto"/>
          </w:tcPr>
          <w:p w14:paraId="4AA3A68A" w14:textId="423F23A4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338C8A3" w14:textId="07CFB479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21</w:t>
            </w:r>
            <w:r w:rsidR="000A2C2D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475DA26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83EC1D8" w14:textId="4F686006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270" w:type="dxa"/>
          </w:tcPr>
          <w:p w14:paraId="1393F53F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6D77701B" w14:textId="2BCB78DF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270" w:type="dxa"/>
            <w:shd w:val="clear" w:color="auto" w:fill="auto"/>
          </w:tcPr>
          <w:p w14:paraId="0A9F4461" w14:textId="4B6E9C85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B0EE69A" w14:textId="1A795678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0A2C2D"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25B15F9D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0ADD052" w14:textId="03B2B6B9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70" w:type="dxa"/>
          </w:tcPr>
          <w:p w14:paraId="6F28F2DB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3" w:type="dxa"/>
          </w:tcPr>
          <w:p w14:paraId="2CFA53C5" w14:textId="1922FD8B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471D9BCD" w14:textId="2C009253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5EEE249" w14:textId="2389200B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86BEA0E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6EFEE543" w14:textId="47AE2F78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689BEAA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67D3C5AA" w14:textId="7B8FAE8B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</w:tr>
      <w:tr w:rsidR="00F6566F" w:rsidRPr="00B20F02" w14:paraId="5D58AA70" w14:textId="4D5C43B5" w:rsidTr="002E7739">
        <w:tc>
          <w:tcPr>
            <w:tcW w:w="4408" w:type="dxa"/>
            <w:shd w:val="clear" w:color="auto" w:fill="auto"/>
          </w:tcPr>
          <w:p w14:paraId="4D677E39" w14:textId="77777777" w:rsidR="00F6566F" w:rsidRPr="00B20F02" w:rsidRDefault="00F6566F" w:rsidP="00F6566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ED057" w14:textId="776E379C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</w:t>
            </w:r>
            <w:r w:rsidR="000A2C2D"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4EB8653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D0D7E" w14:textId="0C1FF1B4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718</w:t>
            </w:r>
          </w:p>
        </w:tc>
        <w:tc>
          <w:tcPr>
            <w:tcW w:w="270" w:type="dxa"/>
          </w:tcPr>
          <w:p w14:paraId="6B9DC29E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DE01311" w14:textId="33FB603A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716</w:t>
            </w:r>
          </w:p>
        </w:tc>
        <w:tc>
          <w:tcPr>
            <w:tcW w:w="270" w:type="dxa"/>
            <w:shd w:val="clear" w:color="auto" w:fill="auto"/>
          </w:tcPr>
          <w:p w14:paraId="404B97D4" w14:textId="69DF7D8A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C7FED" w14:textId="4DDBD506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21</w:t>
            </w:r>
            <w:r w:rsidR="000A2C2D"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D946DC2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369F8" w14:textId="64212151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213</w:t>
            </w:r>
          </w:p>
        </w:tc>
        <w:tc>
          <w:tcPr>
            <w:tcW w:w="270" w:type="dxa"/>
          </w:tcPr>
          <w:p w14:paraId="0EB4BC73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1A8CD6F" w14:textId="75BB04CE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270" w:type="dxa"/>
            <w:shd w:val="clear" w:color="auto" w:fill="auto"/>
          </w:tcPr>
          <w:p w14:paraId="3F45154D" w14:textId="3720D56F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F0C61" w14:textId="661EFFA9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</w:t>
            </w:r>
            <w:r w:rsidR="000A2C2D"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6B9AC42C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4AB25" w14:textId="5BEAAAEF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132</w:t>
            </w:r>
          </w:p>
        </w:tc>
        <w:tc>
          <w:tcPr>
            <w:tcW w:w="270" w:type="dxa"/>
          </w:tcPr>
          <w:p w14:paraId="627C3024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double" w:sz="4" w:space="0" w:color="auto"/>
            </w:tcBorders>
          </w:tcPr>
          <w:p w14:paraId="4B5B8CF5" w14:textId="76A91DBA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5006784B" w14:textId="61245EF3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1A486" w14:textId="4DEA1CBA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85162E7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4BF090" w14:textId="31E9AA21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8CEAE53" w14:textId="77777777" w:rsidR="00F6566F" w:rsidRPr="00B20F02" w:rsidRDefault="00F6566F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79E57DC" w14:textId="1C4B005F" w:rsidR="00F6566F" w:rsidRPr="00B20F02" w:rsidRDefault="000C58DB" w:rsidP="00F65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3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F6566F" w:rsidRPr="00B20F02" w14:paraId="7E2F33CD" w14:textId="65826BA8" w:rsidTr="0068696B">
        <w:tc>
          <w:tcPr>
            <w:tcW w:w="4408" w:type="dxa"/>
            <w:shd w:val="clear" w:color="auto" w:fill="auto"/>
          </w:tcPr>
          <w:p w14:paraId="500A95B3" w14:textId="77777777" w:rsidR="00F6566F" w:rsidRPr="00B20F02" w:rsidRDefault="00F6566F" w:rsidP="00F6566F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307DC32A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B4F7E6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09723FF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97E17A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14F58548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4CC7A0" w14:textId="20F292C6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99324BB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F51172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0AB1163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C3FD7E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60043502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C6EE09" w14:textId="204A5DFB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3A6BED7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F4036A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33D405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424CC8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dxa"/>
          </w:tcPr>
          <w:p w14:paraId="7164D34C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59ADD6" w14:textId="3A3DD6C3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06EEBC6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57B650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1F9FB6C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6851BC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5768EEB6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136" w:right="-13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6566F" w:rsidRPr="00B20F02" w14:paraId="4912155D" w14:textId="6F9A9E6C" w:rsidTr="0068696B">
        <w:tc>
          <w:tcPr>
            <w:tcW w:w="4408" w:type="dxa"/>
            <w:shd w:val="clear" w:color="auto" w:fill="auto"/>
          </w:tcPr>
          <w:p w14:paraId="73E329F1" w14:textId="77777777" w:rsidR="00F6566F" w:rsidRPr="00B20F02" w:rsidRDefault="00F6566F" w:rsidP="00F6566F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B20F02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60" w:type="dxa"/>
            <w:shd w:val="clear" w:color="auto" w:fill="auto"/>
            <w:vAlign w:val="bottom"/>
          </w:tcPr>
          <w:p w14:paraId="1096305D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CA1103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EFB86E5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3939B6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643FF6DB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72BAC3" w14:textId="2A06DC58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6738DD3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14C054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92326EB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AC8C6F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6C7A71A8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98B506" w14:textId="1C726ADD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65951A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15CBE7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C3C455E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9B4F7B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dxa"/>
          </w:tcPr>
          <w:p w14:paraId="777F55BC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3E08EE" w14:textId="440B105B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9E96DE0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28F4EE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491E0A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74C1AA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19BC7B11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6566F" w:rsidRPr="00B20F02" w14:paraId="38DBED91" w14:textId="6EC9E8F4" w:rsidTr="0068696B">
        <w:tc>
          <w:tcPr>
            <w:tcW w:w="4408" w:type="dxa"/>
            <w:shd w:val="clear" w:color="auto" w:fill="auto"/>
          </w:tcPr>
          <w:p w14:paraId="55CA5F4F" w14:textId="77777777" w:rsidR="00F6566F" w:rsidRPr="00B20F02" w:rsidRDefault="00F6566F" w:rsidP="00F6566F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รวมรายการต่อไปนี้</w:t>
            </w:r>
          </w:p>
        </w:tc>
        <w:tc>
          <w:tcPr>
            <w:tcW w:w="660" w:type="dxa"/>
            <w:shd w:val="clear" w:color="auto" w:fill="auto"/>
            <w:vAlign w:val="bottom"/>
          </w:tcPr>
          <w:p w14:paraId="4451EF02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4B021C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69CB29A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F3FA93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3CD129DF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7CB442" w14:textId="04EE1610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F1C1A8C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334D25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F234794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B9CF71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7EF3526D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7DC904" w14:textId="30671DE9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F956689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8B6591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BC456AD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920AF2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dxa"/>
          </w:tcPr>
          <w:p w14:paraId="569C8A8F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3DED02" w14:textId="6B0915F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0BA4E7A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6175C3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3EF92B5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747559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dxa"/>
          </w:tcPr>
          <w:p w14:paraId="52FAD82B" w14:textId="77777777" w:rsidR="00F6566F" w:rsidRPr="00B20F02" w:rsidRDefault="00F6566F" w:rsidP="00F6566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A5EA3" w:rsidRPr="00B20F02" w14:paraId="229530C0" w14:textId="7C43C973" w:rsidTr="00F91B2F">
        <w:tc>
          <w:tcPr>
            <w:tcW w:w="4408" w:type="dxa"/>
            <w:shd w:val="clear" w:color="auto" w:fill="auto"/>
          </w:tcPr>
          <w:p w14:paraId="683595E9" w14:textId="77777777" w:rsidR="004A5EA3" w:rsidRPr="00B20F02" w:rsidRDefault="004A5EA3" w:rsidP="004A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ค่าเสื่อมราคาและค่าตัดจำหน่าย</w:t>
            </w:r>
          </w:p>
        </w:tc>
        <w:tc>
          <w:tcPr>
            <w:tcW w:w="660" w:type="dxa"/>
            <w:shd w:val="clear" w:color="auto" w:fill="auto"/>
            <w:vAlign w:val="bottom"/>
          </w:tcPr>
          <w:p w14:paraId="21EBF1F5" w14:textId="70DE6F3E" w:rsidR="004A5EA3" w:rsidRPr="00B20F02" w:rsidRDefault="000C58DB" w:rsidP="00341CA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AE0F74" w14:textId="77777777" w:rsidR="004A5EA3" w:rsidRPr="00B20F02" w:rsidRDefault="004A5EA3" w:rsidP="004A5EA3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793D1F8" w14:textId="1E00EAC0" w:rsidR="004A5EA3" w:rsidRPr="00B20F02" w:rsidRDefault="000C58DB" w:rsidP="00341CA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270" w:type="dxa"/>
          </w:tcPr>
          <w:p w14:paraId="5D446883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420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1A9E0CDD" w14:textId="7314AC0D" w:rsidR="004A5EA3" w:rsidRPr="00B20F02" w:rsidRDefault="000C58DB" w:rsidP="00341CA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EB089B" w14:textId="3F40237B" w:rsidR="004A5EA3" w:rsidRPr="00B20F02" w:rsidRDefault="004A5EA3" w:rsidP="004A5EA3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FB629B4" w14:textId="69C5F6BD" w:rsidR="004A5EA3" w:rsidRPr="00B20F02" w:rsidRDefault="000C58DB" w:rsidP="00341CA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6AC0EB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420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C77F21B" w14:textId="254D1986" w:rsidR="004A5EA3" w:rsidRPr="00B20F02" w:rsidRDefault="000C58DB" w:rsidP="00341CA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3D758ADB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420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4CBC3C04" w14:textId="6A1CECFE" w:rsidR="004A5EA3" w:rsidRPr="00B20F02" w:rsidRDefault="000C58DB" w:rsidP="00341CA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8FBD84" w14:textId="57AE172F" w:rsidR="004A5EA3" w:rsidRPr="00B20F02" w:rsidRDefault="004A5EA3" w:rsidP="004A5EA3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5664445" w14:textId="31592185" w:rsidR="004A5EA3" w:rsidRPr="00B20F02" w:rsidRDefault="000C58DB" w:rsidP="00341CA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560AAC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420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2E428C6" w14:textId="0E381675" w:rsidR="004A5EA3" w:rsidRPr="00B20F02" w:rsidRDefault="000C58DB" w:rsidP="00341CA5">
            <w:pPr>
              <w:pStyle w:val="acctfourfigures"/>
              <w:tabs>
                <w:tab w:val="clear" w:pos="765"/>
                <w:tab w:val="decimal" w:pos="420"/>
                <w:tab w:val="decimal" w:pos="679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270" w:type="dxa"/>
          </w:tcPr>
          <w:p w14:paraId="75B3634C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420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3" w:type="dxa"/>
            <w:vAlign w:val="bottom"/>
          </w:tcPr>
          <w:p w14:paraId="1518C5E3" w14:textId="16D1EBB2" w:rsidR="004A5EA3" w:rsidRPr="00B20F02" w:rsidRDefault="000C58DB" w:rsidP="00341CA5">
            <w:pPr>
              <w:pStyle w:val="acctfourfigures"/>
              <w:tabs>
                <w:tab w:val="clear" w:pos="765"/>
                <w:tab w:val="decimal" w:pos="420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FD07ED" w14:textId="4E7C6418" w:rsidR="004A5EA3" w:rsidRPr="00B20F02" w:rsidRDefault="004A5EA3" w:rsidP="00341CA5">
            <w:pPr>
              <w:pStyle w:val="acctfourfigures"/>
              <w:tabs>
                <w:tab w:val="clear" w:pos="765"/>
                <w:tab w:val="decimal" w:pos="420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725DA54" w14:textId="60A81BF6" w:rsidR="004A5EA3" w:rsidRPr="00B20F02" w:rsidRDefault="004A5EA3" w:rsidP="00341CA5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358A14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AFEF8A1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1BE28B1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F944D31" w14:textId="6505DC48" w:rsidR="004A5EA3" w:rsidRPr="00B20F02" w:rsidRDefault="004A5EA3" w:rsidP="00341CA5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A5EA3" w:rsidRPr="00B20F02" w14:paraId="14794E0B" w14:textId="7FDB7D55" w:rsidTr="00F91B2F">
        <w:tc>
          <w:tcPr>
            <w:tcW w:w="4408" w:type="dxa"/>
            <w:shd w:val="clear" w:color="auto" w:fill="auto"/>
          </w:tcPr>
          <w:p w14:paraId="78858D1F" w14:textId="77777777" w:rsidR="004A5EA3" w:rsidRPr="00B20F02" w:rsidRDefault="004A5EA3" w:rsidP="004A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ค่าใช้จ่ายภาษีเงินได้</w:t>
            </w:r>
          </w:p>
        </w:tc>
        <w:tc>
          <w:tcPr>
            <w:tcW w:w="660" w:type="dxa"/>
            <w:shd w:val="clear" w:color="auto" w:fill="auto"/>
            <w:vAlign w:val="bottom"/>
          </w:tcPr>
          <w:p w14:paraId="7A735E90" w14:textId="09305BB3" w:rsidR="004A5EA3" w:rsidRPr="00B20F02" w:rsidRDefault="000C58DB" w:rsidP="00341CA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FFB20C" w14:textId="77777777" w:rsidR="004A5EA3" w:rsidRPr="00B20F02" w:rsidRDefault="004A5EA3" w:rsidP="004A5EA3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A5E5A64" w14:textId="47AD4DF7" w:rsidR="004A5EA3" w:rsidRPr="00B20F02" w:rsidRDefault="000C58DB" w:rsidP="00341CA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270" w:type="dxa"/>
          </w:tcPr>
          <w:p w14:paraId="090B578E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420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4CB694C7" w14:textId="74B38CA2" w:rsidR="004A5EA3" w:rsidRPr="00B20F02" w:rsidRDefault="000C58DB" w:rsidP="00341CA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E749C" w14:textId="7965AD4E" w:rsidR="004A5EA3" w:rsidRPr="00B20F02" w:rsidRDefault="004A5EA3" w:rsidP="004A5EA3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58C6D0D" w14:textId="64D7D841" w:rsidR="004A5EA3" w:rsidRPr="00B20F02" w:rsidRDefault="000C58DB" w:rsidP="00341CA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40402B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420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6EAB784" w14:textId="041145DD" w:rsidR="004A5EA3" w:rsidRPr="00B20F02" w:rsidRDefault="000C58DB" w:rsidP="00341CA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31C2E59E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420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0D52C380" w14:textId="286738E9" w:rsidR="004A5EA3" w:rsidRPr="00B20F02" w:rsidRDefault="000C58DB" w:rsidP="00341CA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8F3393" w14:textId="622700B3" w:rsidR="004A5EA3" w:rsidRPr="00B20F02" w:rsidRDefault="004A5EA3" w:rsidP="004A5EA3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1BA422F" w14:textId="36ADFA7E" w:rsidR="004A5EA3" w:rsidRPr="00B20F02" w:rsidRDefault="004A5EA3" w:rsidP="00341CA5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89A5E4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420"/>
                <w:tab w:val="decimal" w:pos="553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8AE0B19" w14:textId="08D7209C" w:rsidR="004A5EA3" w:rsidRPr="00B20F02" w:rsidRDefault="004A5EA3" w:rsidP="00341CA5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F94292B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420"/>
                <w:tab w:val="decimal" w:pos="553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3" w:type="dxa"/>
            <w:vAlign w:val="bottom"/>
          </w:tcPr>
          <w:p w14:paraId="172A6020" w14:textId="67FB61CC" w:rsidR="004A5EA3" w:rsidRPr="00B20F02" w:rsidRDefault="004A5EA3" w:rsidP="00341CA5">
            <w:pPr>
              <w:pStyle w:val="acctfourfigures"/>
              <w:tabs>
                <w:tab w:val="clear" w:pos="765"/>
                <w:tab w:val="decimal" w:pos="250"/>
                <w:tab w:val="decimal" w:pos="420"/>
              </w:tabs>
              <w:spacing w:line="240" w:lineRule="atLeast"/>
              <w:ind w:right="11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ECA4CF" w14:textId="58F70291" w:rsidR="004A5EA3" w:rsidRPr="00B20F02" w:rsidRDefault="004A5EA3" w:rsidP="00341CA5">
            <w:pPr>
              <w:pStyle w:val="acctfourfigures"/>
              <w:tabs>
                <w:tab w:val="clear" w:pos="765"/>
                <w:tab w:val="decimal" w:pos="420"/>
                <w:tab w:val="decimal" w:pos="553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C7B743C" w14:textId="2C459AD0" w:rsidR="004A5EA3" w:rsidRPr="00B20F02" w:rsidRDefault="004A5EA3" w:rsidP="00341CA5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27163D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18CDFFB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80F251E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2641A2B" w14:textId="414E1549" w:rsidR="004A5EA3" w:rsidRPr="00B20F02" w:rsidRDefault="004A5EA3" w:rsidP="00341CA5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A5EA3" w:rsidRPr="00B20F02" w14:paraId="4E872F60" w14:textId="754CB9DC" w:rsidTr="00F91B2F">
        <w:tc>
          <w:tcPr>
            <w:tcW w:w="4408" w:type="dxa"/>
            <w:shd w:val="clear" w:color="auto" w:fill="auto"/>
          </w:tcPr>
          <w:p w14:paraId="0CB3B5C5" w14:textId="77777777" w:rsidR="004A5EA3" w:rsidRPr="00B20F02" w:rsidRDefault="004A5EA3" w:rsidP="004A5EA3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660" w:type="dxa"/>
            <w:shd w:val="clear" w:color="auto" w:fill="auto"/>
            <w:vAlign w:val="bottom"/>
          </w:tcPr>
          <w:p w14:paraId="7090A2D7" w14:textId="44EC75A3" w:rsidR="004A5EA3" w:rsidRPr="00B20F02" w:rsidRDefault="000C58DB" w:rsidP="00341CA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1</w:t>
            </w:r>
            <w:r w:rsidR="004A5EA3"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,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003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C4003F" w14:textId="77777777" w:rsidR="004A5EA3" w:rsidRPr="00B20F02" w:rsidRDefault="004A5EA3" w:rsidP="004A5EA3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54A71B0" w14:textId="47670962" w:rsidR="004A5EA3" w:rsidRPr="00B20F02" w:rsidRDefault="000C58DB" w:rsidP="00341CA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1</w:t>
            </w:r>
            <w:r w:rsidR="004A5EA3" w:rsidRPr="00B20F02"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,</w:t>
            </w: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052</w:t>
            </w:r>
          </w:p>
        </w:tc>
        <w:tc>
          <w:tcPr>
            <w:tcW w:w="270" w:type="dxa"/>
          </w:tcPr>
          <w:p w14:paraId="63DCF4B5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420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41EC57B2" w14:textId="3AE1A408" w:rsidR="004A5EA3" w:rsidRPr="00B20F02" w:rsidRDefault="000C58DB" w:rsidP="00341CA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888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85012" w14:textId="1376717C" w:rsidR="004A5EA3" w:rsidRPr="00B20F02" w:rsidRDefault="004A5EA3" w:rsidP="004A5EA3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82481ED" w14:textId="7E377517" w:rsidR="004A5EA3" w:rsidRPr="00B20F02" w:rsidRDefault="000C58DB" w:rsidP="00341CA5">
            <w:pPr>
              <w:pStyle w:val="acctfourfigures"/>
              <w:tabs>
                <w:tab w:val="clear" w:pos="765"/>
                <w:tab w:val="decimal" w:pos="420"/>
                <w:tab w:val="decimal" w:pos="836"/>
              </w:tabs>
              <w:spacing w:line="240" w:lineRule="auto"/>
              <w:ind w:left="-79"/>
              <w:jc w:val="right"/>
              <w:rPr>
                <w:rFonts w:asciiTheme="majorBidi" w:eastAsia="Calibri" w:hAnsiTheme="majorBidi" w:cstheme="majorBidi" w:hint="cs"/>
                <w:sz w:val="28"/>
                <w:szCs w:val="28"/>
                <w:cs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995490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420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44DEEA2" w14:textId="1582BCBC" w:rsidR="004A5EA3" w:rsidRPr="00B20F02" w:rsidRDefault="000C58DB" w:rsidP="00341CA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336</w:t>
            </w:r>
          </w:p>
        </w:tc>
        <w:tc>
          <w:tcPr>
            <w:tcW w:w="270" w:type="dxa"/>
          </w:tcPr>
          <w:p w14:paraId="30347399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420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3C111829" w14:textId="2796998B" w:rsidR="004A5EA3" w:rsidRPr="00B20F02" w:rsidRDefault="000C58DB" w:rsidP="00341CA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C879EB" w14:textId="3B22AB44" w:rsidR="004A5EA3" w:rsidRPr="00B20F02" w:rsidRDefault="004A5EA3" w:rsidP="004A5EA3">
            <w:pPr>
              <w:pStyle w:val="acctfourfigures"/>
              <w:tabs>
                <w:tab w:val="clear" w:pos="765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1FA07A3" w14:textId="76B6A2E2" w:rsidR="004A5EA3" w:rsidRPr="00B20F02" w:rsidRDefault="000C58DB" w:rsidP="00341CA5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1</w:t>
            </w:r>
            <w:r w:rsidR="000A2C2D" w:rsidRPr="00B20F02"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03B4D5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420"/>
                <w:tab w:val="decimal" w:pos="551"/>
                <w:tab w:val="decimal" w:pos="836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93D2731" w14:textId="388314CC" w:rsidR="004A5EA3" w:rsidRPr="00B20F02" w:rsidRDefault="000C58DB" w:rsidP="00341CA5">
            <w:pPr>
              <w:pStyle w:val="acctfourfigures"/>
              <w:tabs>
                <w:tab w:val="clear" w:pos="765"/>
                <w:tab w:val="decimal" w:pos="420"/>
                <w:tab w:val="decimal" w:pos="679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21B6BDBC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420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03" w:type="dxa"/>
            <w:vAlign w:val="bottom"/>
          </w:tcPr>
          <w:p w14:paraId="2522DAD2" w14:textId="5BD23B51" w:rsidR="004A5EA3" w:rsidRPr="00B20F02" w:rsidRDefault="000C58DB" w:rsidP="00341CA5">
            <w:pPr>
              <w:pStyle w:val="acctfourfigures"/>
              <w:tabs>
                <w:tab w:val="clear" w:pos="765"/>
                <w:tab w:val="decimal" w:pos="420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157E81" w14:textId="4FB6713C" w:rsidR="004A5EA3" w:rsidRPr="00B20F02" w:rsidRDefault="004A5EA3" w:rsidP="00341CA5">
            <w:pPr>
              <w:pStyle w:val="acctfourfigures"/>
              <w:tabs>
                <w:tab w:val="clear" w:pos="765"/>
                <w:tab w:val="decimal" w:pos="420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5A316CB" w14:textId="0550ED5D" w:rsidR="004A5EA3" w:rsidRPr="00B20F02" w:rsidRDefault="004A5EA3" w:rsidP="00341CA5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AE5437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257"/>
                <w:tab w:val="decimal" w:pos="420"/>
                <w:tab w:val="decimal" w:pos="551"/>
              </w:tabs>
              <w:spacing w:line="240" w:lineRule="atLeast"/>
              <w:ind w:left="-79" w:right="11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6E1C673" w14:textId="08A0D95A" w:rsidR="004A5EA3" w:rsidRPr="00B20F02" w:rsidRDefault="004A5EA3" w:rsidP="00341CA5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D992D6B" w14:textId="77777777" w:rsidR="004A5EA3" w:rsidRPr="00B20F02" w:rsidRDefault="004A5EA3" w:rsidP="00341CA5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B832FC0" w14:textId="6B937AF1" w:rsidR="004A5EA3" w:rsidRPr="00B20F02" w:rsidRDefault="004A5EA3" w:rsidP="00341CA5">
            <w:pPr>
              <w:pStyle w:val="acctfourfigures"/>
              <w:tabs>
                <w:tab w:val="clear" w:pos="765"/>
                <w:tab w:val="decimal" w:pos="257"/>
                <w:tab w:val="decimal" w:pos="420"/>
              </w:tabs>
              <w:spacing w:line="240" w:lineRule="auto"/>
              <w:ind w:left="-79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B20F02">
              <w:rPr>
                <w:rFonts w:asciiTheme="majorBidi" w:eastAsia="Calibri" w:hAnsi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bookmarkEnd w:id="4"/>
    </w:tbl>
    <w:p w14:paraId="33314A9F" w14:textId="77777777" w:rsidR="00513451" w:rsidRPr="00B20F02" w:rsidRDefault="00513451" w:rsidP="008C3DC4">
      <w:pPr>
        <w:pStyle w:val="block"/>
        <w:spacing w:after="0" w:line="240" w:lineRule="atLeast"/>
        <w:ind w:left="0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sectPr w:rsidR="00513451" w:rsidRPr="00B20F02" w:rsidSect="00341CA5">
          <w:headerReference w:type="even" r:id="rId12"/>
          <w:headerReference w:type="first" r:id="rId13"/>
          <w:footerReference w:type="first" r:id="rId14"/>
          <w:pgSz w:w="16834" w:h="11909" w:orient="landscape" w:code="9"/>
          <w:pgMar w:top="692" w:right="1151" w:bottom="578" w:left="1151" w:header="720" w:footer="720" w:gutter="0"/>
          <w:cols w:space="720"/>
          <w:docGrid w:linePitch="245"/>
        </w:sectPr>
      </w:pPr>
    </w:p>
    <w:p w14:paraId="050879F3" w14:textId="769E22F4" w:rsidR="00901751" w:rsidRPr="00B20F02" w:rsidRDefault="002477AE" w:rsidP="002477AE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ab/>
      </w: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ab/>
      </w: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ab/>
      </w:r>
      <w:r w:rsidRPr="00B20F02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บ</w:t>
      </w:r>
      <w:r w:rsidR="00901751" w:rsidRPr="00B20F0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ริษัทร่วม</w:t>
      </w:r>
      <w:r w:rsidR="00BB333C" w:rsidRPr="00B20F0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ที่มีสาระสำคัญ</w:t>
      </w:r>
    </w:p>
    <w:p w14:paraId="313B1DFE" w14:textId="77777777" w:rsidR="00901751" w:rsidRPr="00B20F02" w:rsidRDefault="00901751" w:rsidP="00E90FFF">
      <w:pPr>
        <w:pStyle w:val="block"/>
        <w:spacing w:after="0" w:line="100" w:lineRule="atLeast"/>
        <w:ind w:left="720"/>
        <w:jc w:val="both"/>
        <w:rPr>
          <w:rFonts w:asciiTheme="majorBidi" w:hAnsiTheme="majorBidi" w:cstheme="majorBidi"/>
          <w:color w:val="0000FF"/>
          <w:sz w:val="28"/>
          <w:szCs w:val="28"/>
          <w:shd w:val="clear" w:color="auto" w:fill="E6E6E6"/>
          <w:lang w:bidi="th-TH"/>
        </w:rPr>
      </w:pPr>
    </w:p>
    <w:p w14:paraId="43FA7463" w14:textId="11710C2E" w:rsidR="00901751" w:rsidRPr="00B20F02" w:rsidRDefault="00901751" w:rsidP="00E96A73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US" w:bidi="th-TH"/>
        </w:rPr>
      </w:pP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</w:t>
      </w:r>
      <w:bookmarkStart w:id="5" w:name="_Hlk37239342"/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  <w:bookmarkEnd w:id="5"/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="00BB333C" w:rsidRPr="00B20F02">
        <w:rPr>
          <w:rFonts w:asciiTheme="majorBidi" w:hAnsiTheme="majorBidi" w:cstheme="majorBidi"/>
          <w:sz w:val="30"/>
          <w:szCs w:val="30"/>
          <w:cs/>
          <w:lang w:bidi="th-TH"/>
        </w:rPr>
        <w:t>มีสาระสำคัญซึ่ง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กิจการในกิจการเหล่านี้</w:t>
      </w:r>
      <w:r w:rsidRPr="00B20F02">
        <w:rPr>
          <w:rFonts w:asciiTheme="majorBidi" w:hAnsiTheme="majorBidi" w:cstheme="majorBidi"/>
          <w:b/>
          <w:bCs/>
          <w:color w:val="0000FF"/>
          <w:sz w:val="30"/>
          <w:szCs w:val="30"/>
          <w:cs/>
          <w:lang w:val="en-US" w:bidi="th-TH"/>
        </w:rPr>
        <w:t xml:space="preserve"> </w:t>
      </w:r>
    </w:p>
    <w:p w14:paraId="517E59D0" w14:textId="77777777" w:rsidR="00E96A73" w:rsidRPr="00B20F02" w:rsidRDefault="00E96A73" w:rsidP="00E96A73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lang w:val="en-US"/>
        </w:rPr>
      </w:pPr>
    </w:p>
    <w:tbl>
      <w:tblPr>
        <w:tblW w:w="9201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4860"/>
        <w:gridCol w:w="1260"/>
        <w:gridCol w:w="270"/>
        <w:gridCol w:w="1269"/>
        <w:gridCol w:w="270"/>
        <w:gridCol w:w="1272"/>
      </w:tblGrid>
      <w:tr w:rsidR="00967A9C" w:rsidRPr="00B20F02" w14:paraId="7EF10162" w14:textId="77777777" w:rsidTr="00E96A73">
        <w:trPr>
          <w:trHeight w:val="440"/>
          <w:tblHeader/>
        </w:trPr>
        <w:tc>
          <w:tcPr>
            <w:tcW w:w="4860" w:type="dxa"/>
            <w:shd w:val="clear" w:color="auto" w:fill="auto"/>
          </w:tcPr>
          <w:p w14:paraId="7A4FCF01" w14:textId="77777777" w:rsidR="00967A9C" w:rsidRPr="00B20F02" w:rsidRDefault="00967A9C" w:rsidP="00DA68FE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341" w:type="dxa"/>
            <w:gridSpan w:val="5"/>
            <w:shd w:val="clear" w:color="auto" w:fill="auto"/>
          </w:tcPr>
          <w:p w14:paraId="48F876C3" w14:textId="0DFF0E47" w:rsidR="00967A9C" w:rsidRPr="00B20F02" w:rsidRDefault="00967A9C" w:rsidP="00DA68F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rtl/>
                <w:cs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  <w:t>บริษัท เอเชี่ยน เบสท์ ชิคเก้น จำกัด</w:t>
            </w:r>
          </w:p>
        </w:tc>
      </w:tr>
      <w:tr w:rsidR="00967A9C" w:rsidRPr="00B20F02" w14:paraId="484E7341" w14:textId="77777777" w:rsidTr="00E96A73">
        <w:trPr>
          <w:tblHeader/>
        </w:trPr>
        <w:tc>
          <w:tcPr>
            <w:tcW w:w="4860" w:type="dxa"/>
            <w:shd w:val="clear" w:color="auto" w:fill="auto"/>
          </w:tcPr>
          <w:p w14:paraId="7ECF180A" w14:textId="77777777" w:rsidR="00967A9C" w:rsidRPr="00B20F02" w:rsidRDefault="00967A9C" w:rsidP="00DA68FE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9DA392E" w14:textId="261717FA" w:rsidR="00967A9C" w:rsidRPr="00B20F02" w:rsidRDefault="000C58DB" w:rsidP="00967A9C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Pr="00B20F02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89DDA79" w14:textId="77777777" w:rsidR="00967A9C" w:rsidRPr="00B20F02" w:rsidRDefault="00967A9C" w:rsidP="00DA68F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shd w:val="clear" w:color="auto" w:fill="auto"/>
          </w:tcPr>
          <w:p w14:paraId="73D09C29" w14:textId="0F35DD6B" w:rsidR="00967A9C" w:rsidRPr="00B20F02" w:rsidRDefault="000C58DB" w:rsidP="00DA68F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Pr="00B20F02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503B3CD" w14:textId="77777777" w:rsidR="00967A9C" w:rsidRPr="00B20F02" w:rsidRDefault="00967A9C" w:rsidP="00DA68F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1A159053" w14:textId="51253628" w:rsidR="00967A9C" w:rsidRPr="00B20F02" w:rsidRDefault="000C58DB" w:rsidP="00DA68F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Pr="00B20F02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967A9C" w:rsidRPr="00B20F02" w14:paraId="7462474B" w14:textId="77777777" w:rsidTr="00E96A73">
        <w:trPr>
          <w:tblHeader/>
        </w:trPr>
        <w:tc>
          <w:tcPr>
            <w:tcW w:w="4860" w:type="dxa"/>
            <w:shd w:val="clear" w:color="auto" w:fill="auto"/>
          </w:tcPr>
          <w:p w14:paraId="04A859D0" w14:textId="77777777" w:rsidR="00967A9C" w:rsidRPr="00B20F02" w:rsidRDefault="00967A9C" w:rsidP="00DA68FE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41" w:type="dxa"/>
            <w:gridSpan w:val="5"/>
            <w:shd w:val="clear" w:color="auto" w:fill="auto"/>
          </w:tcPr>
          <w:p w14:paraId="5340B4BB" w14:textId="5BD4C57A" w:rsidR="00967A9C" w:rsidRPr="00B20F02" w:rsidRDefault="00967A9C" w:rsidP="00DA68F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A423B" w:rsidRPr="00B20F02" w14:paraId="6F5D5F4D" w14:textId="77777777" w:rsidTr="00E96A73">
        <w:trPr>
          <w:trHeight w:val="279"/>
        </w:trPr>
        <w:tc>
          <w:tcPr>
            <w:tcW w:w="4860" w:type="dxa"/>
            <w:shd w:val="clear" w:color="auto" w:fill="auto"/>
          </w:tcPr>
          <w:p w14:paraId="7955EE85" w14:textId="77777777" w:rsidR="00CA423B" w:rsidRPr="00B20F02" w:rsidRDefault="00CA423B" w:rsidP="00CA423B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  <w:shd w:val="clear" w:color="auto" w:fill="auto"/>
          </w:tcPr>
          <w:p w14:paraId="70AC6245" w14:textId="39B0C2CD" w:rsidR="00CA423B" w:rsidRPr="00B20F02" w:rsidRDefault="000C58D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70" w:type="dxa"/>
          </w:tcPr>
          <w:p w14:paraId="406C15BF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2042D7F2" w14:textId="54323FE2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270" w:type="dxa"/>
            <w:shd w:val="clear" w:color="auto" w:fill="auto"/>
          </w:tcPr>
          <w:p w14:paraId="3F63218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5909FDE0" w14:textId="2D4C5F68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27</w:t>
            </w:r>
          </w:p>
        </w:tc>
      </w:tr>
      <w:tr w:rsidR="00CA423B" w:rsidRPr="00B20F02" w14:paraId="2D7D076B" w14:textId="77777777" w:rsidTr="00E96A73">
        <w:trPr>
          <w:trHeight w:val="315"/>
        </w:trPr>
        <w:tc>
          <w:tcPr>
            <w:tcW w:w="4860" w:type="dxa"/>
            <w:shd w:val="clear" w:color="auto" w:fill="auto"/>
          </w:tcPr>
          <w:p w14:paraId="6C1E0082" w14:textId="4D377DAF" w:rsidR="00CA423B" w:rsidRPr="00B20F02" w:rsidRDefault="00CA423B" w:rsidP="00CA423B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ขาดทุนจากการดำเนินงานอย่างต่อเนื่อง</w:t>
            </w:r>
          </w:p>
        </w:tc>
        <w:tc>
          <w:tcPr>
            <w:tcW w:w="1260" w:type="dxa"/>
            <w:shd w:val="clear" w:color="auto" w:fill="auto"/>
          </w:tcPr>
          <w:p w14:paraId="56067F06" w14:textId="6F029193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6871BA" w:rsidRPr="00B20F02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272</w:t>
            </w: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CECEF92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5243F680" w14:textId="78620456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546</w:t>
            </w: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5466DE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04FB0860" w14:textId="25C80906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257</w:t>
            </w: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A423B" w:rsidRPr="00B20F02" w14:paraId="23883B9E" w14:textId="77777777" w:rsidTr="00E96A73">
        <w:trPr>
          <w:trHeight w:val="270"/>
        </w:trPr>
        <w:tc>
          <w:tcPr>
            <w:tcW w:w="4860" w:type="dxa"/>
            <w:shd w:val="clear" w:color="auto" w:fill="auto"/>
          </w:tcPr>
          <w:p w14:paraId="309264B8" w14:textId="77777777" w:rsidR="00CA423B" w:rsidRPr="00B20F02" w:rsidRDefault="00CA423B" w:rsidP="00CA423B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B2EC04E" w14:textId="1F8A5CF6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01C96D9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4B946BE4" w14:textId="7CBCD4C9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FBF7E7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386205E0" w14:textId="0F28A028" w:rsidR="00CA423B" w:rsidRPr="00B20F02" w:rsidRDefault="00CA423B" w:rsidP="00CA423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A423B" w:rsidRPr="00B20F02" w14:paraId="18FA9862" w14:textId="77777777" w:rsidTr="00E96A73">
        <w:trPr>
          <w:trHeight w:val="314"/>
        </w:trPr>
        <w:tc>
          <w:tcPr>
            <w:tcW w:w="4860" w:type="dxa"/>
            <w:shd w:val="clear" w:color="auto" w:fill="auto"/>
          </w:tcPr>
          <w:p w14:paraId="3C63DCB0" w14:textId="2229D783" w:rsidR="00CA423B" w:rsidRPr="00B20F02" w:rsidRDefault="00CA423B" w:rsidP="00CA423B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61FEE" w14:textId="70FDFA95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6871BA" w:rsidRPr="00B20F02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272</w:t>
            </w: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BCC48F5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3DF0E" w14:textId="2A9BF11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546</w:t>
            </w: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20DDA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400AB" w14:textId="15BAF1FD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257</w:t>
            </w: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A423B" w:rsidRPr="00B20F02" w14:paraId="7F7DD2E2" w14:textId="77777777" w:rsidTr="00E96A73">
        <w:trPr>
          <w:trHeight w:val="161"/>
        </w:trPr>
        <w:tc>
          <w:tcPr>
            <w:tcW w:w="4860" w:type="dxa"/>
            <w:shd w:val="clear" w:color="auto" w:fill="auto"/>
          </w:tcPr>
          <w:p w14:paraId="60B4AF9B" w14:textId="77777777" w:rsidR="00CA423B" w:rsidRPr="00B20F02" w:rsidRDefault="00CA423B" w:rsidP="00CA423B">
            <w:pP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EC1BC81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E43F2B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14:paraId="3969699F" w14:textId="1717BE1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C05BA8D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22D27922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CA423B" w:rsidRPr="00B20F02" w14:paraId="522612C4" w14:textId="77777777" w:rsidTr="00E96A73">
        <w:tc>
          <w:tcPr>
            <w:tcW w:w="4860" w:type="dxa"/>
            <w:shd w:val="clear" w:color="auto" w:fill="auto"/>
          </w:tcPr>
          <w:p w14:paraId="6DEA782B" w14:textId="7483A246" w:rsidR="00CA423B" w:rsidRPr="00B20F02" w:rsidRDefault="006871BA" w:rsidP="00CA423B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  <w:r w:rsidR="00CA423B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ตามส่วนได้เสียของกลุ่มบริษัท</w:t>
            </w:r>
          </w:p>
        </w:tc>
        <w:tc>
          <w:tcPr>
            <w:tcW w:w="1260" w:type="dxa"/>
            <w:shd w:val="clear" w:color="auto" w:fill="auto"/>
          </w:tcPr>
          <w:p w14:paraId="5710FF2F" w14:textId="0EBA7E55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6871BA" w:rsidRPr="00B20F02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68</w:t>
            </w: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777D7CA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421A87C3" w14:textId="3F96C57C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136</w:t>
            </w: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D72DF1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700A31D1" w14:textId="5504F890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65</w:t>
            </w: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</w:tr>
      <w:tr w:rsidR="00CA423B" w:rsidRPr="00B20F02" w14:paraId="43BE55A5" w14:textId="77777777" w:rsidTr="00E96A73">
        <w:trPr>
          <w:trHeight w:val="109"/>
        </w:trPr>
        <w:tc>
          <w:tcPr>
            <w:tcW w:w="4860" w:type="dxa"/>
            <w:shd w:val="clear" w:color="auto" w:fill="auto"/>
          </w:tcPr>
          <w:p w14:paraId="493AF61C" w14:textId="227D59F6" w:rsidR="00CA423B" w:rsidRPr="00B20F02" w:rsidRDefault="00CA423B" w:rsidP="00CA423B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06D61" w14:textId="65CC2829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6871BA" w:rsidRPr="00B20F0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  <w:r w:rsidRPr="00B20F0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C32A539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120F2" w14:textId="076E71C4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  <w:t>136</w:t>
            </w:r>
            <w:r w:rsidRPr="00B20F0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099D62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79EA8" w14:textId="65E60BE4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  <w:t>65</w:t>
            </w:r>
            <w:r w:rsidRPr="00B20F0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A423B" w:rsidRPr="00B20F02" w14:paraId="3DE77A6B" w14:textId="77777777" w:rsidTr="00E96A73">
        <w:tc>
          <w:tcPr>
            <w:tcW w:w="4860" w:type="dxa"/>
            <w:shd w:val="clear" w:color="auto" w:fill="auto"/>
          </w:tcPr>
          <w:p w14:paraId="77E860C6" w14:textId="77777777" w:rsidR="00CA423B" w:rsidRPr="00B20F02" w:rsidRDefault="00CA423B" w:rsidP="00CA423B">
            <w:pPr>
              <w:spacing w:line="100" w:lineRule="atLeast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8D570DC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10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0C27C9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10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14:paraId="1F57752D" w14:textId="5DF94656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10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936FD3C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10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4D9DE859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10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CA423B" w:rsidRPr="00B20F02" w14:paraId="37A85961" w14:textId="77777777" w:rsidTr="00E96A73">
        <w:tc>
          <w:tcPr>
            <w:tcW w:w="4860" w:type="dxa"/>
            <w:shd w:val="clear" w:color="auto" w:fill="auto"/>
          </w:tcPr>
          <w:p w14:paraId="74503DC6" w14:textId="77777777" w:rsidR="00CA423B" w:rsidRPr="00B20F02" w:rsidRDefault="00CA423B" w:rsidP="00CA423B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260" w:type="dxa"/>
            <w:shd w:val="clear" w:color="auto" w:fill="auto"/>
          </w:tcPr>
          <w:p w14:paraId="455ECC24" w14:textId="0D4B4991" w:rsidR="00CA423B" w:rsidRPr="00B20F02" w:rsidRDefault="000C58D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129</w:t>
            </w:r>
          </w:p>
        </w:tc>
        <w:tc>
          <w:tcPr>
            <w:tcW w:w="270" w:type="dxa"/>
          </w:tcPr>
          <w:p w14:paraId="6BC1AE2C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60CA5A9E" w14:textId="046513B7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0" w:type="dxa"/>
            <w:shd w:val="clear" w:color="auto" w:fill="auto"/>
          </w:tcPr>
          <w:p w14:paraId="4E033B8F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6D10C6D2" w14:textId="75015E1D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86</w:t>
            </w:r>
          </w:p>
        </w:tc>
      </w:tr>
      <w:tr w:rsidR="00CA423B" w:rsidRPr="00B20F02" w14:paraId="72D20F84" w14:textId="77777777" w:rsidTr="00E96A73">
        <w:tc>
          <w:tcPr>
            <w:tcW w:w="4860" w:type="dxa"/>
            <w:shd w:val="clear" w:color="auto" w:fill="auto"/>
          </w:tcPr>
          <w:p w14:paraId="5079B814" w14:textId="77777777" w:rsidR="00CA423B" w:rsidRPr="00B20F02" w:rsidRDefault="00CA423B" w:rsidP="00CA423B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6897A8EF" w14:textId="79902B5D" w:rsidR="00CA423B" w:rsidRPr="00B20F02" w:rsidRDefault="000C58D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1</w:t>
            </w:r>
            <w:r w:rsidR="00CA423B" w:rsidRPr="00B20F02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5</w:t>
            </w:r>
            <w:r w:rsidR="006871BA" w:rsidRPr="00B20F02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4013E99B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1D38D894" w14:textId="3B8B085E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CA423B"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515</w:t>
            </w:r>
          </w:p>
        </w:tc>
        <w:tc>
          <w:tcPr>
            <w:tcW w:w="270" w:type="dxa"/>
            <w:shd w:val="clear" w:color="auto" w:fill="auto"/>
          </w:tcPr>
          <w:p w14:paraId="28D973FE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3943A307" w14:textId="1253C987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CA423B" w:rsidRPr="00B20F0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,</w:t>
            </w:r>
            <w:r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791</w:t>
            </w:r>
          </w:p>
        </w:tc>
      </w:tr>
      <w:tr w:rsidR="00CA423B" w:rsidRPr="00B20F02" w14:paraId="0E0FD1D1" w14:textId="77777777" w:rsidTr="00E96A73">
        <w:tc>
          <w:tcPr>
            <w:tcW w:w="4860" w:type="dxa"/>
            <w:shd w:val="clear" w:color="auto" w:fill="auto"/>
          </w:tcPr>
          <w:p w14:paraId="7FAA4232" w14:textId="77777777" w:rsidR="00CA423B" w:rsidRPr="00B20F02" w:rsidRDefault="00CA423B" w:rsidP="00CA423B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60" w:type="dxa"/>
            <w:shd w:val="clear" w:color="auto" w:fill="auto"/>
          </w:tcPr>
          <w:p w14:paraId="41BA731F" w14:textId="1181B102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967</w:t>
            </w: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D5C54E3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28DF48F3" w14:textId="2A33B889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660</w:t>
            </w: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FE6035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71BD8121" w14:textId="7761BA78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371</w:t>
            </w: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</w:tr>
      <w:tr w:rsidR="00CA423B" w:rsidRPr="00B20F02" w14:paraId="78CDDF52" w14:textId="77777777" w:rsidTr="00E96A73">
        <w:tc>
          <w:tcPr>
            <w:tcW w:w="4860" w:type="dxa"/>
            <w:shd w:val="clear" w:color="auto" w:fill="auto"/>
          </w:tcPr>
          <w:p w14:paraId="0FF0F819" w14:textId="77777777" w:rsidR="00CA423B" w:rsidRPr="00B20F02" w:rsidRDefault="00CA423B" w:rsidP="00CA423B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6AA143" w14:textId="32E9C356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12</w:t>
            </w: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3308088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57B95A6F" w14:textId="68BC27AA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CCF3F05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35B195D5" w14:textId="055DF1A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  <w:t xml:space="preserve">     (</w:t>
            </w:r>
            <w:r w:rsidR="000C58DB" w:rsidRPr="00B20F02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8</w:t>
            </w:r>
            <w:r w:rsidRPr="00B20F02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A423B" w:rsidRPr="00B20F02" w14:paraId="2C6D7806" w14:textId="77777777" w:rsidTr="00E96A73">
        <w:trPr>
          <w:trHeight w:val="289"/>
        </w:trPr>
        <w:tc>
          <w:tcPr>
            <w:tcW w:w="4860" w:type="dxa"/>
            <w:shd w:val="clear" w:color="auto" w:fill="auto"/>
          </w:tcPr>
          <w:p w14:paraId="0CFD4FEB" w14:textId="729CCAFD" w:rsidR="00CA423B" w:rsidRPr="00B20F02" w:rsidRDefault="00CA423B" w:rsidP="00CA423B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F990D" w14:textId="2A6F09CC" w:rsidR="00CA423B" w:rsidRPr="00B20F02" w:rsidRDefault="000C58D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6</w:t>
            </w:r>
            <w:r w:rsidR="006871BA" w:rsidRPr="00B20F02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</w:tcPr>
          <w:p w14:paraId="18CC2008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F67C8" w14:textId="6BCF813A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270" w:type="dxa"/>
            <w:shd w:val="clear" w:color="auto" w:fill="auto"/>
          </w:tcPr>
          <w:p w14:paraId="35CD386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98B9B" w14:textId="3E710752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CA423B"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498</w:t>
            </w:r>
          </w:p>
        </w:tc>
      </w:tr>
      <w:tr w:rsidR="00CA423B" w:rsidRPr="00B20F02" w14:paraId="3CC7DF3F" w14:textId="77777777" w:rsidTr="00E96A73">
        <w:tc>
          <w:tcPr>
            <w:tcW w:w="4860" w:type="dxa"/>
            <w:shd w:val="clear" w:color="auto" w:fill="auto"/>
          </w:tcPr>
          <w:p w14:paraId="7EA2594A" w14:textId="77777777" w:rsidR="00CA423B" w:rsidRPr="00B20F02" w:rsidRDefault="00CA423B" w:rsidP="00CA423B">
            <w:pP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548674A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4E197E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35AF6204" w14:textId="69F58076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500F04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</w:tcPr>
          <w:p w14:paraId="2E5CE4F2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423B" w:rsidRPr="00B20F02" w14:paraId="34060E05" w14:textId="77777777" w:rsidTr="00E96A73">
        <w:tc>
          <w:tcPr>
            <w:tcW w:w="4860" w:type="dxa"/>
            <w:shd w:val="clear" w:color="auto" w:fill="auto"/>
          </w:tcPr>
          <w:p w14:paraId="5ACC4ABA" w14:textId="77777777" w:rsidR="00CA423B" w:rsidRPr="00B20F02" w:rsidRDefault="00CA423B" w:rsidP="00CA423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260" w:type="dxa"/>
            <w:shd w:val="clear" w:color="auto" w:fill="auto"/>
          </w:tcPr>
          <w:p w14:paraId="6A5BAF6A" w14:textId="6C44DC1D" w:rsidR="00CA423B" w:rsidRPr="00B20F02" w:rsidRDefault="003C45AC" w:rsidP="003C4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17</w:t>
            </w:r>
            <w:r w:rsidR="006871BA"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F2EAB80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A655A49" w14:textId="06D05860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270" w:type="dxa"/>
            <w:shd w:val="clear" w:color="auto" w:fill="auto"/>
          </w:tcPr>
          <w:p w14:paraId="7D45881E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</w:tcPr>
          <w:p w14:paraId="6F83F2C9" w14:textId="43B66FC2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374</w:t>
            </w:r>
          </w:p>
        </w:tc>
      </w:tr>
      <w:tr w:rsidR="00CA423B" w:rsidRPr="00B20F02" w14:paraId="35DE0B06" w14:textId="77777777" w:rsidTr="00E96A73">
        <w:trPr>
          <w:trHeight w:val="244"/>
        </w:trPr>
        <w:tc>
          <w:tcPr>
            <w:tcW w:w="4860" w:type="dxa"/>
            <w:shd w:val="clear" w:color="auto" w:fill="auto"/>
          </w:tcPr>
          <w:p w14:paraId="77C78150" w14:textId="2DD9ABE3" w:rsidR="00CA423B" w:rsidRPr="00B20F02" w:rsidRDefault="00CA423B" w:rsidP="00CA423B">
            <w:pPr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8C955" w14:textId="7CA76A89" w:rsidR="00CA423B" w:rsidRPr="00B20F02" w:rsidRDefault="003C45AC" w:rsidP="00717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17</w:t>
            </w:r>
            <w:r w:rsidR="006871BA" w:rsidRPr="00B20F0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C0264BA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1091AE" w14:textId="4DADEE40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70" w:type="dxa"/>
            <w:shd w:val="clear" w:color="auto" w:fill="auto"/>
          </w:tcPr>
          <w:p w14:paraId="05B184D9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23AFF" w14:textId="5C7DA441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374</w:t>
            </w:r>
          </w:p>
        </w:tc>
      </w:tr>
      <w:tr w:rsidR="00CA423B" w:rsidRPr="00B20F02" w14:paraId="0F8A95D1" w14:textId="77777777" w:rsidTr="00E96A73">
        <w:tc>
          <w:tcPr>
            <w:tcW w:w="4860" w:type="dxa"/>
            <w:shd w:val="clear" w:color="auto" w:fill="auto"/>
          </w:tcPr>
          <w:p w14:paraId="2259BC79" w14:textId="77777777" w:rsidR="00CA423B" w:rsidRPr="00B20F02" w:rsidRDefault="00CA423B" w:rsidP="00CA423B">
            <w:pPr>
              <w:tabs>
                <w:tab w:val="clear" w:pos="227"/>
                <w:tab w:val="left" w:pos="191"/>
              </w:tabs>
              <w:spacing w:line="100" w:lineRule="atLeast"/>
              <w:rPr>
                <w:rFonts w:asciiTheme="majorBidi" w:eastAsia="Calibr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A038E2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10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134BE0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100" w:lineRule="atLeas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8B32885" w14:textId="52DEE566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100" w:lineRule="atLeas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2637CD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100" w:lineRule="atLeas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137AA3C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100" w:lineRule="atLeas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423B" w:rsidRPr="00B20F02" w14:paraId="7DBD3148" w14:textId="77777777" w:rsidTr="00E96A73">
        <w:tc>
          <w:tcPr>
            <w:tcW w:w="4860" w:type="dxa"/>
            <w:shd w:val="clear" w:color="auto" w:fill="auto"/>
          </w:tcPr>
          <w:p w14:paraId="52A23A7B" w14:textId="77777777" w:rsidR="00CA423B" w:rsidRPr="00B20F02" w:rsidRDefault="00CA423B" w:rsidP="00CA423B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B20F02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AA6C6E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E3A5F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090E9972" w14:textId="1B52B7B4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2169F5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CEA90AD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423B" w:rsidRPr="00B20F02" w14:paraId="40E9E73B" w14:textId="77777777" w:rsidTr="00E96A73">
        <w:tc>
          <w:tcPr>
            <w:tcW w:w="4860" w:type="dxa"/>
            <w:shd w:val="clear" w:color="auto" w:fill="auto"/>
          </w:tcPr>
          <w:p w14:paraId="5E18A1D9" w14:textId="77777777" w:rsidR="00CA423B" w:rsidRPr="00B20F02" w:rsidRDefault="00CA423B" w:rsidP="00CA423B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hanging="72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05E40F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2EB2D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670B18AB" w14:textId="6CF24160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BE56D3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415BC69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423B" w:rsidRPr="00B20F02" w14:paraId="69DF64AA" w14:textId="77777777" w:rsidTr="00E96A73">
        <w:trPr>
          <w:trHeight w:val="68"/>
        </w:trPr>
        <w:tc>
          <w:tcPr>
            <w:tcW w:w="4860" w:type="dxa"/>
            <w:shd w:val="clear" w:color="auto" w:fill="auto"/>
          </w:tcPr>
          <w:p w14:paraId="6858892A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92FC15" w14:textId="35D6CDED" w:rsidR="00CA423B" w:rsidRPr="00B20F02" w:rsidRDefault="006871BA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</w:tcPr>
          <w:p w14:paraId="6E2CF914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CDD73B7" w14:textId="60F086B1" w:rsidR="00CA423B" w:rsidRPr="00B20F02" w:rsidRDefault="006871BA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AD1543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91586C1" w14:textId="1677686C" w:rsidR="00CA423B" w:rsidRPr="00B20F02" w:rsidRDefault="006871BA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67</w:t>
            </w:r>
          </w:p>
        </w:tc>
      </w:tr>
      <w:tr w:rsidR="00CA423B" w:rsidRPr="00B20F02" w14:paraId="2A167B91" w14:textId="77777777" w:rsidTr="00E96A73">
        <w:tc>
          <w:tcPr>
            <w:tcW w:w="4860" w:type="dxa"/>
            <w:shd w:val="clear" w:color="auto" w:fill="auto"/>
          </w:tcPr>
          <w:p w14:paraId="3A25C3B2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ดอกเบี้ยจ่าย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D159C1" w14:textId="32479703" w:rsidR="00CA423B" w:rsidRPr="00B20F02" w:rsidRDefault="00FE1CCE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BC4B32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B6D3600" w14:textId="299E03C3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BD85A1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CBC2CFC" w14:textId="7029D370" w:rsidR="00CA423B" w:rsidRPr="00B20F02" w:rsidRDefault="000C58D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CA423B" w:rsidRPr="00B20F02" w14:paraId="3B61895F" w14:textId="77777777" w:rsidTr="00E96A73">
        <w:tc>
          <w:tcPr>
            <w:tcW w:w="4860" w:type="dxa"/>
            <w:shd w:val="clear" w:color="auto" w:fill="auto"/>
          </w:tcPr>
          <w:p w14:paraId="3B8F301C" w14:textId="77777777" w:rsidR="00CA423B" w:rsidRPr="00B20F02" w:rsidRDefault="00CA423B" w:rsidP="00CA423B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35721E" w14:textId="4A0E2AC0" w:rsidR="00CA423B" w:rsidRPr="00B20F02" w:rsidRDefault="000C58D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77FB48FE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4067E1D5" w14:textId="14DDE7F9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4F88CF" w14:textId="77777777" w:rsidR="00CA423B" w:rsidRPr="00B20F02" w:rsidRDefault="00CA423B" w:rsidP="00CA423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24064A3" w14:textId="3C5771B8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sz w:val="30"/>
                <w:szCs w:val="30"/>
              </w:rPr>
              <w:t>13</w:t>
            </w:r>
          </w:p>
        </w:tc>
      </w:tr>
    </w:tbl>
    <w:p w14:paraId="1FF9E856" w14:textId="0E27106C" w:rsidR="00761701" w:rsidRDefault="00761701" w:rsidP="00E90FFF">
      <w:pPr>
        <w:pStyle w:val="block"/>
        <w:spacing w:after="0" w:line="240" w:lineRule="atLeast"/>
        <w:ind w:left="54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0BADBD5A" w14:textId="77777777" w:rsidR="00EA0E92" w:rsidRPr="00B20F02" w:rsidRDefault="00EA0E92" w:rsidP="00E90FFF">
      <w:pPr>
        <w:pStyle w:val="block"/>
        <w:spacing w:after="0" w:line="240" w:lineRule="atLeast"/>
        <w:ind w:left="54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517902AB" w14:textId="554A5709" w:rsidR="00E90FFF" w:rsidRPr="00B20F02" w:rsidRDefault="00E90FFF" w:rsidP="00E90FFF">
      <w:pPr>
        <w:pStyle w:val="block"/>
        <w:spacing w:after="0" w:line="240" w:lineRule="atLeast"/>
        <w:ind w:left="54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บริษัทร่วมที่ไม่มีสาระสำคัญ</w:t>
      </w:r>
    </w:p>
    <w:p w14:paraId="2A684306" w14:textId="77777777" w:rsidR="00E90FFF" w:rsidRPr="00B20F02" w:rsidRDefault="00E90FFF" w:rsidP="00E90FFF">
      <w:pPr>
        <w:pStyle w:val="block"/>
        <w:spacing w:after="0" w:line="240" w:lineRule="atLeast"/>
        <w:ind w:left="720"/>
        <w:rPr>
          <w:rFonts w:asciiTheme="majorBidi" w:hAnsiTheme="majorBidi" w:cstheme="majorBidi"/>
          <w:sz w:val="30"/>
          <w:szCs w:val="30"/>
          <w:lang w:val="en-US"/>
        </w:rPr>
      </w:pPr>
    </w:p>
    <w:p w14:paraId="7CDFFC0B" w14:textId="77777777" w:rsidR="00E90FFF" w:rsidRPr="00B20F02" w:rsidRDefault="00E90FFF" w:rsidP="00E90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จากจำนวนเงินที่รายงานในงบการเงินรวมของกลุ่มบริษัท</w:t>
      </w:r>
    </w:p>
    <w:p w14:paraId="37D51B0C" w14:textId="77777777" w:rsidR="00E90FFF" w:rsidRPr="00B20F02" w:rsidRDefault="00E90FFF" w:rsidP="00E90FFF">
      <w:pPr>
        <w:pStyle w:val="block"/>
        <w:spacing w:after="0" w:line="240" w:lineRule="atLeast"/>
        <w:ind w:left="36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170"/>
        <w:gridCol w:w="270"/>
        <w:gridCol w:w="1170"/>
        <w:gridCol w:w="270"/>
        <w:gridCol w:w="1080"/>
      </w:tblGrid>
      <w:tr w:rsidR="00097E15" w:rsidRPr="00B20F02" w14:paraId="220813BA" w14:textId="77777777" w:rsidTr="00920F62">
        <w:trPr>
          <w:cantSplit/>
          <w:tblHeader/>
        </w:trPr>
        <w:tc>
          <w:tcPr>
            <w:tcW w:w="5220" w:type="dxa"/>
          </w:tcPr>
          <w:p w14:paraId="057B6851" w14:textId="77777777" w:rsidR="00097E15" w:rsidRPr="00B20F02" w:rsidRDefault="00097E15" w:rsidP="006956B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5"/>
          </w:tcPr>
          <w:p w14:paraId="6A5D8D71" w14:textId="3C73CB7B" w:rsidR="00097E15" w:rsidRPr="00B20F02" w:rsidRDefault="00097E15" w:rsidP="006956B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097E15" w:rsidRPr="00B20F02" w14:paraId="3C3358D1" w14:textId="77777777" w:rsidTr="00920F62">
        <w:trPr>
          <w:cantSplit/>
          <w:trHeight w:val="103"/>
          <w:tblHeader/>
        </w:trPr>
        <w:tc>
          <w:tcPr>
            <w:tcW w:w="5220" w:type="dxa"/>
          </w:tcPr>
          <w:p w14:paraId="2AE97AB9" w14:textId="77777777" w:rsidR="00097E15" w:rsidRPr="00B20F02" w:rsidRDefault="00097E15" w:rsidP="006956B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15CEDE" w14:textId="3F05CD25" w:rsidR="00097E15" w:rsidRPr="00B20F02" w:rsidRDefault="000C58DB" w:rsidP="006956B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922C62A" w14:textId="77777777" w:rsidR="00097E15" w:rsidRPr="00B20F02" w:rsidRDefault="00097E15" w:rsidP="006956B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ADF551" w14:textId="61946E5F" w:rsidR="00097E15" w:rsidRPr="00B20F02" w:rsidRDefault="000C58DB" w:rsidP="006956B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235A7F14" w14:textId="77777777" w:rsidR="00097E15" w:rsidRPr="00B20F02" w:rsidRDefault="00097E15" w:rsidP="006956B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A8CFA8" w14:textId="404E6F57" w:rsidR="00097E15" w:rsidRPr="00B20F02" w:rsidRDefault="000C58DB" w:rsidP="006956B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097E15" w:rsidRPr="00B20F02" w14:paraId="014DF8B4" w14:textId="77777777" w:rsidTr="00920F62">
        <w:trPr>
          <w:cantSplit/>
          <w:tblHeader/>
        </w:trPr>
        <w:tc>
          <w:tcPr>
            <w:tcW w:w="5220" w:type="dxa"/>
          </w:tcPr>
          <w:p w14:paraId="18E31C46" w14:textId="77777777" w:rsidR="00097E15" w:rsidRPr="00B20F02" w:rsidRDefault="00097E15" w:rsidP="006956B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960" w:type="dxa"/>
            <w:gridSpan w:val="5"/>
          </w:tcPr>
          <w:p w14:paraId="5BC074CE" w14:textId="640439A9" w:rsidR="00097E15" w:rsidRPr="00B20F02" w:rsidRDefault="00097E15" w:rsidP="006956B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C317E" w:rsidRPr="00B20F02" w14:paraId="0FB5FA55" w14:textId="77777777" w:rsidTr="00920F62">
        <w:trPr>
          <w:cantSplit/>
        </w:trPr>
        <w:tc>
          <w:tcPr>
            <w:tcW w:w="5220" w:type="dxa"/>
          </w:tcPr>
          <w:p w14:paraId="274ABA27" w14:textId="77777777" w:rsidR="002C317E" w:rsidRPr="00B20F02" w:rsidRDefault="002C317E" w:rsidP="002C317E">
            <w:pPr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8D43CD0" w14:textId="25BA2BC0" w:rsidR="002C317E" w:rsidRPr="00B20F02" w:rsidRDefault="001749F6" w:rsidP="002C3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6871BA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8382581" w14:textId="77777777" w:rsidR="002C317E" w:rsidRPr="00B20F02" w:rsidRDefault="002C317E" w:rsidP="002C317E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12DEA52" w14:textId="09F54D20" w:rsidR="002C317E" w:rsidRPr="00B20F02" w:rsidRDefault="000C58DB" w:rsidP="002C317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147</w:t>
            </w:r>
          </w:p>
        </w:tc>
        <w:tc>
          <w:tcPr>
            <w:tcW w:w="270" w:type="dxa"/>
          </w:tcPr>
          <w:p w14:paraId="34DFC4E4" w14:textId="77777777" w:rsidR="002C317E" w:rsidRPr="00B20F02" w:rsidRDefault="002C317E" w:rsidP="002C3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982F320" w14:textId="69397DC9" w:rsidR="002C317E" w:rsidRPr="00B20F02" w:rsidRDefault="000C58DB" w:rsidP="002C3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</w:p>
        </w:tc>
      </w:tr>
      <w:tr w:rsidR="002C317E" w:rsidRPr="00B20F02" w14:paraId="3A5E1410" w14:textId="77777777" w:rsidTr="00920F62">
        <w:trPr>
          <w:cantSplit/>
        </w:trPr>
        <w:tc>
          <w:tcPr>
            <w:tcW w:w="5220" w:type="dxa"/>
          </w:tcPr>
          <w:p w14:paraId="53513671" w14:textId="77777777" w:rsidR="002C317E" w:rsidRPr="00B20F02" w:rsidRDefault="002C317E" w:rsidP="002C317E">
            <w:pPr>
              <w:ind w:firstLine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DA2634A" w14:textId="77777777" w:rsidR="002C317E" w:rsidRPr="00B20F02" w:rsidRDefault="002C317E" w:rsidP="002C317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3936C" w14:textId="77777777" w:rsidR="002C317E" w:rsidRPr="00B20F02" w:rsidRDefault="002C317E" w:rsidP="002C317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9C810B6" w14:textId="3D039763" w:rsidR="002C317E" w:rsidRPr="00B20F02" w:rsidRDefault="002C317E" w:rsidP="002C317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3E09C" w14:textId="77777777" w:rsidR="002C317E" w:rsidRPr="00B20F02" w:rsidRDefault="002C317E" w:rsidP="002C317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B35CF49" w14:textId="07913DFE" w:rsidR="002C317E" w:rsidRPr="00B20F02" w:rsidRDefault="002C317E" w:rsidP="002C317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317E" w:rsidRPr="00B20F02" w14:paraId="2E0043FB" w14:textId="77777777" w:rsidTr="00920F62">
        <w:trPr>
          <w:cantSplit/>
        </w:trPr>
        <w:tc>
          <w:tcPr>
            <w:tcW w:w="5220" w:type="dxa"/>
          </w:tcPr>
          <w:p w14:paraId="46347CE8" w14:textId="77777777" w:rsidR="002C317E" w:rsidRPr="00B20F02" w:rsidRDefault="002C317E" w:rsidP="002C317E">
            <w:pPr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</w:tcPr>
          <w:p w14:paraId="66A8BAFA" w14:textId="77777777" w:rsidR="002C317E" w:rsidRPr="00B20F02" w:rsidRDefault="002C317E" w:rsidP="002C317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BA300B" w14:textId="77777777" w:rsidR="002C317E" w:rsidRPr="00B20F02" w:rsidRDefault="002C317E" w:rsidP="002C317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19FBD5" w14:textId="48CB63A3" w:rsidR="002C317E" w:rsidRPr="00B20F02" w:rsidRDefault="002C317E" w:rsidP="002C317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42D57" w14:textId="77777777" w:rsidR="002C317E" w:rsidRPr="00B20F02" w:rsidRDefault="002C317E" w:rsidP="002C317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DF139C" w14:textId="31CCA860" w:rsidR="002C317E" w:rsidRPr="00B20F02" w:rsidRDefault="002C317E" w:rsidP="002C317E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317E" w:rsidRPr="00B20F02" w14:paraId="2DE1683F" w14:textId="77777777" w:rsidTr="00920F62">
        <w:trPr>
          <w:cantSplit/>
        </w:trPr>
        <w:tc>
          <w:tcPr>
            <w:tcW w:w="5220" w:type="dxa"/>
          </w:tcPr>
          <w:p w14:paraId="5B3CB4C5" w14:textId="77777777" w:rsidR="002C317E" w:rsidRPr="00B20F02" w:rsidRDefault="002C317E" w:rsidP="002C317E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 กำไรจากการดำเนินงานอย่างต่อเนื่อง</w:t>
            </w:r>
          </w:p>
        </w:tc>
        <w:tc>
          <w:tcPr>
            <w:tcW w:w="1170" w:type="dxa"/>
          </w:tcPr>
          <w:p w14:paraId="42EFD96F" w14:textId="4B570915" w:rsidR="002C317E" w:rsidRPr="00B20F02" w:rsidRDefault="001749F6" w:rsidP="002C3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871BA"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E24250" w14:textId="77777777" w:rsidR="002C317E" w:rsidRPr="00B20F02" w:rsidRDefault="002C317E" w:rsidP="002C317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75586F" w14:textId="5F604992" w:rsidR="002C317E" w:rsidRPr="00B20F02" w:rsidRDefault="000C58DB" w:rsidP="002C317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08018DAD" w14:textId="77777777" w:rsidR="002C317E" w:rsidRPr="00B20F02" w:rsidRDefault="002C317E" w:rsidP="002C3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ECE5D62" w14:textId="2473EBE1" w:rsidR="002C317E" w:rsidRPr="00B20F02" w:rsidRDefault="000C58DB" w:rsidP="002C3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</w:tr>
      <w:tr w:rsidR="002C317E" w:rsidRPr="00B20F02" w14:paraId="558C5164" w14:textId="77777777" w:rsidTr="00920F62">
        <w:trPr>
          <w:cantSplit/>
        </w:trPr>
        <w:tc>
          <w:tcPr>
            <w:tcW w:w="5220" w:type="dxa"/>
          </w:tcPr>
          <w:p w14:paraId="3B690517" w14:textId="77777777" w:rsidR="002C317E" w:rsidRPr="00B20F02" w:rsidRDefault="002C317E" w:rsidP="002C317E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 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F512C8" w14:textId="5CFA3CDC" w:rsidR="002C317E" w:rsidRPr="00B20F02" w:rsidRDefault="001749F6" w:rsidP="002C317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59B4820" w14:textId="77777777" w:rsidR="002C317E" w:rsidRPr="00B20F02" w:rsidRDefault="002C317E" w:rsidP="002C317E">
            <w:pPr>
              <w:pStyle w:val="acctfourfigures"/>
              <w:tabs>
                <w:tab w:val="decimal" w:pos="56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DE4AD0" w14:textId="65138F24" w:rsidR="002C317E" w:rsidRPr="00B20F02" w:rsidRDefault="002C317E" w:rsidP="002C317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32F8DF9" w14:textId="77777777" w:rsidR="002C317E" w:rsidRPr="00B20F02" w:rsidRDefault="002C317E" w:rsidP="002C317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E8E454" w14:textId="6913B428" w:rsidR="002C317E" w:rsidRPr="00B20F02" w:rsidRDefault="002C317E" w:rsidP="002C317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C317E" w:rsidRPr="00B20F02" w14:paraId="5C380344" w14:textId="77777777" w:rsidTr="00920F62">
        <w:trPr>
          <w:cantSplit/>
        </w:trPr>
        <w:tc>
          <w:tcPr>
            <w:tcW w:w="5220" w:type="dxa"/>
          </w:tcPr>
          <w:p w14:paraId="031B523B" w14:textId="77777777" w:rsidR="002C317E" w:rsidRPr="00B20F02" w:rsidRDefault="002C317E" w:rsidP="002C317E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 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2E604C" w14:textId="6E481256" w:rsidR="002C317E" w:rsidRPr="00B20F02" w:rsidRDefault="001749F6" w:rsidP="002C3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871BA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28C1ABC" w14:textId="77777777" w:rsidR="002C317E" w:rsidRPr="00B20F02" w:rsidRDefault="002C317E" w:rsidP="002C317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312CA9" w14:textId="12B1D531" w:rsidR="002C317E" w:rsidRPr="00B20F02" w:rsidRDefault="000C58DB" w:rsidP="002C317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0E3B3DEE" w14:textId="77777777" w:rsidR="002C317E" w:rsidRPr="00B20F02" w:rsidRDefault="002C317E" w:rsidP="002C3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8B3333" w14:textId="6BAEDF9A" w:rsidR="002C317E" w:rsidRPr="00B20F02" w:rsidRDefault="000C58DB" w:rsidP="002C317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</w:p>
        </w:tc>
      </w:tr>
    </w:tbl>
    <w:p w14:paraId="6BE23C70" w14:textId="77777777" w:rsidR="00E90FFF" w:rsidRPr="00B20F02" w:rsidRDefault="00E90FFF" w:rsidP="00E90FFF">
      <w:pPr>
        <w:rPr>
          <w:rFonts w:asciiTheme="majorBidi" w:hAnsiTheme="majorBidi" w:cstheme="majorBidi"/>
          <w:sz w:val="30"/>
          <w:szCs w:val="30"/>
        </w:rPr>
      </w:pPr>
    </w:p>
    <w:p w14:paraId="613594BD" w14:textId="5D567777" w:rsidR="000172CA" w:rsidRPr="00B20F02" w:rsidRDefault="001E2F35" w:rsidP="008F64C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0172CA" w:rsidRPr="00B20F02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เงินลงทุนในบริษัทย่อย</w:t>
      </w:r>
      <w:r w:rsidR="003F0511" w:rsidRPr="00B20F02">
        <w:rPr>
          <w:rFonts w:asciiTheme="majorBidi" w:hAnsiTheme="majorBidi" w:cstheme="majorBidi"/>
          <w:sz w:val="30"/>
          <w:szCs w:val="30"/>
          <w:u w:val="none"/>
        </w:rPr>
        <w:tab/>
      </w:r>
    </w:p>
    <w:p w14:paraId="5AC9F1CE" w14:textId="77777777" w:rsidR="006603C8" w:rsidRPr="00B20F02" w:rsidRDefault="006603C8" w:rsidP="00E41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171"/>
        <w:gridCol w:w="274"/>
        <w:gridCol w:w="1173"/>
        <w:gridCol w:w="264"/>
        <w:gridCol w:w="1078"/>
      </w:tblGrid>
      <w:tr w:rsidR="00920F62" w:rsidRPr="00B20F02" w14:paraId="0FB89530" w14:textId="77777777" w:rsidTr="00920F62">
        <w:tc>
          <w:tcPr>
            <w:tcW w:w="2843" w:type="pct"/>
          </w:tcPr>
          <w:p w14:paraId="6564D3FA" w14:textId="12A05B61" w:rsidR="00920F62" w:rsidRPr="00B20F02" w:rsidRDefault="00920F62" w:rsidP="00D1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57" w:type="pct"/>
            <w:gridSpan w:val="5"/>
            <w:shd w:val="clear" w:color="auto" w:fill="auto"/>
          </w:tcPr>
          <w:p w14:paraId="421A8DA4" w14:textId="77777777" w:rsidR="00920F62" w:rsidRPr="00B20F02" w:rsidRDefault="00920F62" w:rsidP="00D1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578EC" w:rsidRPr="00B20F02" w14:paraId="07DB7CE0" w14:textId="77777777" w:rsidTr="00920F62">
        <w:tc>
          <w:tcPr>
            <w:tcW w:w="2843" w:type="pct"/>
          </w:tcPr>
          <w:p w14:paraId="3740064A" w14:textId="2CDE64D1" w:rsidR="00D578EC" w:rsidRPr="00B20F02" w:rsidRDefault="00D578EC" w:rsidP="00D57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2E3E1309" w14:textId="7F1643BC" w:rsidR="00D578EC" w:rsidRPr="00B20F02" w:rsidRDefault="000C58DB" w:rsidP="00D57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  <w:shd w:val="clear" w:color="auto" w:fill="auto"/>
          </w:tcPr>
          <w:p w14:paraId="1E6D050E" w14:textId="77777777" w:rsidR="00D578EC" w:rsidRPr="00B20F02" w:rsidRDefault="00D578EC" w:rsidP="00D57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5767BA2F" w14:textId="47611BC5" w:rsidR="00D578EC" w:rsidRPr="00B20F02" w:rsidRDefault="000C58DB" w:rsidP="00D578E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" w:type="pct"/>
            <w:shd w:val="clear" w:color="auto" w:fill="auto"/>
          </w:tcPr>
          <w:p w14:paraId="415E7D95" w14:textId="77777777" w:rsidR="00D578EC" w:rsidRPr="00B20F02" w:rsidRDefault="00D578EC" w:rsidP="00D578E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104952B" w14:textId="270423B8" w:rsidR="00D578EC" w:rsidRPr="00B20F02" w:rsidRDefault="000C58DB" w:rsidP="00D578E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D578EC" w:rsidRPr="00B20F02" w14:paraId="64D542C1" w14:textId="77777777" w:rsidTr="00920F62">
        <w:tc>
          <w:tcPr>
            <w:tcW w:w="2843" w:type="pct"/>
          </w:tcPr>
          <w:p w14:paraId="0A524038" w14:textId="77777777" w:rsidR="00D578EC" w:rsidRPr="00B20F02" w:rsidRDefault="00D578EC" w:rsidP="00D57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57" w:type="pct"/>
            <w:gridSpan w:val="5"/>
            <w:shd w:val="clear" w:color="auto" w:fill="auto"/>
          </w:tcPr>
          <w:p w14:paraId="587392D8" w14:textId="6F2FDA67" w:rsidR="00D578EC" w:rsidRPr="00B20F02" w:rsidRDefault="00D578EC" w:rsidP="00D57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578EC" w:rsidRPr="00B20F02" w14:paraId="7FC30C6C" w14:textId="77777777" w:rsidTr="00920F62">
        <w:tc>
          <w:tcPr>
            <w:tcW w:w="2843" w:type="pct"/>
          </w:tcPr>
          <w:p w14:paraId="646EE198" w14:textId="77777777" w:rsidR="00D578EC" w:rsidRPr="00B20F02" w:rsidRDefault="00D578EC" w:rsidP="00D57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8" w:type="pct"/>
          </w:tcPr>
          <w:p w14:paraId="0CD16B40" w14:textId="77777777" w:rsidR="00D578EC" w:rsidRPr="00B20F02" w:rsidRDefault="00D578EC" w:rsidP="00D57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90C205C" w14:textId="77777777" w:rsidR="00D578EC" w:rsidRPr="00B20F02" w:rsidRDefault="00D578EC" w:rsidP="00D57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1424668" w14:textId="77777777" w:rsidR="00D578EC" w:rsidRPr="00B20F02" w:rsidRDefault="00D578EC" w:rsidP="00D57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93ED95" w14:textId="77777777" w:rsidR="00D578EC" w:rsidRPr="00B20F02" w:rsidRDefault="00D578EC" w:rsidP="00D57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40E32E4" w14:textId="77777777" w:rsidR="00D578EC" w:rsidRPr="00B20F02" w:rsidRDefault="00D578EC" w:rsidP="00D57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317E" w:rsidRPr="00B20F02" w14:paraId="18E52EDA" w14:textId="77777777" w:rsidTr="00920F62">
        <w:tc>
          <w:tcPr>
            <w:tcW w:w="2843" w:type="pct"/>
          </w:tcPr>
          <w:p w14:paraId="78C082E4" w14:textId="2F12747E" w:rsidR="002C317E" w:rsidRPr="00B20F02" w:rsidRDefault="002C317E" w:rsidP="002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8" w:type="pct"/>
          </w:tcPr>
          <w:p w14:paraId="0C6A682E" w14:textId="56BA6525" w:rsidR="002C317E" w:rsidRPr="00B20F02" w:rsidRDefault="000C58DB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75B4E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698</w:t>
            </w:r>
          </w:p>
        </w:tc>
        <w:tc>
          <w:tcPr>
            <w:tcW w:w="149" w:type="pct"/>
          </w:tcPr>
          <w:p w14:paraId="692B7038" w14:textId="77777777" w:rsidR="002C317E" w:rsidRPr="00B20F02" w:rsidRDefault="002C317E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27D076F" w14:textId="6B4A998B" w:rsidR="002C317E" w:rsidRPr="00B20F02" w:rsidRDefault="000C58DB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C317E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144" w:type="pct"/>
          </w:tcPr>
          <w:p w14:paraId="5193072A" w14:textId="77777777" w:rsidR="002C317E" w:rsidRPr="00B20F02" w:rsidRDefault="002C317E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086A7EF" w14:textId="705D2D35" w:rsidR="002C317E" w:rsidRPr="00B20F02" w:rsidRDefault="000C58DB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C317E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</w:tr>
      <w:tr w:rsidR="002C317E" w:rsidRPr="00B20F02" w14:paraId="5777C42F" w14:textId="77777777" w:rsidTr="00920F62">
        <w:tc>
          <w:tcPr>
            <w:tcW w:w="2843" w:type="pct"/>
          </w:tcPr>
          <w:p w14:paraId="2B432F6C" w14:textId="77777777" w:rsidR="002C317E" w:rsidRPr="00B20F02" w:rsidRDefault="002C317E" w:rsidP="002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38" w:type="pct"/>
          </w:tcPr>
          <w:p w14:paraId="4B7F0DFD" w14:textId="3C4CB2B7" w:rsidR="002C317E" w:rsidRPr="00B20F02" w:rsidRDefault="000C58DB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49" w:type="pct"/>
          </w:tcPr>
          <w:p w14:paraId="64486EE3" w14:textId="77777777" w:rsidR="002C317E" w:rsidRPr="00B20F02" w:rsidRDefault="002C317E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9D2DB59" w14:textId="719D4289" w:rsidR="002C317E" w:rsidRPr="00B20F02" w:rsidRDefault="000C58DB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144" w:type="pct"/>
          </w:tcPr>
          <w:p w14:paraId="3935B9DA" w14:textId="77777777" w:rsidR="002C317E" w:rsidRPr="00B20F02" w:rsidRDefault="002C317E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D27B5D6" w14:textId="7B0A914E" w:rsidR="002C317E" w:rsidRPr="00B20F02" w:rsidRDefault="000C58DB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2C317E" w:rsidRPr="00B20F02" w14:paraId="78CD1767" w14:textId="77777777" w:rsidTr="00920F62">
        <w:tc>
          <w:tcPr>
            <w:tcW w:w="2843" w:type="pct"/>
          </w:tcPr>
          <w:p w14:paraId="28AE1911" w14:textId="77777777" w:rsidR="002C317E" w:rsidRPr="00B20F02" w:rsidRDefault="002C317E" w:rsidP="002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รับชำระทุนคืน</w:t>
            </w:r>
          </w:p>
        </w:tc>
        <w:tc>
          <w:tcPr>
            <w:tcW w:w="638" w:type="pct"/>
          </w:tcPr>
          <w:p w14:paraId="3A045A6C" w14:textId="1F386A36" w:rsidR="002C317E" w:rsidRPr="00B20F02" w:rsidRDefault="00875B4E" w:rsidP="00875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</w:tcPr>
          <w:p w14:paraId="540DB261" w14:textId="77777777" w:rsidR="002C317E" w:rsidRPr="00B20F02" w:rsidRDefault="002C317E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2C812894" w14:textId="476F6133" w:rsidR="002C317E" w:rsidRPr="00B20F02" w:rsidRDefault="002C317E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1FE7A79" w14:textId="77777777" w:rsidR="002C317E" w:rsidRPr="00B20F02" w:rsidRDefault="002C317E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AAD6373" w14:textId="2A538E1F" w:rsidR="002C317E" w:rsidRPr="00B20F02" w:rsidRDefault="002C317E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2C317E" w:rsidRPr="00B20F02" w14:paraId="76E59A79" w14:textId="77777777" w:rsidTr="00920F62">
        <w:tc>
          <w:tcPr>
            <w:tcW w:w="2843" w:type="pct"/>
          </w:tcPr>
          <w:p w14:paraId="6F07C872" w14:textId="5AA8D92A" w:rsidR="002C317E" w:rsidRPr="00B20F02" w:rsidRDefault="002C317E" w:rsidP="002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 (ขาดทุน) จากการการด้อยค่า</w:t>
            </w:r>
          </w:p>
        </w:tc>
        <w:tc>
          <w:tcPr>
            <w:tcW w:w="638" w:type="pct"/>
          </w:tcPr>
          <w:p w14:paraId="18A1AB56" w14:textId="70704FD4" w:rsidR="002C317E" w:rsidRPr="00B20F02" w:rsidRDefault="00875B4E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6871BA" w:rsidRPr="00B20F0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</w:tcPr>
          <w:p w14:paraId="0D36C7B4" w14:textId="77777777" w:rsidR="002C317E" w:rsidRPr="00B20F02" w:rsidRDefault="002C317E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998067B" w14:textId="12404808" w:rsidR="002C317E" w:rsidRPr="00B20F02" w:rsidRDefault="002C317E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243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283D581A" w14:textId="77777777" w:rsidR="002C317E" w:rsidRPr="00B20F02" w:rsidRDefault="002C317E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469B8DB" w14:textId="43986AE3" w:rsidR="002C317E" w:rsidRPr="00B20F02" w:rsidRDefault="000C58DB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2C317E" w:rsidRPr="00B20F02" w14:paraId="56F900E7" w14:textId="77777777" w:rsidTr="003C23C3">
        <w:tc>
          <w:tcPr>
            <w:tcW w:w="2843" w:type="pct"/>
          </w:tcPr>
          <w:p w14:paraId="616409E4" w14:textId="0BEAE655" w:rsidR="002C317E" w:rsidRPr="00B20F02" w:rsidRDefault="002C317E" w:rsidP="002C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5DC6C6F" w14:textId="5B796E62" w:rsidR="002C317E" w:rsidRPr="00B20F02" w:rsidRDefault="000C58DB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875B4E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871BA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</w:t>
            </w:r>
          </w:p>
        </w:tc>
        <w:tc>
          <w:tcPr>
            <w:tcW w:w="149" w:type="pct"/>
          </w:tcPr>
          <w:p w14:paraId="0438BACA" w14:textId="77777777" w:rsidR="002C317E" w:rsidRPr="00B20F02" w:rsidRDefault="002C317E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0F629068" w14:textId="39362629" w:rsidR="002C317E" w:rsidRPr="00B20F02" w:rsidRDefault="000C58DB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C317E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698</w:t>
            </w:r>
          </w:p>
        </w:tc>
        <w:tc>
          <w:tcPr>
            <w:tcW w:w="144" w:type="pct"/>
          </w:tcPr>
          <w:p w14:paraId="534AA206" w14:textId="77777777" w:rsidR="002C317E" w:rsidRPr="00B20F02" w:rsidRDefault="002C317E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1369B84" w14:textId="2C20034C" w:rsidR="002C317E" w:rsidRPr="00B20F02" w:rsidRDefault="000C58DB" w:rsidP="002C31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87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C317E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</w:p>
        </w:tc>
      </w:tr>
    </w:tbl>
    <w:p w14:paraId="665AA7B3" w14:textId="6C991E11" w:rsidR="007F24BB" w:rsidRPr="00B20F02" w:rsidRDefault="007F24BB" w:rsidP="0000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9236903" w14:textId="6E807539" w:rsidR="00BC4EEC" w:rsidRPr="00B20F02" w:rsidRDefault="00BC4EEC" w:rsidP="0000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11E0371" w14:textId="0776EA15" w:rsidR="00BC4EEC" w:rsidRPr="00B20F02" w:rsidRDefault="00BC4EEC" w:rsidP="0000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7FEEDE9" w14:textId="09F9EC06" w:rsidR="00BC4EEC" w:rsidRPr="00B20F02" w:rsidRDefault="00BC4EEC" w:rsidP="0000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3E056B4" w14:textId="606B1DE4" w:rsidR="00BC4EEC" w:rsidRPr="00B20F02" w:rsidRDefault="00BC4EEC" w:rsidP="0000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66A041" w14:textId="77777777" w:rsidR="00BC4EEC" w:rsidRPr="00B20F02" w:rsidRDefault="00BC4EEC" w:rsidP="0000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1DB6F1" w14:textId="477B7595" w:rsidR="00921BDE" w:rsidRPr="00B20F02" w:rsidRDefault="00921BDE" w:rsidP="0000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ซื้อเงินลงทุน</w:t>
      </w:r>
    </w:p>
    <w:p w14:paraId="6900122A" w14:textId="1AD0B288" w:rsidR="00921BDE" w:rsidRPr="00B20F02" w:rsidRDefault="00921BDE" w:rsidP="0000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595703" w14:textId="58768387" w:rsidR="00A5736C" w:rsidRPr="00B20F02" w:rsidRDefault="00A5736C" w:rsidP="00A57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8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ใน</w:t>
      </w: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ระหว่างปี </w:t>
      </w:r>
      <w:r w:rsidR="000C58DB" w:rsidRPr="00B20F02">
        <w:rPr>
          <w:rFonts w:asciiTheme="majorBidi" w:hAnsiTheme="majorBidi" w:cstheme="majorBidi"/>
          <w:sz w:val="30"/>
          <w:szCs w:val="30"/>
        </w:rPr>
        <w:t>2564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บริษัทได้ซื้อส่วนได้เสียในบริษัท บี แอนด์ ซี พูลาสกี้ จำกัด บริษัท เบทาโกรเกษตรอุตสาหกรรม จำกัด </w:t>
      </w:r>
      <w:r w:rsidR="007C51D6" w:rsidRPr="00B20F0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C51D6" w:rsidRPr="00B20F02">
        <w:rPr>
          <w:rFonts w:asciiTheme="majorBidi" w:hAnsiTheme="majorBidi" w:cstheme="majorBidi"/>
          <w:spacing w:val="-6"/>
          <w:sz w:val="30"/>
          <w:szCs w:val="30"/>
          <w:cs/>
        </w:rPr>
        <w:t>บริษัท ไทย เอส พี เอฟ โปรดักส์ จำกัด</w:t>
      </w:r>
      <w:r w:rsidR="007C51D6" w:rsidRPr="00B20F02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0C58DB" w:rsidRPr="00B20F02">
        <w:rPr>
          <w:rFonts w:asciiTheme="majorBidi" w:hAnsiTheme="majorBidi" w:cstheme="majorBidi"/>
          <w:sz w:val="30"/>
          <w:szCs w:val="30"/>
        </w:rPr>
        <w:t>10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0C58DB" w:rsidRPr="00B20F02">
        <w:rPr>
          <w:rFonts w:asciiTheme="majorBidi" w:hAnsiTheme="majorBidi" w:cstheme="majorBidi"/>
          <w:sz w:val="30"/>
          <w:szCs w:val="30"/>
        </w:rPr>
        <w:t>63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C4EEC" w:rsidRPr="00B20F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C4EEC" w:rsidRPr="00B20F02">
        <w:rPr>
          <w:rFonts w:asciiTheme="majorBidi" w:hAnsiTheme="majorBidi" w:cstheme="majorBidi"/>
          <w:sz w:val="30"/>
          <w:szCs w:val="30"/>
          <w:cs/>
        </w:rPr>
        <w:t>และ</w:t>
      </w:r>
      <w:r w:rsidR="00BC4EEC" w:rsidRPr="00B20F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C4EEC" w:rsidRPr="00B20F02">
        <w:rPr>
          <w:rFonts w:asciiTheme="majorBidi" w:hAnsiTheme="majorBidi" w:cstheme="majorBidi"/>
          <w:sz w:val="30"/>
          <w:szCs w:val="30"/>
        </w:rPr>
        <w:t xml:space="preserve">115 </w:t>
      </w:r>
      <w:r w:rsidR="00BC4EEC" w:rsidRPr="00B20F0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ตามลำดับ ทำให้สัดส่วนความเป็นเจ้าของเพิ่มขึ้นจากร้อยละ </w:t>
      </w:r>
      <w:r w:rsidR="006871BA" w:rsidRPr="00B20F02">
        <w:rPr>
          <w:rFonts w:asciiTheme="majorBidi" w:hAnsiTheme="majorBidi" w:cstheme="majorBidi"/>
          <w:sz w:val="30"/>
          <w:szCs w:val="30"/>
        </w:rPr>
        <w:t>59</w:t>
      </w:r>
      <w:r w:rsidR="006871BA" w:rsidRPr="00B20F02">
        <w:rPr>
          <w:rFonts w:asciiTheme="majorBidi" w:hAnsiTheme="majorBidi"/>
          <w:sz w:val="30"/>
          <w:szCs w:val="30"/>
          <w:cs/>
        </w:rPr>
        <w:t>.</w:t>
      </w:r>
      <w:r w:rsidR="006871BA" w:rsidRPr="00B20F02">
        <w:rPr>
          <w:rFonts w:asciiTheme="majorBidi" w:hAnsiTheme="majorBidi" w:cstheme="majorBidi"/>
          <w:sz w:val="30"/>
          <w:szCs w:val="30"/>
        </w:rPr>
        <w:t>9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เป็นร้อยละ </w:t>
      </w:r>
      <w:r w:rsidR="006871BA" w:rsidRPr="00B20F02">
        <w:rPr>
          <w:rFonts w:asciiTheme="majorBidi" w:hAnsiTheme="majorBidi" w:cstheme="majorBidi"/>
          <w:sz w:val="30"/>
          <w:szCs w:val="30"/>
        </w:rPr>
        <w:t>99</w:t>
      </w:r>
      <w:r w:rsidR="006871BA" w:rsidRPr="00B20F02">
        <w:rPr>
          <w:rFonts w:asciiTheme="majorBidi" w:hAnsiTheme="majorBidi"/>
          <w:sz w:val="30"/>
          <w:szCs w:val="30"/>
          <w:cs/>
        </w:rPr>
        <w:t>.</w:t>
      </w:r>
      <w:r w:rsidR="006871BA" w:rsidRPr="00B20F02">
        <w:rPr>
          <w:rFonts w:asciiTheme="majorBidi" w:hAnsiTheme="majorBidi" w:cstheme="majorBidi"/>
          <w:sz w:val="30"/>
          <w:szCs w:val="30"/>
        </w:rPr>
        <w:t>9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จากร้อยละ </w:t>
      </w:r>
      <w:r w:rsidR="000C58DB" w:rsidRPr="00B20F02">
        <w:rPr>
          <w:rFonts w:asciiTheme="majorBidi" w:hAnsiTheme="majorBidi" w:cstheme="majorBidi"/>
          <w:sz w:val="30"/>
          <w:szCs w:val="30"/>
        </w:rPr>
        <w:t>97</w:t>
      </w:r>
      <w:r w:rsidRPr="00B20F02">
        <w:rPr>
          <w:rFonts w:asciiTheme="majorBidi" w:hAnsiTheme="majorBidi"/>
          <w:sz w:val="30"/>
          <w:szCs w:val="30"/>
          <w:cs/>
        </w:rPr>
        <w:t>.</w:t>
      </w:r>
      <w:r w:rsidR="006871BA" w:rsidRPr="00B20F02">
        <w:rPr>
          <w:rFonts w:asciiTheme="majorBidi" w:hAnsiTheme="majorBidi" w:cstheme="majorBidi"/>
          <w:sz w:val="30"/>
          <w:szCs w:val="30"/>
        </w:rPr>
        <w:t>3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เป็นร้อยละ </w:t>
      </w:r>
      <w:r w:rsidR="006871BA" w:rsidRPr="00B20F02">
        <w:rPr>
          <w:rFonts w:asciiTheme="majorBidi" w:hAnsiTheme="majorBidi" w:cstheme="majorBidi"/>
          <w:sz w:val="30"/>
          <w:szCs w:val="30"/>
        </w:rPr>
        <w:t>99</w:t>
      </w:r>
      <w:r w:rsidR="006871BA" w:rsidRPr="00B20F02">
        <w:rPr>
          <w:rFonts w:asciiTheme="majorBidi" w:hAnsiTheme="majorBidi"/>
          <w:sz w:val="30"/>
          <w:szCs w:val="30"/>
          <w:cs/>
        </w:rPr>
        <w:t>.</w:t>
      </w:r>
      <w:r w:rsidR="006871BA" w:rsidRPr="00B20F02">
        <w:rPr>
          <w:rFonts w:asciiTheme="majorBidi" w:hAnsiTheme="majorBidi" w:cstheme="majorBidi"/>
          <w:sz w:val="30"/>
          <w:szCs w:val="30"/>
        </w:rPr>
        <w:t>9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4EEC" w:rsidRPr="00B20F0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C4EEC" w:rsidRPr="00B20F02">
        <w:rPr>
          <w:rFonts w:asciiTheme="majorBidi" w:hAnsiTheme="majorBidi" w:cstheme="majorBidi"/>
          <w:sz w:val="30"/>
          <w:szCs w:val="30"/>
          <w:cs/>
        </w:rPr>
        <w:t xml:space="preserve">จากร้อยละ </w:t>
      </w:r>
      <w:r w:rsidR="00BC4EEC" w:rsidRPr="00B20F02">
        <w:rPr>
          <w:rFonts w:asciiTheme="majorBidi" w:hAnsiTheme="majorBidi" w:cstheme="majorBidi"/>
          <w:sz w:val="30"/>
          <w:szCs w:val="30"/>
        </w:rPr>
        <w:t>8</w:t>
      </w:r>
      <w:r w:rsidR="006871BA" w:rsidRPr="00B20F02">
        <w:rPr>
          <w:rFonts w:asciiTheme="majorBidi" w:hAnsiTheme="majorBidi" w:cstheme="majorBidi"/>
          <w:sz w:val="30"/>
          <w:szCs w:val="30"/>
        </w:rPr>
        <w:t>4</w:t>
      </w:r>
      <w:r w:rsidR="00BC4EEC" w:rsidRPr="00B20F02">
        <w:rPr>
          <w:rFonts w:asciiTheme="majorBidi" w:hAnsiTheme="majorBidi"/>
          <w:sz w:val="30"/>
          <w:szCs w:val="30"/>
          <w:cs/>
        </w:rPr>
        <w:t>.</w:t>
      </w:r>
      <w:r w:rsidR="006871BA" w:rsidRPr="00B20F02">
        <w:rPr>
          <w:rFonts w:asciiTheme="majorBidi" w:hAnsiTheme="majorBidi" w:cstheme="majorBidi"/>
          <w:sz w:val="30"/>
          <w:szCs w:val="30"/>
        </w:rPr>
        <w:t>9</w:t>
      </w:r>
      <w:r w:rsidR="00BC4EEC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BC4EEC" w:rsidRPr="00B20F02">
        <w:rPr>
          <w:rFonts w:asciiTheme="majorBidi" w:hAnsiTheme="majorBidi" w:cstheme="majorBidi"/>
          <w:sz w:val="30"/>
          <w:szCs w:val="30"/>
          <w:cs/>
        </w:rPr>
        <w:t xml:space="preserve">เป็นร้อยละ </w:t>
      </w:r>
      <w:r w:rsidR="006871BA" w:rsidRPr="00B20F02">
        <w:rPr>
          <w:rFonts w:asciiTheme="majorBidi" w:hAnsiTheme="majorBidi" w:cstheme="majorBidi"/>
          <w:sz w:val="30"/>
          <w:szCs w:val="30"/>
        </w:rPr>
        <w:t>99</w:t>
      </w:r>
      <w:r w:rsidR="006871BA" w:rsidRPr="00B20F02">
        <w:rPr>
          <w:rFonts w:asciiTheme="majorBidi" w:hAnsiTheme="majorBidi"/>
          <w:sz w:val="30"/>
          <w:szCs w:val="30"/>
          <w:cs/>
        </w:rPr>
        <w:t>.</w:t>
      </w:r>
      <w:r w:rsidR="006871BA" w:rsidRPr="00B20F02">
        <w:rPr>
          <w:rFonts w:asciiTheme="majorBidi" w:hAnsiTheme="majorBidi" w:cstheme="majorBidi"/>
          <w:sz w:val="30"/>
          <w:szCs w:val="30"/>
        </w:rPr>
        <w:t>9</w:t>
      </w:r>
      <w:r w:rsidR="00BC4EEC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749FAA68" w14:textId="77777777" w:rsidR="00A5736C" w:rsidRPr="00B20F02" w:rsidRDefault="00A5736C" w:rsidP="0000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46C9B0C" w14:textId="0BE26D9D" w:rsidR="006871BA" w:rsidRPr="00B20F02" w:rsidRDefault="006871BA" w:rsidP="00634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B20F0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ในระหว่างปี </w:t>
      </w:r>
      <w:r w:rsidRPr="00B20F02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B20F0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บริษัทได้ลงทุนใหม่ในหุ้นของบริษัท ฮอบบี้ ฟาร์มเมอร์ จำกัด</w:t>
      </w:r>
      <w:r w:rsidR="004D54C6" w:rsidRPr="00B20F0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เป็นจำนวนเงิน </w:t>
      </w:r>
      <w:r w:rsidR="004D54C6" w:rsidRPr="00B20F02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="004D54C6" w:rsidRPr="00B20F02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</w:p>
    <w:p w14:paraId="731C781E" w14:textId="77777777" w:rsidR="006871BA" w:rsidRPr="00B20F02" w:rsidRDefault="006871BA" w:rsidP="00634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2C5D490" w14:textId="2584CF96" w:rsidR="003A6B5B" w:rsidRPr="00B20F02" w:rsidRDefault="003A6B5B" w:rsidP="00634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ในระหว่างปี </w:t>
      </w:r>
      <w:r w:rsidR="000C58DB" w:rsidRPr="00B20F02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บริษัทได้ลงทุนในหุ้นเพิ่มทุนของบริษัท เบทาโกร </w:t>
      </w:r>
      <w:r w:rsidR="006B7547"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เรสเทอรองท์ </w:t>
      </w: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จำกัด เป็นจำนวนเงิน </w:t>
      </w:r>
      <w:r w:rsidR="000C58DB" w:rsidRPr="00B20F02">
        <w:rPr>
          <w:rFonts w:asciiTheme="majorBidi" w:hAnsiTheme="majorBidi" w:cstheme="majorBidi"/>
          <w:spacing w:val="-4"/>
          <w:sz w:val="30"/>
          <w:szCs w:val="30"/>
        </w:rPr>
        <w:t>300</w:t>
      </w:r>
      <w:r w:rsidR="006B7547" w:rsidRPr="00B20F0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และบริษัท </w:t>
      </w:r>
      <w:r w:rsidR="005A4AA7" w:rsidRPr="00B20F02">
        <w:rPr>
          <w:rFonts w:asciiTheme="majorBidi" w:hAnsiTheme="majorBidi" w:cstheme="majorBidi"/>
          <w:spacing w:val="-4"/>
          <w:sz w:val="30"/>
          <w:szCs w:val="30"/>
          <w:cs/>
        </w:rPr>
        <w:t>ดิจิทัล เซอร์วิสเซส</w:t>
      </w: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จำกัด </w:t>
      </w:r>
      <w:r w:rsidR="00634E0A"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(เดิมชื่อ บริษัท เบทาโกร เอฟ แอนด์ บี จำกัด) </w:t>
      </w: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เป็นจำนวนเงิน </w:t>
      </w:r>
      <w:r w:rsidR="000C58DB" w:rsidRPr="00B20F02">
        <w:rPr>
          <w:rFonts w:asciiTheme="majorBidi" w:hAnsiTheme="majorBidi" w:cstheme="majorBidi"/>
          <w:spacing w:val="-4"/>
          <w:sz w:val="30"/>
          <w:szCs w:val="30"/>
        </w:rPr>
        <w:t>15</w:t>
      </w: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</w:p>
    <w:p w14:paraId="3A786317" w14:textId="77777777" w:rsidR="005A4AA7" w:rsidRPr="00B20F02" w:rsidRDefault="005A4AA7" w:rsidP="005A4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77E4DD6" w14:textId="4AEFB3C1" w:rsidR="005A4AA7" w:rsidRPr="00B20F02" w:rsidRDefault="005A4AA7" w:rsidP="005A4A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ในระหว่างปี </w:t>
      </w:r>
      <w:r w:rsidR="000C58DB" w:rsidRPr="00B20F02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บริษัทได้ลงทุนใหม่ในหุ้น</w:t>
      </w:r>
      <w:r w:rsidRPr="00B20F02">
        <w:rPr>
          <w:rFonts w:asciiTheme="majorBidi" w:hAnsiTheme="majorBidi" w:cstheme="majorBidi"/>
          <w:sz w:val="30"/>
          <w:szCs w:val="30"/>
          <w:cs/>
        </w:rPr>
        <w:t>ของ</w:t>
      </w:r>
      <w:r w:rsidR="006E3813" w:rsidRPr="00B20F02">
        <w:rPr>
          <w:rFonts w:asciiTheme="majorBidi" w:hAnsiTheme="majorBidi" w:cstheme="majorBidi"/>
          <w:sz w:val="30"/>
          <w:szCs w:val="30"/>
          <w:cs/>
        </w:rPr>
        <w:t>บริษัท เบทาโกร (พม่า) จำกัด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เป็น</w:t>
      </w: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>จำนวนเงิน</w:t>
      </w:r>
      <w:r w:rsidRPr="00B20F0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spacing w:val="-4"/>
          <w:sz w:val="30"/>
          <w:szCs w:val="30"/>
        </w:rPr>
        <w:t>51</w:t>
      </w:r>
      <w:r w:rsidRPr="00B20F02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</w:t>
      </w: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2C5A3A" w:rsidRPr="00B20F0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C5A3A"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และบริษัท การพัฒนาเชิงพื้นที่แบบองค์รวมเพื่อสังคม จำกัด เป็นจำนวนเงิน </w:t>
      </w:r>
      <w:r w:rsidR="000C58DB" w:rsidRPr="00B20F02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2C5A3A" w:rsidRPr="00B20F0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C5A3A" w:rsidRPr="00B20F02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037CD47A" w14:textId="77777777" w:rsidR="003A6B5B" w:rsidRPr="00B20F02" w:rsidRDefault="003A6B5B" w:rsidP="0000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6EFF59B" w14:textId="48685CAB" w:rsidR="003F2588" w:rsidRPr="00B20F02" w:rsidRDefault="003F2588" w:rsidP="003F2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0C58DB" w:rsidRPr="00B20F02">
        <w:rPr>
          <w:rFonts w:asciiTheme="majorBidi" w:hAnsiTheme="majorBidi" w:cstheme="majorBidi"/>
          <w:sz w:val="30"/>
          <w:szCs w:val="30"/>
        </w:rPr>
        <w:t>2562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บริษัทได้ลงทุนในหุ้นเพิ่มทุนของบริษัท เบทาโกร เอ็มเอฟ เดลี จำกัด จำกัด เป็นจำนวนเงิน </w:t>
      </w:r>
      <w:r w:rsidR="000C58DB" w:rsidRPr="00B20F02">
        <w:rPr>
          <w:rFonts w:asciiTheme="majorBidi" w:hAnsiTheme="majorBidi" w:cstheme="majorBidi"/>
          <w:sz w:val="30"/>
          <w:szCs w:val="30"/>
        </w:rPr>
        <w:t>63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ล้านบาท และบริษัท เบทาโกร เฟิร์สท์ คอลเลคชั่น จำกัด เป็นจำนวนเงิน </w:t>
      </w:r>
      <w:r w:rsidR="000C58DB" w:rsidRPr="00B20F02">
        <w:rPr>
          <w:rFonts w:asciiTheme="majorBidi" w:hAnsiTheme="majorBidi" w:cstheme="majorBidi"/>
          <w:sz w:val="30"/>
          <w:szCs w:val="30"/>
        </w:rPr>
        <w:t>8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56517E4A" w14:textId="77777777" w:rsidR="005A2FC2" w:rsidRPr="00B20F02" w:rsidRDefault="005A2FC2" w:rsidP="005A2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E9BEEB" w14:textId="77777777" w:rsidR="00921BDE" w:rsidRPr="00B20F02" w:rsidRDefault="00921BDE" w:rsidP="000A7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รับชำระทุนคืน</w:t>
      </w:r>
    </w:p>
    <w:p w14:paraId="7D4DFF01" w14:textId="77777777" w:rsidR="000A7FA4" w:rsidRPr="00B20F02" w:rsidRDefault="000A7FA4" w:rsidP="00351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343CCE10" w14:textId="77777777" w:rsidR="00CA1319" w:rsidRPr="00B20F02" w:rsidRDefault="00CA1319" w:rsidP="00CA1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บริษัท เบทาโกร เฟิร์สท์ คอลเลคชั่น จำกัด</w:t>
      </w:r>
    </w:p>
    <w:p w14:paraId="1BBA09AA" w14:textId="77777777" w:rsidR="00CA1319" w:rsidRPr="00B20F02" w:rsidRDefault="00CA1319" w:rsidP="00CA13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pacing w:val="-4"/>
          <w:sz w:val="24"/>
          <w:szCs w:val="24"/>
        </w:rPr>
      </w:pPr>
    </w:p>
    <w:p w14:paraId="4B118E08" w14:textId="599BF2FB" w:rsidR="00CA1319" w:rsidRPr="00B20F02" w:rsidRDefault="00CA1319" w:rsidP="00351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pacing w:val="-2"/>
          <w:sz w:val="30"/>
          <w:szCs w:val="30"/>
          <w:cs/>
        </w:rPr>
        <w:t>ในการ</w:t>
      </w:r>
      <w:r w:rsidRPr="00B20F02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ประชุมวิสามัญผู้ถือหุ้น</w:t>
      </w:r>
      <w:r w:rsidRPr="00B20F02">
        <w:rPr>
          <w:rFonts w:asciiTheme="majorBidi" w:hAnsiTheme="majorBidi" w:cstheme="majorBidi"/>
          <w:spacing w:val="-2"/>
          <w:sz w:val="30"/>
          <w:szCs w:val="30"/>
          <w:cs/>
        </w:rPr>
        <w:t>ของ</w:t>
      </w:r>
      <w:r w:rsidR="00194A31" w:rsidRPr="00B20F02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เบทาโกร เฟิร์สท์ คอลเลคชั่น จำกัด </w:t>
      </w:r>
      <w:r w:rsidRPr="00B20F0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0C58DB" w:rsidRPr="00B20F02">
        <w:rPr>
          <w:rFonts w:asciiTheme="majorBidi" w:hAnsiTheme="majorBidi" w:cstheme="majorBidi"/>
          <w:spacing w:val="-2"/>
          <w:sz w:val="30"/>
          <w:szCs w:val="30"/>
        </w:rPr>
        <w:t>27</w:t>
      </w:r>
      <w:r w:rsidRPr="00B20F0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กุมภาพันธ์ </w:t>
      </w:r>
      <w:r w:rsidR="000C58DB" w:rsidRPr="00B20F02">
        <w:rPr>
          <w:rFonts w:asciiTheme="majorBidi" w:hAnsiTheme="majorBidi" w:cstheme="majorBidi"/>
          <w:spacing w:val="-2"/>
          <w:sz w:val="30"/>
          <w:szCs w:val="30"/>
        </w:rPr>
        <w:t>2562</w:t>
      </w:r>
      <w:r w:rsidRPr="00B20F0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ผู้ถือหุ้น</w:t>
      </w:r>
      <w:r w:rsidR="00397460" w:rsidRPr="00B20F02">
        <w:rPr>
          <w:rFonts w:asciiTheme="majorBidi" w:hAnsiTheme="majorBidi" w:cstheme="majorBidi"/>
          <w:spacing w:val="-2"/>
          <w:sz w:val="30"/>
          <w:szCs w:val="30"/>
        </w:rPr>
        <w:br/>
      </w:r>
      <w:r w:rsidRPr="00B20F02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มีมติอนุมัติการลดทุนจดทะเบียนของบริษัทจากเดิม </w:t>
      </w:r>
      <w:r w:rsidR="000C58DB" w:rsidRPr="00B20F02">
        <w:rPr>
          <w:rFonts w:asciiTheme="majorBidi" w:hAnsiTheme="majorBidi" w:cstheme="majorBidi"/>
          <w:sz w:val="30"/>
          <w:szCs w:val="30"/>
        </w:rPr>
        <w:t>25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ล้านบาท (หุ้นสามัญจำนวน </w:t>
      </w:r>
      <w:r w:rsidR="000C58DB" w:rsidRPr="00B20F02">
        <w:rPr>
          <w:rFonts w:asciiTheme="majorBidi" w:hAnsiTheme="majorBidi" w:cstheme="majorBidi"/>
          <w:sz w:val="30"/>
          <w:szCs w:val="30"/>
        </w:rPr>
        <w:t>2</w:t>
      </w:r>
      <w:r w:rsidRPr="00B20F02">
        <w:rPr>
          <w:rFonts w:asciiTheme="majorBidi" w:hAnsiTheme="majorBidi" w:cstheme="majorBidi"/>
          <w:sz w:val="30"/>
          <w:szCs w:val="30"/>
        </w:rPr>
        <w:t>,</w:t>
      </w:r>
      <w:r w:rsidR="000C58DB" w:rsidRPr="00B20F02">
        <w:rPr>
          <w:rFonts w:asciiTheme="majorBidi" w:hAnsiTheme="majorBidi" w:cstheme="majorBidi"/>
          <w:sz w:val="30"/>
          <w:szCs w:val="30"/>
        </w:rPr>
        <w:t>500</w:t>
      </w:r>
      <w:r w:rsidRPr="00B20F02">
        <w:rPr>
          <w:rFonts w:asciiTheme="majorBidi" w:hAnsiTheme="majorBidi" w:cstheme="majorBidi"/>
          <w:sz w:val="30"/>
          <w:szCs w:val="30"/>
        </w:rPr>
        <w:t>,</w:t>
      </w:r>
      <w:r w:rsidR="000C58DB" w:rsidRPr="00B20F02">
        <w:rPr>
          <w:rFonts w:asciiTheme="majorBidi" w:hAnsiTheme="majorBidi" w:cstheme="majorBidi"/>
          <w:sz w:val="30"/>
          <w:szCs w:val="30"/>
        </w:rPr>
        <w:t>000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</w:t>
      </w:r>
      <w:r w:rsidR="00397460"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หุ้นละ </w:t>
      </w:r>
      <w:r w:rsidR="000C58DB" w:rsidRPr="00B20F02">
        <w:rPr>
          <w:rFonts w:asciiTheme="majorBidi" w:hAnsiTheme="majorBidi" w:cstheme="majorBidi"/>
          <w:sz w:val="30"/>
          <w:szCs w:val="30"/>
        </w:rPr>
        <w:t>10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บาท) เป็น </w:t>
      </w:r>
      <w:r w:rsidR="000C58DB" w:rsidRPr="00B20F02">
        <w:rPr>
          <w:rFonts w:asciiTheme="majorBidi" w:hAnsiTheme="majorBidi" w:cstheme="majorBidi"/>
          <w:sz w:val="30"/>
          <w:szCs w:val="30"/>
        </w:rPr>
        <w:t>6</w:t>
      </w:r>
      <w:r w:rsidRPr="00B20F02">
        <w:rPr>
          <w:rFonts w:asciiTheme="majorBidi" w:hAnsiTheme="majorBidi" w:cstheme="majorBidi"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sz w:val="30"/>
          <w:szCs w:val="30"/>
        </w:rPr>
        <w:t>25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ล้านบาท (หุ้นสามัญจำนวน </w:t>
      </w:r>
      <w:r w:rsidR="000C58DB" w:rsidRPr="00B20F02">
        <w:rPr>
          <w:rFonts w:asciiTheme="majorBidi" w:hAnsiTheme="majorBidi" w:cstheme="majorBidi"/>
          <w:sz w:val="30"/>
          <w:szCs w:val="30"/>
        </w:rPr>
        <w:t>625</w:t>
      </w:r>
      <w:r w:rsidRPr="00B20F02">
        <w:rPr>
          <w:rFonts w:asciiTheme="majorBidi" w:hAnsiTheme="majorBidi" w:cstheme="majorBidi"/>
          <w:sz w:val="30"/>
          <w:szCs w:val="30"/>
        </w:rPr>
        <w:t>,</w:t>
      </w:r>
      <w:r w:rsidR="000C58DB" w:rsidRPr="00B20F02">
        <w:rPr>
          <w:rFonts w:asciiTheme="majorBidi" w:hAnsiTheme="majorBidi" w:cstheme="majorBidi"/>
          <w:sz w:val="30"/>
          <w:szCs w:val="30"/>
        </w:rPr>
        <w:t>000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="000C58DB" w:rsidRPr="00B20F02">
        <w:rPr>
          <w:rFonts w:asciiTheme="majorBidi" w:hAnsiTheme="majorBidi" w:cstheme="majorBidi"/>
          <w:sz w:val="30"/>
          <w:szCs w:val="30"/>
        </w:rPr>
        <w:t>10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บาท)</w:t>
      </w:r>
      <w:r w:rsidR="00DA71F5" w:rsidRPr="00B20F02">
        <w:rPr>
          <w:rFonts w:asciiTheme="majorBidi" w:hAnsiTheme="majorBidi" w:cstheme="majorBidi"/>
          <w:sz w:val="30"/>
          <w:szCs w:val="30"/>
          <w:cs/>
        </w:rPr>
        <w:t xml:space="preserve"> โดยหักล้างกับขาดทุนสะสม </w:t>
      </w:r>
      <w:r w:rsidR="00DA71F5" w:rsidRPr="00B20F02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บริษัทได้บันทึกการลดทุนดังกล่าวตามสัดส่วนของบริษัท</w:t>
      </w:r>
      <w:r w:rsidR="00DA71F5" w:rsidRPr="00B20F02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 w:rsidR="000C58DB" w:rsidRPr="00B20F02">
        <w:rPr>
          <w:rFonts w:asciiTheme="majorBidi" w:hAnsiTheme="majorBidi" w:cstheme="majorBidi"/>
          <w:sz w:val="30"/>
          <w:szCs w:val="30"/>
        </w:rPr>
        <w:t>11</w:t>
      </w:r>
      <w:r w:rsidR="00DA71F5" w:rsidRPr="00B20F02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782E1399" w14:textId="77777777" w:rsidR="00FC111F" w:rsidRPr="00B20F02" w:rsidRDefault="00FC111F" w:rsidP="00351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FB3C7AE" w14:textId="7A62FABB" w:rsidR="00C54620" w:rsidRPr="00B20F02" w:rsidRDefault="00C54620" w:rsidP="00C54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B20F02">
        <w:rPr>
          <w:rFonts w:asciiTheme="majorBidi" w:hAnsiTheme="majorBidi" w:cstheme="majorBidi"/>
          <w:sz w:val="30"/>
          <w:szCs w:val="30"/>
        </w:rPr>
        <w:t xml:space="preserve">2564 </w:t>
      </w:r>
      <w:r w:rsidRPr="00B20F0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B20F02">
        <w:rPr>
          <w:rFonts w:asciiTheme="majorBidi" w:hAnsiTheme="majorBidi" w:cstheme="majorBidi" w:hint="cs"/>
          <w:sz w:val="30"/>
          <w:szCs w:val="30"/>
          <w:cs/>
        </w:rPr>
        <w:t>ขายเงิน</w:t>
      </w:r>
      <w:r w:rsidRPr="00B20F02">
        <w:rPr>
          <w:rFonts w:asciiTheme="majorBidi" w:hAnsiTheme="majorBidi" w:cstheme="majorBidi"/>
          <w:sz w:val="30"/>
          <w:szCs w:val="30"/>
          <w:cs/>
        </w:rPr>
        <w:t>ลงทุนใน</w:t>
      </w: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>บริษัท การพัฒนาเชิงพื้นที่แบบองค์รวมเพื่อสังคม จำกัด</w:t>
      </w:r>
      <w:r w:rsidRPr="00B20F0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ซึ่งเป็นบริษัทย่อย</w:t>
      </w: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เป็นจำนวนเงิน </w:t>
      </w:r>
      <w:r w:rsidRPr="00B20F02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5EACFF6B" w14:textId="7FC3089B" w:rsidR="00C54620" w:rsidRPr="00B20F02" w:rsidRDefault="00C54620" w:rsidP="00351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C54620" w:rsidRPr="00B20F02" w:rsidSect="00D56CE2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6452" w:type="dxa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82"/>
        <w:gridCol w:w="1800"/>
        <w:gridCol w:w="720"/>
        <w:gridCol w:w="540"/>
        <w:gridCol w:w="540"/>
        <w:gridCol w:w="540"/>
        <w:gridCol w:w="540"/>
        <w:gridCol w:w="180"/>
        <w:gridCol w:w="540"/>
        <w:gridCol w:w="180"/>
        <w:gridCol w:w="450"/>
        <w:gridCol w:w="180"/>
        <w:gridCol w:w="540"/>
        <w:gridCol w:w="180"/>
        <w:gridCol w:w="540"/>
        <w:gridCol w:w="180"/>
        <w:gridCol w:w="540"/>
        <w:gridCol w:w="180"/>
        <w:gridCol w:w="540"/>
        <w:gridCol w:w="180"/>
        <w:gridCol w:w="540"/>
        <w:gridCol w:w="180"/>
        <w:gridCol w:w="540"/>
        <w:gridCol w:w="180"/>
        <w:gridCol w:w="540"/>
        <w:gridCol w:w="180"/>
        <w:gridCol w:w="540"/>
        <w:gridCol w:w="180"/>
        <w:gridCol w:w="540"/>
        <w:gridCol w:w="180"/>
        <w:gridCol w:w="540"/>
        <w:gridCol w:w="180"/>
        <w:gridCol w:w="540"/>
        <w:gridCol w:w="180"/>
        <w:gridCol w:w="540"/>
      </w:tblGrid>
      <w:tr w:rsidR="00CF19A6" w:rsidRPr="00B20F02" w14:paraId="25E34328" w14:textId="4F57295B" w:rsidTr="002B7314">
        <w:trPr>
          <w:cantSplit/>
          <w:tblHeader/>
          <w:jc w:val="center"/>
        </w:trPr>
        <w:tc>
          <w:tcPr>
            <w:tcW w:w="1782" w:type="dxa"/>
            <w:shd w:val="clear" w:color="auto" w:fill="auto"/>
          </w:tcPr>
          <w:p w14:paraId="2DCF9200" w14:textId="77777777" w:rsidR="00CF19A6" w:rsidRPr="00B20F02" w:rsidRDefault="00CF19A6" w:rsidP="002B7314">
            <w:pPr>
              <w:tabs>
                <w:tab w:val="clear" w:pos="1644"/>
                <w:tab w:val="clear" w:pos="1871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0F20D395" w14:textId="77777777" w:rsidR="00CF19A6" w:rsidRPr="00B20F02" w:rsidRDefault="00CF19A6" w:rsidP="00D144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961BCD6" w14:textId="77777777" w:rsidR="00CF19A6" w:rsidRPr="00B20F02" w:rsidRDefault="00CF19A6" w:rsidP="00D144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D8837E2" w14:textId="77777777" w:rsidR="00CF19A6" w:rsidRPr="00B20F02" w:rsidRDefault="00CF19A6" w:rsidP="00D144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530" w:type="dxa"/>
            <w:gridSpan w:val="29"/>
          </w:tcPr>
          <w:p w14:paraId="5DDA6FD5" w14:textId="7DE3F703" w:rsidR="00CF19A6" w:rsidRPr="00B20F02" w:rsidRDefault="00CF19A6" w:rsidP="00D144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F19A6" w:rsidRPr="00B20F02" w14:paraId="078D206F" w14:textId="20012E2D" w:rsidTr="002B7314">
        <w:trPr>
          <w:cantSplit/>
          <w:tblHeader/>
          <w:jc w:val="center"/>
        </w:trPr>
        <w:tc>
          <w:tcPr>
            <w:tcW w:w="1782" w:type="dxa"/>
            <w:shd w:val="clear" w:color="auto" w:fill="auto"/>
          </w:tcPr>
          <w:p w14:paraId="1A94105A" w14:textId="77777777" w:rsidR="00CF19A6" w:rsidRPr="00B20F02" w:rsidRDefault="00CF19A6" w:rsidP="002B7314">
            <w:pPr>
              <w:tabs>
                <w:tab w:val="clear" w:pos="1644"/>
                <w:tab w:val="clear" w:pos="1871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D4416BA" w14:textId="77777777" w:rsidR="00CF19A6" w:rsidRPr="00B20F02" w:rsidRDefault="00CF19A6" w:rsidP="00D144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828A2BA" w14:textId="77777777" w:rsidR="00CF19A6" w:rsidRPr="00B20F02" w:rsidRDefault="00CF19A6" w:rsidP="00D144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441B16A3" w14:textId="77777777" w:rsidR="00CF19A6" w:rsidRPr="00B20F02" w:rsidDel="00685444" w:rsidRDefault="00CF19A6" w:rsidP="00D144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530" w:type="dxa"/>
            <w:gridSpan w:val="29"/>
          </w:tcPr>
          <w:p w14:paraId="6855281F" w14:textId="5DD4B470" w:rsidR="00CF19A6" w:rsidRPr="00B20F02" w:rsidDel="00685444" w:rsidRDefault="00CF19A6" w:rsidP="00D144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B72F53" w:rsidRPr="00B20F02" w14:paraId="793D17AF" w14:textId="25F11ACF" w:rsidTr="002B7314">
        <w:trPr>
          <w:cantSplit/>
          <w:tblHeader/>
          <w:jc w:val="center"/>
        </w:trPr>
        <w:tc>
          <w:tcPr>
            <w:tcW w:w="1782" w:type="dxa"/>
            <w:shd w:val="clear" w:color="auto" w:fill="auto"/>
          </w:tcPr>
          <w:p w14:paraId="4C21EC5C" w14:textId="77777777" w:rsidR="00B72F53" w:rsidRPr="00B20F02" w:rsidRDefault="00B72F53" w:rsidP="002B7314">
            <w:pPr>
              <w:tabs>
                <w:tab w:val="clear" w:pos="1644"/>
                <w:tab w:val="clear" w:pos="1871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4C755B70" w14:textId="77777777" w:rsidR="00B72F53" w:rsidRPr="00B20F02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720" w:type="dxa"/>
          </w:tcPr>
          <w:p w14:paraId="4D41C59B" w14:textId="77777777" w:rsidR="00B72F53" w:rsidRPr="00B20F02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ที่ดำเนิน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61BA465C" w14:textId="15D2B62C" w:rsidR="00B72F53" w:rsidRPr="00B20F02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</w:t>
            </w:r>
          </w:p>
        </w:tc>
        <w:tc>
          <w:tcPr>
            <w:tcW w:w="1890" w:type="dxa"/>
            <w:gridSpan w:val="5"/>
            <w:shd w:val="clear" w:color="auto" w:fill="auto"/>
          </w:tcPr>
          <w:p w14:paraId="5337543C" w14:textId="77777777" w:rsidR="00B72F53" w:rsidRPr="00B20F02" w:rsidDel="00685444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55021A7" w14:textId="0F588D74" w:rsidR="00B72F53" w:rsidRPr="00B20F02" w:rsidDel="00685444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5"/>
            <w:shd w:val="clear" w:color="auto" w:fill="auto"/>
          </w:tcPr>
          <w:p w14:paraId="718BF889" w14:textId="77777777" w:rsidR="00B72F53" w:rsidRPr="00B20F02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8D5E624" w14:textId="77777777" w:rsidR="00B72F53" w:rsidRPr="00B20F02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5"/>
            <w:shd w:val="clear" w:color="auto" w:fill="auto"/>
          </w:tcPr>
          <w:p w14:paraId="24DB104E" w14:textId="77777777" w:rsidR="00B72F53" w:rsidRPr="00B20F02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3DE6F8D" w14:textId="77777777" w:rsidR="00B72F53" w:rsidRPr="00B20F02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5"/>
            <w:shd w:val="clear" w:color="auto" w:fill="auto"/>
          </w:tcPr>
          <w:p w14:paraId="09F8E58E" w14:textId="77777777" w:rsidR="00B72F53" w:rsidRPr="00B20F02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4346CD9" w14:textId="77777777" w:rsidR="00B72F53" w:rsidRPr="00B20F02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5"/>
            <w:shd w:val="clear" w:color="auto" w:fill="auto"/>
          </w:tcPr>
          <w:p w14:paraId="2D9E401B" w14:textId="71F544D2" w:rsidR="00B72F53" w:rsidRPr="00B20F02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B72F53" w:rsidRPr="00B20F02" w14:paraId="640062E5" w14:textId="2B0E1B89" w:rsidTr="002B7314">
        <w:trPr>
          <w:cantSplit/>
          <w:tblHeader/>
          <w:jc w:val="center"/>
        </w:trPr>
        <w:tc>
          <w:tcPr>
            <w:tcW w:w="1782" w:type="dxa"/>
            <w:shd w:val="clear" w:color="auto" w:fill="auto"/>
          </w:tcPr>
          <w:p w14:paraId="37C29B25" w14:textId="77777777" w:rsidR="00B72F53" w:rsidRPr="00B20F02" w:rsidRDefault="00B72F53" w:rsidP="002B7314">
            <w:pPr>
              <w:tabs>
                <w:tab w:val="clear" w:pos="1644"/>
                <w:tab w:val="clear" w:pos="1871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3FC6BCF9" w14:textId="77777777" w:rsidR="00B72F53" w:rsidRPr="00B20F02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720" w:type="dxa"/>
          </w:tcPr>
          <w:p w14:paraId="464C70D4" w14:textId="77777777" w:rsidR="00B72F53" w:rsidRPr="00B20F02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6779D43F" w14:textId="245453B4" w:rsidR="00B72F53" w:rsidRPr="00B20F02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เป็นเจ้าของ </w:t>
            </w:r>
          </w:p>
        </w:tc>
        <w:tc>
          <w:tcPr>
            <w:tcW w:w="1890" w:type="dxa"/>
            <w:gridSpan w:val="5"/>
            <w:shd w:val="clear" w:color="auto" w:fill="auto"/>
          </w:tcPr>
          <w:p w14:paraId="0DCEF2BB" w14:textId="1C67CEE4" w:rsidR="00B72F53" w:rsidRPr="00B20F02" w:rsidDel="00685444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11F80C49" w14:textId="0CA76B60" w:rsidR="00B72F53" w:rsidRPr="00B20F02" w:rsidDel="00685444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5"/>
            <w:shd w:val="clear" w:color="auto" w:fill="auto"/>
          </w:tcPr>
          <w:p w14:paraId="71BBEF6A" w14:textId="55E4931C" w:rsidR="00B72F53" w:rsidRPr="00B20F02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38C47C10" w14:textId="77777777" w:rsidR="00B72F53" w:rsidRPr="00B20F02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5"/>
            <w:shd w:val="clear" w:color="auto" w:fill="auto"/>
          </w:tcPr>
          <w:p w14:paraId="3043D94D" w14:textId="66F762FA" w:rsidR="00B72F53" w:rsidRPr="00B20F02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6413676" w14:textId="77777777" w:rsidR="00B72F53" w:rsidRPr="00B20F02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5"/>
            <w:shd w:val="clear" w:color="auto" w:fill="auto"/>
          </w:tcPr>
          <w:p w14:paraId="7037C9BA" w14:textId="1BD35426" w:rsidR="00B72F53" w:rsidRPr="00B20F02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 สุทธิ</w:t>
            </w:r>
          </w:p>
        </w:tc>
        <w:tc>
          <w:tcPr>
            <w:tcW w:w="180" w:type="dxa"/>
          </w:tcPr>
          <w:p w14:paraId="1E4C09B3" w14:textId="77777777" w:rsidR="00B72F53" w:rsidRPr="00B20F02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80" w:type="dxa"/>
            <w:gridSpan w:val="5"/>
            <w:shd w:val="clear" w:color="auto" w:fill="auto"/>
          </w:tcPr>
          <w:p w14:paraId="5743146F" w14:textId="32A6861E" w:rsidR="00B72F53" w:rsidRPr="00B20F02" w:rsidRDefault="00B72F53" w:rsidP="00BA411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2B7314" w:rsidRPr="00B20F02" w14:paraId="6A52C757" w14:textId="4373D2F8" w:rsidTr="002B7314">
        <w:trPr>
          <w:cantSplit/>
          <w:tblHeader/>
          <w:jc w:val="center"/>
        </w:trPr>
        <w:tc>
          <w:tcPr>
            <w:tcW w:w="1782" w:type="dxa"/>
            <w:shd w:val="clear" w:color="auto" w:fill="auto"/>
          </w:tcPr>
          <w:p w14:paraId="7DDEDF07" w14:textId="77777777" w:rsidR="002B7314" w:rsidRPr="00B20F02" w:rsidRDefault="002B7314" w:rsidP="002B7314">
            <w:pPr>
              <w:tabs>
                <w:tab w:val="clear" w:pos="1644"/>
                <w:tab w:val="clear" w:pos="1871"/>
              </w:tabs>
              <w:spacing w:line="240" w:lineRule="auto"/>
              <w:ind w:right="-8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6A1F08B3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39DB04A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1380EAFD" w14:textId="7AB8207E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540" w:type="dxa"/>
            <w:shd w:val="clear" w:color="auto" w:fill="auto"/>
          </w:tcPr>
          <w:p w14:paraId="53C3B929" w14:textId="582AEA80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540" w:type="dxa"/>
          </w:tcPr>
          <w:p w14:paraId="1E54BCA4" w14:textId="352F9F7A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540" w:type="dxa"/>
            <w:shd w:val="clear" w:color="auto" w:fill="auto"/>
          </w:tcPr>
          <w:p w14:paraId="16A33E27" w14:textId="1F241F5B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0F9412FF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EA97649" w14:textId="1F08C82A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78F7F64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34FC285E" w14:textId="5569FF4B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062BAA76" w14:textId="5742B3E4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54371F79" w14:textId="1B5D1125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61BF3E0C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00BC2B14" w14:textId="0A4CFDE3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4DCD5423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BDD7150" w14:textId="1A61114B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597C1019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5921B38F" w14:textId="134EA511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CF24904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75E81703" w14:textId="072FC19E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3C7B1F8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151D8FB" w14:textId="44F0F168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3A7D0601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7F0355E0" w14:textId="7E3E3ABE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E0269F6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7DA7D84E" w14:textId="7531D42E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2B2235A7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93BB51D" w14:textId="5B9530D4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79E023B9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5A711152" w14:textId="7A4F2C5A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EB265D5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5CF97D8F" w14:textId="3035543D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9D9A8BE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</w:tcPr>
          <w:p w14:paraId="4D715C78" w14:textId="195C3A4A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2B7314" w:rsidRPr="00B20F02" w14:paraId="45E25A8A" w14:textId="10F54269" w:rsidTr="002B7314">
        <w:trPr>
          <w:cantSplit/>
          <w:tblHeader/>
          <w:jc w:val="center"/>
        </w:trPr>
        <w:tc>
          <w:tcPr>
            <w:tcW w:w="1782" w:type="dxa"/>
            <w:shd w:val="clear" w:color="auto" w:fill="auto"/>
          </w:tcPr>
          <w:p w14:paraId="04B64022" w14:textId="77777777" w:rsidR="002B7314" w:rsidRPr="00B20F02" w:rsidRDefault="002B7314" w:rsidP="002B7314">
            <w:pPr>
              <w:tabs>
                <w:tab w:val="clear" w:pos="1644"/>
                <w:tab w:val="clear" w:pos="1871"/>
              </w:tabs>
              <w:spacing w:line="240" w:lineRule="auto"/>
              <w:ind w:right="-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14:paraId="5EC6FE90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1320CC95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47FC5DD" w14:textId="05946FA0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0530" w:type="dxa"/>
            <w:gridSpan w:val="29"/>
          </w:tcPr>
          <w:p w14:paraId="2C016F51" w14:textId="43B8B71E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2B7314" w:rsidRPr="00B20F02" w14:paraId="71FAEBBD" w14:textId="4E18409B" w:rsidTr="002B7314">
        <w:trPr>
          <w:cantSplit/>
          <w:tblHeader/>
          <w:jc w:val="center"/>
        </w:trPr>
        <w:tc>
          <w:tcPr>
            <w:tcW w:w="1782" w:type="dxa"/>
            <w:shd w:val="clear" w:color="auto" w:fill="auto"/>
          </w:tcPr>
          <w:p w14:paraId="17B835B4" w14:textId="77777777" w:rsidR="002B7314" w:rsidRPr="00B20F02" w:rsidRDefault="002B7314" w:rsidP="002B7314">
            <w:pPr>
              <w:tabs>
                <w:tab w:val="clear" w:pos="1644"/>
                <w:tab w:val="clear" w:pos="1871"/>
              </w:tabs>
              <w:spacing w:line="240" w:lineRule="auto"/>
              <w:ind w:left="61" w:right="-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10F0FE81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860529D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724E09E7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6DEDDF3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032DD87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1EF59702" w14:textId="54D666CE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EAEF880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298018FF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2A0DB8" w14:textId="77777777" w:rsidR="002B7314" w:rsidRPr="00B20F02" w:rsidRDefault="002B7314" w:rsidP="002B7314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50" w:type="dxa"/>
          </w:tcPr>
          <w:p w14:paraId="084DD8A2" w14:textId="77777777" w:rsidR="002B7314" w:rsidRPr="00B20F02" w:rsidRDefault="002B7314" w:rsidP="002B7314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14:paraId="324BC7F4" w14:textId="59540B99" w:rsidR="002B7314" w:rsidRPr="00B20F02" w:rsidRDefault="002B7314" w:rsidP="002B7314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40" w:type="dxa"/>
            <w:shd w:val="clear" w:color="auto" w:fill="auto"/>
          </w:tcPr>
          <w:p w14:paraId="2042A2E6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770216E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63BF4490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BB62CB8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0A8F0B7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3A09455F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6DE519B" w14:textId="5EE95FB3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9ED7B15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16978AF4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EBA8091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</w:tcPr>
          <w:p w14:paraId="0CC8D9E0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33E616F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63E310EB" w14:textId="13EC1716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90CE3D6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1E8D41C4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20B872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40C6351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02032A04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E50C8C0" w14:textId="3926010D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C3257B2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25B41E0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489D03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3734D68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5B4E" w:rsidRPr="00B20F02" w14:paraId="528C5273" w14:textId="496D531E" w:rsidTr="002B7314">
        <w:trPr>
          <w:cantSplit/>
          <w:jc w:val="center"/>
        </w:trPr>
        <w:tc>
          <w:tcPr>
            <w:tcW w:w="1782" w:type="dxa"/>
            <w:shd w:val="clear" w:color="auto" w:fill="auto"/>
          </w:tcPr>
          <w:p w14:paraId="4232A8CC" w14:textId="77777777" w:rsidR="00875B4E" w:rsidRPr="00B20F02" w:rsidRDefault="00875B4E" w:rsidP="00875B4E">
            <w:pPr>
              <w:tabs>
                <w:tab w:val="clear" w:pos="1644"/>
                <w:tab w:val="clear" w:pos="1871"/>
              </w:tabs>
              <w:spacing w:line="240" w:lineRule="auto"/>
              <w:ind w:left="61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เบทาโกรภาคใต้ </w:t>
            </w:r>
          </w:p>
          <w:p w14:paraId="2C826CC2" w14:textId="77777777" w:rsidR="00875B4E" w:rsidRPr="00B20F02" w:rsidRDefault="00875B4E" w:rsidP="00875B4E">
            <w:pPr>
              <w:tabs>
                <w:tab w:val="clear" w:pos="1644"/>
                <w:tab w:val="clear" w:pos="1871"/>
              </w:tabs>
              <w:spacing w:line="240" w:lineRule="auto"/>
              <w:ind w:left="61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 </w:t>
            </w: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(อยู่ระหว่างการ</w:t>
            </w: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br/>
            </w: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  ชำระบัญชี)</w:t>
            </w:r>
          </w:p>
        </w:tc>
        <w:tc>
          <w:tcPr>
            <w:tcW w:w="1800" w:type="dxa"/>
          </w:tcPr>
          <w:p w14:paraId="22930F5E" w14:textId="77777777" w:rsidR="00875B4E" w:rsidRPr="00B20F02" w:rsidRDefault="00875B4E" w:rsidP="00875B4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C14829" w14:textId="77777777" w:rsidR="00875B4E" w:rsidRPr="00B20F02" w:rsidRDefault="00875B4E" w:rsidP="00875B4E">
            <w:pPr>
              <w:spacing w:line="240" w:lineRule="auto"/>
              <w:ind w:left="61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ผลิตอาหารสัตว์เลี้ยง</w:t>
            </w:r>
            <w:r w:rsidRPr="00B20F02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สุกร</w:t>
            </w:r>
          </w:p>
          <w:p w14:paraId="57FA43E1" w14:textId="77777777" w:rsidR="00875B4E" w:rsidRPr="00B20F02" w:rsidRDefault="00875B4E" w:rsidP="00875B4E">
            <w:pPr>
              <w:spacing w:line="240" w:lineRule="auto"/>
              <w:ind w:left="61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 xml:space="preserve">   และไก่เพื่อจำหน่าย</w:t>
            </w:r>
          </w:p>
        </w:tc>
        <w:tc>
          <w:tcPr>
            <w:tcW w:w="720" w:type="dxa"/>
            <w:vAlign w:val="bottom"/>
          </w:tcPr>
          <w:p w14:paraId="370AF9A9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40" w:type="dxa"/>
            <w:shd w:val="clear" w:color="auto" w:fill="auto"/>
          </w:tcPr>
          <w:p w14:paraId="105938D9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E697BA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0AD4BA" w14:textId="2535367C" w:rsidR="00875B4E" w:rsidRPr="00B20F02" w:rsidRDefault="000C58DB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75B4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1359E0A6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0C0EE7" w14:textId="77777777" w:rsidR="00875B4E" w:rsidRPr="00B20F02" w:rsidRDefault="00875B4E" w:rsidP="00875B4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3B2D6A" w14:textId="56CFC0AA" w:rsidR="00875B4E" w:rsidRPr="00B20F02" w:rsidRDefault="000C58DB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75B4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</w:tcPr>
          <w:p w14:paraId="25EBDAD3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369822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576C5C" w14:textId="683B802D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75B4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2AD67CB9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7B953C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53974C" w14:textId="35B37A6C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180" w:type="dxa"/>
            <w:shd w:val="clear" w:color="auto" w:fill="auto"/>
          </w:tcPr>
          <w:p w14:paraId="56E00C62" w14:textId="77777777" w:rsidR="00875B4E" w:rsidRPr="00B20F02" w:rsidRDefault="00875B4E" w:rsidP="00E64789">
            <w:pPr>
              <w:tabs>
                <w:tab w:val="clear" w:pos="680"/>
                <w:tab w:val="clear" w:pos="907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40" w:type="dxa"/>
            <w:shd w:val="clear" w:color="auto" w:fill="auto"/>
          </w:tcPr>
          <w:p w14:paraId="6EC5D06E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DA08DE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721D34" w14:textId="745F000A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180" w:type="dxa"/>
          </w:tcPr>
          <w:p w14:paraId="4D6AEB10" w14:textId="77777777" w:rsidR="00875B4E" w:rsidRPr="00B20F02" w:rsidRDefault="00875B4E" w:rsidP="00E64789">
            <w:pPr>
              <w:tabs>
                <w:tab w:val="clear" w:pos="680"/>
                <w:tab w:val="clear" w:pos="907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50" w:type="dxa"/>
          </w:tcPr>
          <w:p w14:paraId="14AFA86F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DD5B8E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CD971B" w14:textId="143330E9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180" w:type="dxa"/>
            <w:shd w:val="clear" w:color="auto" w:fill="auto"/>
          </w:tcPr>
          <w:p w14:paraId="1BD7172E" w14:textId="2D7C6F7B" w:rsidR="00875B4E" w:rsidRPr="00B20F02" w:rsidRDefault="00875B4E" w:rsidP="00875B4E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40" w:type="dxa"/>
            <w:shd w:val="clear" w:color="auto" w:fill="auto"/>
          </w:tcPr>
          <w:p w14:paraId="05D8DD2B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A980AD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81EB39" w14:textId="05C8720A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180" w:type="dxa"/>
            <w:shd w:val="clear" w:color="auto" w:fill="auto"/>
          </w:tcPr>
          <w:p w14:paraId="4029A74C" w14:textId="77777777" w:rsidR="00875B4E" w:rsidRPr="00B20F02" w:rsidRDefault="00875B4E" w:rsidP="000662E1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2ED652E7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3740C8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C550E5" w14:textId="1D4BE462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180" w:type="dxa"/>
            <w:shd w:val="clear" w:color="auto" w:fill="auto"/>
          </w:tcPr>
          <w:p w14:paraId="64BD1DE2" w14:textId="77777777" w:rsidR="00875B4E" w:rsidRPr="00B20F02" w:rsidRDefault="00875B4E" w:rsidP="000662E1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304A803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AE7D78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E779FA" w14:textId="2BB8283F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90"/>
              </w:tabs>
              <w:spacing w:line="240" w:lineRule="auto"/>
              <w:ind w:left="-169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180" w:type="dxa"/>
          </w:tcPr>
          <w:p w14:paraId="5CF4BECC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073CC8D2" w14:textId="77777777" w:rsidR="00875B4E" w:rsidRPr="00B20F02" w:rsidRDefault="00875B4E" w:rsidP="00B67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82D1AB" w14:textId="77777777" w:rsidR="00875B4E" w:rsidRPr="00B20F02" w:rsidRDefault="00875B4E" w:rsidP="00B67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9FC3E2" w14:textId="3685F3AE" w:rsidR="00875B4E" w:rsidRPr="00B20F02" w:rsidRDefault="00875B4E" w:rsidP="00B67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ind w:left="-16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9B1DF7" w:rsidRPr="00B20F0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42A75B1" w14:textId="77777777" w:rsidR="00875B4E" w:rsidRPr="00B20F02" w:rsidRDefault="00875B4E" w:rsidP="009C11D3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6338F34E" w14:textId="77777777" w:rsidR="00875B4E" w:rsidRPr="00B20F02" w:rsidRDefault="00875B4E" w:rsidP="00C8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6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DAE3B0" w14:textId="77777777" w:rsidR="00875B4E" w:rsidRPr="00B20F02" w:rsidRDefault="00875B4E" w:rsidP="00C8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6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DBB9FA" w14:textId="5E9166F4" w:rsidR="00875B4E" w:rsidRPr="00B20F02" w:rsidRDefault="00875B4E" w:rsidP="00C8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268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B7A7519" w14:textId="77777777" w:rsidR="00875B4E" w:rsidRPr="00B20F02" w:rsidRDefault="00875B4E" w:rsidP="009C11D3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</w:tcPr>
          <w:p w14:paraId="4C30C338" w14:textId="77777777" w:rsidR="00875B4E" w:rsidRPr="00B20F02" w:rsidRDefault="00875B4E" w:rsidP="00C8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7"/>
              </w:tabs>
              <w:spacing w:line="240" w:lineRule="auto"/>
              <w:ind w:left="-16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BE20CD" w14:textId="77777777" w:rsidR="00875B4E" w:rsidRPr="00B20F02" w:rsidRDefault="00875B4E" w:rsidP="00C8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7"/>
              </w:tabs>
              <w:spacing w:line="240" w:lineRule="auto"/>
              <w:ind w:left="-169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C77D2E" w14:textId="05FAC4B4" w:rsidR="00875B4E" w:rsidRPr="00B20F02" w:rsidRDefault="00875B4E" w:rsidP="00C8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7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268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31B0A4ED" w14:textId="77777777" w:rsidR="00875B4E" w:rsidRPr="00B20F02" w:rsidRDefault="00875B4E" w:rsidP="009C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0B387CF8" w14:textId="77777777" w:rsidR="00875B4E" w:rsidRPr="00B20F02" w:rsidRDefault="00875B4E" w:rsidP="00B6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FB74CA" w14:textId="77777777" w:rsidR="00875B4E" w:rsidRPr="00B20F02" w:rsidRDefault="00875B4E" w:rsidP="00B6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6A82F5" w14:textId="111EFDCE" w:rsidR="00875B4E" w:rsidRPr="00B20F02" w:rsidRDefault="00875B4E" w:rsidP="00B6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2EEA04" w14:textId="77777777" w:rsidR="00875B4E" w:rsidRPr="00B20F02" w:rsidRDefault="00875B4E" w:rsidP="00875B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5699F7D3" w14:textId="77777777" w:rsidR="00875B4E" w:rsidRPr="00B20F02" w:rsidRDefault="00875B4E" w:rsidP="009C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C54459" w14:textId="77777777" w:rsidR="00875B4E" w:rsidRPr="00B20F02" w:rsidRDefault="00875B4E" w:rsidP="009C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AF8F71" w14:textId="09DBFD5A" w:rsidR="00875B4E" w:rsidRPr="00B20F02" w:rsidRDefault="00875B4E" w:rsidP="009C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1EB991" w14:textId="77777777" w:rsidR="00875B4E" w:rsidRPr="00B20F02" w:rsidRDefault="00875B4E" w:rsidP="009C6313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4CF553B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059B45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53B6DF" w14:textId="4F224995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815FA49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78F789E2" w14:textId="77777777" w:rsidR="00875B4E" w:rsidRPr="00B20F02" w:rsidRDefault="00875B4E" w:rsidP="009C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71A015" w14:textId="77777777" w:rsidR="00875B4E" w:rsidRPr="00B20F02" w:rsidRDefault="00875B4E" w:rsidP="009C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3F50C4" w14:textId="61171E91" w:rsidR="00875B4E" w:rsidRPr="00B20F02" w:rsidRDefault="00875B4E" w:rsidP="009C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0A5B7A" w14:textId="77777777" w:rsidR="00875B4E" w:rsidRPr="00B20F02" w:rsidRDefault="00875B4E" w:rsidP="00875B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732711C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2A0588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D752B3" w14:textId="5822FB63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6193C19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D128542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8F0C1F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1A728E" w14:textId="2CD0BE41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75B4E" w:rsidRPr="00B20F02" w14:paraId="39C33966" w14:textId="4BA95E18" w:rsidTr="002B7314">
        <w:trPr>
          <w:cantSplit/>
          <w:jc w:val="center"/>
        </w:trPr>
        <w:tc>
          <w:tcPr>
            <w:tcW w:w="1782" w:type="dxa"/>
            <w:shd w:val="clear" w:color="auto" w:fill="auto"/>
          </w:tcPr>
          <w:p w14:paraId="6C43F32C" w14:textId="77777777" w:rsidR="00875B4E" w:rsidRPr="00B20F02" w:rsidRDefault="00875B4E" w:rsidP="00875B4E">
            <w:pPr>
              <w:tabs>
                <w:tab w:val="clear" w:pos="1644"/>
                <w:tab w:val="clear" w:pos="1871"/>
              </w:tabs>
              <w:spacing w:line="240" w:lineRule="auto"/>
              <w:ind w:left="61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เบทาโกรไฮบริด</w:t>
            </w:r>
          </w:p>
          <w:p w14:paraId="05D4C052" w14:textId="77777777" w:rsidR="00875B4E" w:rsidRPr="00B20F02" w:rsidRDefault="00875B4E" w:rsidP="00875B4E">
            <w:pPr>
              <w:tabs>
                <w:tab w:val="clear" w:pos="1644"/>
                <w:tab w:val="clear" w:pos="1871"/>
              </w:tabs>
              <w:spacing w:line="240" w:lineRule="auto"/>
              <w:ind w:left="61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800" w:type="dxa"/>
            <w:vAlign w:val="bottom"/>
          </w:tcPr>
          <w:p w14:paraId="4DE2BB77" w14:textId="77777777" w:rsidR="00875B4E" w:rsidRPr="00B20F02" w:rsidRDefault="00875B4E" w:rsidP="00875B4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ให้เช่าฟาร์มสุกร</w:t>
            </w:r>
          </w:p>
        </w:tc>
        <w:tc>
          <w:tcPr>
            <w:tcW w:w="720" w:type="dxa"/>
            <w:vAlign w:val="bottom"/>
          </w:tcPr>
          <w:p w14:paraId="0E3EAE7B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40" w:type="dxa"/>
            <w:shd w:val="clear" w:color="auto" w:fill="auto"/>
          </w:tcPr>
          <w:p w14:paraId="6F922113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5C890F" w14:textId="327FFE4B" w:rsidR="00875B4E" w:rsidRPr="00B20F02" w:rsidRDefault="000C58DB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75B4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35FB5953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E4D735" w14:textId="29F0634C" w:rsidR="00875B4E" w:rsidRPr="00B20F02" w:rsidRDefault="000C58DB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75B4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</w:tcPr>
          <w:p w14:paraId="46423E62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7E7439" w14:textId="433709F5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75B4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3C3C199F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7F3992" w14:textId="1915A85F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80" w:type="dxa"/>
            <w:shd w:val="clear" w:color="auto" w:fill="auto"/>
          </w:tcPr>
          <w:p w14:paraId="55D074F9" w14:textId="77777777" w:rsidR="00875B4E" w:rsidRPr="00B20F02" w:rsidRDefault="00875B4E" w:rsidP="00E64789">
            <w:pPr>
              <w:tabs>
                <w:tab w:val="clear" w:pos="680"/>
                <w:tab w:val="clear" w:pos="907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40" w:type="dxa"/>
            <w:shd w:val="clear" w:color="auto" w:fill="auto"/>
          </w:tcPr>
          <w:p w14:paraId="0A41C889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A8A219" w14:textId="1B2A895F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80" w:type="dxa"/>
          </w:tcPr>
          <w:p w14:paraId="3FC3469E" w14:textId="77777777" w:rsidR="00875B4E" w:rsidRPr="00B20F02" w:rsidRDefault="00875B4E" w:rsidP="00E64789">
            <w:pPr>
              <w:tabs>
                <w:tab w:val="clear" w:pos="680"/>
                <w:tab w:val="clear" w:pos="907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50" w:type="dxa"/>
          </w:tcPr>
          <w:p w14:paraId="49CDD285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D52F8A" w14:textId="7E31A472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180" w:type="dxa"/>
            <w:shd w:val="clear" w:color="auto" w:fill="auto"/>
          </w:tcPr>
          <w:p w14:paraId="7D5F80C8" w14:textId="7F2A9CFA" w:rsidR="00875B4E" w:rsidRPr="00B20F02" w:rsidRDefault="00875B4E" w:rsidP="00875B4E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40" w:type="dxa"/>
            <w:shd w:val="clear" w:color="auto" w:fill="auto"/>
          </w:tcPr>
          <w:p w14:paraId="6A020889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948A05" w14:textId="19516A17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180" w:type="dxa"/>
            <w:shd w:val="clear" w:color="auto" w:fill="auto"/>
          </w:tcPr>
          <w:p w14:paraId="057FAF99" w14:textId="77777777" w:rsidR="00875B4E" w:rsidRPr="00B20F02" w:rsidRDefault="00875B4E" w:rsidP="000662E1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3EE07B1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B95362" w14:textId="67D326C1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180" w:type="dxa"/>
            <w:shd w:val="clear" w:color="auto" w:fill="auto"/>
          </w:tcPr>
          <w:p w14:paraId="34C0B53D" w14:textId="77777777" w:rsidR="00875B4E" w:rsidRPr="00B20F02" w:rsidRDefault="00875B4E" w:rsidP="000662E1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05E51F3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C75A77" w14:textId="73B40CC9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90"/>
              </w:tabs>
              <w:spacing w:line="240" w:lineRule="auto"/>
              <w:ind w:left="-169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180" w:type="dxa"/>
          </w:tcPr>
          <w:p w14:paraId="5D2827D7" w14:textId="77777777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137ADA55" w14:textId="77777777" w:rsidR="00875B4E" w:rsidRPr="00B20F02" w:rsidRDefault="00875B4E" w:rsidP="00B67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2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4BFB99" w14:textId="6B16B16A" w:rsidR="00875B4E" w:rsidRPr="00B20F02" w:rsidRDefault="00875B4E" w:rsidP="00B67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193"/>
                <w:tab w:val="decimal" w:pos="2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0002C8" w14:textId="77777777" w:rsidR="00875B4E" w:rsidRPr="00B20F02" w:rsidRDefault="00875B4E" w:rsidP="009C11D3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514BF969" w14:textId="77777777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  <w:tab w:val="decimal" w:pos="3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B103B4" w14:textId="077DD9F5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DE7FD09" w14:textId="77777777" w:rsidR="00875B4E" w:rsidRPr="00B20F02" w:rsidRDefault="00875B4E" w:rsidP="00B72C6C">
            <w:pPr>
              <w:pStyle w:val="acctfourfigures"/>
              <w:tabs>
                <w:tab w:val="clear" w:pos="765"/>
                <w:tab w:val="decimal" w:pos="30"/>
                <w:tab w:val="decimal" w:pos="3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</w:tcPr>
          <w:p w14:paraId="1C61ECF3" w14:textId="77777777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237"/>
                <w:tab w:val="decimal" w:pos="28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872D4C" w14:textId="73CBE943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193"/>
                <w:tab w:val="decimal" w:pos="23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0166FB9" w14:textId="77777777" w:rsidR="00875B4E" w:rsidRPr="00B20F02" w:rsidRDefault="00875B4E" w:rsidP="009C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2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5F812040" w14:textId="77777777" w:rsidR="00875B4E" w:rsidRPr="00B20F02" w:rsidRDefault="00875B4E" w:rsidP="00B6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ED967F" w14:textId="17EF5E57" w:rsidR="00875B4E" w:rsidRPr="00B20F02" w:rsidRDefault="000C58DB" w:rsidP="00B6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180" w:type="dxa"/>
            <w:shd w:val="clear" w:color="auto" w:fill="auto"/>
          </w:tcPr>
          <w:p w14:paraId="45B35D6E" w14:textId="77777777" w:rsidR="00875B4E" w:rsidRPr="00B20F02" w:rsidRDefault="00875B4E" w:rsidP="00875B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57931247" w14:textId="77777777" w:rsidR="00875B4E" w:rsidRPr="00B20F02" w:rsidRDefault="00875B4E" w:rsidP="009C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B269E1" w14:textId="773887D3" w:rsidR="00875B4E" w:rsidRPr="00B20F02" w:rsidRDefault="000C58DB" w:rsidP="009C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295</w:t>
            </w:r>
          </w:p>
        </w:tc>
        <w:tc>
          <w:tcPr>
            <w:tcW w:w="180" w:type="dxa"/>
            <w:shd w:val="clear" w:color="auto" w:fill="auto"/>
          </w:tcPr>
          <w:p w14:paraId="3894C497" w14:textId="77777777" w:rsidR="00875B4E" w:rsidRPr="00B20F02" w:rsidRDefault="00875B4E" w:rsidP="009C6313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9076AC4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BBA50A" w14:textId="69F6D7FF" w:rsidR="00875B4E" w:rsidRPr="00B20F02" w:rsidRDefault="000C58DB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180" w:type="dxa"/>
          </w:tcPr>
          <w:p w14:paraId="2FD9B1C6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4EFC91D1" w14:textId="77777777" w:rsidR="00875B4E" w:rsidRPr="00B20F02" w:rsidRDefault="00875B4E" w:rsidP="009C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3E84A2" w14:textId="4A72E368" w:rsidR="00875B4E" w:rsidRPr="00B20F02" w:rsidRDefault="00875B4E" w:rsidP="009C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730268" w14:textId="77777777" w:rsidR="00875B4E" w:rsidRPr="00B20F02" w:rsidRDefault="00875B4E" w:rsidP="00875B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5112DBA8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688BAE" w14:textId="35A3B0B9" w:rsidR="00875B4E" w:rsidRPr="00B20F02" w:rsidRDefault="000C58DB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124</w:t>
            </w:r>
          </w:p>
        </w:tc>
        <w:tc>
          <w:tcPr>
            <w:tcW w:w="180" w:type="dxa"/>
          </w:tcPr>
          <w:p w14:paraId="09BD7733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F1F97E8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8B9484" w14:textId="5A138662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75B4E" w:rsidRPr="00B20F02" w14:paraId="4E672D20" w14:textId="74CD559B" w:rsidTr="002B7314">
        <w:trPr>
          <w:cantSplit/>
          <w:jc w:val="center"/>
        </w:trPr>
        <w:tc>
          <w:tcPr>
            <w:tcW w:w="1782" w:type="dxa"/>
            <w:shd w:val="clear" w:color="auto" w:fill="auto"/>
          </w:tcPr>
          <w:p w14:paraId="117DD7D2" w14:textId="77777777" w:rsidR="00875B4E" w:rsidRPr="00B20F02" w:rsidRDefault="00875B4E" w:rsidP="00875B4E">
            <w:pPr>
              <w:tabs>
                <w:tab w:val="clear" w:pos="1644"/>
                <w:tab w:val="clear" w:pos="1871"/>
              </w:tabs>
              <w:spacing w:line="240" w:lineRule="auto"/>
              <w:ind w:left="61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เบทาโกรฟาร์มมิ่ง </w:t>
            </w:r>
          </w:p>
          <w:p w14:paraId="23CD5DFF" w14:textId="77777777" w:rsidR="00875B4E" w:rsidRPr="00B20F02" w:rsidRDefault="00875B4E" w:rsidP="00875B4E">
            <w:pPr>
              <w:tabs>
                <w:tab w:val="clear" w:pos="1644"/>
                <w:tab w:val="clear" w:pos="1871"/>
              </w:tabs>
              <w:spacing w:line="240" w:lineRule="auto"/>
              <w:ind w:left="61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800" w:type="dxa"/>
            <w:vAlign w:val="bottom"/>
          </w:tcPr>
          <w:p w14:paraId="189BB6C9" w14:textId="77777777" w:rsidR="00875B4E" w:rsidRPr="00B20F02" w:rsidRDefault="00875B4E" w:rsidP="00875B4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ให้เช่าฟาร์มไก่</w:t>
            </w:r>
          </w:p>
        </w:tc>
        <w:tc>
          <w:tcPr>
            <w:tcW w:w="720" w:type="dxa"/>
            <w:vAlign w:val="bottom"/>
          </w:tcPr>
          <w:p w14:paraId="28C00ADF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40" w:type="dxa"/>
            <w:shd w:val="clear" w:color="auto" w:fill="auto"/>
          </w:tcPr>
          <w:p w14:paraId="633331CC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A8BD1B" w14:textId="5DF1DA1B" w:rsidR="00875B4E" w:rsidRPr="00B20F02" w:rsidRDefault="000C58DB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75B4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0F9C588F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right="-47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52E144" w14:textId="4255756F" w:rsidR="00875B4E" w:rsidRPr="00B20F02" w:rsidRDefault="000C58DB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75B4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</w:tcPr>
          <w:p w14:paraId="1201F513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678EA7" w14:textId="12367E25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75B4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382B723E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7BEB2A" w14:textId="62032B41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38F99D80" w14:textId="77777777" w:rsidR="00875B4E" w:rsidRPr="00B20F02" w:rsidRDefault="00875B4E" w:rsidP="00E64789">
            <w:pPr>
              <w:tabs>
                <w:tab w:val="clear" w:pos="680"/>
                <w:tab w:val="clear" w:pos="907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40" w:type="dxa"/>
            <w:shd w:val="clear" w:color="auto" w:fill="auto"/>
          </w:tcPr>
          <w:p w14:paraId="3C246EF4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2EB22D" w14:textId="2D632D07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579BBFE2" w14:textId="77777777" w:rsidR="00875B4E" w:rsidRPr="00B20F02" w:rsidRDefault="00875B4E" w:rsidP="00E64789">
            <w:pPr>
              <w:tabs>
                <w:tab w:val="clear" w:pos="680"/>
                <w:tab w:val="clear" w:pos="907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50" w:type="dxa"/>
          </w:tcPr>
          <w:p w14:paraId="6E47108F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774E12" w14:textId="6D77835E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2976609C" w14:textId="2D8D7968" w:rsidR="00875B4E" w:rsidRPr="00B20F02" w:rsidRDefault="00875B4E" w:rsidP="00875B4E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40" w:type="dxa"/>
            <w:shd w:val="clear" w:color="auto" w:fill="auto"/>
          </w:tcPr>
          <w:p w14:paraId="20F0B767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07E42B" w14:textId="605E39EF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80" w:type="dxa"/>
            <w:shd w:val="clear" w:color="auto" w:fill="auto"/>
          </w:tcPr>
          <w:p w14:paraId="11C938DD" w14:textId="77777777" w:rsidR="00875B4E" w:rsidRPr="00B20F02" w:rsidRDefault="00875B4E" w:rsidP="000662E1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0941862E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409776" w14:textId="76116F13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80" w:type="dxa"/>
            <w:shd w:val="clear" w:color="auto" w:fill="auto"/>
          </w:tcPr>
          <w:p w14:paraId="23FF3DA5" w14:textId="77777777" w:rsidR="00875B4E" w:rsidRPr="00B20F02" w:rsidRDefault="00875B4E" w:rsidP="000662E1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85AC70D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34F50E" w14:textId="2AF158E9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90"/>
              </w:tabs>
              <w:spacing w:line="240" w:lineRule="auto"/>
              <w:ind w:left="-169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80" w:type="dxa"/>
          </w:tcPr>
          <w:p w14:paraId="10368142" w14:textId="77777777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60A114BC" w14:textId="77777777" w:rsidR="00875B4E" w:rsidRPr="00B20F02" w:rsidRDefault="00875B4E" w:rsidP="00B67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193"/>
                <w:tab w:val="decimal" w:pos="2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475688" w14:textId="1EA5596C" w:rsidR="00875B4E" w:rsidRPr="00B20F02" w:rsidRDefault="00875B4E" w:rsidP="00B67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187"/>
                <w:tab w:val="decimal" w:pos="26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CF6F22" w14:textId="77777777" w:rsidR="00875B4E" w:rsidRPr="00B20F02" w:rsidRDefault="00875B4E" w:rsidP="009C11D3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690DEA99" w14:textId="77777777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  <w:tab w:val="decimal" w:pos="32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1D6B19" w14:textId="55EDED03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2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A28674" w14:textId="77777777" w:rsidR="00875B4E" w:rsidRPr="00B20F02" w:rsidRDefault="00875B4E" w:rsidP="00B72C6C">
            <w:pPr>
              <w:pStyle w:val="acctfourfigures"/>
              <w:tabs>
                <w:tab w:val="clear" w:pos="765"/>
                <w:tab w:val="decimal" w:pos="30"/>
                <w:tab w:val="decimal" w:pos="390"/>
              </w:tabs>
              <w:spacing w:line="240" w:lineRule="auto"/>
              <w:ind w:left="-79"/>
              <w:jc w:val="right"/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</w:tcPr>
          <w:p w14:paraId="2794A1DA" w14:textId="77777777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193"/>
                <w:tab w:val="decimal" w:pos="23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C4CCDC" w14:textId="0C11FE4B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193"/>
                <w:tab w:val="decimal" w:pos="23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3E5CCCF" w14:textId="77777777" w:rsidR="00875B4E" w:rsidRPr="00B20F02" w:rsidRDefault="00875B4E" w:rsidP="009C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2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7D0CF6D4" w14:textId="77777777" w:rsidR="00875B4E" w:rsidRPr="00B20F02" w:rsidRDefault="00875B4E" w:rsidP="00B6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5E2FF6" w14:textId="1ACF0EDC" w:rsidR="00875B4E" w:rsidRPr="00B20F02" w:rsidRDefault="000C58DB" w:rsidP="00B6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80" w:type="dxa"/>
            <w:shd w:val="clear" w:color="auto" w:fill="auto"/>
          </w:tcPr>
          <w:p w14:paraId="1A62BA8D" w14:textId="77777777" w:rsidR="00875B4E" w:rsidRPr="00B20F02" w:rsidRDefault="00875B4E" w:rsidP="00875B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346EBE7B" w14:textId="77777777" w:rsidR="00875B4E" w:rsidRPr="00B20F02" w:rsidRDefault="00875B4E" w:rsidP="009C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2F76A2" w14:textId="1DA41BBD" w:rsidR="00875B4E" w:rsidRPr="00B20F02" w:rsidRDefault="000C58DB" w:rsidP="009C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80" w:type="dxa"/>
            <w:shd w:val="clear" w:color="auto" w:fill="auto"/>
          </w:tcPr>
          <w:p w14:paraId="3AE718B1" w14:textId="77777777" w:rsidR="00875B4E" w:rsidRPr="00B20F02" w:rsidRDefault="00875B4E" w:rsidP="009C6313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B319C88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1AD9D4" w14:textId="2479FC4F" w:rsidR="00875B4E" w:rsidRPr="00B20F02" w:rsidRDefault="000C58DB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180" w:type="dxa"/>
          </w:tcPr>
          <w:p w14:paraId="1EB7C67D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48AD683" w14:textId="77777777" w:rsidR="00875B4E" w:rsidRPr="00B20F02" w:rsidRDefault="00875B4E" w:rsidP="009C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BBBAE9" w14:textId="4D542F3D" w:rsidR="00875B4E" w:rsidRPr="00B20F02" w:rsidRDefault="00875B4E" w:rsidP="009C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FE336B" w14:textId="77777777" w:rsidR="00875B4E" w:rsidRPr="00B20F02" w:rsidRDefault="00875B4E" w:rsidP="00875B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16483336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2A6B67" w14:textId="0CB87408" w:rsidR="00875B4E" w:rsidRPr="00B20F02" w:rsidRDefault="000C58DB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155</w:t>
            </w:r>
          </w:p>
        </w:tc>
        <w:tc>
          <w:tcPr>
            <w:tcW w:w="180" w:type="dxa"/>
          </w:tcPr>
          <w:p w14:paraId="4906DD8A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A17350B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5A0A5B" w14:textId="275ABFDD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75B4E" w:rsidRPr="00B20F02" w14:paraId="495F1DBA" w14:textId="0D4C0008" w:rsidTr="002B7314">
        <w:trPr>
          <w:cantSplit/>
          <w:jc w:val="center"/>
        </w:trPr>
        <w:tc>
          <w:tcPr>
            <w:tcW w:w="1782" w:type="dxa"/>
            <w:shd w:val="clear" w:color="auto" w:fill="auto"/>
          </w:tcPr>
          <w:p w14:paraId="673B153D" w14:textId="77777777" w:rsidR="00875B4E" w:rsidRPr="00B20F02" w:rsidRDefault="00875B4E" w:rsidP="00875B4E">
            <w:pPr>
              <w:tabs>
                <w:tab w:val="clear" w:pos="1644"/>
                <w:tab w:val="clear" w:pos="1871"/>
              </w:tabs>
              <w:spacing w:line="240" w:lineRule="auto"/>
              <w:ind w:left="61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ศูนย์วิทยาศาสตร์ </w:t>
            </w:r>
          </w:p>
          <w:p w14:paraId="60AAC596" w14:textId="77777777" w:rsidR="00875B4E" w:rsidRPr="00B20F02" w:rsidRDefault="00875B4E" w:rsidP="00875B4E">
            <w:pPr>
              <w:tabs>
                <w:tab w:val="clear" w:pos="1644"/>
                <w:tab w:val="clear" w:pos="1871"/>
              </w:tabs>
              <w:spacing w:line="240" w:lineRule="auto"/>
              <w:ind w:left="61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เบทาโกร จำกัด</w:t>
            </w:r>
          </w:p>
        </w:tc>
        <w:tc>
          <w:tcPr>
            <w:tcW w:w="1800" w:type="dxa"/>
            <w:vAlign w:val="bottom"/>
          </w:tcPr>
          <w:p w14:paraId="126AF212" w14:textId="77777777" w:rsidR="00875B4E" w:rsidRPr="00B20F02" w:rsidRDefault="00875B4E" w:rsidP="00875B4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ให้บริการวิเคราะห์ทาง</w:t>
            </w:r>
          </w:p>
          <w:p w14:paraId="2BD56991" w14:textId="77777777" w:rsidR="00875B4E" w:rsidRPr="00B20F02" w:rsidRDefault="00875B4E" w:rsidP="00875B4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เคมีชีวภาพ</w:t>
            </w:r>
          </w:p>
        </w:tc>
        <w:tc>
          <w:tcPr>
            <w:tcW w:w="720" w:type="dxa"/>
            <w:vAlign w:val="bottom"/>
          </w:tcPr>
          <w:p w14:paraId="353FAF07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2A60BB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40" w:type="dxa"/>
            <w:shd w:val="clear" w:color="auto" w:fill="auto"/>
          </w:tcPr>
          <w:p w14:paraId="2CEF0925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6B1ECA" w14:textId="788E6A79" w:rsidR="00875B4E" w:rsidRPr="00B20F02" w:rsidRDefault="000C58DB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75B4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5F500EB0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630D61" w14:textId="7B7D0808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</w:tcPr>
          <w:p w14:paraId="7D530BA8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3AFD73" w14:textId="0A10C137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75B4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73A53B68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20D9D6" w14:textId="54D93102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180" w:type="dxa"/>
            <w:shd w:val="clear" w:color="auto" w:fill="auto"/>
          </w:tcPr>
          <w:p w14:paraId="4951BEB5" w14:textId="77777777" w:rsidR="00875B4E" w:rsidRPr="00B20F02" w:rsidRDefault="00875B4E" w:rsidP="00E64789">
            <w:pPr>
              <w:tabs>
                <w:tab w:val="clear" w:pos="680"/>
                <w:tab w:val="clear" w:pos="907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40" w:type="dxa"/>
            <w:shd w:val="clear" w:color="auto" w:fill="auto"/>
          </w:tcPr>
          <w:p w14:paraId="02A79476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7D6B99" w14:textId="69D46CC0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180" w:type="dxa"/>
          </w:tcPr>
          <w:p w14:paraId="338ABF99" w14:textId="77777777" w:rsidR="00875B4E" w:rsidRPr="00B20F02" w:rsidRDefault="00875B4E" w:rsidP="00E64789">
            <w:pPr>
              <w:tabs>
                <w:tab w:val="clear" w:pos="680"/>
                <w:tab w:val="clear" w:pos="907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50" w:type="dxa"/>
          </w:tcPr>
          <w:p w14:paraId="611EC978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B26F9F" w14:textId="294F3FC6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180" w:type="dxa"/>
            <w:shd w:val="clear" w:color="auto" w:fill="auto"/>
          </w:tcPr>
          <w:p w14:paraId="07959172" w14:textId="26FAC05D" w:rsidR="00875B4E" w:rsidRPr="00B20F02" w:rsidRDefault="00875B4E" w:rsidP="00875B4E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40" w:type="dxa"/>
            <w:shd w:val="clear" w:color="auto" w:fill="auto"/>
          </w:tcPr>
          <w:p w14:paraId="412ECD9A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C22248" w14:textId="7C908BAA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80" w:type="dxa"/>
            <w:shd w:val="clear" w:color="auto" w:fill="auto"/>
          </w:tcPr>
          <w:p w14:paraId="05AA22F0" w14:textId="77777777" w:rsidR="00875B4E" w:rsidRPr="00B20F02" w:rsidRDefault="00875B4E" w:rsidP="000662E1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7603298D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AD2930" w14:textId="2884E2E3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80" w:type="dxa"/>
            <w:shd w:val="clear" w:color="auto" w:fill="auto"/>
          </w:tcPr>
          <w:p w14:paraId="6811DDB1" w14:textId="77777777" w:rsidR="00875B4E" w:rsidRPr="00B20F02" w:rsidRDefault="00875B4E" w:rsidP="000662E1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7E43A15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5EA403" w14:textId="2657EDBC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90"/>
              </w:tabs>
              <w:spacing w:line="240" w:lineRule="auto"/>
              <w:ind w:left="-169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80" w:type="dxa"/>
          </w:tcPr>
          <w:p w14:paraId="0488CF06" w14:textId="77777777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48645801" w14:textId="77777777" w:rsidR="00875B4E" w:rsidRPr="00B20F02" w:rsidRDefault="00875B4E" w:rsidP="00B67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193"/>
                <w:tab w:val="decimal" w:pos="2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110ABD" w14:textId="4C90FB0D" w:rsidR="00875B4E" w:rsidRPr="00B20F02" w:rsidRDefault="00875B4E" w:rsidP="00B67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187"/>
                <w:tab w:val="decimal" w:pos="26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D5B2B4" w14:textId="77777777" w:rsidR="00875B4E" w:rsidRPr="00B20F02" w:rsidRDefault="00875B4E" w:rsidP="009C11D3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23AA687A" w14:textId="77777777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"/>
                <w:tab w:val="decimal" w:pos="249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9CB9F1" w14:textId="5B76E8BC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2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9608E0" w14:textId="77777777" w:rsidR="00875B4E" w:rsidRPr="00B20F02" w:rsidRDefault="00875B4E" w:rsidP="00B72C6C">
            <w:pPr>
              <w:pStyle w:val="acctfourfigures"/>
              <w:tabs>
                <w:tab w:val="clear" w:pos="765"/>
                <w:tab w:val="decimal" w:pos="30"/>
                <w:tab w:val="decimal" w:pos="3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</w:tcPr>
          <w:p w14:paraId="436F1C68" w14:textId="77777777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193"/>
                <w:tab w:val="decimal" w:pos="23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2FA5FD" w14:textId="18A1A3A4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193"/>
                <w:tab w:val="decimal" w:pos="23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92154CB" w14:textId="77777777" w:rsidR="00875B4E" w:rsidRPr="00B20F02" w:rsidRDefault="00875B4E" w:rsidP="009C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2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685C845E" w14:textId="77777777" w:rsidR="00875B4E" w:rsidRPr="00B20F02" w:rsidRDefault="00875B4E" w:rsidP="00B6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BF2B38" w14:textId="3CF5948A" w:rsidR="00875B4E" w:rsidRPr="00B20F02" w:rsidRDefault="000C58DB" w:rsidP="00B6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80" w:type="dxa"/>
            <w:shd w:val="clear" w:color="auto" w:fill="auto"/>
          </w:tcPr>
          <w:p w14:paraId="3FE9B971" w14:textId="77777777" w:rsidR="00875B4E" w:rsidRPr="00B20F02" w:rsidRDefault="00875B4E" w:rsidP="00875B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483F29AC" w14:textId="77777777" w:rsidR="00875B4E" w:rsidRPr="00B20F02" w:rsidRDefault="00875B4E" w:rsidP="009C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9C9BEF" w14:textId="11B7BB5B" w:rsidR="00875B4E" w:rsidRPr="00B20F02" w:rsidRDefault="000C58DB" w:rsidP="009C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80" w:type="dxa"/>
            <w:shd w:val="clear" w:color="auto" w:fill="auto"/>
          </w:tcPr>
          <w:p w14:paraId="2716D4CD" w14:textId="77777777" w:rsidR="00875B4E" w:rsidRPr="00B20F02" w:rsidRDefault="00875B4E" w:rsidP="009C6313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54DAE56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C2938E" w14:textId="6EBBA697" w:rsidR="00875B4E" w:rsidRPr="00B20F02" w:rsidRDefault="000C58DB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80" w:type="dxa"/>
          </w:tcPr>
          <w:p w14:paraId="24F9070E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left" w:pos="49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444CAD6C" w14:textId="77777777" w:rsidR="00875B4E" w:rsidRPr="00B20F02" w:rsidRDefault="00875B4E" w:rsidP="009C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B39325" w14:textId="3F991FD8" w:rsidR="00875B4E" w:rsidRPr="00B20F02" w:rsidRDefault="000C58DB" w:rsidP="009C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80" w:type="dxa"/>
            <w:shd w:val="clear" w:color="auto" w:fill="auto"/>
          </w:tcPr>
          <w:p w14:paraId="7520C828" w14:textId="77777777" w:rsidR="00875B4E" w:rsidRPr="00B20F02" w:rsidRDefault="00875B4E" w:rsidP="00875B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62BDC161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FD597F" w14:textId="24B087B9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-</w:t>
            </w:r>
          </w:p>
        </w:tc>
        <w:tc>
          <w:tcPr>
            <w:tcW w:w="180" w:type="dxa"/>
          </w:tcPr>
          <w:p w14:paraId="3BEB0723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left" w:pos="49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F7F4518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A9E482" w14:textId="308A9252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75B4E" w:rsidRPr="00B20F02" w14:paraId="7C65DFBB" w14:textId="0BB03283" w:rsidTr="002B7314">
        <w:trPr>
          <w:cantSplit/>
          <w:jc w:val="center"/>
        </w:trPr>
        <w:tc>
          <w:tcPr>
            <w:tcW w:w="1782" w:type="dxa"/>
            <w:shd w:val="clear" w:color="auto" w:fill="auto"/>
          </w:tcPr>
          <w:p w14:paraId="61043213" w14:textId="77777777" w:rsidR="00875B4E" w:rsidRPr="00B20F02" w:rsidRDefault="00875B4E" w:rsidP="00875B4E">
            <w:pPr>
              <w:pStyle w:val="Heading9"/>
              <w:spacing w:line="240" w:lineRule="auto"/>
              <w:ind w:left="61" w:right="-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บี แอนด์ ที เรียลตี้ </w:t>
            </w:r>
          </w:p>
          <w:p w14:paraId="7901E402" w14:textId="77777777" w:rsidR="00875B4E" w:rsidRPr="00B20F02" w:rsidRDefault="00875B4E" w:rsidP="00875B4E">
            <w:pPr>
              <w:pStyle w:val="Heading9"/>
              <w:spacing w:line="240" w:lineRule="auto"/>
              <w:ind w:left="61" w:right="-8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800" w:type="dxa"/>
            <w:vAlign w:val="bottom"/>
          </w:tcPr>
          <w:p w14:paraId="58950A26" w14:textId="77777777" w:rsidR="00875B4E" w:rsidRPr="00B20F02" w:rsidRDefault="00875B4E" w:rsidP="00875B4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720" w:type="dxa"/>
            <w:vAlign w:val="bottom"/>
          </w:tcPr>
          <w:p w14:paraId="68B34385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40" w:type="dxa"/>
            <w:shd w:val="clear" w:color="auto" w:fill="auto"/>
          </w:tcPr>
          <w:p w14:paraId="20D2E377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A1FC7F" w14:textId="43CD16B9" w:rsidR="00875B4E" w:rsidRPr="00B20F02" w:rsidRDefault="000C58DB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75B4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3127A7E4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8F9D27" w14:textId="1B6115E5" w:rsidR="00875B4E" w:rsidRPr="00B20F02" w:rsidRDefault="000C58DB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75B4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</w:tcPr>
          <w:p w14:paraId="4F758993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57CD67" w14:textId="7869085E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75B4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00229320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CF9A56" w14:textId="35FCA0B0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80" w:type="dxa"/>
            <w:shd w:val="clear" w:color="auto" w:fill="auto"/>
          </w:tcPr>
          <w:p w14:paraId="07607E62" w14:textId="77777777" w:rsidR="00875B4E" w:rsidRPr="00B20F02" w:rsidRDefault="00875B4E" w:rsidP="00E64789">
            <w:pPr>
              <w:tabs>
                <w:tab w:val="clear" w:pos="680"/>
                <w:tab w:val="clear" w:pos="907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40" w:type="dxa"/>
            <w:shd w:val="clear" w:color="auto" w:fill="auto"/>
          </w:tcPr>
          <w:p w14:paraId="322208A9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E2A86F" w14:textId="0F6E4393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80" w:type="dxa"/>
          </w:tcPr>
          <w:p w14:paraId="2EEF7F07" w14:textId="77777777" w:rsidR="00875B4E" w:rsidRPr="00B20F02" w:rsidRDefault="00875B4E" w:rsidP="00E64789">
            <w:pPr>
              <w:tabs>
                <w:tab w:val="clear" w:pos="680"/>
                <w:tab w:val="clear" w:pos="907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50" w:type="dxa"/>
          </w:tcPr>
          <w:p w14:paraId="64A0A631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8C3383" w14:textId="1F46C3DD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80" w:type="dxa"/>
            <w:shd w:val="clear" w:color="auto" w:fill="auto"/>
          </w:tcPr>
          <w:p w14:paraId="6E646B36" w14:textId="64711DAC" w:rsidR="00875B4E" w:rsidRPr="00B20F02" w:rsidRDefault="00875B4E" w:rsidP="00875B4E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40" w:type="dxa"/>
            <w:shd w:val="clear" w:color="auto" w:fill="auto"/>
          </w:tcPr>
          <w:p w14:paraId="79A38884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119656" w14:textId="1246C7E9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80" w:type="dxa"/>
            <w:shd w:val="clear" w:color="auto" w:fill="auto"/>
          </w:tcPr>
          <w:p w14:paraId="21C12CC6" w14:textId="77777777" w:rsidR="00875B4E" w:rsidRPr="00B20F02" w:rsidRDefault="00875B4E" w:rsidP="000662E1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1815E438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4C703F" w14:textId="2157900A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80" w:type="dxa"/>
            <w:shd w:val="clear" w:color="auto" w:fill="auto"/>
          </w:tcPr>
          <w:p w14:paraId="2D7AF449" w14:textId="77777777" w:rsidR="00875B4E" w:rsidRPr="00B20F02" w:rsidRDefault="00875B4E" w:rsidP="000662E1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BD668D5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B59BDF" w14:textId="4E76D3DC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90"/>
              </w:tabs>
              <w:spacing w:line="240" w:lineRule="auto"/>
              <w:ind w:left="-169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80" w:type="dxa"/>
          </w:tcPr>
          <w:p w14:paraId="73386FA7" w14:textId="77777777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70FBEFA5" w14:textId="77777777" w:rsidR="00875B4E" w:rsidRPr="00B20F02" w:rsidRDefault="00875B4E" w:rsidP="00B67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193"/>
                <w:tab w:val="decimal" w:pos="2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9D2850" w14:textId="0C25898D" w:rsidR="00875B4E" w:rsidRPr="00B20F02" w:rsidRDefault="00875B4E" w:rsidP="00B67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187"/>
                <w:tab w:val="decimal" w:pos="26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207FCC" w14:textId="77777777" w:rsidR="00875B4E" w:rsidRPr="00B20F02" w:rsidRDefault="00875B4E" w:rsidP="009C11D3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7BCB5B05" w14:textId="77777777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"/>
                <w:tab w:val="decimal" w:pos="249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6DF0FD" w14:textId="436FD025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2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C2EAE9" w14:textId="77777777" w:rsidR="00875B4E" w:rsidRPr="00B20F02" w:rsidRDefault="00875B4E" w:rsidP="00B72C6C">
            <w:pPr>
              <w:pStyle w:val="acctfourfigures"/>
              <w:tabs>
                <w:tab w:val="clear" w:pos="765"/>
                <w:tab w:val="decimal" w:pos="30"/>
                <w:tab w:val="decimal" w:pos="3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</w:tcPr>
          <w:p w14:paraId="4AAB6204" w14:textId="77777777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193"/>
                <w:tab w:val="decimal" w:pos="23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313030" w14:textId="2BDC0367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193"/>
                <w:tab w:val="decimal" w:pos="23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ABDEBD9" w14:textId="77777777" w:rsidR="00875B4E" w:rsidRPr="00B20F02" w:rsidRDefault="00875B4E" w:rsidP="009C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2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07890F5" w14:textId="77777777" w:rsidR="00875B4E" w:rsidRPr="00B20F02" w:rsidRDefault="00875B4E" w:rsidP="00B6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A5DF86" w14:textId="0AFB961A" w:rsidR="00875B4E" w:rsidRPr="00B20F02" w:rsidRDefault="000C58DB" w:rsidP="00B6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80" w:type="dxa"/>
            <w:shd w:val="clear" w:color="auto" w:fill="auto"/>
          </w:tcPr>
          <w:p w14:paraId="287D0680" w14:textId="77777777" w:rsidR="00875B4E" w:rsidRPr="00B20F02" w:rsidRDefault="00875B4E" w:rsidP="00875B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260B2F56" w14:textId="77777777" w:rsidR="00875B4E" w:rsidRPr="00B20F02" w:rsidRDefault="00875B4E" w:rsidP="009C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7C30AF" w14:textId="2C3102E0" w:rsidR="00875B4E" w:rsidRPr="00B20F02" w:rsidRDefault="000C58DB" w:rsidP="009C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80" w:type="dxa"/>
            <w:shd w:val="clear" w:color="auto" w:fill="auto"/>
          </w:tcPr>
          <w:p w14:paraId="256493F9" w14:textId="77777777" w:rsidR="00875B4E" w:rsidRPr="00B20F02" w:rsidRDefault="00875B4E" w:rsidP="009C6313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05EADA4F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DCF40E" w14:textId="3CC00C8D" w:rsidR="00875B4E" w:rsidRPr="00B20F02" w:rsidRDefault="000C58DB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80" w:type="dxa"/>
          </w:tcPr>
          <w:p w14:paraId="3CE37C54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13999C2C" w14:textId="77777777" w:rsidR="00875B4E" w:rsidRPr="00B20F02" w:rsidRDefault="00875B4E" w:rsidP="009C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A466F0" w14:textId="7096DAC2" w:rsidR="00875B4E" w:rsidRPr="00B20F02" w:rsidRDefault="000C58DB" w:rsidP="009C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180" w:type="dxa"/>
            <w:shd w:val="clear" w:color="auto" w:fill="auto"/>
          </w:tcPr>
          <w:p w14:paraId="390DD97C" w14:textId="77777777" w:rsidR="00875B4E" w:rsidRPr="00B20F02" w:rsidRDefault="00875B4E" w:rsidP="00875B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235383C0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3F3877" w14:textId="55F2116C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82679B2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F1C1D25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8E728F" w14:textId="0496E79E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75B4E" w:rsidRPr="00B20F02" w14:paraId="633532B3" w14:textId="50CD7672" w:rsidTr="002B7314">
        <w:trPr>
          <w:cantSplit/>
          <w:jc w:val="center"/>
        </w:trPr>
        <w:tc>
          <w:tcPr>
            <w:tcW w:w="1782" w:type="dxa"/>
            <w:shd w:val="clear" w:color="auto" w:fill="auto"/>
          </w:tcPr>
          <w:p w14:paraId="6B44F31B" w14:textId="77777777" w:rsidR="00875B4E" w:rsidRPr="00B20F02" w:rsidRDefault="00875B4E" w:rsidP="00875B4E">
            <w:pPr>
              <w:pStyle w:val="Heading9"/>
              <w:spacing w:line="240" w:lineRule="auto"/>
              <w:ind w:left="61" w:right="-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บี. ฟีดมิลล์ จำกัด</w:t>
            </w:r>
          </w:p>
        </w:tc>
        <w:tc>
          <w:tcPr>
            <w:tcW w:w="1800" w:type="dxa"/>
            <w:vAlign w:val="bottom"/>
          </w:tcPr>
          <w:p w14:paraId="4F2F3B7C" w14:textId="77777777" w:rsidR="00875B4E" w:rsidRPr="00B20F02" w:rsidRDefault="00875B4E" w:rsidP="00875B4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720" w:type="dxa"/>
            <w:vAlign w:val="bottom"/>
          </w:tcPr>
          <w:p w14:paraId="6209D471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ไทย </w:t>
            </w:r>
          </w:p>
        </w:tc>
        <w:tc>
          <w:tcPr>
            <w:tcW w:w="540" w:type="dxa"/>
            <w:shd w:val="clear" w:color="auto" w:fill="auto"/>
          </w:tcPr>
          <w:p w14:paraId="2E27EF6F" w14:textId="5E427478" w:rsidR="00875B4E" w:rsidRPr="00B20F02" w:rsidRDefault="000C58DB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75B4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4D193CE1" w14:textId="018C1D90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</w:tcPr>
          <w:p w14:paraId="6164D9A9" w14:textId="7E096E5F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75B4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5C416F7C" w14:textId="7246FFB7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555EC987" w14:textId="77777777" w:rsidR="00875B4E" w:rsidRPr="00B20F02" w:rsidRDefault="00875B4E" w:rsidP="00E64789">
            <w:pPr>
              <w:tabs>
                <w:tab w:val="clear" w:pos="680"/>
                <w:tab w:val="clear" w:pos="907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40" w:type="dxa"/>
            <w:shd w:val="clear" w:color="auto" w:fill="auto"/>
          </w:tcPr>
          <w:p w14:paraId="306625F2" w14:textId="5E389A63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69C0D5CA" w14:textId="77777777" w:rsidR="00875B4E" w:rsidRPr="00B20F02" w:rsidRDefault="00875B4E" w:rsidP="00E64789">
            <w:pPr>
              <w:tabs>
                <w:tab w:val="clear" w:pos="680"/>
                <w:tab w:val="clear" w:pos="907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50" w:type="dxa"/>
          </w:tcPr>
          <w:p w14:paraId="39B8872C" w14:textId="3A76CC16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59CA8FF3" w14:textId="37A1153D" w:rsidR="00875B4E" w:rsidRPr="00B20F02" w:rsidRDefault="00875B4E" w:rsidP="00875B4E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40" w:type="dxa"/>
            <w:shd w:val="clear" w:color="auto" w:fill="auto"/>
          </w:tcPr>
          <w:p w14:paraId="4B0151B7" w14:textId="22B56203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0CA8BDAA" w14:textId="77777777" w:rsidR="00875B4E" w:rsidRPr="00B20F02" w:rsidRDefault="00875B4E" w:rsidP="000662E1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4080D09D" w14:textId="2E47FEB2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28CFF72B" w14:textId="77777777" w:rsidR="00875B4E" w:rsidRPr="00B20F02" w:rsidRDefault="00875B4E" w:rsidP="000662E1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88C30A8" w14:textId="55D0DE02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90"/>
              </w:tabs>
              <w:spacing w:line="240" w:lineRule="auto"/>
              <w:ind w:left="-169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0" w:type="dxa"/>
          </w:tcPr>
          <w:p w14:paraId="0BA3BA1D" w14:textId="77777777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562"/>
              </w:tabs>
              <w:spacing w:line="240" w:lineRule="auto"/>
              <w:ind w:left="-1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4D4A082F" w14:textId="171A9C66" w:rsidR="00875B4E" w:rsidRPr="00B20F02" w:rsidRDefault="00875B4E" w:rsidP="00B67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193"/>
                <w:tab w:val="decimal" w:pos="2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C28CB91" w14:textId="77777777" w:rsidR="00875B4E" w:rsidRPr="00B20F02" w:rsidRDefault="00875B4E" w:rsidP="009C11D3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34164102" w14:textId="6F9793CD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4C8C091" w14:textId="77777777" w:rsidR="00875B4E" w:rsidRPr="00B20F02" w:rsidRDefault="00875B4E" w:rsidP="00B72C6C">
            <w:pPr>
              <w:pStyle w:val="acctfourfigures"/>
              <w:tabs>
                <w:tab w:val="clear" w:pos="765"/>
                <w:tab w:val="decimal" w:pos="30"/>
                <w:tab w:val="decimal" w:pos="3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</w:tcPr>
          <w:p w14:paraId="4E01F09F" w14:textId="4111C231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193"/>
                <w:tab w:val="decimal" w:pos="23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CBFF45F" w14:textId="77777777" w:rsidR="00875B4E" w:rsidRPr="00B20F02" w:rsidRDefault="00875B4E" w:rsidP="009C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2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4906886" w14:textId="1AC1F938" w:rsidR="00875B4E" w:rsidRPr="00B20F02" w:rsidRDefault="000C58DB" w:rsidP="00B6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23069B19" w14:textId="77777777" w:rsidR="00875B4E" w:rsidRPr="00B20F02" w:rsidRDefault="00875B4E" w:rsidP="00875B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4F78CD52" w14:textId="2B39AA95" w:rsidR="00875B4E" w:rsidRPr="00B20F02" w:rsidRDefault="000C58DB" w:rsidP="009C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6869A851" w14:textId="77777777" w:rsidR="00875B4E" w:rsidRPr="00B20F02" w:rsidRDefault="00875B4E" w:rsidP="009C6313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12BAEBB" w14:textId="13CB2A29" w:rsidR="00875B4E" w:rsidRPr="00B20F02" w:rsidRDefault="000C58DB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80" w:type="dxa"/>
          </w:tcPr>
          <w:p w14:paraId="7FD2C42C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86B09FC" w14:textId="2CE8F1B5" w:rsidR="00875B4E" w:rsidRPr="00B20F02" w:rsidRDefault="00875B4E" w:rsidP="009C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6AEB39" w14:textId="77777777" w:rsidR="00875B4E" w:rsidRPr="00B20F02" w:rsidRDefault="00875B4E" w:rsidP="00875B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09CEF261" w14:textId="4D42D3C0" w:rsidR="00875B4E" w:rsidRPr="00B20F02" w:rsidRDefault="000C58DB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4FAF7E92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</w:tcPr>
          <w:p w14:paraId="7545CA7B" w14:textId="2C403D5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75B4E" w:rsidRPr="00B20F02" w14:paraId="3D529134" w14:textId="1175B88A" w:rsidTr="002B7314">
        <w:trPr>
          <w:cantSplit/>
          <w:jc w:val="center"/>
        </w:trPr>
        <w:tc>
          <w:tcPr>
            <w:tcW w:w="1782" w:type="dxa"/>
            <w:shd w:val="clear" w:color="auto" w:fill="auto"/>
          </w:tcPr>
          <w:p w14:paraId="0AE6F777" w14:textId="77777777" w:rsidR="00875B4E" w:rsidRPr="00B20F02" w:rsidRDefault="00875B4E" w:rsidP="00875B4E">
            <w:pPr>
              <w:tabs>
                <w:tab w:val="clear" w:pos="1644"/>
                <w:tab w:val="clear" w:pos="1871"/>
              </w:tabs>
              <w:spacing w:line="240" w:lineRule="auto"/>
              <w:ind w:left="61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บี. ฟู้ดส์ โปรดักส์ </w:t>
            </w:r>
          </w:p>
          <w:p w14:paraId="59B03C10" w14:textId="77777777" w:rsidR="00875B4E" w:rsidRPr="00B20F02" w:rsidRDefault="00875B4E" w:rsidP="00875B4E">
            <w:pPr>
              <w:tabs>
                <w:tab w:val="clear" w:pos="1644"/>
                <w:tab w:val="clear" w:pos="1871"/>
              </w:tabs>
              <w:spacing w:line="240" w:lineRule="auto"/>
              <w:ind w:left="61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อินเตอร์เนชั่นแนล</w:t>
            </w:r>
          </w:p>
          <w:p w14:paraId="58FD159E" w14:textId="77777777" w:rsidR="00875B4E" w:rsidRPr="00B20F02" w:rsidRDefault="00875B4E" w:rsidP="00875B4E">
            <w:pPr>
              <w:pStyle w:val="Heading9"/>
              <w:spacing w:line="240" w:lineRule="auto"/>
              <w:ind w:left="61" w:right="-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800" w:type="dxa"/>
          </w:tcPr>
          <w:p w14:paraId="00332625" w14:textId="77777777" w:rsidR="00875B4E" w:rsidRPr="00B20F02" w:rsidRDefault="00875B4E" w:rsidP="00875B4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ผลิตอาหารแปรรูปจาก</w:t>
            </w:r>
          </w:p>
          <w:p w14:paraId="454B0174" w14:textId="77777777" w:rsidR="00875B4E" w:rsidRPr="00B20F02" w:rsidRDefault="00875B4E" w:rsidP="00875B4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เนื้อไก่แช่แข็งและ</w:t>
            </w:r>
          </w:p>
          <w:p w14:paraId="698398D4" w14:textId="77777777" w:rsidR="00875B4E" w:rsidRPr="00B20F02" w:rsidRDefault="00875B4E" w:rsidP="00875B4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ฟาร์มไก่</w:t>
            </w:r>
          </w:p>
        </w:tc>
        <w:tc>
          <w:tcPr>
            <w:tcW w:w="720" w:type="dxa"/>
          </w:tcPr>
          <w:p w14:paraId="788AF57F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F90C57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5B1B2E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40" w:type="dxa"/>
            <w:shd w:val="clear" w:color="auto" w:fill="auto"/>
          </w:tcPr>
          <w:p w14:paraId="672B7B19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1E6BE4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34E6B0" w14:textId="01C7FAE6" w:rsidR="00875B4E" w:rsidRPr="00B20F02" w:rsidRDefault="000C58DB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875B4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40" w:type="dxa"/>
            <w:shd w:val="clear" w:color="auto" w:fill="auto"/>
          </w:tcPr>
          <w:p w14:paraId="5010BB7A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spacing w:line="240" w:lineRule="auto"/>
              <w:ind w:left="-108" w:right="-23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F51642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spacing w:line="240" w:lineRule="auto"/>
              <w:ind w:left="-108" w:right="-23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478FA0" w14:textId="0881A31A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40" w:type="dxa"/>
          </w:tcPr>
          <w:p w14:paraId="07B8B0FA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6A143A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32D95B" w14:textId="665D689D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875B4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40" w:type="dxa"/>
            <w:shd w:val="clear" w:color="auto" w:fill="auto"/>
          </w:tcPr>
          <w:p w14:paraId="2D5B32FB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BF83F4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2F74BE" w14:textId="271C0177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180" w:type="dxa"/>
            <w:shd w:val="clear" w:color="auto" w:fill="auto"/>
          </w:tcPr>
          <w:p w14:paraId="1B9E7BCF" w14:textId="77777777" w:rsidR="00875B4E" w:rsidRPr="00B20F02" w:rsidRDefault="00875B4E" w:rsidP="00E64789">
            <w:pPr>
              <w:tabs>
                <w:tab w:val="clear" w:pos="680"/>
                <w:tab w:val="clear" w:pos="907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40" w:type="dxa"/>
            <w:shd w:val="clear" w:color="auto" w:fill="auto"/>
          </w:tcPr>
          <w:p w14:paraId="652CD8CA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85AFE1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F5E34C" w14:textId="21289FE6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180" w:type="dxa"/>
          </w:tcPr>
          <w:p w14:paraId="360F622F" w14:textId="77777777" w:rsidR="00875B4E" w:rsidRPr="00B20F02" w:rsidRDefault="00875B4E" w:rsidP="00E64789">
            <w:pPr>
              <w:tabs>
                <w:tab w:val="clear" w:pos="680"/>
                <w:tab w:val="clear" w:pos="907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50" w:type="dxa"/>
          </w:tcPr>
          <w:p w14:paraId="3E212591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AB0E6F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B4DAA5" w14:textId="24A0A626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180" w:type="dxa"/>
            <w:shd w:val="clear" w:color="auto" w:fill="auto"/>
          </w:tcPr>
          <w:p w14:paraId="261DCAA1" w14:textId="77267DCB" w:rsidR="00875B4E" w:rsidRPr="00B20F02" w:rsidRDefault="00875B4E" w:rsidP="00875B4E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40" w:type="dxa"/>
            <w:shd w:val="clear" w:color="auto" w:fill="auto"/>
          </w:tcPr>
          <w:p w14:paraId="4818079F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E94616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C155DE" w14:textId="69FEC455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180" w:type="dxa"/>
            <w:shd w:val="clear" w:color="auto" w:fill="auto"/>
          </w:tcPr>
          <w:p w14:paraId="6C07EACE" w14:textId="77777777" w:rsidR="00875B4E" w:rsidRPr="00B20F02" w:rsidRDefault="00875B4E" w:rsidP="000662E1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18026FA2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816515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B528D3" w14:textId="4F285BD6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180" w:type="dxa"/>
            <w:shd w:val="clear" w:color="auto" w:fill="auto"/>
          </w:tcPr>
          <w:p w14:paraId="27EBD0B0" w14:textId="77777777" w:rsidR="00875B4E" w:rsidRPr="00B20F02" w:rsidRDefault="00875B4E" w:rsidP="000662E1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4466795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0083C4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397F27" w14:textId="7F4E541A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90"/>
              </w:tabs>
              <w:spacing w:line="240" w:lineRule="auto"/>
              <w:ind w:lef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180" w:type="dxa"/>
          </w:tcPr>
          <w:p w14:paraId="4016DF95" w14:textId="77777777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CB1C5F5" w14:textId="72EEB50A" w:rsidR="00875B4E" w:rsidRPr="00B20F02" w:rsidRDefault="00875B4E" w:rsidP="00B67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187"/>
                <w:tab w:val="decimal" w:pos="26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040F8F" w14:textId="77777777" w:rsidR="00875B4E" w:rsidRPr="00B20F02" w:rsidRDefault="00875B4E" w:rsidP="009C11D3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5D5CCB3" w14:textId="5855BCE6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2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1AAA4C" w14:textId="77777777" w:rsidR="00875B4E" w:rsidRPr="00B20F02" w:rsidRDefault="00875B4E" w:rsidP="00B72C6C">
            <w:pPr>
              <w:pStyle w:val="acctfourfigures"/>
              <w:tabs>
                <w:tab w:val="clear" w:pos="765"/>
                <w:tab w:val="decimal" w:pos="30"/>
                <w:tab w:val="decimal" w:pos="3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2758A8EE" w14:textId="64454938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193"/>
                <w:tab w:val="decimal" w:pos="23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C5856AA" w14:textId="77777777" w:rsidR="00875B4E" w:rsidRPr="00B20F02" w:rsidRDefault="00875B4E" w:rsidP="009C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66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58DDCC42" w14:textId="77777777" w:rsidR="00875B4E" w:rsidRPr="00B20F02" w:rsidRDefault="00875B4E" w:rsidP="00B6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A4C5E8" w14:textId="77777777" w:rsidR="00875B4E" w:rsidRPr="00B20F02" w:rsidRDefault="00875B4E" w:rsidP="00B6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FAC535" w14:textId="68BF008C" w:rsidR="00875B4E" w:rsidRPr="00B20F02" w:rsidRDefault="000C58DB" w:rsidP="00B6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180" w:type="dxa"/>
            <w:shd w:val="clear" w:color="auto" w:fill="auto"/>
          </w:tcPr>
          <w:p w14:paraId="6D6C5F63" w14:textId="77777777" w:rsidR="00875B4E" w:rsidRPr="00B20F02" w:rsidRDefault="00875B4E" w:rsidP="00875B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26CA436D" w14:textId="77777777" w:rsidR="00875B4E" w:rsidRPr="00B20F02" w:rsidRDefault="00875B4E" w:rsidP="009C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66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896578" w14:textId="77777777" w:rsidR="00875B4E" w:rsidRPr="00B20F02" w:rsidRDefault="00875B4E" w:rsidP="009C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66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2950CF" w14:textId="3FA3C8E3" w:rsidR="00875B4E" w:rsidRPr="00B20F02" w:rsidRDefault="000C58DB" w:rsidP="009C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180" w:type="dxa"/>
            <w:shd w:val="clear" w:color="auto" w:fill="auto"/>
          </w:tcPr>
          <w:p w14:paraId="5E0DDE2E" w14:textId="77777777" w:rsidR="00875B4E" w:rsidRPr="00B20F02" w:rsidRDefault="00875B4E" w:rsidP="009C6313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03C6FE3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9D53D8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2FC67D" w14:textId="07CF63FC" w:rsidR="00875B4E" w:rsidRPr="00B20F02" w:rsidRDefault="000C58DB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180" w:type="dxa"/>
          </w:tcPr>
          <w:p w14:paraId="0DA4572B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02D53184" w14:textId="77777777" w:rsidR="00875B4E" w:rsidRPr="00B20F02" w:rsidRDefault="00875B4E" w:rsidP="009C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CA7DF7" w14:textId="77777777" w:rsidR="00875B4E" w:rsidRPr="00B20F02" w:rsidRDefault="00875B4E" w:rsidP="009C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5E392D" w14:textId="47D95624" w:rsidR="00875B4E" w:rsidRPr="00B20F02" w:rsidRDefault="00875B4E" w:rsidP="009C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C431D7" w14:textId="77777777" w:rsidR="00875B4E" w:rsidRPr="00B20F02" w:rsidRDefault="00875B4E" w:rsidP="00875B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288ABAAA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27DFFA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11E388" w14:textId="2DC859F4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323934C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77DFB23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1840F5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353051" w14:textId="7880EFA3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75B4E" w:rsidRPr="00B20F02" w14:paraId="6F5CE2FE" w14:textId="4F8B7761" w:rsidTr="002B7314">
        <w:trPr>
          <w:cantSplit/>
          <w:jc w:val="center"/>
        </w:trPr>
        <w:tc>
          <w:tcPr>
            <w:tcW w:w="1782" w:type="dxa"/>
            <w:shd w:val="clear" w:color="auto" w:fill="auto"/>
          </w:tcPr>
          <w:p w14:paraId="23994598" w14:textId="77777777" w:rsidR="00875B4E" w:rsidRPr="00B20F02" w:rsidRDefault="00875B4E" w:rsidP="00875B4E">
            <w:pPr>
              <w:tabs>
                <w:tab w:val="clear" w:pos="1644"/>
                <w:tab w:val="clear" w:pos="1871"/>
              </w:tabs>
              <w:spacing w:line="240" w:lineRule="auto"/>
              <w:ind w:left="61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บี. อินเตอร์</w:t>
            </w:r>
          </w:p>
          <w:p w14:paraId="4A0F998E" w14:textId="77777777" w:rsidR="00875B4E" w:rsidRPr="00B20F02" w:rsidRDefault="00875B4E" w:rsidP="00875B4E">
            <w:pPr>
              <w:tabs>
                <w:tab w:val="clear" w:pos="1644"/>
                <w:tab w:val="clear" w:pos="1871"/>
              </w:tabs>
              <w:spacing w:line="240" w:lineRule="auto"/>
              <w:ind w:left="61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เนชั่นแนล แอนด์   </w:t>
            </w:r>
          </w:p>
          <w:p w14:paraId="5382C569" w14:textId="77777777" w:rsidR="00875B4E" w:rsidRPr="00B20F02" w:rsidRDefault="00875B4E" w:rsidP="00875B4E">
            <w:pPr>
              <w:pStyle w:val="Heading9"/>
              <w:spacing w:line="240" w:lineRule="auto"/>
              <w:ind w:left="61" w:right="-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เทคโนโลยี จำกัด</w:t>
            </w:r>
          </w:p>
        </w:tc>
        <w:tc>
          <w:tcPr>
            <w:tcW w:w="1800" w:type="dxa"/>
          </w:tcPr>
          <w:p w14:paraId="5ADC2B67" w14:textId="77777777" w:rsidR="00875B4E" w:rsidRPr="00B20F02" w:rsidRDefault="00875B4E" w:rsidP="00875B4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ประกอบและจำหน่าย</w:t>
            </w:r>
          </w:p>
          <w:p w14:paraId="4B79FB97" w14:textId="77777777" w:rsidR="00875B4E" w:rsidRPr="00B20F02" w:rsidRDefault="00875B4E" w:rsidP="00875B4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เครื่องจักรและอุปกรณ์</w:t>
            </w:r>
          </w:p>
          <w:p w14:paraId="21B59C49" w14:textId="77777777" w:rsidR="00875B4E" w:rsidRPr="00B20F02" w:rsidRDefault="00875B4E" w:rsidP="00875B4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ที่ใช้ในการเลี้ยงสัตว์</w:t>
            </w:r>
          </w:p>
        </w:tc>
        <w:tc>
          <w:tcPr>
            <w:tcW w:w="720" w:type="dxa"/>
          </w:tcPr>
          <w:p w14:paraId="4F395A7C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512933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A687C8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40" w:type="dxa"/>
            <w:shd w:val="clear" w:color="auto" w:fill="auto"/>
          </w:tcPr>
          <w:p w14:paraId="2BCECCB1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8F648A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68DEFC" w14:textId="3E558F68" w:rsidR="00875B4E" w:rsidRPr="00B20F02" w:rsidRDefault="000C58DB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75B4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75356BA1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spacing w:line="240" w:lineRule="auto"/>
              <w:ind w:left="-108" w:right="-23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6EE731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"/>
              </w:tabs>
              <w:spacing w:line="240" w:lineRule="auto"/>
              <w:ind w:left="-108" w:right="-23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09FE7D" w14:textId="7527D43B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</w:tcPr>
          <w:p w14:paraId="0D49BEAA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2435DB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457204" w14:textId="004707B0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875B4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12ECEB03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00820C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79E8EB" w14:textId="610133CA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7E96D10" w14:textId="77777777" w:rsidR="00875B4E" w:rsidRPr="00B20F02" w:rsidRDefault="00875B4E" w:rsidP="00E64789">
            <w:pPr>
              <w:tabs>
                <w:tab w:val="clear" w:pos="680"/>
                <w:tab w:val="clear" w:pos="907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40" w:type="dxa"/>
            <w:shd w:val="clear" w:color="auto" w:fill="auto"/>
          </w:tcPr>
          <w:p w14:paraId="2C6273A8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FBCA6C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F20F41" w14:textId="7BBD95AF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4EAA3FF5" w14:textId="77777777" w:rsidR="00875B4E" w:rsidRPr="00B20F02" w:rsidRDefault="00875B4E" w:rsidP="00E64789">
            <w:pPr>
              <w:tabs>
                <w:tab w:val="clear" w:pos="680"/>
                <w:tab w:val="clear" w:pos="907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50" w:type="dxa"/>
          </w:tcPr>
          <w:p w14:paraId="3218BF4F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700872" w14:textId="77777777" w:rsidR="00875B4E" w:rsidRPr="00B20F02" w:rsidRDefault="00875B4E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3E763B" w14:textId="1396233C" w:rsidR="00875B4E" w:rsidRPr="00B20F02" w:rsidRDefault="000C58DB" w:rsidP="00E64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15" w:right="-10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5403876" w14:textId="2734B632" w:rsidR="00875B4E" w:rsidRPr="00B20F02" w:rsidRDefault="00875B4E" w:rsidP="00875B4E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40" w:type="dxa"/>
            <w:shd w:val="clear" w:color="auto" w:fill="auto"/>
          </w:tcPr>
          <w:p w14:paraId="3E24241C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8A0B2F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82D641" w14:textId="2A76342E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7F62602A" w14:textId="77777777" w:rsidR="00875B4E" w:rsidRPr="00B20F02" w:rsidRDefault="00875B4E" w:rsidP="000662E1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444E672B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D8AEAC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1B33CE" w14:textId="433F74BA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1A9F55EE" w14:textId="77777777" w:rsidR="00875B4E" w:rsidRPr="00B20F02" w:rsidRDefault="00875B4E" w:rsidP="000662E1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18BD4F10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8EE3BE" w14:textId="77777777" w:rsidR="00875B4E" w:rsidRPr="00B20F02" w:rsidRDefault="00875B4E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C96CC7" w14:textId="364111E7" w:rsidR="00875B4E" w:rsidRPr="00B20F02" w:rsidRDefault="000C58DB" w:rsidP="00066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  <w:tab w:val="decimal" w:pos="390"/>
              </w:tabs>
              <w:spacing w:line="240" w:lineRule="auto"/>
              <w:ind w:left="-1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46E03903" w14:textId="77777777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DB05B1B" w14:textId="4AA4457B" w:rsidR="00875B4E" w:rsidRPr="00B20F02" w:rsidRDefault="00875B4E" w:rsidP="00B67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187"/>
                <w:tab w:val="decimal" w:pos="26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A41E3C" w14:textId="77777777" w:rsidR="00875B4E" w:rsidRPr="00B20F02" w:rsidRDefault="00875B4E" w:rsidP="009C11D3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028AE5A" w14:textId="6C3CB585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2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B58245" w14:textId="77777777" w:rsidR="00875B4E" w:rsidRPr="00B20F02" w:rsidRDefault="00875B4E" w:rsidP="00B72C6C">
            <w:pPr>
              <w:pStyle w:val="acctfourfigures"/>
              <w:tabs>
                <w:tab w:val="clear" w:pos="765"/>
                <w:tab w:val="decimal" w:pos="30"/>
                <w:tab w:val="decimal" w:pos="3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5BB5A887" w14:textId="7461302E" w:rsidR="00875B4E" w:rsidRPr="00B20F02" w:rsidRDefault="00875B4E" w:rsidP="00B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decimal" w:pos="193"/>
                <w:tab w:val="decimal" w:pos="237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F885AE0" w14:textId="77777777" w:rsidR="00875B4E" w:rsidRPr="00B20F02" w:rsidRDefault="00875B4E" w:rsidP="009C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66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82F942B" w14:textId="77777777" w:rsidR="00875B4E" w:rsidRPr="00B20F02" w:rsidRDefault="00875B4E" w:rsidP="00B6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DC8AD1" w14:textId="77777777" w:rsidR="00875B4E" w:rsidRPr="00B20F02" w:rsidRDefault="00875B4E" w:rsidP="00B6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98167F" w14:textId="582B7E5B" w:rsidR="00875B4E" w:rsidRPr="00B20F02" w:rsidRDefault="000C58DB" w:rsidP="00B63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74A3E811" w14:textId="77777777" w:rsidR="00875B4E" w:rsidRPr="00B20F02" w:rsidRDefault="00875B4E" w:rsidP="00875B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3699CAEC" w14:textId="77777777" w:rsidR="00875B4E" w:rsidRPr="00B20F02" w:rsidRDefault="00875B4E" w:rsidP="009C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66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0A8292" w14:textId="77777777" w:rsidR="00875B4E" w:rsidRPr="00B20F02" w:rsidRDefault="00875B4E" w:rsidP="009C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66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A1811F" w14:textId="3B3CB966" w:rsidR="00875B4E" w:rsidRPr="00B20F02" w:rsidRDefault="000C58DB" w:rsidP="009C6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5DE36F6E" w14:textId="77777777" w:rsidR="00875B4E" w:rsidRPr="00B20F02" w:rsidRDefault="00875B4E" w:rsidP="009C6313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07A8F9A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E3C67D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7A3C19" w14:textId="7EB30980" w:rsidR="00875B4E" w:rsidRPr="00B20F02" w:rsidRDefault="000C58DB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3EB48F00" w14:textId="77777777" w:rsidR="00875B4E" w:rsidRPr="00B20F02" w:rsidRDefault="00875B4E" w:rsidP="00875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936C1BF" w14:textId="432C490E" w:rsidR="00875B4E" w:rsidRPr="00B20F02" w:rsidRDefault="00875B4E" w:rsidP="009C7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B3C714" w14:textId="77777777" w:rsidR="00875B4E" w:rsidRPr="00B20F02" w:rsidRDefault="00875B4E" w:rsidP="00875B4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FE92C7F" w14:textId="7A2FC146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313F1AAB" w14:textId="77777777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14:paraId="346FAA11" w14:textId="05762B24" w:rsidR="00875B4E" w:rsidRPr="00B20F02" w:rsidRDefault="00875B4E" w:rsidP="00443A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597D28D3" w14:textId="77777777" w:rsidR="003C1D4E" w:rsidRPr="00B20F02" w:rsidRDefault="003C1D4E" w:rsidP="00791849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  <w:r w:rsidRPr="00B20F02">
        <w:rPr>
          <w:rFonts w:asciiTheme="majorBidi" w:hAnsiTheme="majorBidi" w:cstheme="majorBidi"/>
          <w:szCs w:val="22"/>
          <w:cs/>
          <w:lang w:bidi="th-TH"/>
        </w:rPr>
        <w:br w:type="page"/>
      </w:r>
    </w:p>
    <w:tbl>
      <w:tblPr>
        <w:tblW w:w="15900" w:type="dxa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94"/>
        <w:gridCol w:w="1862"/>
        <w:gridCol w:w="731"/>
        <w:gridCol w:w="528"/>
        <w:gridCol w:w="539"/>
        <w:gridCol w:w="540"/>
        <w:gridCol w:w="540"/>
        <w:gridCol w:w="204"/>
        <w:gridCol w:w="518"/>
        <w:gridCol w:w="179"/>
        <w:gridCol w:w="456"/>
        <w:gridCol w:w="187"/>
        <w:gridCol w:w="541"/>
        <w:gridCol w:w="180"/>
        <w:gridCol w:w="540"/>
        <w:gridCol w:w="180"/>
        <w:gridCol w:w="445"/>
        <w:gridCol w:w="178"/>
        <w:gridCol w:w="542"/>
        <w:gridCol w:w="183"/>
        <w:gridCol w:w="537"/>
        <w:gridCol w:w="178"/>
        <w:gridCol w:w="542"/>
        <w:gridCol w:w="182"/>
        <w:gridCol w:w="542"/>
        <w:gridCol w:w="178"/>
        <w:gridCol w:w="452"/>
        <w:gridCol w:w="178"/>
        <w:gridCol w:w="450"/>
        <w:gridCol w:w="180"/>
        <w:gridCol w:w="452"/>
        <w:gridCol w:w="180"/>
        <w:gridCol w:w="452"/>
        <w:gridCol w:w="178"/>
        <w:gridCol w:w="452"/>
      </w:tblGrid>
      <w:tr w:rsidR="00CF19A6" w:rsidRPr="00B20F02" w14:paraId="198F0DBF" w14:textId="71C689AE" w:rsidTr="002B7314">
        <w:trPr>
          <w:cantSplit/>
          <w:jc w:val="center"/>
        </w:trPr>
        <w:tc>
          <w:tcPr>
            <w:tcW w:w="1694" w:type="dxa"/>
            <w:shd w:val="clear" w:color="auto" w:fill="auto"/>
          </w:tcPr>
          <w:p w14:paraId="31941EEA" w14:textId="77777777" w:rsidR="00CF19A6" w:rsidRPr="00B20F02" w:rsidRDefault="00CF19A6" w:rsidP="002B7314">
            <w:pPr>
              <w:tabs>
                <w:tab w:val="clear" w:pos="1644"/>
                <w:tab w:val="clear" w:pos="1871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62" w:type="dxa"/>
          </w:tcPr>
          <w:p w14:paraId="1A72BEF1" w14:textId="77777777" w:rsidR="00CF19A6" w:rsidRPr="00B20F02" w:rsidRDefault="00CF19A6" w:rsidP="008F0B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31" w:type="dxa"/>
          </w:tcPr>
          <w:p w14:paraId="3F13E56A" w14:textId="77777777" w:rsidR="00CF19A6" w:rsidRPr="00B20F02" w:rsidRDefault="00CF19A6" w:rsidP="009B75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gridSpan w:val="3"/>
            <w:shd w:val="clear" w:color="auto" w:fill="auto"/>
          </w:tcPr>
          <w:p w14:paraId="422370C6" w14:textId="77777777" w:rsidR="00CF19A6" w:rsidRPr="00B20F02" w:rsidRDefault="00CF19A6" w:rsidP="008F0B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06" w:type="dxa"/>
            <w:gridSpan w:val="29"/>
          </w:tcPr>
          <w:p w14:paraId="689CBD49" w14:textId="604113C9" w:rsidR="00CF19A6" w:rsidRPr="00B20F02" w:rsidRDefault="00CF19A6" w:rsidP="008F0B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F19A6" w:rsidRPr="00B20F02" w14:paraId="10826A50" w14:textId="60169B12" w:rsidTr="002B7314">
        <w:trPr>
          <w:cantSplit/>
          <w:jc w:val="center"/>
        </w:trPr>
        <w:tc>
          <w:tcPr>
            <w:tcW w:w="1694" w:type="dxa"/>
            <w:shd w:val="clear" w:color="auto" w:fill="auto"/>
          </w:tcPr>
          <w:p w14:paraId="200F1322" w14:textId="77777777" w:rsidR="00CF19A6" w:rsidRPr="00B20F02" w:rsidRDefault="00CF19A6" w:rsidP="002B7314">
            <w:pPr>
              <w:tabs>
                <w:tab w:val="clear" w:pos="1644"/>
                <w:tab w:val="clear" w:pos="1871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62" w:type="dxa"/>
          </w:tcPr>
          <w:p w14:paraId="7D5DC269" w14:textId="77777777" w:rsidR="00CF19A6" w:rsidRPr="00B20F02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31" w:type="dxa"/>
          </w:tcPr>
          <w:p w14:paraId="10F825CA" w14:textId="77777777" w:rsidR="00CF19A6" w:rsidRPr="00B20F02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</w:t>
            </w:r>
          </w:p>
        </w:tc>
        <w:tc>
          <w:tcPr>
            <w:tcW w:w="1607" w:type="dxa"/>
            <w:gridSpan w:val="3"/>
            <w:shd w:val="clear" w:color="auto" w:fill="auto"/>
          </w:tcPr>
          <w:p w14:paraId="6ECF8FE7" w14:textId="77777777" w:rsidR="00CF19A6" w:rsidRPr="00B20F02" w:rsidDel="00685444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006" w:type="dxa"/>
            <w:gridSpan w:val="29"/>
          </w:tcPr>
          <w:p w14:paraId="5E47DD8D" w14:textId="77777777" w:rsidR="00CF19A6" w:rsidRPr="00B20F02" w:rsidDel="00685444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CF19A6" w:rsidRPr="00B20F02" w14:paraId="53896F8A" w14:textId="060B462A" w:rsidTr="000D0FEF">
        <w:trPr>
          <w:cantSplit/>
          <w:jc w:val="center"/>
        </w:trPr>
        <w:tc>
          <w:tcPr>
            <w:tcW w:w="1694" w:type="dxa"/>
            <w:shd w:val="clear" w:color="auto" w:fill="auto"/>
          </w:tcPr>
          <w:p w14:paraId="7635304A" w14:textId="77777777" w:rsidR="00CF19A6" w:rsidRPr="00B20F02" w:rsidRDefault="00CF19A6" w:rsidP="002B7314">
            <w:pPr>
              <w:tabs>
                <w:tab w:val="clear" w:pos="1644"/>
                <w:tab w:val="clear" w:pos="1871"/>
              </w:tabs>
              <w:spacing w:line="240" w:lineRule="auto"/>
              <w:ind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62" w:type="dxa"/>
          </w:tcPr>
          <w:p w14:paraId="718A6DAF" w14:textId="77777777" w:rsidR="00CF19A6" w:rsidRPr="00B20F02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731" w:type="dxa"/>
          </w:tcPr>
          <w:p w14:paraId="669EB481" w14:textId="77777777" w:rsidR="00CF19A6" w:rsidRPr="00B20F02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ที่ดำเนิน</w:t>
            </w:r>
          </w:p>
        </w:tc>
        <w:tc>
          <w:tcPr>
            <w:tcW w:w="1607" w:type="dxa"/>
            <w:gridSpan w:val="3"/>
            <w:shd w:val="clear" w:color="auto" w:fill="auto"/>
          </w:tcPr>
          <w:p w14:paraId="7953DB7D" w14:textId="160DD804" w:rsidR="00CF19A6" w:rsidRPr="00B20F02" w:rsidDel="00685444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</w:t>
            </w:r>
          </w:p>
        </w:tc>
        <w:tc>
          <w:tcPr>
            <w:tcW w:w="1897" w:type="dxa"/>
            <w:gridSpan w:val="5"/>
            <w:shd w:val="clear" w:color="auto" w:fill="auto"/>
          </w:tcPr>
          <w:p w14:paraId="75B21E6A" w14:textId="77777777" w:rsidR="00CF19A6" w:rsidRPr="00B20F02" w:rsidDel="00685444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</w:tcPr>
          <w:p w14:paraId="33CFA99C" w14:textId="14F42813" w:rsidR="00CF19A6" w:rsidRPr="00B20F02" w:rsidDel="00685444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86" w:type="dxa"/>
            <w:gridSpan w:val="5"/>
            <w:shd w:val="clear" w:color="auto" w:fill="auto"/>
          </w:tcPr>
          <w:p w14:paraId="2EDB255A" w14:textId="77777777" w:rsidR="00CF19A6" w:rsidRPr="00B20F02" w:rsidDel="00685444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D3D502E" w14:textId="57BAA866" w:rsidR="00CF19A6" w:rsidRPr="00B20F02" w:rsidDel="00685444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982" w:type="dxa"/>
            <w:gridSpan w:val="5"/>
            <w:shd w:val="clear" w:color="auto" w:fill="auto"/>
          </w:tcPr>
          <w:p w14:paraId="40272D43" w14:textId="77777777" w:rsidR="00CF19A6" w:rsidRPr="00B20F02" w:rsidDel="00685444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642BD547" w14:textId="77777777" w:rsidR="00CF19A6" w:rsidRPr="00B20F02" w:rsidDel="00685444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0" w:type="dxa"/>
            <w:gridSpan w:val="5"/>
            <w:shd w:val="clear" w:color="auto" w:fill="auto"/>
          </w:tcPr>
          <w:p w14:paraId="01461DE4" w14:textId="31863215" w:rsidR="00CF19A6" w:rsidRPr="00B20F02" w:rsidDel="00685444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8547B4A" w14:textId="77777777" w:rsidR="00CF19A6" w:rsidRPr="00B20F02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4" w:type="dxa"/>
            <w:gridSpan w:val="5"/>
            <w:shd w:val="clear" w:color="auto" w:fill="auto"/>
          </w:tcPr>
          <w:p w14:paraId="798F67DC" w14:textId="44002620" w:rsidR="00CF19A6" w:rsidRPr="00B20F02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CF19A6" w:rsidRPr="00B20F02" w14:paraId="0B82020A" w14:textId="0D906261" w:rsidTr="000D0FEF">
        <w:trPr>
          <w:cantSplit/>
          <w:jc w:val="center"/>
        </w:trPr>
        <w:tc>
          <w:tcPr>
            <w:tcW w:w="1694" w:type="dxa"/>
            <w:shd w:val="clear" w:color="auto" w:fill="auto"/>
          </w:tcPr>
          <w:p w14:paraId="5A88D9EC" w14:textId="77777777" w:rsidR="00CF19A6" w:rsidRPr="00B20F02" w:rsidRDefault="00CF19A6" w:rsidP="002B7314">
            <w:pPr>
              <w:tabs>
                <w:tab w:val="clear" w:pos="1644"/>
                <w:tab w:val="clear" w:pos="1871"/>
              </w:tabs>
              <w:spacing w:line="240" w:lineRule="auto"/>
              <w:ind w:right="-6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2" w:type="dxa"/>
          </w:tcPr>
          <w:p w14:paraId="4F1D15F0" w14:textId="77777777" w:rsidR="00CF19A6" w:rsidRPr="00B20F02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731" w:type="dxa"/>
          </w:tcPr>
          <w:p w14:paraId="29DF84E9" w14:textId="77777777" w:rsidR="00CF19A6" w:rsidRPr="00B20F02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07" w:type="dxa"/>
            <w:gridSpan w:val="3"/>
            <w:shd w:val="clear" w:color="auto" w:fill="auto"/>
          </w:tcPr>
          <w:p w14:paraId="3AC56870" w14:textId="2169FFB7" w:rsidR="00CF19A6" w:rsidRPr="00B20F02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เป็นเจ้าของ </w:t>
            </w:r>
          </w:p>
        </w:tc>
        <w:tc>
          <w:tcPr>
            <w:tcW w:w="1897" w:type="dxa"/>
            <w:gridSpan w:val="5"/>
            <w:shd w:val="clear" w:color="auto" w:fill="auto"/>
          </w:tcPr>
          <w:p w14:paraId="09EC9763" w14:textId="7AC156AA" w:rsidR="00CF19A6" w:rsidRPr="00B20F02" w:rsidDel="00685444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7" w:type="dxa"/>
            <w:shd w:val="clear" w:color="auto" w:fill="auto"/>
          </w:tcPr>
          <w:p w14:paraId="4783E0E9" w14:textId="4D45CD94" w:rsidR="00CF19A6" w:rsidRPr="00B20F02" w:rsidDel="00685444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86" w:type="dxa"/>
            <w:gridSpan w:val="5"/>
            <w:shd w:val="clear" w:color="auto" w:fill="auto"/>
          </w:tcPr>
          <w:p w14:paraId="0814AFC5" w14:textId="0E1360D4" w:rsidR="00CF19A6" w:rsidRPr="00B20F02" w:rsidDel="00685444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78" w:type="dxa"/>
            <w:shd w:val="clear" w:color="auto" w:fill="auto"/>
          </w:tcPr>
          <w:p w14:paraId="33AACFAC" w14:textId="2834AE6F" w:rsidR="00CF19A6" w:rsidRPr="00B20F02" w:rsidDel="00685444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982" w:type="dxa"/>
            <w:gridSpan w:val="5"/>
            <w:shd w:val="clear" w:color="auto" w:fill="auto"/>
          </w:tcPr>
          <w:p w14:paraId="335240C0" w14:textId="69BFC980" w:rsidR="00CF19A6" w:rsidRPr="00B20F02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61C64665" w14:textId="77777777" w:rsidR="00CF19A6" w:rsidRPr="00B20F02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5"/>
            <w:shd w:val="clear" w:color="auto" w:fill="auto"/>
          </w:tcPr>
          <w:p w14:paraId="565274F5" w14:textId="69A0509E" w:rsidR="00CF19A6" w:rsidRPr="00B20F02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 สุทธิ</w:t>
            </w:r>
          </w:p>
        </w:tc>
        <w:tc>
          <w:tcPr>
            <w:tcW w:w="180" w:type="dxa"/>
          </w:tcPr>
          <w:p w14:paraId="224483DA" w14:textId="77777777" w:rsidR="00CF19A6" w:rsidRPr="00B20F02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4" w:type="dxa"/>
            <w:gridSpan w:val="5"/>
            <w:shd w:val="clear" w:color="auto" w:fill="auto"/>
          </w:tcPr>
          <w:p w14:paraId="771AD5A9" w14:textId="1093B0EC" w:rsidR="00CF19A6" w:rsidRPr="00B20F02" w:rsidRDefault="00CF19A6" w:rsidP="00A240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2B7314" w:rsidRPr="00B20F02" w14:paraId="35F00919" w14:textId="5B83BDF6" w:rsidTr="000D0FEF">
        <w:trPr>
          <w:cantSplit/>
          <w:jc w:val="center"/>
        </w:trPr>
        <w:tc>
          <w:tcPr>
            <w:tcW w:w="1694" w:type="dxa"/>
            <w:shd w:val="clear" w:color="auto" w:fill="auto"/>
          </w:tcPr>
          <w:p w14:paraId="1594EB2A" w14:textId="77777777" w:rsidR="002B7314" w:rsidRPr="00B20F02" w:rsidRDefault="002B7314" w:rsidP="002B7314">
            <w:pPr>
              <w:tabs>
                <w:tab w:val="clear" w:pos="1644"/>
                <w:tab w:val="clear" w:pos="1871"/>
              </w:tabs>
              <w:spacing w:line="240" w:lineRule="auto"/>
              <w:ind w:right="-6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2" w:type="dxa"/>
          </w:tcPr>
          <w:p w14:paraId="0D0E6036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31" w:type="dxa"/>
          </w:tcPr>
          <w:p w14:paraId="7B8DA2B3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28" w:type="dxa"/>
            <w:shd w:val="clear" w:color="auto" w:fill="auto"/>
          </w:tcPr>
          <w:p w14:paraId="03A797E1" w14:textId="4ACC7484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539" w:type="dxa"/>
            <w:shd w:val="clear" w:color="auto" w:fill="auto"/>
          </w:tcPr>
          <w:p w14:paraId="4F7A471D" w14:textId="060B4EF0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540" w:type="dxa"/>
          </w:tcPr>
          <w:p w14:paraId="53984728" w14:textId="00ED6FC2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540" w:type="dxa"/>
            <w:shd w:val="clear" w:color="auto" w:fill="auto"/>
          </w:tcPr>
          <w:p w14:paraId="2106FC1A" w14:textId="02FB1A51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04" w:type="dxa"/>
            <w:shd w:val="clear" w:color="auto" w:fill="auto"/>
          </w:tcPr>
          <w:p w14:paraId="24023FBF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8" w:type="dxa"/>
            <w:shd w:val="clear" w:color="auto" w:fill="auto"/>
          </w:tcPr>
          <w:p w14:paraId="0554551D" w14:textId="43FA9484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9" w:type="dxa"/>
          </w:tcPr>
          <w:p w14:paraId="03274E8D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dxa"/>
          </w:tcPr>
          <w:p w14:paraId="29BAB456" w14:textId="1A581E20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7" w:type="dxa"/>
            <w:shd w:val="clear" w:color="auto" w:fill="auto"/>
          </w:tcPr>
          <w:p w14:paraId="0F51DB08" w14:textId="547864AA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524C7CCD" w14:textId="2B364A1D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B5C9578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09DF0400" w14:textId="366A3427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4164A01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5" w:type="dxa"/>
          </w:tcPr>
          <w:p w14:paraId="6C263559" w14:textId="2139485F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4BA91A96" w14:textId="1CA7CB12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316DDB3D" w14:textId="0E8834B4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3" w:type="dxa"/>
            <w:shd w:val="clear" w:color="auto" w:fill="auto"/>
          </w:tcPr>
          <w:p w14:paraId="5E807878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14:paraId="019A6E1C" w14:textId="1E8E70AB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1C7EEBD6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</w:tcPr>
          <w:p w14:paraId="69FB892F" w14:textId="62406FB7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2" w:type="dxa"/>
          </w:tcPr>
          <w:p w14:paraId="7E2B283A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2" w:type="dxa"/>
            <w:shd w:val="clear" w:color="auto" w:fill="auto"/>
          </w:tcPr>
          <w:p w14:paraId="4C2A250B" w14:textId="7A863202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  <w:shd w:val="clear" w:color="auto" w:fill="auto"/>
          </w:tcPr>
          <w:p w14:paraId="07DBF419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shd w:val="clear" w:color="auto" w:fill="auto"/>
          </w:tcPr>
          <w:p w14:paraId="1C301DD4" w14:textId="7E2C87D7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6F3E3C14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7CF51113" w14:textId="59FB64EE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7087B41C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2" w:type="dxa"/>
            <w:shd w:val="clear" w:color="auto" w:fill="auto"/>
          </w:tcPr>
          <w:p w14:paraId="609CF58B" w14:textId="0E03CB6D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0084C837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shd w:val="clear" w:color="auto" w:fill="auto"/>
          </w:tcPr>
          <w:p w14:paraId="01019CFB" w14:textId="0A210C2B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1FC6D15D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3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2" w:type="dxa"/>
          </w:tcPr>
          <w:p w14:paraId="681B7316" w14:textId="16CD0832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3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2B7314" w:rsidRPr="00B20F02" w14:paraId="268CE202" w14:textId="001B0257" w:rsidTr="002B7314">
        <w:trPr>
          <w:cantSplit/>
          <w:jc w:val="center"/>
        </w:trPr>
        <w:tc>
          <w:tcPr>
            <w:tcW w:w="1694" w:type="dxa"/>
            <w:shd w:val="clear" w:color="auto" w:fill="auto"/>
          </w:tcPr>
          <w:p w14:paraId="5499E719" w14:textId="77777777" w:rsidR="002B7314" w:rsidRPr="00B20F02" w:rsidRDefault="002B7314" w:rsidP="002B7314">
            <w:pPr>
              <w:tabs>
                <w:tab w:val="clear" w:pos="1644"/>
                <w:tab w:val="clear" w:pos="1871"/>
              </w:tabs>
              <w:spacing w:line="240" w:lineRule="auto"/>
              <w:ind w:right="-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2" w:type="dxa"/>
          </w:tcPr>
          <w:p w14:paraId="2F43819A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31" w:type="dxa"/>
          </w:tcPr>
          <w:p w14:paraId="4BCFAA6A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607" w:type="dxa"/>
            <w:gridSpan w:val="3"/>
            <w:shd w:val="clear" w:color="auto" w:fill="auto"/>
          </w:tcPr>
          <w:p w14:paraId="46AA91EA" w14:textId="48703308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0006" w:type="dxa"/>
            <w:gridSpan w:val="29"/>
          </w:tcPr>
          <w:p w14:paraId="273573F0" w14:textId="7BD40426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2B7314" w:rsidRPr="00B20F02" w14:paraId="5A6A3D84" w14:textId="48AD77BC" w:rsidTr="000D0FEF">
        <w:trPr>
          <w:cantSplit/>
          <w:jc w:val="center"/>
        </w:trPr>
        <w:tc>
          <w:tcPr>
            <w:tcW w:w="1694" w:type="dxa"/>
            <w:shd w:val="clear" w:color="auto" w:fill="auto"/>
          </w:tcPr>
          <w:p w14:paraId="05C72C44" w14:textId="77777777" w:rsidR="002B7314" w:rsidRPr="00B20F02" w:rsidRDefault="002B7314" w:rsidP="002B7314">
            <w:pPr>
              <w:tabs>
                <w:tab w:val="clear" w:pos="1644"/>
                <w:tab w:val="clear" w:pos="1871"/>
              </w:tabs>
              <w:spacing w:line="240" w:lineRule="auto"/>
              <w:ind w:left="61" w:right="-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862" w:type="dxa"/>
          </w:tcPr>
          <w:p w14:paraId="44F9CF65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</w:tcPr>
          <w:p w14:paraId="3E96335A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8" w:type="dxa"/>
            <w:shd w:val="clear" w:color="auto" w:fill="auto"/>
          </w:tcPr>
          <w:p w14:paraId="233CDF7C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dxa"/>
            <w:shd w:val="clear" w:color="auto" w:fill="auto"/>
          </w:tcPr>
          <w:p w14:paraId="71565F14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303052AB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198A639A" w14:textId="18AC972D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4" w:type="dxa"/>
            <w:shd w:val="clear" w:color="auto" w:fill="auto"/>
          </w:tcPr>
          <w:p w14:paraId="6D1BBC9F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18" w:type="dxa"/>
            <w:shd w:val="clear" w:color="auto" w:fill="auto"/>
          </w:tcPr>
          <w:p w14:paraId="5C200A02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18A4E8AD" w14:textId="77777777" w:rsidR="002B7314" w:rsidRPr="00B20F02" w:rsidRDefault="002B7314" w:rsidP="002B7314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56" w:type="dxa"/>
          </w:tcPr>
          <w:p w14:paraId="49979635" w14:textId="77777777" w:rsidR="002B7314" w:rsidRPr="00B20F02" w:rsidRDefault="002B7314" w:rsidP="002B7314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87" w:type="dxa"/>
            <w:shd w:val="clear" w:color="auto" w:fill="auto"/>
          </w:tcPr>
          <w:p w14:paraId="542CDE72" w14:textId="798A4C21" w:rsidR="002B7314" w:rsidRPr="00B20F02" w:rsidRDefault="002B7314" w:rsidP="002B7314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41" w:type="dxa"/>
            <w:shd w:val="clear" w:color="auto" w:fill="auto"/>
          </w:tcPr>
          <w:p w14:paraId="585E8E95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E90DBCC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564CE9A4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387699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5" w:type="dxa"/>
          </w:tcPr>
          <w:p w14:paraId="6BD48968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5FAC0BD2" w14:textId="411F60E2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664E6FEC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3" w:type="dxa"/>
            <w:shd w:val="clear" w:color="auto" w:fill="auto"/>
          </w:tcPr>
          <w:p w14:paraId="6A289B81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dxa"/>
            <w:shd w:val="clear" w:color="auto" w:fill="auto"/>
          </w:tcPr>
          <w:p w14:paraId="32E29DD9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3ACE5C95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2" w:type="dxa"/>
          </w:tcPr>
          <w:p w14:paraId="04A87E2B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312C22B6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19C2964D" w14:textId="247ED7DE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590CB71A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shd w:val="clear" w:color="auto" w:fill="auto"/>
          </w:tcPr>
          <w:p w14:paraId="57D943F3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572FF41D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4510A382" w14:textId="55CA912B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67FE696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14:paraId="2A5D9116" w14:textId="7317E382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293D12E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shd w:val="clear" w:color="auto" w:fill="auto"/>
          </w:tcPr>
          <w:p w14:paraId="5BCCC9E5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895CE3D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</w:tcPr>
          <w:p w14:paraId="41D73C57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0FEF" w:rsidRPr="00B20F02" w14:paraId="24ED66F1" w14:textId="7932B5A9" w:rsidTr="000D0FEF">
        <w:trPr>
          <w:cantSplit/>
          <w:jc w:val="center"/>
        </w:trPr>
        <w:tc>
          <w:tcPr>
            <w:tcW w:w="1694" w:type="dxa"/>
            <w:shd w:val="clear" w:color="auto" w:fill="auto"/>
          </w:tcPr>
          <w:p w14:paraId="38C6DD4D" w14:textId="77777777" w:rsidR="000D0FEF" w:rsidRPr="00B20F02" w:rsidRDefault="000D0FEF" w:rsidP="000D0FEF">
            <w:pPr>
              <w:tabs>
                <w:tab w:val="clear" w:pos="1644"/>
                <w:tab w:val="clear" w:pos="1871"/>
              </w:tabs>
              <w:spacing w:line="240" w:lineRule="auto"/>
              <w:ind w:left="61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เบ็ทเทอร์ฟาร์ม่า </w:t>
            </w:r>
          </w:p>
          <w:p w14:paraId="40249F7A" w14:textId="77777777" w:rsidR="000D0FEF" w:rsidRPr="00B20F02" w:rsidRDefault="000D0FEF" w:rsidP="000D0FEF">
            <w:pPr>
              <w:tabs>
                <w:tab w:val="clear" w:pos="1644"/>
                <w:tab w:val="clear" w:pos="1871"/>
              </w:tabs>
              <w:spacing w:line="240" w:lineRule="auto"/>
              <w:ind w:left="61"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862" w:type="dxa"/>
          </w:tcPr>
          <w:p w14:paraId="5806D041" w14:textId="77777777" w:rsidR="000D0FEF" w:rsidRPr="00B20F02" w:rsidRDefault="000D0FEF" w:rsidP="000D0FEF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14:paraId="18702BA7" w14:textId="77777777" w:rsidR="000D0FEF" w:rsidRPr="00B20F02" w:rsidRDefault="000D0FEF" w:rsidP="000D0FEF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เวชภัณฑ์ อาหารเสริม</w:t>
            </w:r>
          </w:p>
          <w:p w14:paraId="22475793" w14:textId="77777777" w:rsidR="000D0FEF" w:rsidRPr="00B20F02" w:rsidRDefault="000D0FEF" w:rsidP="000D0FEF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และเคมีภัณฑ์สำหรับ   </w:t>
            </w:r>
          </w:p>
          <w:p w14:paraId="25F754D5" w14:textId="77777777" w:rsidR="000D0FEF" w:rsidRPr="00B20F02" w:rsidRDefault="000D0FEF" w:rsidP="000D0FEF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สัตว์</w:t>
            </w:r>
          </w:p>
        </w:tc>
        <w:tc>
          <w:tcPr>
            <w:tcW w:w="731" w:type="dxa"/>
          </w:tcPr>
          <w:p w14:paraId="1C7E2C39" w14:textId="77777777" w:rsidR="000D0FEF" w:rsidRPr="00B20F02" w:rsidRDefault="000D0FEF" w:rsidP="000D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734D11" w14:textId="77777777" w:rsidR="000D0FEF" w:rsidRPr="00B20F02" w:rsidRDefault="000D0FEF" w:rsidP="000D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604E27" w14:textId="77777777" w:rsidR="000D0FEF" w:rsidRPr="00B20F02" w:rsidRDefault="000D0FEF" w:rsidP="000D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A32B3A" w14:textId="77777777" w:rsidR="000D0FEF" w:rsidRPr="00B20F02" w:rsidRDefault="000D0FEF" w:rsidP="000D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28" w:type="dxa"/>
            <w:shd w:val="clear" w:color="auto" w:fill="auto"/>
          </w:tcPr>
          <w:p w14:paraId="35591311" w14:textId="77777777" w:rsidR="000D0FEF" w:rsidRPr="00B20F02" w:rsidRDefault="000D0FEF" w:rsidP="000D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3D32B7" w14:textId="77777777" w:rsidR="000D0FEF" w:rsidRPr="00B20F02" w:rsidRDefault="000D0FEF" w:rsidP="000D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CF7186" w14:textId="77777777" w:rsidR="000D0FEF" w:rsidRPr="00B20F02" w:rsidRDefault="000D0FEF" w:rsidP="000D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7E5DF6" w14:textId="3406D8D0" w:rsidR="000D0FEF" w:rsidRPr="00B20F02" w:rsidRDefault="000C58DB" w:rsidP="000D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0D0FEF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39" w:type="dxa"/>
            <w:shd w:val="clear" w:color="auto" w:fill="auto"/>
          </w:tcPr>
          <w:p w14:paraId="7D307DAF" w14:textId="77777777" w:rsidR="000D0FEF" w:rsidRPr="00B20F02" w:rsidRDefault="000D0FEF" w:rsidP="000D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52ACF7" w14:textId="77777777" w:rsidR="000D0FEF" w:rsidRPr="00B20F02" w:rsidRDefault="000D0FEF" w:rsidP="000D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C26C74" w14:textId="77777777" w:rsidR="000D0FEF" w:rsidRPr="00B20F02" w:rsidRDefault="000D0FEF" w:rsidP="000D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A40F96" w14:textId="0711AE84" w:rsidR="000D0FEF" w:rsidRPr="00B20F02" w:rsidRDefault="000C58DB" w:rsidP="000D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0D0FEF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</w:tcPr>
          <w:p w14:paraId="4F148B9B" w14:textId="77777777" w:rsidR="000D0FEF" w:rsidRPr="00B20F02" w:rsidRDefault="000D0FEF" w:rsidP="00736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3C9552" w14:textId="77777777" w:rsidR="000D0FEF" w:rsidRPr="00B20F02" w:rsidRDefault="000D0FEF" w:rsidP="00736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3946BA" w14:textId="77777777" w:rsidR="000D0FEF" w:rsidRPr="00B20F02" w:rsidRDefault="000D0FEF" w:rsidP="00736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59E903" w14:textId="28B9685A" w:rsidR="000D0FEF" w:rsidRPr="00B20F02" w:rsidRDefault="000C58DB" w:rsidP="00736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0D0FEF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630882AB" w14:textId="77777777" w:rsidR="000D0FEF" w:rsidRPr="00B20F02" w:rsidRDefault="000D0FEF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95A159" w14:textId="77777777" w:rsidR="000D0FEF" w:rsidRPr="00B20F02" w:rsidRDefault="000D0FEF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EA0FDA" w14:textId="77777777" w:rsidR="000D0FEF" w:rsidRPr="00B20F02" w:rsidRDefault="000D0FEF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4C869A" w14:textId="445B4FC7" w:rsidR="000D0FEF" w:rsidRPr="00B20F02" w:rsidRDefault="000C58DB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204" w:type="dxa"/>
            <w:shd w:val="clear" w:color="auto" w:fill="auto"/>
          </w:tcPr>
          <w:p w14:paraId="69D496FD" w14:textId="77777777" w:rsidR="000D0FEF" w:rsidRPr="00B20F02" w:rsidRDefault="000D0FEF" w:rsidP="004E53DB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8" w:type="dxa"/>
            <w:shd w:val="clear" w:color="auto" w:fill="auto"/>
          </w:tcPr>
          <w:p w14:paraId="1C65E578" w14:textId="77777777" w:rsidR="000D0FEF" w:rsidRPr="00B20F02" w:rsidRDefault="000D0FEF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20E970" w14:textId="77777777" w:rsidR="000D0FEF" w:rsidRPr="00B20F02" w:rsidRDefault="000D0FEF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A8340B" w14:textId="77777777" w:rsidR="000D0FEF" w:rsidRPr="00B20F02" w:rsidRDefault="000D0FEF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FF852F" w14:textId="57D8ED99" w:rsidR="000D0FEF" w:rsidRPr="00B20F02" w:rsidRDefault="000C58DB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179" w:type="dxa"/>
          </w:tcPr>
          <w:p w14:paraId="6818E1FD" w14:textId="77777777" w:rsidR="000D0FEF" w:rsidRPr="00B20F02" w:rsidRDefault="000D0FEF" w:rsidP="004E53DB">
            <w:pPr>
              <w:tabs>
                <w:tab w:val="clear" w:pos="680"/>
                <w:tab w:val="clear" w:pos="907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56" w:type="dxa"/>
          </w:tcPr>
          <w:p w14:paraId="1DD824A1" w14:textId="77777777" w:rsidR="000D0FEF" w:rsidRPr="00B20F02" w:rsidRDefault="000D0FEF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01FE72" w14:textId="77777777" w:rsidR="000D0FEF" w:rsidRPr="00B20F02" w:rsidRDefault="000D0FEF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8B199B" w14:textId="77777777" w:rsidR="000D0FEF" w:rsidRPr="00B20F02" w:rsidRDefault="000D0FEF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D06064" w14:textId="394AA868" w:rsidR="000D0FEF" w:rsidRPr="00B20F02" w:rsidRDefault="000C58DB" w:rsidP="004E53DB">
            <w:pPr>
              <w:pStyle w:val="acctfourfigures"/>
              <w:tabs>
                <w:tab w:val="decimal" w:pos="3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</w:p>
        </w:tc>
        <w:tc>
          <w:tcPr>
            <w:tcW w:w="187" w:type="dxa"/>
            <w:shd w:val="clear" w:color="auto" w:fill="auto"/>
          </w:tcPr>
          <w:p w14:paraId="4BA51013" w14:textId="576A51C9" w:rsidR="000D0FEF" w:rsidRPr="00B20F02" w:rsidRDefault="000D0FEF" w:rsidP="000D0FEF">
            <w:pPr>
              <w:pStyle w:val="acctfourfigures"/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41" w:type="dxa"/>
            <w:shd w:val="clear" w:color="auto" w:fill="auto"/>
          </w:tcPr>
          <w:p w14:paraId="7AA4AE87" w14:textId="77777777" w:rsidR="000D0FEF" w:rsidRPr="00B20F02" w:rsidRDefault="000D0FEF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881CD4" w14:textId="77777777" w:rsidR="000D0FEF" w:rsidRPr="00B20F02" w:rsidRDefault="000D0FEF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5C1F0A" w14:textId="77777777" w:rsidR="000D0FEF" w:rsidRPr="00B20F02" w:rsidRDefault="000D0FEF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42EB8A" w14:textId="4B9E6138" w:rsidR="000D0FEF" w:rsidRPr="00B20F02" w:rsidRDefault="000C58DB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80" w:type="dxa"/>
            <w:shd w:val="clear" w:color="auto" w:fill="auto"/>
          </w:tcPr>
          <w:p w14:paraId="3152E600" w14:textId="77777777" w:rsidR="000D0FEF" w:rsidRPr="00B20F02" w:rsidRDefault="000D0FEF" w:rsidP="002D760D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33B4E70C" w14:textId="77777777" w:rsidR="000D0FEF" w:rsidRPr="00B20F02" w:rsidRDefault="000D0FEF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1097B8" w14:textId="77777777" w:rsidR="000D0FEF" w:rsidRPr="00B20F02" w:rsidRDefault="000D0FEF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9937F3" w14:textId="77777777" w:rsidR="000D0FEF" w:rsidRPr="00B20F02" w:rsidRDefault="000D0FEF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661F30" w14:textId="43F3D763" w:rsidR="000D0FEF" w:rsidRPr="00B20F02" w:rsidRDefault="000C58DB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80" w:type="dxa"/>
          </w:tcPr>
          <w:p w14:paraId="43746B63" w14:textId="77777777" w:rsidR="000D0FEF" w:rsidRPr="00B20F02" w:rsidRDefault="000D0FEF" w:rsidP="002D760D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5" w:type="dxa"/>
          </w:tcPr>
          <w:p w14:paraId="3D921DCD" w14:textId="77777777" w:rsidR="000D0FEF" w:rsidRPr="00B20F02" w:rsidRDefault="000D0FEF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8E1A44" w14:textId="77777777" w:rsidR="000D0FEF" w:rsidRPr="00B20F02" w:rsidRDefault="000D0FEF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925F8B" w14:textId="77777777" w:rsidR="000D0FEF" w:rsidRPr="00B20F02" w:rsidRDefault="000D0FEF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D1FFAD" w14:textId="57692945" w:rsidR="000D0FEF" w:rsidRPr="00B20F02" w:rsidRDefault="000C58DB" w:rsidP="002D760D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</w:p>
        </w:tc>
        <w:tc>
          <w:tcPr>
            <w:tcW w:w="178" w:type="dxa"/>
            <w:shd w:val="clear" w:color="auto" w:fill="auto"/>
          </w:tcPr>
          <w:p w14:paraId="71C73FE3" w14:textId="53A83A50" w:rsidR="000D0FEF" w:rsidRPr="00B20F02" w:rsidRDefault="000D0FEF" w:rsidP="000D0FE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03EAE44D" w14:textId="05DA7C5D" w:rsidR="000D0FEF" w:rsidRPr="00B20F02" w:rsidRDefault="000D0FEF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54502C3" w14:textId="77777777" w:rsidR="000D0FEF" w:rsidRPr="00B20F02" w:rsidRDefault="000D0FEF" w:rsidP="000D0FE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14:paraId="2387D3CD" w14:textId="17C7903F" w:rsidR="000D0FEF" w:rsidRPr="00B20F02" w:rsidRDefault="000D0FEF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CD51499" w14:textId="77777777" w:rsidR="000D0FEF" w:rsidRPr="00B20F02" w:rsidRDefault="000D0FEF" w:rsidP="000D0FE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2" w:type="dxa"/>
            <w:vAlign w:val="bottom"/>
          </w:tcPr>
          <w:p w14:paraId="59EA97B3" w14:textId="120D1E3E" w:rsidR="000D0FEF" w:rsidRPr="00B20F02" w:rsidRDefault="000D0FEF" w:rsidP="00C3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79A43A41" w14:textId="77777777" w:rsidR="000D0FEF" w:rsidRPr="00B20F02" w:rsidRDefault="000D0FEF" w:rsidP="000D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78A556F1" w14:textId="77777777" w:rsidR="000D0FEF" w:rsidRPr="00B20F02" w:rsidRDefault="000D0FEF" w:rsidP="00F0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BD96F3" w14:textId="77777777" w:rsidR="000D0FEF" w:rsidRPr="00B20F02" w:rsidRDefault="000D0FEF" w:rsidP="00F0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12A852" w14:textId="77777777" w:rsidR="000D0FEF" w:rsidRPr="00B20F02" w:rsidRDefault="000D0FEF" w:rsidP="00F0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9B0E34" w14:textId="3EFCBDAE" w:rsidR="000D0FEF" w:rsidRPr="00B20F02" w:rsidRDefault="000C58DB" w:rsidP="00F0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78" w:type="dxa"/>
            <w:shd w:val="clear" w:color="auto" w:fill="auto"/>
          </w:tcPr>
          <w:p w14:paraId="257CB3FD" w14:textId="77777777" w:rsidR="000D0FEF" w:rsidRPr="00B20F02" w:rsidRDefault="000D0FEF" w:rsidP="000D0FE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2" w:type="dxa"/>
            <w:shd w:val="clear" w:color="auto" w:fill="auto"/>
          </w:tcPr>
          <w:p w14:paraId="179B6597" w14:textId="77777777" w:rsidR="000D0FEF" w:rsidRPr="00B20F02" w:rsidRDefault="000D0FEF" w:rsidP="007D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951FDB" w14:textId="77777777" w:rsidR="000D0FEF" w:rsidRPr="00B20F02" w:rsidRDefault="000D0FEF" w:rsidP="007D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F3F1C5" w14:textId="77777777" w:rsidR="000D0FEF" w:rsidRPr="00B20F02" w:rsidRDefault="000D0FEF" w:rsidP="007D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9E4728" w14:textId="4BED5E54" w:rsidR="000D0FEF" w:rsidRPr="00B20F02" w:rsidRDefault="000C58DB" w:rsidP="007D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78" w:type="dxa"/>
          </w:tcPr>
          <w:p w14:paraId="6703C1DD" w14:textId="77777777" w:rsidR="000D0FEF" w:rsidRPr="00B20F02" w:rsidRDefault="000D0FEF" w:rsidP="001C219C">
            <w:pPr>
              <w:pStyle w:val="acctfourfigures"/>
              <w:tabs>
                <w:tab w:val="clear" w:pos="765"/>
                <w:tab w:val="decimal" w:pos="1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5865BE49" w14:textId="77777777" w:rsidR="000D0FEF" w:rsidRPr="00B20F02" w:rsidRDefault="000D0FEF" w:rsidP="001C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  <w:tab w:val="decimal" w:pos="666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41D035" w14:textId="77777777" w:rsidR="000D0FEF" w:rsidRPr="00B20F02" w:rsidRDefault="000D0FEF" w:rsidP="001C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  <w:tab w:val="decimal" w:pos="666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DD6B5A" w14:textId="77777777" w:rsidR="000D0FEF" w:rsidRPr="00B20F02" w:rsidRDefault="000D0FEF" w:rsidP="001C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  <w:tab w:val="decimal" w:pos="666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1CA28C" w14:textId="38D6B185" w:rsidR="000D0FEF" w:rsidRPr="00B20F02" w:rsidRDefault="000C58DB" w:rsidP="001C219C">
            <w:pPr>
              <w:pStyle w:val="acctfourfigures"/>
              <w:tabs>
                <w:tab w:val="clear" w:pos="765"/>
                <w:tab w:val="decimal" w:pos="1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</w:p>
        </w:tc>
        <w:tc>
          <w:tcPr>
            <w:tcW w:w="180" w:type="dxa"/>
          </w:tcPr>
          <w:p w14:paraId="4CE4A076" w14:textId="77777777" w:rsidR="000D0FEF" w:rsidRPr="00B20F02" w:rsidRDefault="000D0FEF" w:rsidP="000D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6E94A69B" w14:textId="5BD911C4" w:rsidR="000D0FEF" w:rsidRPr="00B20F02" w:rsidRDefault="000C58DB" w:rsidP="000D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180" w:type="dxa"/>
            <w:shd w:val="clear" w:color="auto" w:fill="auto"/>
          </w:tcPr>
          <w:p w14:paraId="57C868AA" w14:textId="77777777" w:rsidR="000D0FEF" w:rsidRPr="00B20F02" w:rsidRDefault="000D0FEF" w:rsidP="000D0FEF">
            <w:pPr>
              <w:pStyle w:val="acctfourfigures"/>
              <w:tabs>
                <w:tab w:val="clear" w:pos="765"/>
                <w:tab w:val="decimal" w:pos="453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3E643260" w14:textId="4ACF391F" w:rsidR="000D0FEF" w:rsidRPr="00B20F02" w:rsidRDefault="000C58DB" w:rsidP="000D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D0FEF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359</w:t>
            </w:r>
          </w:p>
        </w:tc>
        <w:tc>
          <w:tcPr>
            <w:tcW w:w="178" w:type="dxa"/>
          </w:tcPr>
          <w:p w14:paraId="3B147C78" w14:textId="77777777" w:rsidR="000D0FEF" w:rsidRPr="00B20F02" w:rsidRDefault="000D0FEF" w:rsidP="000D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dxa"/>
            <w:vAlign w:val="bottom"/>
          </w:tcPr>
          <w:p w14:paraId="29700F5B" w14:textId="2DDABDF0" w:rsidR="000D0FEF" w:rsidRPr="00B20F02" w:rsidRDefault="000D0FEF" w:rsidP="000D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74D9E" w:rsidRPr="00B20F02" w14:paraId="03C08158" w14:textId="4B09CC62" w:rsidTr="000D0FEF">
        <w:trPr>
          <w:cantSplit/>
          <w:jc w:val="center"/>
        </w:trPr>
        <w:tc>
          <w:tcPr>
            <w:tcW w:w="1694" w:type="dxa"/>
            <w:shd w:val="clear" w:color="auto" w:fill="auto"/>
          </w:tcPr>
          <w:p w14:paraId="4292EBC4" w14:textId="77777777" w:rsidR="00274D9E" w:rsidRPr="00B20F02" w:rsidRDefault="00274D9E" w:rsidP="00274D9E">
            <w:pPr>
              <w:pStyle w:val="Heading9"/>
              <w:spacing w:line="240" w:lineRule="auto"/>
              <w:ind w:left="61" w:right="-60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ไทย เอส พี เอฟ </w:t>
            </w:r>
          </w:p>
          <w:p w14:paraId="196B8B3B" w14:textId="77777777" w:rsidR="00274D9E" w:rsidRPr="00B20F02" w:rsidRDefault="00274D9E" w:rsidP="00274D9E">
            <w:pPr>
              <w:pStyle w:val="Heading9"/>
              <w:spacing w:line="240" w:lineRule="auto"/>
              <w:ind w:left="61" w:right="-6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โปรดักส์ จำกัด</w:t>
            </w:r>
          </w:p>
        </w:tc>
        <w:tc>
          <w:tcPr>
            <w:tcW w:w="1862" w:type="dxa"/>
          </w:tcPr>
          <w:p w14:paraId="4DC925C8" w14:textId="77777777" w:rsidR="00274D9E" w:rsidRPr="00B20F02" w:rsidRDefault="00274D9E" w:rsidP="00274D9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เลี้ยงสุกรปลอดโรคเฉพาะ</w:t>
            </w:r>
          </w:p>
          <w:p w14:paraId="38BB5135" w14:textId="77777777" w:rsidR="00274D9E" w:rsidRPr="00B20F02" w:rsidRDefault="00274D9E" w:rsidP="00274D9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บางชนิดเพื่อจำหน่าย</w:t>
            </w:r>
          </w:p>
        </w:tc>
        <w:tc>
          <w:tcPr>
            <w:tcW w:w="731" w:type="dxa"/>
          </w:tcPr>
          <w:p w14:paraId="05273925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C80094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28" w:type="dxa"/>
            <w:shd w:val="clear" w:color="auto" w:fill="auto"/>
          </w:tcPr>
          <w:p w14:paraId="6934E581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B876E9" w14:textId="5858B204" w:rsidR="00274D9E" w:rsidRPr="00B20F02" w:rsidRDefault="000C58DB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39" w:type="dxa"/>
            <w:shd w:val="clear" w:color="auto" w:fill="auto"/>
          </w:tcPr>
          <w:p w14:paraId="7BCBE6F3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C42BEA" w14:textId="141DA34D" w:rsidR="00274D9E" w:rsidRPr="00B20F02" w:rsidRDefault="000C58DB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</w:tcPr>
          <w:p w14:paraId="7AF5206B" w14:textId="77777777" w:rsidR="00274D9E" w:rsidRPr="00B20F02" w:rsidRDefault="00274D9E" w:rsidP="00736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8D8ABE" w14:textId="581FD438" w:rsidR="00274D9E" w:rsidRPr="00B20F02" w:rsidRDefault="000C58DB" w:rsidP="00736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397C4683" w14:textId="77777777" w:rsidR="00274D9E" w:rsidRPr="00B20F02" w:rsidRDefault="00274D9E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52A44C" w14:textId="2ED17E72" w:rsidR="00274D9E" w:rsidRPr="00B20F02" w:rsidRDefault="000C58DB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204" w:type="dxa"/>
            <w:shd w:val="clear" w:color="auto" w:fill="auto"/>
          </w:tcPr>
          <w:p w14:paraId="0075DCB1" w14:textId="77777777" w:rsidR="00274D9E" w:rsidRPr="00B20F02" w:rsidRDefault="00274D9E" w:rsidP="004E53DB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8" w:type="dxa"/>
            <w:shd w:val="clear" w:color="auto" w:fill="auto"/>
          </w:tcPr>
          <w:p w14:paraId="64F8D54C" w14:textId="77777777" w:rsidR="00274D9E" w:rsidRPr="00B20F02" w:rsidRDefault="00274D9E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06F2C4" w14:textId="5043A637" w:rsidR="00274D9E" w:rsidRPr="00B20F02" w:rsidRDefault="000C58DB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179" w:type="dxa"/>
          </w:tcPr>
          <w:p w14:paraId="03621BAD" w14:textId="77777777" w:rsidR="00274D9E" w:rsidRPr="00B20F02" w:rsidRDefault="00274D9E" w:rsidP="004E53DB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dxa"/>
          </w:tcPr>
          <w:p w14:paraId="5513730C" w14:textId="77777777" w:rsidR="00274D9E" w:rsidRPr="00B20F02" w:rsidRDefault="00274D9E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B7C096" w14:textId="62ABE950" w:rsidR="00274D9E" w:rsidRPr="00B20F02" w:rsidRDefault="000C58DB" w:rsidP="004E53DB">
            <w:pPr>
              <w:pStyle w:val="acctfourfigures"/>
              <w:tabs>
                <w:tab w:val="decimal" w:pos="3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</w:p>
        </w:tc>
        <w:tc>
          <w:tcPr>
            <w:tcW w:w="187" w:type="dxa"/>
            <w:shd w:val="clear" w:color="auto" w:fill="auto"/>
          </w:tcPr>
          <w:p w14:paraId="589C34B9" w14:textId="690EA408" w:rsidR="00274D9E" w:rsidRPr="00B20F02" w:rsidRDefault="00274D9E" w:rsidP="00274D9E">
            <w:pPr>
              <w:pStyle w:val="acctfourfigures"/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551311E2" w14:textId="77777777" w:rsidR="00274D9E" w:rsidRPr="00B20F02" w:rsidRDefault="00274D9E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69CDB5" w14:textId="055F2065" w:rsidR="00274D9E" w:rsidRPr="00B20F02" w:rsidRDefault="000C58DB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80" w:type="dxa"/>
            <w:shd w:val="clear" w:color="auto" w:fill="auto"/>
          </w:tcPr>
          <w:p w14:paraId="7D0572BD" w14:textId="77777777" w:rsidR="00274D9E" w:rsidRPr="00B20F02" w:rsidRDefault="00274D9E" w:rsidP="002D760D">
            <w:pPr>
              <w:pStyle w:val="acctfourfigures"/>
              <w:tabs>
                <w:tab w:val="clear" w:pos="765"/>
                <w:tab w:val="decimal" w:pos="390"/>
                <w:tab w:val="decimal" w:pos="746"/>
              </w:tabs>
              <w:spacing w:line="240" w:lineRule="auto"/>
              <w:ind w:left="-15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2DE82B3D" w14:textId="77777777" w:rsidR="00274D9E" w:rsidRPr="00B20F02" w:rsidRDefault="00274D9E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AA91FF" w14:textId="670D5E5E" w:rsidR="00274D9E" w:rsidRPr="00B20F02" w:rsidRDefault="000C58DB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180" w:type="dxa"/>
          </w:tcPr>
          <w:p w14:paraId="4FF1571E" w14:textId="77777777" w:rsidR="00274D9E" w:rsidRPr="00B20F02" w:rsidRDefault="00274D9E" w:rsidP="002D760D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5" w:type="dxa"/>
          </w:tcPr>
          <w:p w14:paraId="6F8A03D8" w14:textId="77777777" w:rsidR="00274D9E" w:rsidRPr="00B20F02" w:rsidRDefault="00274D9E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8DB429" w14:textId="7A30C303" w:rsidR="00274D9E" w:rsidRPr="00B20F02" w:rsidRDefault="000C58DB" w:rsidP="002D760D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</w:p>
        </w:tc>
        <w:tc>
          <w:tcPr>
            <w:tcW w:w="178" w:type="dxa"/>
            <w:shd w:val="clear" w:color="auto" w:fill="auto"/>
          </w:tcPr>
          <w:p w14:paraId="22AFD8FA" w14:textId="4E4A9046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4F23B387" w14:textId="29E1B123" w:rsidR="00274D9E" w:rsidRPr="00B20F02" w:rsidRDefault="00274D9E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7AB318A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14:paraId="6D983965" w14:textId="5DF57782" w:rsidR="00274D9E" w:rsidRPr="00B20F02" w:rsidRDefault="00274D9E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3DED5BA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2" w:type="dxa"/>
            <w:vAlign w:val="bottom"/>
          </w:tcPr>
          <w:p w14:paraId="4FD6A0CD" w14:textId="75A0699B" w:rsidR="00274D9E" w:rsidRPr="00B20F02" w:rsidRDefault="00274D9E" w:rsidP="00C3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57B0C893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48BDA712" w14:textId="77777777" w:rsidR="00274D9E" w:rsidRPr="00B20F02" w:rsidRDefault="00274D9E" w:rsidP="00F0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16E195" w14:textId="68669FBD" w:rsidR="00274D9E" w:rsidRPr="00B20F02" w:rsidRDefault="000C58DB" w:rsidP="00F0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317</w:t>
            </w:r>
          </w:p>
        </w:tc>
        <w:tc>
          <w:tcPr>
            <w:tcW w:w="178" w:type="dxa"/>
            <w:shd w:val="clear" w:color="auto" w:fill="auto"/>
          </w:tcPr>
          <w:p w14:paraId="2CD918FA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2" w:type="dxa"/>
            <w:shd w:val="clear" w:color="auto" w:fill="auto"/>
          </w:tcPr>
          <w:p w14:paraId="70D6A609" w14:textId="77777777" w:rsidR="00274D9E" w:rsidRPr="00B20F02" w:rsidRDefault="00274D9E" w:rsidP="007D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8AFA54" w14:textId="24A4494A" w:rsidR="00274D9E" w:rsidRPr="00B20F02" w:rsidRDefault="000C58DB" w:rsidP="007D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178" w:type="dxa"/>
          </w:tcPr>
          <w:p w14:paraId="74C4D5A1" w14:textId="77777777" w:rsidR="00274D9E" w:rsidRPr="00B20F02" w:rsidRDefault="00274D9E" w:rsidP="001C219C">
            <w:pPr>
              <w:pStyle w:val="acctfourfigures"/>
              <w:tabs>
                <w:tab w:val="clear" w:pos="765"/>
                <w:tab w:val="decimal" w:pos="1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0F22BF13" w14:textId="77777777" w:rsidR="00274D9E" w:rsidRPr="00B20F02" w:rsidRDefault="00274D9E" w:rsidP="001C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  <w:tab w:val="decimal" w:pos="666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B258D5" w14:textId="53BF397C" w:rsidR="00274D9E" w:rsidRPr="00B20F02" w:rsidRDefault="000C58DB" w:rsidP="001C219C">
            <w:pPr>
              <w:pStyle w:val="acctfourfigures"/>
              <w:tabs>
                <w:tab w:val="clear" w:pos="765"/>
                <w:tab w:val="decimal" w:pos="1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</w:p>
        </w:tc>
        <w:tc>
          <w:tcPr>
            <w:tcW w:w="180" w:type="dxa"/>
          </w:tcPr>
          <w:p w14:paraId="08614A4C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shd w:val="clear" w:color="auto" w:fill="auto"/>
          </w:tcPr>
          <w:p w14:paraId="01551DBA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30EC87" w14:textId="39621A2C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EE9C34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shd w:val="clear" w:color="auto" w:fill="auto"/>
          </w:tcPr>
          <w:p w14:paraId="0B761642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CE9F43" w14:textId="4C4091C8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10D22284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</w:tcPr>
          <w:p w14:paraId="501500D2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F29987" w14:textId="50CD6862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74D9E" w:rsidRPr="00B20F02" w14:paraId="75EF736D" w14:textId="62F8A649" w:rsidTr="000D0FEF">
        <w:trPr>
          <w:cantSplit/>
          <w:jc w:val="center"/>
        </w:trPr>
        <w:tc>
          <w:tcPr>
            <w:tcW w:w="1694" w:type="dxa"/>
            <w:shd w:val="clear" w:color="auto" w:fill="auto"/>
          </w:tcPr>
          <w:p w14:paraId="0B2EC2B2" w14:textId="77777777" w:rsidR="00274D9E" w:rsidRPr="00B20F02" w:rsidRDefault="00274D9E" w:rsidP="00274D9E">
            <w:pPr>
              <w:pStyle w:val="Heading9"/>
              <w:spacing w:line="240" w:lineRule="auto"/>
              <w:ind w:left="61" w:right="-6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 เซฟตี้ </w:t>
            </w:r>
          </w:p>
          <w:p w14:paraId="1BEFE335" w14:textId="77777777" w:rsidR="00274D9E" w:rsidRPr="00B20F02" w:rsidRDefault="00274D9E" w:rsidP="00274D9E">
            <w:pPr>
              <w:pStyle w:val="Heading9"/>
              <w:spacing w:line="240" w:lineRule="auto"/>
              <w:ind w:left="61" w:right="-6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มีท แพคกิ้ง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862" w:type="dxa"/>
          </w:tcPr>
          <w:p w14:paraId="5CEC391A" w14:textId="77777777" w:rsidR="00274D9E" w:rsidRPr="00B20F02" w:rsidRDefault="00274D9E" w:rsidP="00274D9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โรงงานฆ่าและชำแหละ</w:t>
            </w:r>
          </w:p>
          <w:p w14:paraId="6D5773E8" w14:textId="77777777" w:rsidR="00274D9E" w:rsidRPr="00B20F02" w:rsidRDefault="00274D9E" w:rsidP="00274D9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สุกรเพื่อจำหน่าย</w:t>
            </w:r>
          </w:p>
        </w:tc>
        <w:tc>
          <w:tcPr>
            <w:tcW w:w="731" w:type="dxa"/>
          </w:tcPr>
          <w:p w14:paraId="4F0686D6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6FADD0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28" w:type="dxa"/>
            <w:shd w:val="clear" w:color="auto" w:fill="auto"/>
          </w:tcPr>
          <w:p w14:paraId="442D758C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45D257" w14:textId="37AC4A5A" w:rsidR="00274D9E" w:rsidRPr="00B20F02" w:rsidRDefault="000C58DB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39" w:type="dxa"/>
            <w:shd w:val="clear" w:color="auto" w:fill="auto"/>
          </w:tcPr>
          <w:p w14:paraId="289D2DE2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01A9D8" w14:textId="75917693" w:rsidR="00274D9E" w:rsidRPr="00B20F02" w:rsidRDefault="000C58DB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</w:tcPr>
          <w:p w14:paraId="441A702A" w14:textId="77777777" w:rsidR="00274D9E" w:rsidRPr="00B20F02" w:rsidRDefault="00274D9E" w:rsidP="00736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E784E6" w14:textId="412702AD" w:rsidR="00274D9E" w:rsidRPr="00B20F02" w:rsidRDefault="000C58DB" w:rsidP="00736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081E23FD" w14:textId="77777777" w:rsidR="00274D9E" w:rsidRPr="00B20F02" w:rsidRDefault="00274D9E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1FD172" w14:textId="7697E4DF" w:rsidR="00274D9E" w:rsidRPr="00B20F02" w:rsidRDefault="000C58DB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204" w:type="dxa"/>
            <w:shd w:val="clear" w:color="auto" w:fill="auto"/>
          </w:tcPr>
          <w:p w14:paraId="70B2CE04" w14:textId="77777777" w:rsidR="00274D9E" w:rsidRPr="00B20F02" w:rsidRDefault="00274D9E" w:rsidP="004E53DB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8" w:type="dxa"/>
            <w:shd w:val="clear" w:color="auto" w:fill="auto"/>
          </w:tcPr>
          <w:p w14:paraId="7483546F" w14:textId="77777777" w:rsidR="00274D9E" w:rsidRPr="00B20F02" w:rsidRDefault="00274D9E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1BE1AF" w14:textId="38B811C4" w:rsidR="00274D9E" w:rsidRPr="00B20F02" w:rsidRDefault="000C58DB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179" w:type="dxa"/>
          </w:tcPr>
          <w:p w14:paraId="70E87D07" w14:textId="77777777" w:rsidR="00274D9E" w:rsidRPr="00B20F02" w:rsidRDefault="00274D9E" w:rsidP="004E53DB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dxa"/>
          </w:tcPr>
          <w:p w14:paraId="198C129A" w14:textId="77777777" w:rsidR="00274D9E" w:rsidRPr="00B20F02" w:rsidRDefault="00274D9E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159171" w14:textId="59A5A8E6" w:rsidR="00274D9E" w:rsidRPr="00B20F02" w:rsidRDefault="000C58DB" w:rsidP="004E53DB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675</w:t>
            </w:r>
          </w:p>
        </w:tc>
        <w:tc>
          <w:tcPr>
            <w:tcW w:w="187" w:type="dxa"/>
            <w:shd w:val="clear" w:color="auto" w:fill="auto"/>
          </w:tcPr>
          <w:p w14:paraId="68ADCA58" w14:textId="31643A19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4858A31B" w14:textId="77777777" w:rsidR="00274D9E" w:rsidRPr="00B20F02" w:rsidRDefault="00274D9E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F9F0F6" w14:textId="167E1B8D" w:rsidR="00274D9E" w:rsidRPr="00B20F02" w:rsidRDefault="000C58DB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684</w:t>
            </w:r>
          </w:p>
        </w:tc>
        <w:tc>
          <w:tcPr>
            <w:tcW w:w="180" w:type="dxa"/>
            <w:shd w:val="clear" w:color="auto" w:fill="auto"/>
          </w:tcPr>
          <w:p w14:paraId="609DBD3F" w14:textId="77777777" w:rsidR="00274D9E" w:rsidRPr="00B20F02" w:rsidRDefault="00274D9E" w:rsidP="002D760D">
            <w:pPr>
              <w:pStyle w:val="acctfourfigures"/>
              <w:tabs>
                <w:tab w:val="clear" w:pos="765"/>
                <w:tab w:val="decimal" w:pos="390"/>
                <w:tab w:val="decimal" w:pos="746"/>
              </w:tabs>
              <w:spacing w:line="240" w:lineRule="auto"/>
              <w:ind w:left="-15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3BBE9215" w14:textId="77777777" w:rsidR="00274D9E" w:rsidRPr="00B20F02" w:rsidRDefault="00274D9E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0493B8" w14:textId="62AB2968" w:rsidR="00274D9E" w:rsidRPr="00B20F02" w:rsidRDefault="000C58DB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684</w:t>
            </w:r>
          </w:p>
        </w:tc>
        <w:tc>
          <w:tcPr>
            <w:tcW w:w="180" w:type="dxa"/>
          </w:tcPr>
          <w:p w14:paraId="5F6C3DC0" w14:textId="77777777" w:rsidR="00274D9E" w:rsidRPr="00B20F02" w:rsidRDefault="00274D9E" w:rsidP="002D760D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5" w:type="dxa"/>
          </w:tcPr>
          <w:p w14:paraId="7A2AA60B" w14:textId="77777777" w:rsidR="00274D9E" w:rsidRPr="00B20F02" w:rsidRDefault="00274D9E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54F83E" w14:textId="1BC3109B" w:rsidR="00274D9E" w:rsidRPr="00B20F02" w:rsidRDefault="000C58DB" w:rsidP="002D760D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</w:p>
        </w:tc>
        <w:tc>
          <w:tcPr>
            <w:tcW w:w="178" w:type="dxa"/>
            <w:shd w:val="clear" w:color="auto" w:fill="auto"/>
          </w:tcPr>
          <w:p w14:paraId="6BA3B615" w14:textId="60453D7E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52554BC7" w14:textId="77777777" w:rsidR="00274D9E" w:rsidRPr="00B20F02" w:rsidRDefault="00274D9E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A9918B" w14:textId="0D7441A4" w:rsidR="00274D9E" w:rsidRPr="00B20F02" w:rsidRDefault="00274D9E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684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044135CD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dxa"/>
            <w:shd w:val="clear" w:color="auto" w:fill="auto"/>
          </w:tcPr>
          <w:p w14:paraId="2CF6AB87" w14:textId="77777777" w:rsidR="00274D9E" w:rsidRPr="00B20F02" w:rsidRDefault="00274D9E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62C4FB" w14:textId="63733E3D" w:rsidR="00274D9E" w:rsidRPr="00B20F02" w:rsidRDefault="00274D9E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684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C2BC660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2" w:type="dxa"/>
          </w:tcPr>
          <w:p w14:paraId="7582ABBF" w14:textId="77777777" w:rsidR="00274D9E" w:rsidRPr="00B20F02" w:rsidRDefault="00274D9E" w:rsidP="00C3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7293BE" w14:textId="2535E0B0" w:rsidR="00274D9E" w:rsidRPr="00B20F02" w:rsidRDefault="00274D9E" w:rsidP="00C3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666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684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2" w:type="dxa"/>
          </w:tcPr>
          <w:p w14:paraId="39270680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0BCA999B" w14:textId="77777777" w:rsidR="00274D9E" w:rsidRPr="00B20F02" w:rsidRDefault="00274D9E" w:rsidP="00F0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39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403CAE" w14:textId="48F8CC83" w:rsidR="00274D9E" w:rsidRPr="00B20F02" w:rsidRDefault="00274D9E" w:rsidP="00F0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39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2649CBB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2" w:type="dxa"/>
            <w:shd w:val="clear" w:color="auto" w:fill="auto"/>
          </w:tcPr>
          <w:p w14:paraId="7C6AD5A6" w14:textId="77777777" w:rsidR="00274D9E" w:rsidRPr="00B20F02" w:rsidRDefault="00274D9E" w:rsidP="007D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431669" w14:textId="2993342C" w:rsidR="00274D9E" w:rsidRPr="00B20F02" w:rsidRDefault="00274D9E" w:rsidP="007D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  <w:tab w:val="decimal" w:pos="30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63FCA2CF" w14:textId="77777777" w:rsidR="00274D9E" w:rsidRPr="00B20F02" w:rsidRDefault="00274D9E" w:rsidP="001C219C">
            <w:pPr>
              <w:pStyle w:val="acctfourfigures"/>
              <w:tabs>
                <w:tab w:val="clear" w:pos="765"/>
                <w:tab w:val="decimal" w:pos="1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3C834F1B" w14:textId="77777777" w:rsidR="00274D9E" w:rsidRPr="00B20F02" w:rsidRDefault="00274D9E" w:rsidP="001C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  <w:tab w:val="decimal" w:pos="666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BF9435" w14:textId="147EA2B1" w:rsidR="00274D9E" w:rsidRPr="00B20F02" w:rsidRDefault="00274D9E" w:rsidP="001C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  <w:tab w:val="decimal" w:pos="5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6AC76BB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51A59BD4" w14:textId="0392ED45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58077B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453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2123D001" w14:textId="64257B26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7E037179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dxa"/>
            <w:vAlign w:val="bottom"/>
          </w:tcPr>
          <w:p w14:paraId="78101AFA" w14:textId="29060299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74D9E" w:rsidRPr="00B20F02" w14:paraId="384B3B72" w14:textId="1CE7EE92" w:rsidTr="000D0FEF">
        <w:trPr>
          <w:cantSplit/>
          <w:jc w:val="center"/>
        </w:trPr>
        <w:tc>
          <w:tcPr>
            <w:tcW w:w="1694" w:type="dxa"/>
            <w:shd w:val="clear" w:color="auto" w:fill="auto"/>
          </w:tcPr>
          <w:p w14:paraId="7E2C1E38" w14:textId="77777777" w:rsidR="00274D9E" w:rsidRPr="00B20F02" w:rsidRDefault="00274D9E" w:rsidP="00274D9E">
            <w:pPr>
              <w:tabs>
                <w:tab w:val="clear" w:pos="1644"/>
                <w:tab w:val="clear" w:pos="1871"/>
              </w:tabs>
              <w:spacing w:line="240" w:lineRule="auto"/>
              <w:ind w:left="153" w:right="-6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 </w:t>
            </w:r>
          </w:p>
          <w:p w14:paraId="7D9053D5" w14:textId="77777777" w:rsidR="00274D9E" w:rsidRPr="00B20F02" w:rsidRDefault="00274D9E" w:rsidP="00274D9E">
            <w:pPr>
              <w:tabs>
                <w:tab w:val="clear" w:pos="1644"/>
                <w:tab w:val="clear" w:pos="1871"/>
              </w:tabs>
              <w:spacing w:line="240" w:lineRule="auto"/>
              <w:ind w:left="153" w:right="-6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เรสเทอรองท์ จำกัด</w:t>
            </w:r>
          </w:p>
        </w:tc>
        <w:tc>
          <w:tcPr>
            <w:tcW w:w="1862" w:type="dxa"/>
          </w:tcPr>
          <w:p w14:paraId="24ED1E92" w14:textId="77777777" w:rsidR="00274D9E" w:rsidRPr="00B20F02" w:rsidRDefault="00274D9E" w:rsidP="00274D9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จำหน่ายอาหารและ</w:t>
            </w:r>
          </w:p>
          <w:p w14:paraId="37BA9B2F" w14:textId="77777777" w:rsidR="00274D9E" w:rsidRPr="00B20F02" w:rsidRDefault="00274D9E" w:rsidP="00274D9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เครื่องดื่ม</w:t>
            </w:r>
          </w:p>
        </w:tc>
        <w:tc>
          <w:tcPr>
            <w:tcW w:w="731" w:type="dxa"/>
          </w:tcPr>
          <w:p w14:paraId="0CE0333E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1A8AD9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28" w:type="dxa"/>
            <w:shd w:val="clear" w:color="auto" w:fill="auto"/>
          </w:tcPr>
          <w:p w14:paraId="5E3DA2B9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4C3D58" w14:textId="7E3FE3AE" w:rsidR="00274D9E" w:rsidRPr="00B20F02" w:rsidRDefault="000C58DB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39" w:type="dxa"/>
            <w:shd w:val="clear" w:color="auto" w:fill="auto"/>
          </w:tcPr>
          <w:p w14:paraId="66DB8E6D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7F827B" w14:textId="51DA598F" w:rsidR="00274D9E" w:rsidRPr="00B20F02" w:rsidRDefault="000C58DB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</w:tcPr>
          <w:p w14:paraId="272AA3F9" w14:textId="77777777" w:rsidR="00274D9E" w:rsidRPr="00B20F02" w:rsidRDefault="00274D9E" w:rsidP="00736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E6215B" w14:textId="1C77F943" w:rsidR="00274D9E" w:rsidRPr="00B20F02" w:rsidRDefault="000C58DB" w:rsidP="00736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32F605A4" w14:textId="77777777" w:rsidR="00274D9E" w:rsidRPr="00B20F02" w:rsidRDefault="00274D9E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CF7129" w14:textId="15FE092A" w:rsidR="00274D9E" w:rsidRPr="00B20F02" w:rsidRDefault="000C58DB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420</w:t>
            </w:r>
          </w:p>
        </w:tc>
        <w:tc>
          <w:tcPr>
            <w:tcW w:w="204" w:type="dxa"/>
            <w:shd w:val="clear" w:color="auto" w:fill="auto"/>
          </w:tcPr>
          <w:p w14:paraId="2835304D" w14:textId="77777777" w:rsidR="00274D9E" w:rsidRPr="00B20F02" w:rsidRDefault="00274D9E" w:rsidP="004E53DB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8" w:type="dxa"/>
            <w:shd w:val="clear" w:color="auto" w:fill="auto"/>
          </w:tcPr>
          <w:p w14:paraId="7784D59D" w14:textId="77777777" w:rsidR="00274D9E" w:rsidRPr="00B20F02" w:rsidRDefault="00274D9E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A26A21" w14:textId="4BB20B66" w:rsidR="00274D9E" w:rsidRPr="00B20F02" w:rsidRDefault="000C58DB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420</w:t>
            </w:r>
          </w:p>
        </w:tc>
        <w:tc>
          <w:tcPr>
            <w:tcW w:w="179" w:type="dxa"/>
          </w:tcPr>
          <w:p w14:paraId="0E66E59C" w14:textId="77777777" w:rsidR="00274D9E" w:rsidRPr="00B20F02" w:rsidRDefault="00274D9E" w:rsidP="004E53DB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dxa"/>
          </w:tcPr>
          <w:p w14:paraId="306F31FD" w14:textId="77777777" w:rsidR="00274D9E" w:rsidRPr="00B20F02" w:rsidRDefault="00274D9E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97597F" w14:textId="0B855C1E" w:rsidR="00274D9E" w:rsidRPr="00B20F02" w:rsidRDefault="000C58DB" w:rsidP="004E53DB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</w:p>
        </w:tc>
        <w:tc>
          <w:tcPr>
            <w:tcW w:w="187" w:type="dxa"/>
            <w:shd w:val="clear" w:color="auto" w:fill="auto"/>
          </w:tcPr>
          <w:p w14:paraId="55CE3939" w14:textId="6F799D60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4C8C459B" w14:textId="77777777" w:rsidR="00274D9E" w:rsidRPr="00B20F02" w:rsidRDefault="00274D9E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CD6C65" w14:textId="37969D47" w:rsidR="00274D9E" w:rsidRPr="00B20F02" w:rsidRDefault="000C58DB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412</w:t>
            </w:r>
          </w:p>
        </w:tc>
        <w:tc>
          <w:tcPr>
            <w:tcW w:w="180" w:type="dxa"/>
            <w:shd w:val="clear" w:color="auto" w:fill="auto"/>
          </w:tcPr>
          <w:p w14:paraId="3AC438FB" w14:textId="77777777" w:rsidR="00274D9E" w:rsidRPr="00B20F02" w:rsidRDefault="00274D9E" w:rsidP="002D760D">
            <w:pPr>
              <w:pStyle w:val="acctfourfigures"/>
              <w:tabs>
                <w:tab w:val="clear" w:pos="765"/>
                <w:tab w:val="decimal" w:pos="390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54EE97E6" w14:textId="77777777" w:rsidR="00274D9E" w:rsidRPr="00B20F02" w:rsidRDefault="00274D9E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BFD300" w14:textId="687A1120" w:rsidR="00274D9E" w:rsidRPr="00B20F02" w:rsidRDefault="000C58DB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412</w:t>
            </w:r>
          </w:p>
        </w:tc>
        <w:tc>
          <w:tcPr>
            <w:tcW w:w="180" w:type="dxa"/>
          </w:tcPr>
          <w:p w14:paraId="02F76B75" w14:textId="77777777" w:rsidR="00274D9E" w:rsidRPr="00B20F02" w:rsidRDefault="00274D9E" w:rsidP="002D760D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5" w:type="dxa"/>
          </w:tcPr>
          <w:p w14:paraId="0E8D7070" w14:textId="77777777" w:rsidR="00274D9E" w:rsidRPr="00B20F02" w:rsidRDefault="00274D9E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77547F" w14:textId="5FC3AB7B" w:rsidR="00274D9E" w:rsidRPr="00B20F02" w:rsidRDefault="000C58DB" w:rsidP="002D760D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</w:p>
        </w:tc>
        <w:tc>
          <w:tcPr>
            <w:tcW w:w="178" w:type="dxa"/>
            <w:shd w:val="clear" w:color="auto" w:fill="auto"/>
          </w:tcPr>
          <w:p w14:paraId="540E7779" w14:textId="65C44AD2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632ED4FA" w14:textId="77777777" w:rsidR="00274D9E" w:rsidRPr="00B20F02" w:rsidRDefault="00274D9E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6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5DBC5A" w14:textId="1BF38028" w:rsidR="00274D9E" w:rsidRPr="00B20F02" w:rsidRDefault="00274D9E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9B1DF7" w:rsidRPr="00B20F02">
              <w:rPr>
                <w:rFonts w:asciiTheme="majorBidi" w:hAnsiTheme="majorBidi" w:cstheme="majorBidi"/>
                <w:sz w:val="24"/>
                <w:szCs w:val="24"/>
              </w:rPr>
              <w:t>365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780F8E73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dxa"/>
            <w:shd w:val="clear" w:color="auto" w:fill="auto"/>
          </w:tcPr>
          <w:p w14:paraId="5D446036" w14:textId="77777777" w:rsidR="00274D9E" w:rsidRPr="00B20F02" w:rsidRDefault="00274D9E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6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9A74E5" w14:textId="07D77E57" w:rsidR="00274D9E" w:rsidRPr="00B20F02" w:rsidRDefault="00274D9E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294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548339AD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2" w:type="dxa"/>
          </w:tcPr>
          <w:p w14:paraId="07E38DEA" w14:textId="77777777" w:rsidR="00274D9E" w:rsidRPr="00B20F02" w:rsidRDefault="00274D9E" w:rsidP="00C3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1FD13A" w14:textId="1A1173F6" w:rsidR="00274D9E" w:rsidRPr="00B20F02" w:rsidRDefault="00274D9E" w:rsidP="00C3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666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2" w:type="dxa"/>
          </w:tcPr>
          <w:p w14:paraId="5C80817F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49487C70" w14:textId="38B87A11" w:rsidR="00274D9E" w:rsidRPr="00B20F02" w:rsidRDefault="009B1DF7" w:rsidP="00F0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78" w:type="dxa"/>
            <w:shd w:val="clear" w:color="auto" w:fill="auto"/>
          </w:tcPr>
          <w:p w14:paraId="7CDA9F50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6A1EBCF7" w14:textId="64546997" w:rsidR="00274D9E" w:rsidRPr="00B20F02" w:rsidRDefault="000C58DB" w:rsidP="007D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  <w:tc>
          <w:tcPr>
            <w:tcW w:w="178" w:type="dxa"/>
          </w:tcPr>
          <w:p w14:paraId="62D3865C" w14:textId="77777777" w:rsidR="00274D9E" w:rsidRPr="00B20F02" w:rsidRDefault="00274D9E" w:rsidP="001C219C">
            <w:pPr>
              <w:pStyle w:val="acctfourfigures"/>
              <w:tabs>
                <w:tab w:val="clear" w:pos="765"/>
                <w:tab w:val="decimal" w:pos="1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38444824" w14:textId="3EA2628F" w:rsidR="00274D9E" w:rsidRPr="00B20F02" w:rsidRDefault="00274D9E" w:rsidP="001C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  <w:tab w:val="decimal" w:pos="5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367F4D4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2E9062F3" w14:textId="36A5227E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30BDE5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453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0CF1EE2F" w14:textId="0CF24450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6094725C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dxa"/>
            <w:vAlign w:val="bottom"/>
          </w:tcPr>
          <w:p w14:paraId="08B8135C" w14:textId="78F4AF92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74D9E" w:rsidRPr="00B20F02" w14:paraId="4A0CC8C8" w14:textId="18CB6C5E" w:rsidTr="000D0FEF">
        <w:trPr>
          <w:cantSplit/>
          <w:jc w:val="center"/>
        </w:trPr>
        <w:tc>
          <w:tcPr>
            <w:tcW w:w="1694" w:type="dxa"/>
            <w:shd w:val="clear" w:color="auto" w:fill="auto"/>
          </w:tcPr>
          <w:p w14:paraId="39344AFF" w14:textId="77777777" w:rsidR="00274D9E" w:rsidRPr="00B20F02" w:rsidRDefault="00274D9E" w:rsidP="00274D9E">
            <w:pPr>
              <w:pStyle w:val="Heading9"/>
              <w:spacing w:line="240" w:lineRule="auto"/>
              <w:ind w:left="61" w:right="-6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อาหารเบทเทอร์ </w:t>
            </w:r>
          </w:p>
          <w:p w14:paraId="262DF686" w14:textId="77777777" w:rsidR="00274D9E" w:rsidRPr="00B20F02" w:rsidRDefault="00274D9E" w:rsidP="00274D9E">
            <w:pPr>
              <w:tabs>
                <w:tab w:val="clear" w:pos="1644"/>
                <w:tab w:val="clear" w:pos="1871"/>
              </w:tabs>
              <w:spacing w:line="240" w:lineRule="auto"/>
              <w:ind w:left="153" w:right="-6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862" w:type="dxa"/>
          </w:tcPr>
          <w:p w14:paraId="4C573D02" w14:textId="77777777" w:rsidR="00274D9E" w:rsidRPr="00B20F02" w:rsidRDefault="00274D9E" w:rsidP="00274D9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ผลิตอาหารแปรรูปจาก</w:t>
            </w:r>
          </w:p>
          <w:p w14:paraId="49CC56C2" w14:textId="77777777" w:rsidR="00274D9E" w:rsidRPr="00B20F02" w:rsidRDefault="00274D9E" w:rsidP="00274D9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เนื้อไก่แช่แข็งและ</w:t>
            </w:r>
          </w:p>
          <w:p w14:paraId="3F2932EF" w14:textId="77777777" w:rsidR="00274D9E" w:rsidRPr="00B20F02" w:rsidRDefault="00274D9E" w:rsidP="00274D9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ฟาร์มไก่</w:t>
            </w:r>
          </w:p>
        </w:tc>
        <w:tc>
          <w:tcPr>
            <w:tcW w:w="731" w:type="dxa"/>
          </w:tcPr>
          <w:p w14:paraId="2A93C83A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7524E7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155E80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28" w:type="dxa"/>
            <w:shd w:val="clear" w:color="auto" w:fill="auto"/>
          </w:tcPr>
          <w:p w14:paraId="5E95F4C2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DBA466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13C438" w14:textId="4B3F2CE2" w:rsidR="00274D9E" w:rsidRPr="00B20F02" w:rsidRDefault="000C58DB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39" w:type="dxa"/>
            <w:shd w:val="clear" w:color="auto" w:fill="auto"/>
          </w:tcPr>
          <w:p w14:paraId="170C7E4D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5608C4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78A113" w14:textId="5E57D9FD" w:rsidR="00274D9E" w:rsidRPr="00B20F02" w:rsidRDefault="000C58DB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</w:tcPr>
          <w:p w14:paraId="3AED87D4" w14:textId="77777777" w:rsidR="00274D9E" w:rsidRPr="00B20F02" w:rsidRDefault="00274D9E" w:rsidP="00736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809FF7" w14:textId="77777777" w:rsidR="00274D9E" w:rsidRPr="00B20F02" w:rsidRDefault="00274D9E" w:rsidP="00736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4C34DB" w14:textId="36425FBA" w:rsidR="00274D9E" w:rsidRPr="00B20F02" w:rsidRDefault="000C58DB" w:rsidP="00736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1F73B8F1" w14:textId="77777777" w:rsidR="00274D9E" w:rsidRPr="00B20F02" w:rsidRDefault="00274D9E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8E6BAE" w14:textId="77777777" w:rsidR="00274D9E" w:rsidRPr="00B20F02" w:rsidRDefault="00274D9E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10F58F" w14:textId="59FD60BC" w:rsidR="00274D9E" w:rsidRPr="00B20F02" w:rsidRDefault="000C58DB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031EA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  <w:tc>
          <w:tcPr>
            <w:tcW w:w="204" w:type="dxa"/>
            <w:shd w:val="clear" w:color="auto" w:fill="auto"/>
          </w:tcPr>
          <w:p w14:paraId="52A917C9" w14:textId="77777777" w:rsidR="00274D9E" w:rsidRPr="00B20F02" w:rsidRDefault="00274D9E" w:rsidP="004E53DB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8" w:type="dxa"/>
            <w:shd w:val="clear" w:color="auto" w:fill="auto"/>
          </w:tcPr>
          <w:p w14:paraId="3639462F" w14:textId="77777777" w:rsidR="00274D9E" w:rsidRPr="00B20F02" w:rsidRDefault="00274D9E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4654A3" w14:textId="77777777" w:rsidR="00274D9E" w:rsidRPr="00B20F02" w:rsidRDefault="00274D9E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E292F0" w14:textId="12D4768F" w:rsidR="00274D9E" w:rsidRPr="00B20F02" w:rsidRDefault="000C58DB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  <w:tc>
          <w:tcPr>
            <w:tcW w:w="179" w:type="dxa"/>
          </w:tcPr>
          <w:p w14:paraId="72907984" w14:textId="77777777" w:rsidR="00274D9E" w:rsidRPr="00B20F02" w:rsidRDefault="00274D9E" w:rsidP="004E53DB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dxa"/>
          </w:tcPr>
          <w:p w14:paraId="30FAF723" w14:textId="77777777" w:rsidR="00274D9E" w:rsidRPr="00B20F02" w:rsidRDefault="00274D9E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E7CDB6" w14:textId="77777777" w:rsidR="00274D9E" w:rsidRPr="00B20F02" w:rsidRDefault="00274D9E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3B7790" w14:textId="360162A4" w:rsidR="00274D9E" w:rsidRPr="00B20F02" w:rsidRDefault="000C58DB" w:rsidP="004E53DB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</w:p>
        </w:tc>
        <w:tc>
          <w:tcPr>
            <w:tcW w:w="187" w:type="dxa"/>
            <w:shd w:val="clear" w:color="auto" w:fill="auto"/>
          </w:tcPr>
          <w:p w14:paraId="382BCE4A" w14:textId="74512D15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7818FEE0" w14:textId="77777777" w:rsidR="00274D9E" w:rsidRPr="00B20F02" w:rsidRDefault="00274D9E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CB3F3F" w14:textId="77777777" w:rsidR="00274D9E" w:rsidRPr="00B20F02" w:rsidRDefault="00274D9E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3DB844" w14:textId="0E53BC91" w:rsidR="00274D9E" w:rsidRPr="00B20F02" w:rsidRDefault="000C58DB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  <w:tc>
          <w:tcPr>
            <w:tcW w:w="180" w:type="dxa"/>
            <w:shd w:val="clear" w:color="auto" w:fill="auto"/>
          </w:tcPr>
          <w:p w14:paraId="46D2EBAF" w14:textId="77777777" w:rsidR="00274D9E" w:rsidRPr="00B20F02" w:rsidRDefault="00274D9E" w:rsidP="002D760D">
            <w:pPr>
              <w:pStyle w:val="acctfourfigures"/>
              <w:tabs>
                <w:tab w:val="clear" w:pos="765"/>
                <w:tab w:val="decimal" w:pos="390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008EFFF1" w14:textId="77777777" w:rsidR="00274D9E" w:rsidRPr="00B20F02" w:rsidRDefault="00274D9E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FD814B" w14:textId="77777777" w:rsidR="00274D9E" w:rsidRPr="00B20F02" w:rsidRDefault="00274D9E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37790D" w14:textId="69143498" w:rsidR="00274D9E" w:rsidRPr="00B20F02" w:rsidRDefault="000C58DB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  <w:tc>
          <w:tcPr>
            <w:tcW w:w="180" w:type="dxa"/>
          </w:tcPr>
          <w:p w14:paraId="448B285C" w14:textId="77777777" w:rsidR="00274D9E" w:rsidRPr="00B20F02" w:rsidRDefault="00274D9E" w:rsidP="002D760D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5" w:type="dxa"/>
          </w:tcPr>
          <w:p w14:paraId="56A5DA1A" w14:textId="77777777" w:rsidR="00274D9E" w:rsidRPr="00B20F02" w:rsidRDefault="00274D9E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ACEBAA" w14:textId="77777777" w:rsidR="00274D9E" w:rsidRPr="00B20F02" w:rsidRDefault="00274D9E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5A888D" w14:textId="7DBEE1B7" w:rsidR="00274D9E" w:rsidRPr="00B20F02" w:rsidRDefault="000C58DB" w:rsidP="002D760D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</w:p>
        </w:tc>
        <w:tc>
          <w:tcPr>
            <w:tcW w:w="178" w:type="dxa"/>
            <w:shd w:val="clear" w:color="auto" w:fill="auto"/>
          </w:tcPr>
          <w:p w14:paraId="132BD259" w14:textId="1AF16FCB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13316605" w14:textId="1486F2B2" w:rsidR="00274D9E" w:rsidRPr="00B20F02" w:rsidRDefault="00274D9E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9237E71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14:paraId="11B6B0D6" w14:textId="67D4F036" w:rsidR="00274D9E" w:rsidRPr="00B20F02" w:rsidRDefault="00274D9E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8AAB7EB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2" w:type="dxa"/>
            <w:vAlign w:val="bottom"/>
          </w:tcPr>
          <w:p w14:paraId="64FFF259" w14:textId="50CEFEAB" w:rsidR="00274D9E" w:rsidRPr="00B20F02" w:rsidRDefault="00274D9E" w:rsidP="00C3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7296D43C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520064F7" w14:textId="77777777" w:rsidR="00274D9E" w:rsidRPr="00B20F02" w:rsidRDefault="00274D9E" w:rsidP="00F0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7DC533" w14:textId="77777777" w:rsidR="00274D9E" w:rsidRPr="00B20F02" w:rsidRDefault="00274D9E" w:rsidP="00F0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F9CCFE" w14:textId="7BEE91F1" w:rsidR="00274D9E" w:rsidRPr="00B20F02" w:rsidRDefault="000C58DB" w:rsidP="00F0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  <w:tc>
          <w:tcPr>
            <w:tcW w:w="178" w:type="dxa"/>
            <w:shd w:val="clear" w:color="auto" w:fill="auto"/>
          </w:tcPr>
          <w:p w14:paraId="743A12B3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2" w:type="dxa"/>
            <w:shd w:val="clear" w:color="auto" w:fill="auto"/>
          </w:tcPr>
          <w:p w14:paraId="6EDB3546" w14:textId="77777777" w:rsidR="00274D9E" w:rsidRPr="00B20F02" w:rsidRDefault="00274D9E" w:rsidP="007D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97B8EF" w14:textId="77777777" w:rsidR="00274D9E" w:rsidRPr="00B20F02" w:rsidRDefault="00274D9E" w:rsidP="007D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5AEE11" w14:textId="653EB956" w:rsidR="00274D9E" w:rsidRPr="00B20F02" w:rsidRDefault="000C58DB" w:rsidP="007D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192</w:t>
            </w:r>
          </w:p>
        </w:tc>
        <w:tc>
          <w:tcPr>
            <w:tcW w:w="178" w:type="dxa"/>
          </w:tcPr>
          <w:p w14:paraId="2698EAC0" w14:textId="77777777" w:rsidR="00274D9E" w:rsidRPr="00B20F02" w:rsidRDefault="00274D9E" w:rsidP="001C219C">
            <w:pPr>
              <w:pStyle w:val="acctfourfigures"/>
              <w:tabs>
                <w:tab w:val="clear" w:pos="765"/>
                <w:tab w:val="decimal" w:pos="1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3B0A73AB" w14:textId="77777777" w:rsidR="00274D9E" w:rsidRPr="00B20F02" w:rsidRDefault="00274D9E" w:rsidP="001C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  <w:tab w:val="decimal" w:pos="641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04343A" w14:textId="77777777" w:rsidR="00274D9E" w:rsidRPr="00B20F02" w:rsidRDefault="00274D9E" w:rsidP="001C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  <w:tab w:val="decimal" w:pos="64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6BE768" w14:textId="1E50C77F" w:rsidR="00274D9E" w:rsidRPr="00B20F02" w:rsidRDefault="000C58DB" w:rsidP="001C219C">
            <w:pPr>
              <w:pStyle w:val="acctfourfigures"/>
              <w:tabs>
                <w:tab w:val="clear" w:pos="765"/>
                <w:tab w:val="decimal" w:pos="1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192</w:t>
            </w:r>
          </w:p>
        </w:tc>
        <w:tc>
          <w:tcPr>
            <w:tcW w:w="180" w:type="dxa"/>
          </w:tcPr>
          <w:p w14:paraId="507A2A2A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shd w:val="clear" w:color="auto" w:fill="auto"/>
          </w:tcPr>
          <w:p w14:paraId="78291EFA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96498A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0DB063" w14:textId="0C90228E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34BA54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453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2" w:type="dxa"/>
            <w:shd w:val="clear" w:color="auto" w:fill="auto"/>
          </w:tcPr>
          <w:p w14:paraId="45336CEE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E6C552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A49C4B" w14:textId="102CB2FC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6778FDCA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</w:tcPr>
          <w:p w14:paraId="686D87E6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0360E4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09119D" w14:textId="15A8D89B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74D9E" w:rsidRPr="00B20F02" w14:paraId="6D59F283" w14:textId="29F5881B" w:rsidTr="000D0FEF">
        <w:trPr>
          <w:cantSplit/>
          <w:jc w:val="center"/>
        </w:trPr>
        <w:tc>
          <w:tcPr>
            <w:tcW w:w="1694" w:type="dxa"/>
            <w:shd w:val="clear" w:color="auto" w:fill="auto"/>
          </w:tcPr>
          <w:p w14:paraId="677F6AD5" w14:textId="77777777" w:rsidR="00274D9E" w:rsidRPr="00B20F02" w:rsidRDefault="00274D9E" w:rsidP="00274D9E">
            <w:pPr>
              <w:pStyle w:val="Heading9"/>
              <w:spacing w:line="240" w:lineRule="auto"/>
              <w:ind w:left="61" w:right="-6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 ฟู้ดส์ </w:t>
            </w:r>
          </w:p>
          <w:p w14:paraId="1E3266D7" w14:textId="77777777" w:rsidR="00274D9E" w:rsidRPr="00B20F02" w:rsidRDefault="00274D9E" w:rsidP="00274D9E">
            <w:pPr>
              <w:tabs>
                <w:tab w:val="clear" w:pos="1644"/>
                <w:tab w:val="clear" w:pos="1871"/>
              </w:tabs>
              <w:spacing w:line="240" w:lineRule="auto"/>
              <w:ind w:left="153" w:right="-6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 </w:t>
            </w: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(อยู่ระหว่างการ</w:t>
            </w: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br/>
              <w:t xml:space="preserve">   ชำระบัญชี)</w:t>
            </w:r>
          </w:p>
        </w:tc>
        <w:tc>
          <w:tcPr>
            <w:tcW w:w="1862" w:type="dxa"/>
          </w:tcPr>
          <w:p w14:paraId="0EA00A72" w14:textId="77777777" w:rsidR="00274D9E" w:rsidRPr="00B20F02" w:rsidRDefault="00274D9E" w:rsidP="00274D9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จำหน่ายอาหารแปรรูป</w:t>
            </w:r>
          </w:p>
          <w:p w14:paraId="2CBD5DB4" w14:textId="77777777" w:rsidR="00274D9E" w:rsidRPr="00B20F02" w:rsidRDefault="00274D9E" w:rsidP="00274D9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จากเนื้อหมูและเนื้อไก่</w:t>
            </w:r>
          </w:p>
          <w:p w14:paraId="77C09542" w14:textId="77777777" w:rsidR="00274D9E" w:rsidRPr="00B20F02" w:rsidRDefault="00274D9E" w:rsidP="00274D9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แช่แข็ง</w:t>
            </w:r>
          </w:p>
        </w:tc>
        <w:tc>
          <w:tcPr>
            <w:tcW w:w="731" w:type="dxa"/>
          </w:tcPr>
          <w:p w14:paraId="322B0122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D74E71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E91DC3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28" w:type="dxa"/>
            <w:shd w:val="clear" w:color="auto" w:fill="auto"/>
          </w:tcPr>
          <w:p w14:paraId="0FEA842C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DD4B86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5322E2" w14:textId="65CF74C1" w:rsidR="00274D9E" w:rsidRPr="00B20F02" w:rsidRDefault="000C58DB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39" w:type="dxa"/>
            <w:shd w:val="clear" w:color="auto" w:fill="auto"/>
          </w:tcPr>
          <w:p w14:paraId="3E3D8768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80633E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8DE190" w14:textId="48081B48" w:rsidR="00274D9E" w:rsidRPr="00B20F02" w:rsidRDefault="000C58DB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</w:tcPr>
          <w:p w14:paraId="468B4A30" w14:textId="77777777" w:rsidR="00274D9E" w:rsidRPr="00B20F02" w:rsidRDefault="00274D9E" w:rsidP="00736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A9EAA7" w14:textId="77777777" w:rsidR="00274D9E" w:rsidRPr="00B20F02" w:rsidRDefault="00274D9E" w:rsidP="00736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D4799C" w14:textId="34B8AFED" w:rsidR="00274D9E" w:rsidRPr="00B20F02" w:rsidRDefault="000C58DB" w:rsidP="00736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4D91835F" w14:textId="77777777" w:rsidR="00274D9E" w:rsidRPr="00B20F02" w:rsidRDefault="00274D9E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87CC36" w14:textId="77777777" w:rsidR="00274D9E" w:rsidRPr="00B20F02" w:rsidRDefault="00274D9E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447BCD" w14:textId="5C20AB5F" w:rsidR="00274D9E" w:rsidRPr="00B20F02" w:rsidRDefault="000C58DB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204" w:type="dxa"/>
            <w:shd w:val="clear" w:color="auto" w:fill="auto"/>
          </w:tcPr>
          <w:p w14:paraId="004E1110" w14:textId="77777777" w:rsidR="00274D9E" w:rsidRPr="00B20F02" w:rsidRDefault="00274D9E" w:rsidP="004E53DB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518" w:type="dxa"/>
            <w:shd w:val="clear" w:color="auto" w:fill="auto"/>
          </w:tcPr>
          <w:p w14:paraId="0D2BEC17" w14:textId="77777777" w:rsidR="00274D9E" w:rsidRPr="00B20F02" w:rsidRDefault="00274D9E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0CDED5" w14:textId="77777777" w:rsidR="00274D9E" w:rsidRPr="00B20F02" w:rsidRDefault="00274D9E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B14DF8" w14:textId="017F565B" w:rsidR="00274D9E" w:rsidRPr="00B20F02" w:rsidRDefault="000C58DB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179" w:type="dxa"/>
          </w:tcPr>
          <w:p w14:paraId="38750D96" w14:textId="77777777" w:rsidR="00274D9E" w:rsidRPr="00B20F02" w:rsidRDefault="00274D9E" w:rsidP="004E53DB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dxa"/>
          </w:tcPr>
          <w:p w14:paraId="3AC4DD8F" w14:textId="77777777" w:rsidR="00274D9E" w:rsidRPr="00B20F02" w:rsidRDefault="00274D9E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7488D9" w14:textId="77777777" w:rsidR="00274D9E" w:rsidRPr="00B20F02" w:rsidRDefault="00274D9E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710375" w14:textId="34B8AB69" w:rsidR="00274D9E" w:rsidRPr="00B20F02" w:rsidRDefault="000C58DB" w:rsidP="004E53DB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</w:p>
        </w:tc>
        <w:tc>
          <w:tcPr>
            <w:tcW w:w="187" w:type="dxa"/>
            <w:shd w:val="clear" w:color="auto" w:fill="auto"/>
          </w:tcPr>
          <w:p w14:paraId="0408EE8D" w14:textId="2966AFBF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2600F735" w14:textId="77777777" w:rsidR="00274D9E" w:rsidRPr="00B20F02" w:rsidRDefault="00274D9E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DDC66E" w14:textId="77777777" w:rsidR="00274D9E" w:rsidRPr="00B20F02" w:rsidRDefault="00274D9E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B5BD57" w14:textId="024D9088" w:rsidR="00274D9E" w:rsidRPr="00B20F02" w:rsidRDefault="000C58DB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0E2D6FFA" w14:textId="77777777" w:rsidR="00274D9E" w:rsidRPr="00B20F02" w:rsidRDefault="00274D9E" w:rsidP="002D760D">
            <w:pPr>
              <w:pStyle w:val="acctfourfigures"/>
              <w:tabs>
                <w:tab w:val="clear" w:pos="765"/>
                <w:tab w:val="decimal" w:pos="390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76661384" w14:textId="77777777" w:rsidR="00274D9E" w:rsidRPr="00B20F02" w:rsidRDefault="00274D9E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07A7C7" w14:textId="77777777" w:rsidR="00274D9E" w:rsidRPr="00B20F02" w:rsidRDefault="00274D9E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78FCC6" w14:textId="5ED5F111" w:rsidR="00274D9E" w:rsidRPr="00B20F02" w:rsidRDefault="000C58DB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</w:tcPr>
          <w:p w14:paraId="4CB5270A" w14:textId="77777777" w:rsidR="00274D9E" w:rsidRPr="00B20F02" w:rsidRDefault="00274D9E" w:rsidP="002D760D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5" w:type="dxa"/>
          </w:tcPr>
          <w:p w14:paraId="48DE7AD1" w14:textId="77777777" w:rsidR="00274D9E" w:rsidRPr="00B20F02" w:rsidRDefault="00274D9E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1A91A0" w14:textId="77777777" w:rsidR="00274D9E" w:rsidRPr="00B20F02" w:rsidRDefault="00274D9E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AA940B" w14:textId="731D9630" w:rsidR="00274D9E" w:rsidRPr="00B20F02" w:rsidRDefault="000C58DB" w:rsidP="002D760D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78" w:type="dxa"/>
            <w:shd w:val="clear" w:color="auto" w:fill="auto"/>
          </w:tcPr>
          <w:p w14:paraId="278633F0" w14:textId="1B355FD8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181959A7" w14:textId="77777777" w:rsidR="00274D9E" w:rsidRPr="00B20F02" w:rsidRDefault="00274D9E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795"/>
              </w:tabs>
              <w:spacing w:line="240" w:lineRule="auto"/>
              <w:ind w:left="-154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911DFB" w14:textId="77777777" w:rsidR="00274D9E" w:rsidRPr="00B20F02" w:rsidRDefault="00274D9E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795"/>
              </w:tabs>
              <w:spacing w:line="240" w:lineRule="auto"/>
              <w:ind w:left="-154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FB58E9" w14:textId="137DC68E" w:rsidR="00274D9E" w:rsidRPr="00B20F02" w:rsidRDefault="00274D9E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378EB3CB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dxa"/>
            <w:shd w:val="clear" w:color="auto" w:fill="auto"/>
          </w:tcPr>
          <w:p w14:paraId="6F102E44" w14:textId="77777777" w:rsidR="00274D9E" w:rsidRPr="00B20F02" w:rsidRDefault="00274D9E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795"/>
              </w:tabs>
              <w:spacing w:line="240" w:lineRule="auto"/>
              <w:ind w:left="-154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CBE10F" w14:textId="77777777" w:rsidR="00274D9E" w:rsidRPr="00B20F02" w:rsidRDefault="00274D9E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795"/>
              </w:tabs>
              <w:spacing w:line="240" w:lineRule="auto"/>
              <w:ind w:left="-154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D77294" w14:textId="6483BD63" w:rsidR="00274D9E" w:rsidRPr="00B20F02" w:rsidRDefault="00274D9E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62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56535D00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2" w:type="dxa"/>
          </w:tcPr>
          <w:p w14:paraId="7460CFB5" w14:textId="77777777" w:rsidR="00274D9E" w:rsidRPr="00B20F02" w:rsidRDefault="00274D9E" w:rsidP="00C3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795"/>
              </w:tabs>
              <w:spacing w:line="240" w:lineRule="auto"/>
              <w:ind w:left="-154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0D550E" w14:textId="77777777" w:rsidR="00274D9E" w:rsidRPr="00B20F02" w:rsidRDefault="00274D9E" w:rsidP="00C3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795"/>
              </w:tabs>
              <w:spacing w:line="240" w:lineRule="auto"/>
              <w:ind w:left="-154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583900" w14:textId="456E177E" w:rsidR="00274D9E" w:rsidRPr="00B20F02" w:rsidRDefault="00274D9E" w:rsidP="00C3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  <w:tab w:val="decimal" w:pos="39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2" w:type="dxa"/>
          </w:tcPr>
          <w:p w14:paraId="35B9DFA5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57239C8B" w14:textId="1BEF3442" w:rsidR="00274D9E" w:rsidRPr="00B20F02" w:rsidRDefault="00274D9E" w:rsidP="00F0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  <w:tab w:val="decimal" w:pos="39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C396EA5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125663DF" w14:textId="36B04440" w:rsidR="00274D9E" w:rsidRPr="00B20F02" w:rsidRDefault="00274D9E" w:rsidP="007D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  <w:tab w:val="decimal" w:pos="30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6ED3795B" w14:textId="77777777" w:rsidR="00274D9E" w:rsidRPr="00B20F02" w:rsidRDefault="00274D9E" w:rsidP="001C219C">
            <w:pPr>
              <w:pStyle w:val="acctfourfigures"/>
              <w:tabs>
                <w:tab w:val="clear" w:pos="765"/>
                <w:tab w:val="decimal" w:pos="1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174210C5" w14:textId="12176DF0" w:rsidR="00274D9E" w:rsidRPr="00B20F02" w:rsidRDefault="00274D9E" w:rsidP="001C2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  <w:tab w:val="decimal" w:pos="5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DE34D99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shd w:val="clear" w:color="auto" w:fill="auto"/>
          </w:tcPr>
          <w:p w14:paraId="108A58E3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80B1E4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809245" w14:textId="32353EDC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782481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453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2" w:type="dxa"/>
            <w:shd w:val="clear" w:color="auto" w:fill="auto"/>
          </w:tcPr>
          <w:p w14:paraId="1DDB1902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5B22B0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A1F5A7" w14:textId="384EA649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34D09C7E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</w:tcPr>
          <w:p w14:paraId="58F8A5FB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0467DF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734601" w14:textId="0211C01D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74D9E" w:rsidRPr="00B20F02" w14:paraId="3D54A240" w14:textId="2051782C" w:rsidTr="000D0FEF">
        <w:trPr>
          <w:cantSplit/>
          <w:jc w:val="center"/>
        </w:trPr>
        <w:tc>
          <w:tcPr>
            <w:tcW w:w="1694" w:type="dxa"/>
            <w:shd w:val="clear" w:color="auto" w:fill="auto"/>
          </w:tcPr>
          <w:p w14:paraId="2EB98CB1" w14:textId="77777777" w:rsidR="00274D9E" w:rsidRPr="00B20F02" w:rsidRDefault="00274D9E" w:rsidP="00274D9E">
            <w:pPr>
              <w:tabs>
                <w:tab w:val="clear" w:pos="1644"/>
                <w:tab w:val="clear" w:pos="1871"/>
              </w:tabs>
              <w:spacing w:line="240" w:lineRule="auto"/>
              <w:ind w:left="153" w:right="-6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เพ็ท โฟกัส จำกัด</w:t>
            </w:r>
          </w:p>
        </w:tc>
        <w:tc>
          <w:tcPr>
            <w:tcW w:w="1862" w:type="dxa"/>
          </w:tcPr>
          <w:p w14:paraId="1F573AF1" w14:textId="65A18717" w:rsidR="00274D9E" w:rsidRPr="00B20F02" w:rsidRDefault="00274D9E" w:rsidP="00274D9E">
            <w:pPr>
              <w:spacing w:line="240" w:lineRule="auto"/>
              <w:ind w:left="17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ผลิตและจำหน่ายอาหารสัตว์เลี้ยง</w:t>
            </w:r>
          </w:p>
        </w:tc>
        <w:tc>
          <w:tcPr>
            <w:tcW w:w="731" w:type="dxa"/>
          </w:tcPr>
          <w:p w14:paraId="61FE16C2" w14:textId="77777777" w:rsidR="009C195B" w:rsidRPr="00B20F02" w:rsidRDefault="009C195B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7D04D1" w14:textId="69F47374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28" w:type="dxa"/>
            <w:shd w:val="clear" w:color="auto" w:fill="auto"/>
          </w:tcPr>
          <w:p w14:paraId="275A6616" w14:textId="77777777" w:rsidR="009C195B" w:rsidRPr="00B20F02" w:rsidRDefault="009C195B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2EBAE5" w14:textId="02F8DDE1" w:rsidR="00274D9E" w:rsidRPr="00B20F02" w:rsidRDefault="000C58DB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39" w:type="dxa"/>
            <w:shd w:val="clear" w:color="auto" w:fill="auto"/>
          </w:tcPr>
          <w:p w14:paraId="0EA8B3E8" w14:textId="77777777" w:rsidR="009C195B" w:rsidRPr="00B20F02" w:rsidRDefault="009C195B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C48523" w14:textId="7F0B9E3A" w:rsidR="00274D9E" w:rsidRPr="00B20F02" w:rsidRDefault="000C58DB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</w:tcPr>
          <w:p w14:paraId="2126BBBD" w14:textId="77777777" w:rsidR="009C195B" w:rsidRPr="00B20F02" w:rsidRDefault="009C195B" w:rsidP="00736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4FFA4F" w14:textId="2A7D3C37" w:rsidR="00274D9E" w:rsidRPr="00B20F02" w:rsidRDefault="000C58DB" w:rsidP="007362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274D9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37CA698E" w14:textId="77777777" w:rsidR="009C195B" w:rsidRPr="00B20F02" w:rsidRDefault="009C195B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344E0E" w14:textId="0D4AFCC0" w:rsidR="00274D9E" w:rsidRPr="00B20F02" w:rsidRDefault="000C58DB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373</w:t>
            </w:r>
          </w:p>
        </w:tc>
        <w:tc>
          <w:tcPr>
            <w:tcW w:w="204" w:type="dxa"/>
            <w:shd w:val="clear" w:color="auto" w:fill="auto"/>
          </w:tcPr>
          <w:p w14:paraId="5DA34DB8" w14:textId="77777777" w:rsidR="00274D9E" w:rsidRPr="00B20F02" w:rsidRDefault="00274D9E" w:rsidP="004E53DB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8" w:type="dxa"/>
            <w:shd w:val="clear" w:color="auto" w:fill="auto"/>
          </w:tcPr>
          <w:p w14:paraId="1B4ADBBD" w14:textId="77777777" w:rsidR="009C195B" w:rsidRPr="00B20F02" w:rsidRDefault="009C195B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E9757E" w14:textId="709DF886" w:rsidR="00274D9E" w:rsidRPr="00B20F02" w:rsidRDefault="000C58DB" w:rsidP="004E5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373</w:t>
            </w:r>
          </w:p>
        </w:tc>
        <w:tc>
          <w:tcPr>
            <w:tcW w:w="179" w:type="dxa"/>
          </w:tcPr>
          <w:p w14:paraId="2477839E" w14:textId="77777777" w:rsidR="00274D9E" w:rsidRPr="00B20F02" w:rsidRDefault="00274D9E" w:rsidP="004E53DB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6" w:type="dxa"/>
          </w:tcPr>
          <w:p w14:paraId="28631998" w14:textId="77777777" w:rsidR="009C195B" w:rsidRPr="00B20F02" w:rsidRDefault="009C195B" w:rsidP="004E53DB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AB59335" w14:textId="73140E3A" w:rsidR="00274D9E" w:rsidRPr="00B20F02" w:rsidRDefault="000C58DB" w:rsidP="004E53DB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373</w:t>
            </w:r>
          </w:p>
        </w:tc>
        <w:tc>
          <w:tcPr>
            <w:tcW w:w="187" w:type="dxa"/>
            <w:shd w:val="clear" w:color="auto" w:fill="auto"/>
          </w:tcPr>
          <w:p w14:paraId="034D40F6" w14:textId="019E8DE1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42B22298" w14:textId="77777777" w:rsidR="009C195B" w:rsidRPr="00B20F02" w:rsidRDefault="009C195B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C1DD35" w14:textId="4581981B" w:rsidR="00274D9E" w:rsidRPr="00B20F02" w:rsidRDefault="000C58DB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180" w:type="dxa"/>
            <w:shd w:val="clear" w:color="auto" w:fill="auto"/>
          </w:tcPr>
          <w:p w14:paraId="39500ACE" w14:textId="77777777" w:rsidR="00274D9E" w:rsidRPr="00B20F02" w:rsidRDefault="00274D9E" w:rsidP="002D760D">
            <w:pPr>
              <w:pStyle w:val="acctfourfigures"/>
              <w:tabs>
                <w:tab w:val="clear" w:pos="765"/>
                <w:tab w:val="decimal" w:pos="390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7E61D130" w14:textId="77777777" w:rsidR="009C195B" w:rsidRPr="00B20F02" w:rsidRDefault="009C195B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BB556E" w14:textId="1CD73D1B" w:rsidR="00274D9E" w:rsidRPr="00B20F02" w:rsidRDefault="000C58DB" w:rsidP="002D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180" w:type="dxa"/>
          </w:tcPr>
          <w:p w14:paraId="2172490E" w14:textId="77777777" w:rsidR="00274D9E" w:rsidRPr="00B20F02" w:rsidRDefault="00274D9E" w:rsidP="002D760D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5" w:type="dxa"/>
          </w:tcPr>
          <w:p w14:paraId="52D28034" w14:textId="77777777" w:rsidR="009C195B" w:rsidRPr="00B20F02" w:rsidRDefault="009C195B" w:rsidP="002D760D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BFB3231" w14:textId="7D8EDEAE" w:rsidR="00274D9E" w:rsidRPr="00B20F02" w:rsidRDefault="000C58DB" w:rsidP="002D760D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372</w:t>
            </w:r>
          </w:p>
        </w:tc>
        <w:tc>
          <w:tcPr>
            <w:tcW w:w="178" w:type="dxa"/>
            <w:shd w:val="clear" w:color="auto" w:fill="auto"/>
          </w:tcPr>
          <w:p w14:paraId="03C93994" w14:textId="17779592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71625021" w14:textId="77777777" w:rsidR="009C195B" w:rsidRPr="00B20F02" w:rsidRDefault="009C195B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B2835C" w14:textId="708D221B" w:rsidR="00274D9E" w:rsidRPr="00B20F02" w:rsidRDefault="00274D9E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0663AC9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dxa"/>
            <w:shd w:val="clear" w:color="auto" w:fill="auto"/>
          </w:tcPr>
          <w:p w14:paraId="6455F419" w14:textId="77777777" w:rsidR="009C195B" w:rsidRPr="00B20F02" w:rsidRDefault="009C195B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EA0D1B" w14:textId="63A8F899" w:rsidR="00274D9E" w:rsidRPr="00B20F02" w:rsidRDefault="00274D9E" w:rsidP="00843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A05A7B7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2" w:type="dxa"/>
          </w:tcPr>
          <w:p w14:paraId="34B1DE7F" w14:textId="77777777" w:rsidR="009C195B" w:rsidRPr="00B20F02" w:rsidRDefault="009C195B" w:rsidP="00C3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CD14CD" w14:textId="50826036" w:rsidR="00274D9E" w:rsidRPr="00B20F02" w:rsidRDefault="00274D9E" w:rsidP="00C33A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55336875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003C5BB7" w14:textId="77777777" w:rsidR="009C195B" w:rsidRPr="00B20F02" w:rsidRDefault="009C195B" w:rsidP="00F0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FFE853" w14:textId="72E8AF38" w:rsidR="00274D9E" w:rsidRPr="00B20F02" w:rsidRDefault="000C58DB" w:rsidP="00F00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178" w:type="dxa"/>
            <w:shd w:val="clear" w:color="auto" w:fill="auto"/>
          </w:tcPr>
          <w:p w14:paraId="2580B7FB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2" w:type="dxa"/>
            <w:shd w:val="clear" w:color="auto" w:fill="auto"/>
          </w:tcPr>
          <w:p w14:paraId="1338C46D" w14:textId="77777777" w:rsidR="009C195B" w:rsidRPr="00B20F02" w:rsidRDefault="009C195B" w:rsidP="007D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1EED60" w14:textId="30A692FD" w:rsidR="00274D9E" w:rsidRPr="00B20F02" w:rsidRDefault="000C58DB" w:rsidP="007D4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178" w:type="dxa"/>
          </w:tcPr>
          <w:p w14:paraId="4E758C37" w14:textId="77777777" w:rsidR="00274D9E" w:rsidRPr="00B20F02" w:rsidRDefault="00274D9E" w:rsidP="001C219C">
            <w:pPr>
              <w:pStyle w:val="acctfourfigures"/>
              <w:tabs>
                <w:tab w:val="clear" w:pos="765"/>
                <w:tab w:val="decimal" w:pos="1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036B0EB8" w14:textId="77777777" w:rsidR="009C195B" w:rsidRPr="00B20F02" w:rsidRDefault="009C195B" w:rsidP="001C219C">
            <w:pPr>
              <w:pStyle w:val="acctfourfigures"/>
              <w:tabs>
                <w:tab w:val="clear" w:pos="765"/>
                <w:tab w:val="decimal" w:pos="1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B8569DE" w14:textId="1DF44962" w:rsidR="00274D9E" w:rsidRPr="00B20F02" w:rsidRDefault="000C58DB" w:rsidP="001C219C">
            <w:pPr>
              <w:pStyle w:val="acctfourfigures"/>
              <w:tabs>
                <w:tab w:val="clear" w:pos="765"/>
                <w:tab w:val="decimal" w:pos="1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372</w:t>
            </w:r>
          </w:p>
        </w:tc>
        <w:tc>
          <w:tcPr>
            <w:tcW w:w="180" w:type="dxa"/>
          </w:tcPr>
          <w:p w14:paraId="65A28B2E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dxa"/>
            <w:shd w:val="clear" w:color="auto" w:fill="auto"/>
          </w:tcPr>
          <w:p w14:paraId="1FA78EC3" w14:textId="77777777" w:rsidR="009C195B" w:rsidRPr="00B20F02" w:rsidRDefault="009C195B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3B5C5D" w14:textId="3D206AA2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533939" w14:textId="77777777" w:rsidR="00274D9E" w:rsidRPr="00B20F02" w:rsidRDefault="00274D9E" w:rsidP="00274D9E">
            <w:pPr>
              <w:pStyle w:val="acctfourfigures"/>
              <w:tabs>
                <w:tab w:val="clear" w:pos="765"/>
                <w:tab w:val="decimal" w:pos="453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2" w:type="dxa"/>
            <w:shd w:val="clear" w:color="auto" w:fill="auto"/>
          </w:tcPr>
          <w:p w14:paraId="3574EFEE" w14:textId="77777777" w:rsidR="009C195B" w:rsidRPr="00B20F02" w:rsidRDefault="009C195B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C70697" w14:textId="7A1C945F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07250916" w14:textId="77777777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dxa"/>
          </w:tcPr>
          <w:p w14:paraId="4E286FEB" w14:textId="77777777" w:rsidR="009C195B" w:rsidRPr="00B20F02" w:rsidRDefault="009C195B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7BE15C" w14:textId="62255B32" w:rsidR="00274D9E" w:rsidRPr="00B20F02" w:rsidRDefault="00274D9E" w:rsidP="0027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72E15175" w14:textId="77777777" w:rsidR="003C1D4E" w:rsidRPr="00B20F02" w:rsidRDefault="0077439E" w:rsidP="00791849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18"/>
          <w:szCs w:val="18"/>
          <w:lang w:bidi="th-TH"/>
        </w:rPr>
      </w:pPr>
      <w:r w:rsidRPr="00B20F02">
        <w:rPr>
          <w:rFonts w:asciiTheme="majorBidi" w:hAnsiTheme="majorBidi" w:cstheme="majorBidi"/>
          <w:szCs w:val="22"/>
          <w:cs/>
          <w:lang w:bidi="th-TH"/>
        </w:rPr>
        <w:br w:type="page"/>
      </w:r>
    </w:p>
    <w:tbl>
      <w:tblPr>
        <w:tblW w:w="15741" w:type="dxa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91"/>
        <w:gridCol w:w="1799"/>
        <w:gridCol w:w="732"/>
        <w:gridCol w:w="529"/>
        <w:gridCol w:w="540"/>
        <w:gridCol w:w="450"/>
        <w:gridCol w:w="450"/>
        <w:gridCol w:w="204"/>
        <w:gridCol w:w="516"/>
        <w:gridCol w:w="179"/>
        <w:gridCol w:w="451"/>
        <w:gridCol w:w="179"/>
        <w:gridCol w:w="451"/>
        <w:gridCol w:w="180"/>
        <w:gridCol w:w="540"/>
        <w:gridCol w:w="180"/>
        <w:gridCol w:w="540"/>
        <w:gridCol w:w="180"/>
        <w:gridCol w:w="542"/>
        <w:gridCol w:w="183"/>
        <w:gridCol w:w="447"/>
        <w:gridCol w:w="187"/>
        <w:gridCol w:w="441"/>
        <w:gridCol w:w="187"/>
        <w:gridCol w:w="533"/>
        <w:gridCol w:w="178"/>
        <w:gridCol w:w="542"/>
        <w:gridCol w:w="178"/>
        <w:gridCol w:w="452"/>
        <w:gridCol w:w="178"/>
        <w:gridCol w:w="452"/>
        <w:gridCol w:w="180"/>
        <w:gridCol w:w="540"/>
        <w:gridCol w:w="178"/>
        <w:gridCol w:w="452"/>
      </w:tblGrid>
      <w:tr w:rsidR="00837476" w:rsidRPr="00B20F02" w14:paraId="08DA85C6" w14:textId="3120A765" w:rsidTr="002B7314">
        <w:trPr>
          <w:cantSplit/>
          <w:jc w:val="center"/>
        </w:trPr>
        <w:tc>
          <w:tcPr>
            <w:tcW w:w="1791" w:type="dxa"/>
            <w:shd w:val="clear" w:color="auto" w:fill="auto"/>
          </w:tcPr>
          <w:p w14:paraId="48FED809" w14:textId="77777777" w:rsidR="00837476" w:rsidRPr="00B20F02" w:rsidRDefault="00837476" w:rsidP="002B7314">
            <w:pPr>
              <w:tabs>
                <w:tab w:val="clear" w:pos="1644"/>
                <w:tab w:val="clear" w:pos="1871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9" w:type="dxa"/>
          </w:tcPr>
          <w:p w14:paraId="73B2A5B6" w14:textId="77777777" w:rsidR="00837476" w:rsidRPr="00B20F02" w:rsidRDefault="00837476" w:rsidP="008F0B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32" w:type="dxa"/>
          </w:tcPr>
          <w:p w14:paraId="278C2C28" w14:textId="77777777" w:rsidR="00837476" w:rsidRPr="00B20F02" w:rsidRDefault="00837476" w:rsidP="009B75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19" w:type="dxa"/>
            <w:gridSpan w:val="3"/>
            <w:shd w:val="clear" w:color="auto" w:fill="auto"/>
          </w:tcPr>
          <w:p w14:paraId="077FE73B" w14:textId="77777777" w:rsidR="00837476" w:rsidRPr="00B20F02" w:rsidRDefault="00837476" w:rsidP="008F0B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0" w:type="dxa"/>
            <w:gridSpan w:val="29"/>
          </w:tcPr>
          <w:p w14:paraId="4CC2AE80" w14:textId="1FF09745" w:rsidR="00837476" w:rsidRPr="00B20F02" w:rsidRDefault="00837476" w:rsidP="008F0B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37476" w:rsidRPr="00B20F02" w14:paraId="3042B06C" w14:textId="63AD320D" w:rsidTr="002B7314">
        <w:trPr>
          <w:cantSplit/>
          <w:jc w:val="center"/>
        </w:trPr>
        <w:tc>
          <w:tcPr>
            <w:tcW w:w="1791" w:type="dxa"/>
            <w:shd w:val="clear" w:color="auto" w:fill="auto"/>
          </w:tcPr>
          <w:p w14:paraId="424ABD12" w14:textId="77777777" w:rsidR="00837476" w:rsidRPr="00B20F02" w:rsidRDefault="00837476" w:rsidP="002B7314">
            <w:pPr>
              <w:tabs>
                <w:tab w:val="clear" w:pos="1644"/>
                <w:tab w:val="clear" w:pos="1871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9" w:type="dxa"/>
          </w:tcPr>
          <w:p w14:paraId="48442199" w14:textId="77777777" w:rsidR="00837476" w:rsidRPr="00B20F02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32" w:type="dxa"/>
          </w:tcPr>
          <w:p w14:paraId="78C9BE0D" w14:textId="77777777" w:rsidR="00837476" w:rsidRPr="00B20F02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</w:t>
            </w:r>
          </w:p>
        </w:tc>
        <w:tc>
          <w:tcPr>
            <w:tcW w:w="1519" w:type="dxa"/>
            <w:gridSpan w:val="3"/>
            <w:shd w:val="clear" w:color="auto" w:fill="auto"/>
          </w:tcPr>
          <w:p w14:paraId="4F425422" w14:textId="77777777" w:rsidR="00837476" w:rsidRPr="00B20F02" w:rsidDel="00685444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0" w:type="dxa"/>
            <w:gridSpan w:val="29"/>
          </w:tcPr>
          <w:p w14:paraId="0665F67E" w14:textId="77777777" w:rsidR="00837476" w:rsidRPr="00B20F02" w:rsidDel="00685444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837476" w:rsidRPr="00B20F02" w14:paraId="0128F978" w14:textId="10ADE41E" w:rsidTr="00E416DE">
        <w:trPr>
          <w:cantSplit/>
          <w:jc w:val="center"/>
        </w:trPr>
        <w:tc>
          <w:tcPr>
            <w:tcW w:w="1791" w:type="dxa"/>
            <w:shd w:val="clear" w:color="auto" w:fill="auto"/>
          </w:tcPr>
          <w:p w14:paraId="0976E645" w14:textId="77777777" w:rsidR="00837476" w:rsidRPr="00B20F02" w:rsidRDefault="00837476" w:rsidP="002B7314">
            <w:pPr>
              <w:tabs>
                <w:tab w:val="clear" w:pos="1644"/>
                <w:tab w:val="clear" w:pos="1871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9" w:type="dxa"/>
          </w:tcPr>
          <w:p w14:paraId="316CA009" w14:textId="77777777" w:rsidR="00837476" w:rsidRPr="00B20F02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732" w:type="dxa"/>
          </w:tcPr>
          <w:p w14:paraId="2F44513D" w14:textId="77777777" w:rsidR="00837476" w:rsidRPr="00B20F02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ที่ดำเนิน</w:t>
            </w:r>
          </w:p>
        </w:tc>
        <w:tc>
          <w:tcPr>
            <w:tcW w:w="1519" w:type="dxa"/>
            <w:gridSpan w:val="3"/>
            <w:shd w:val="clear" w:color="auto" w:fill="auto"/>
          </w:tcPr>
          <w:p w14:paraId="7BB0CF8B" w14:textId="33A713FC" w:rsidR="00837476" w:rsidRPr="00B20F02" w:rsidDel="00685444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</w:t>
            </w:r>
          </w:p>
        </w:tc>
        <w:tc>
          <w:tcPr>
            <w:tcW w:w="1800" w:type="dxa"/>
            <w:gridSpan w:val="5"/>
            <w:shd w:val="clear" w:color="auto" w:fill="auto"/>
          </w:tcPr>
          <w:p w14:paraId="59A97FED" w14:textId="77777777" w:rsidR="00837476" w:rsidRPr="00B20F02" w:rsidDel="00685444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2110E614" w14:textId="466CDEBB" w:rsidR="00837476" w:rsidRPr="00B20F02" w:rsidDel="00685444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1" w:type="dxa"/>
            <w:gridSpan w:val="5"/>
            <w:shd w:val="clear" w:color="auto" w:fill="auto"/>
          </w:tcPr>
          <w:p w14:paraId="08A9110E" w14:textId="77777777" w:rsidR="00837476" w:rsidRPr="00B20F02" w:rsidDel="00685444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D8137B2" w14:textId="77777777" w:rsidR="00837476" w:rsidRPr="00B20F02" w:rsidDel="00685444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5"/>
            <w:shd w:val="clear" w:color="auto" w:fill="auto"/>
          </w:tcPr>
          <w:p w14:paraId="2224931D" w14:textId="77777777" w:rsidR="00837476" w:rsidRPr="00B20F02" w:rsidDel="00685444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05A8BFA1" w14:textId="4BFF747C" w:rsidR="00837476" w:rsidRPr="00B20F02" w:rsidDel="00685444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83" w:type="dxa"/>
            <w:gridSpan w:val="5"/>
            <w:shd w:val="clear" w:color="auto" w:fill="auto"/>
          </w:tcPr>
          <w:p w14:paraId="317EEC16" w14:textId="77777777" w:rsidR="00837476" w:rsidRPr="00B20F02" w:rsidDel="00685444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6909176" w14:textId="43E1336E" w:rsidR="00837476" w:rsidRPr="00B20F02" w:rsidDel="00685444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2" w:type="dxa"/>
            <w:gridSpan w:val="5"/>
            <w:shd w:val="clear" w:color="auto" w:fill="auto"/>
          </w:tcPr>
          <w:p w14:paraId="7A150A0B" w14:textId="4306DB88" w:rsidR="00837476" w:rsidRPr="00B20F02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837476" w:rsidRPr="00B20F02" w14:paraId="42B7866B" w14:textId="142F3C36" w:rsidTr="00E416DE">
        <w:trPr>
          <w:cantSplit/>
          <w:jc w:val="center"/>
        </w:trPr>
        <w:tc>
          <w:tcPr>
            <w:tcW w:w="1791" w:type="dxa"/>
            <w:shd w:val="clear" w:color="auto" w:fill="auto"/>
          </w:tcPr>
          <w:p w14:paraId="1BF72DE3" w14:textId="77777777" w:rsidR="00837476" w:rsidRPr="00B20F02" w:rsidRDefault="00837476" w:rsidP="002B7314">
            <w:pPr>
              <w:tabs>
                <w:tab w:val="clear" w:pos="1644"/>
                <w:tab w:val="clear" w:pos="1871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9" w:type="dxa"/>
          </w:tcPr>
          <w:p w14:paraId="74A82744" w14:textId="77777777" w:rsidR="00837476" w:rsidRPr="00B20F02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732" w:type="dxa"/>
          </w:tcPr>
          <w:p w14:paraId="71F7642F" w14:textId="77777777" w:rsidR="00837476" w:rsidRPr="00B20F02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519" w:type="dxa"/>
            <w:gridSpan w:val="3"/>
            <w:shd w:val="clear" w:color="auto" w:fill="auto"/>
          </w:tcPr>
          <w:p w14:paraId="1438C839" w14:textId="10E448FA" w:rsidR="00837476" w:rsidRPr="00B20F02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เป็นเจ้าของ </w:t>
            </w:r>
          </w:p>
        </w:tc>
        <w:tc>
          <w:tcPr>
            <w:tcW w:w="1800" w:type="dxa"/>
            <w:gridSpan w:val="5"/>
            <w:shd w:val="clear" w:color="auto" w:fill="auto"/>
          </w:tcPr>
          <w:p w14:paraId="76F77FDC" w14:textId="2FE215BE" w:rsidR="00837476" w:rsidRPr="00B20F02" w:rsidDel="00685444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9" w:type="dxa"/>
            <w:shd w:val="clear" w:color="auto" w:fill="auto"/>
          </w:tcPr>
          <w:p w14:paraId="539DFA5A" w14:textId="569D98B0" w:rsidR="00837476" w:rsidRPr="00B20F02" w:rsidDel="00685444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1" w:type="dxa"/>
            <w:gridSpan w:val="5"/>
            <w:shd w:val="clear" w:color="auto" w:fill="auto"/>
          </w:tcPr>
          <w:p w14:paraId="6E582384" w14:textId="32080D43" w:rsidR="00837476" w:rsidRPr="00B20F02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10327ABF" w14:textId="77777777" w:rsidR="00837476" w:rsidRPr="00B20F02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5"/>
            <w:shd w:val="clear" w:color="auto" w:fill="auto"/>
          </w:tcPr>
          <w:p w14:paraId="762DB5C6" w14:textId="01A4FE4B" w:rsidR="00837476" w:rsidRPr="00B20F02" w:rsidDel="00685444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7" w:type="dxa"/>
            <w:shd w:val="clear" w:color="auto" w:fill="auto"/>
          </w:tcPr>
          <w:p w14:paraId="50CC166C" w14:textId="702C7FBF" w:rsidR="00837476" w:rsidRPr="00B20F02" w:rsidDel="00685444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83" w:type="dxa"/>
            <w:gridSpan w:val="5"/>
            <w:shd w:val="clear" w:color="auto" w:fill="auto"/>
          </w:tcPr>
          <w:p w14:paraId="7982A486" w14:textId="518DCA0E" w:rsidR="00837476" w:rsidRPr="00B20F02" w:rsidDel="00685444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 สุทธิ</w:t>
            </w:r>
          </w:p>
        </w:tc>
        <w:tc>
          <w:tcPr>
            <w:tcW w:w="178" w:type="dxa"/>
            <w:shd w:val="clear" w:color="auto" w:fill="auto"/>
          </w:tcPr>
          <w:p w14:paraId="4D0DD750" w14:textId="6D33DBC2" w:rsidR="00837476" w:rsidRPr="00B20F02" w:rsidDel="00685444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2" w:type="dxa"/>
            <w:gridSpan w:val="5"/>
            <w:shd w:val="clear" w:color="auto" w:fill="auto"/>
          </w:tcPr>
          <w:p w14:paraId="7325B2F7" w14:textId="5AAEB568" w:rsidR="00837476" w:rsidRPr="00B20F02" w:rsidRDefault="00837476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2B7314" w:rsidRPr="00B20F02" w14:paraId="374F9EAE" w14:textId="084F9549" w:rsidTr="00E416DE">
        <w:trPr>
          <w:cantSplit/>
          <w:jc w:val="center"/>
        </w:trPr>
        <w:tc>
          <w:tcPr>
            <w:tcW w:w="1791" w:type="dxa"/>
            <w:shd w:val="clear" w:color="auto" w:fill="auto"/>
          </w:tcPr>
          <w:p w14:paraId="15AC968F" w14:textId="77777777" w:rsidR="002B7314" w:rsidRPr="00B20F02" w:rsidRDefault="002B7314" w:rsidP="002B7314">
            <w:pPr>
              <w:tabs>
                <w:tab w:val="clear" w:pos="1644"/>
                <w:tab w:val="clear" w:pos="1871"/>
              </w:tabs>
              <w:spacing w:line="240" w:lineRule="auto"/>
              <w:ind w:right="-8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99" w:type="dxa"/>
          </w:tcPr>
          <w:p w14:paraId="19189DB4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32" w:type="dxa"/>
          </w:tcPr>
          <w:p w14:paraId="6066CD3E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29" w:type="dxa"/>
            <w:shd w:val="clear" w:color="auto" w:fill="auto"/>
          </w:tcPr>
          <w:p w14:paraId="62DCAEF8" w14:textId="7DF8D10D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540" w:type="dxa"/>
            <w:shd w:val="clear" w:color="auto" w:fill="auto"/>
          </w:tcPr>
          <w:p w14:paraId="47314C11" w14:textId="2F648DBE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450" w:type="dxa"/>
          </w:tcPr>
          <w:p w14:paraId="1D5089D8" w14:textId="3E60265E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450" w:type="dxa"/>
            <w:shd w:val="clear" w:color="auto" w:fill="auto"/>
          </w:tcPr>
          <w:p w14:paraId="493FF833" w14:textId="3FBCEA37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04" w:type="dxa"/>
            <w:shd w:val="clear" w:color="auto" w:fill="auto"/>
          </w:tcPr>
          <w:p w14:paraId="36219611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14:paraId="4186E656" w14:textId="2EC26E8A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9" w:type="dxa"/>
          </w:tcPr>
          <w:p w14:paraId="7BEB8DCC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dxa"/>
          </w:tcPr>
          <w:p w14:paraId="2F4B90B7" w14:textId="40859674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79" w:type="dxa"/>
            <w:shd w:val="clear" w:color="auto" w:fill="auto"/>
          </w:tcPr>
          <w:p w14:paraId="6F3F5B1D" w14:textId="0FF118A8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14:paraId="6C975A9F" w14:textId="246E2569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057C85F8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152C267B" w14:textId="35573312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59CCF6AD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628EE1B" w14:textId="0C205380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</w:tcPr>
          <w:p w14:paraId="1B3ED8E9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2" w:type="dxa"/>
            <w:shd w:val="clear" w:color="auto" w:fill="auto"/>
          </w:tcPr>
          <w:p w14:paraId="27203B51" w14:textId="044A88AA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3" w:type="dxa"/>
            <w:shd w:val="clear" w:color="auto" w:fill="auto"/>
          </w:tcPr>
          <w:p w14:paraId="1A905E8E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7" w:type="dxa"/>
            <w:shd w:val="clear" w:color="auto" w:fill="auto"/>
          </w:tcPr>
          <w:p w14:paraId="2F88360B" w14:textId="7EFF36EE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7" w:type="dxa"/>
          </w:tcPr>
          <w:p w14:paraId="40A087CA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1" w:type="dxa"/>
          </w:tcPr>
          <w:p w14:paraId="610C1534" w14:textId="22605BB6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7" w:type="dxa"/>
            <w:shd w:val="clear" w:color="auto" w:fill="auto"/>
          </w:tcPr>
          <w:p w14:paraId="178E1047" w14:textId="52A362A4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14:paraId="401323D3" w14:textId="6FC8861E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  <w:shd w:val="clear" w:color="auto" w:fill="auto"/>
          </w:tcPr>
          <w:p w14:paraId="395219B0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1DB04C15" w14:textId="5138008A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75B43C3C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</w:tcPr>
          <w:p w14:paraId="140B8C49" w14:textId="1105833B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78" w:type="dxa"/>
            <w:shd w:val="clear" w:color="auto" w:fill="auto"/>
          </w:tcPr>
          <w:p w14:paraId="0F637EA0" w14:textId="23EE9D0C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shd w:val="clear" w:color="auto" w:fill="auto"/>
          </w:tcPr>
          <w:p w14:paraId="76FD6E0E" w14:textId="519DACE6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373F62F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42B866E1" w14:textId="55FD009E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314F0F76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2" w:type="dxa"/>
          </w:tcPr>
          <w:p w14:paraId="701EC631" w14:textId="2F018CBB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2B7314" w:rsidRPr="00B20F02" w14:paraId="572FBBB7" w14:textId="67A63A3D" w:rsidTr="002B7314">
        <w:trPr>
          <w:cantSplit/>
          <w:jc w:val="center"/>
        </w:trPr>
        <w:tc>
          <w:tcPr>
            <w:tcW w:w="1791" w:type="dxa"/>
            <w:shd w:val="clear" w:color="auto" w:fill="auto"/>
          </w:tcPr>
          <w:p w14:paraId="048743FE" w14:textId="77777777" w:rsidR="002B7314" w:rsidRPr="00B20F02" w:rsidRDefault="002B7314" w:rsidP="002B7314">
            <w:pPr>
              <w:tabs>
                <w:tab w:val="clear" w:pos="1644"/>
                <w:tab w:val="clear" w:pos="1871"/>
              </w:tabs>
              <w:spacing w:line="240" w:lineRule="auto"/>
              <w:ind w:right="-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99" w:type="dxa"/>
          </w:tcPr>
          <w:p w14:paraId="54482563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32" w:type="dxa"/>
          </w:tcPr>
          <w:p w14:paraId="6ECF370E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519" w:type="dxa"/>
            <w:gridSpan w:val="3"/>
            <w:shd w:val="clear" w:color="auto" w:fill="auto"/>
          </w:tcPr>
          <w:p w14:paraId="5CD2A3F0" w14:textId="26766FA5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900" w:type="dxa"/>
            <w:gridSpan w:val="29"/>
          </w:tcPr>
          <w:p w14:paraId="6F151A7D" w14:textId="3F908B95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2B7314" w:rsidRPr="00B20F02" w14:paraId="6C4A6087" w14:textId="17A60F92" w:rsidTr="00E416DE">
        <w:trPr>
          <w:cantSplit/>
          <w:jc w:val="center"/>
        </w:trPr>
        <w:tc>
          <w:tcPr>
            <w:tcW w:w="1791" w:type="dxa"/>
            <w:shd w:val="clear" w:color="auto" w:fill="auto"/>
          </w:tcPr>
          <w:p w14:paraId="5D413F5C" w14:textId="77777777" w:rsidR="002B7314" w:rsidRPr="00B20F02" w:rsidRDefault="002B7314" w:rsidP="002B7314">
            <w:pPr>
              <w:tabs>
                <w:tab w:val="clear" w:pos="1644"/>
                <w:tab w:val="clear" w:pos="1871"/>
              </w:tabs>
              <w:spacing w:line="240" w:lineRule="auto"/>
              <w:ind w:left="61" w:right="-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99" w:type="dxa"/>
          </w:tcPr>
          <w:p w14:paraId="2B288B22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</w:tcPr>
          <w:p w14:paraId="4D6E619B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9" w:type="dxa"/>
            <w:shd w:val="clear" w:color="auto" w:fill="auto"/>
          </w:tcPr>
          <w:p w14:paraId="1EA35160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7A759016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3B7A66DD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0B258F63" w14:textId="17E807A8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4" w:type="dxa"/>
            <w:shd w:val="clear" w:color="auto" w:fill="auto"/>
          </w:tcPr>
          <w:p w14:paraId="3AFA71F4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16" w:type="dxa"/>
            <w:shd w:val="clear" w:color="auto" w:fill="auto"/>
          </w:tcPr>
          <w:p w14:paraId="34F25ED4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3E7FE6E7" w14:textId="77777777" w:rsidR="002B7314" w:rsidRPr="00B20F02" w:rsidRDefault="002B7314" w:rsidP="002B7314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51" w:type="dxa"/>
          </w:tcPr>
          <w:p w14:paraId="7750ABEB" w14:textId="77777777" w:rsidR="002B7314" w:rsidRPr="00B20F02" w:rsidRDefault="002B7314" w:rsidP="002B7314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79" w:type="dxa"/>
            <w:shd w:val="clear" w:color="auto" w:fill="auto"/>
          </w:tcPr>
          <w:p w14:paraId="512CC5E7" w14:textId="45F2310D" w:rsidR="002B7314" w:rsidRPr="00B20F02" w:rsidRDefault="002B7314" w:rsidP="002B7314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51" w:type="dxa"/>
            <w:shd w:val="clear" w:color="auto" w:fill="auto"/>
          </w:tcPr>
          <w:p w14:paraId="3DB1156C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D8F964B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18858EB8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6C0E9A8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298958AA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4058AC2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2" w:type="dxa"/>
            <w:shd w:val="clear" w:color="auto" w:fill="auto"/>
          </w:tcPr>
          <w:p w14:paraId="41D0B071" w14:textId="3A128859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3" w:type="dxa"/>
            <w:shd w:val="clear" w:color="auto" w:fill="auto"/>
          </w:tcPr>
          <w:p w14:paraId="7E0DB3CB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47" w:type="dxa"/>
            <w:shd w:val="clear" w:color="auto" w:fill="auto"/>
          </w:tcPr>
          <w:p w14:paraId="6EB75D4B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3F75B728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41" w:type="dxa"/>
          </w:tcPr>
          <w:p w14:paraId="209D35F3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0B82EB7A" w14:textId="213F9E00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dxa"/>
            <w:shd w:val="clear" w:color="auto" w:fill="auto"/>
          </w:tcPr>
          <w:p w14:paraId="38906A15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17427B67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6C84D4BD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105549DB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</w:tcPr>
          <w:p w14:paraId="6873D261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3EE24AF3" w14:textId="2566811C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shd w:val="clear" w:color="auto" w:fill="auto"/>
          </w:tcPr>
          <w:p w14:paraId="0A622286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1D324C6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4C36C5AD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D3227FA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</w:tcPr>
          <w:p w14:paraId="58B005B7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16DE" w:rsidRPr="00B20F02" w14:paraId="65DB5218" w14:textId="73D827BA" w:rsidTr="00E416DE">
        <w:trPr>
          <w:cantSplit/>
          <w:jc w:val="center"/>
        </w:trPr>
        <w:tc>
          <w:tcPr>
            <w:tcW w:w="1791" w:type="dxa"/>
            <w:shd w:val="clear" w:color="auto" w:fill="auto"/>
          </w:tcPr>
          <w:p w14:paraId="7C65FD58" w14:textId="77777777" w:rsidR="00E416DE" w:rsidRPr="00B20F02" w:rsidRDefault="00E416DE" w:rsidP="00E416DE">
            <w:pPr>
              <w:pStyle w:val="Heading9"/>
              <w:spacing w:line="240" w:lineRule="auto"/>
              <w:ind w:left="61" w:right="-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แอนิเทค โทเทิล 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โซลูชั่น จำกัด</w:t>
            </w:r>
          </w:p>
        </w:tc>
        <w:tc>
          <w:tcPr>
            <w:tcW w:w="1799" w:type="dxa"/>
          </w:tcPr>
          <w:p w14:paraId="6FB52528" w14:textId="77777777" w:rsidR="00E416DE" w:rsidRPr="00B20F02" w:rsidRDefault="00E416DE" w:rsidP="00E416D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จำหน่ายเวชภัณฑ์ อาหาร</w:t>
            </w:r>
          </w:p>
          <w:p w14:paraId="135F6A0B" w14:textId="77777777" w:rsidR="00E416DE" w:rsidRPr="00B20F02" w:rsidRDefault="00E416DE" w:rsidP="00E416D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เสริมและเคมีภัณฑ์</w:t>
            </w:r>
          </w:p>
          <w:p w14:paraId="4E73DADF" w14:textId="77777777" w:rsidR="00E416DE" w:rsidRPr="00B20F02" w:rsidRDefault="00E416DE" w:rsidP="00E416D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สำหรับสัตว์</w:t>
            </w:r>
          </w:p>
        </w:tc>
        <w:tc>
          <w:tcPr>
            <w:tcW w:w="732" w:type="dxa"/>
          </w:tcPr>
          <w:p w14:paraId="4DA083AA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E7E4C1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3F8B57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29" w:type="dxa"/>
            <w:shd w:val="clear" w:color="auto" w:fill="auto"/>
          </w:tcPr>
          <w:p w14:paraId="2D28E019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29EC09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ACC5D4" w14:textId="41B68038" w:rsidR="00E416DE" w:rsidRPr="00B20F02" w:rsidRDefault="000C58DB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416D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3BBE4B54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5CA731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14F2F5" w14:textId="61356869" w:rsidR="00E416DE" w:rsidRPr="00B20F02" w:rsidRDefault="000C58DB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416D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50" w:type="dxa"/>
          </w:tcPr>
          <w:p w14:paraId="5DB10214" w14:textId="77777777" w:rsidR="00E416DE" w:rsidRPr="00B20F02" w:rsidRDefault="00E416DE" w:rsidP="0018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A9A948" w14:textId="77777777" w:rsidR="00E416DE" w:rsidRPr="00B20F02" w:rsidRDefault="00E416DE" w:rsidP="0018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424AB8" w14:textId="7AB7F1BB" w:rsidR="00E416DE" w:rsidRPr="00B20F02" w:rsidRDefault="000C58DB" w:rsidP="0018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416D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1315AC0E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3AD473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A4A01D" w14:textId="6EC46B37" w:rsidR="00E416DE" w:rsidRPr="00B20F02" w:rsidRDefault="000C58DB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04" w:type="dxa"/>
            <w:shd w:val="clear" w:color="auto" w:fill="auto"/>
          </w:tcPr>
          <w:p w14:paraId="669F3FB7" w14:textId="77777777" w:rsidR="00E416DE" w:rsidRPr="00B20F02" w:rsidRDefault="00E416DE" w:rsidP="00A50C04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14:paraId="460760BE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1737A9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8AD4FC" w14:textId="698F81E2" w:rsidR="00E416DE" w:rsidRPr="00B20F02" w:rsidRDefault="000C58DB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79" w:type="dxa"/>
          </w:tcPr>
          <w:p w14:paraId="1E0FAEE3" w14:textId="77777777" w:rsidR="00E416DE" w:rsidRPr="00B20F02" w:rsidRDefault="00E416DE" w:rsidP="00A50C04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dxa"/>
          </w:tcPr>
          <w:p w14:paraId="4F033B5D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093600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4FC639" w14:textId="031C1DFA" w:rsidR="00E416DE" w:rsidRPr="00B20F02" w:rsidRDefault="000C58DB" w:rsidP="00A50C04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179" w:type="dxa"/>
            <w:shd w:val="clear" w:color="auto" w:fill="auto"/>
          </w:tcPr>
          <w:p w14:paraId="0C19B432" w14:textId="6CE03B4C" w:rsidR="00E416DE" w:rsidRPr="00B20F02" w:rsidRDefault="00E416DE" w:rsidP="00E416D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14:paraId="6C0FCB1B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EFB489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BB3135" w14:textId="1CF0B2F2" w:rsidR="00E416DE" w:rsidRPr="00B20F02" w:rsidRDefault="000C58DB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14:paraId="7D5BAF8B" w14:textId="77777777" w:rsidR="00E416DE" w:rsidRPr="00B20F02" w:rsidRDefault="00E416DE" w:rsidP="0018714B">
            <w:pPr>
              <w:pStyle w:val="acctfourfigures"/>
              <w:tabs>
                <w:tab w:val="clear" w:pos="765"/>
                <w:tab w:val="decimal" w:pos="285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5D099157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19ADF7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E2E367" w14:textId="2F7E1E35" w:rsidR="00E416DE" w:rsidRPr="00B20F02" w:rsidRDefault="000C58DB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14:paraId="2A3ADEAE" w14:textId="77777777" w:rsidR="00E416DE" w:rsidRPr="00B20F02" w:rsidRDefault="00E416DE" w:rsidP="0018714B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61FBA7E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425C86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E2B8C4" w14:textId="79D0FB84" w:rsidR="00E416DE" w:rsidRPr="00B20F02" w:rsidRDefault="000C58DB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80" w:type="dxa"/>
          </w:tcPr>
          <w:p w14:paraId="5AE14534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2F7D8125" w14:textId="0DB7B4A0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CD02A4D" w14:textId="77777777" w:rsidR="00E416DE" w:rsidRPr="00B20F02" w:rsidRDefault="00E416DE" w:rsidP="00736CBD">
            <w:pPr>
              <w:pStyle w:val="acctfourfigures"/>
              <w:tabs>
                <w:tab w:val="clear" w:pos="765"/>
                <w:tab w:val="decimal" w:pos="12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47" w:type="dxa"/>
            <w:shd w:val="clear" w:color="auto" w:fill="auto"/>
            <w:vAlign w:val="bottom"/>
          </w:tcPr>
          <w:p w14:paraId="58F3BF36" w14:textId="63F9E5A9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2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7" w:type="dxa"/>
          </w:tcPr>
          <w:p w14:paraId="013AB8CF" w14:textId="77777777" w:rsidR="00E416DE" w:rsidRPr="00B20F02" w:rsidRDefault="00E416DE" w:rsidP="00736CBD">
            <w:pPr>
              <w:pStyle w:val="acctfourfigures"/>
              <w:tabs>
                <w:tab w:val="clear" w:pos="765"/>
                <w:tab w:val="decimal" w:pos="12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41" w:type="dxa"/>
            <w:vAlign w:val="bottom"/>
          </w:tcPr>
          <w:p w14:paraId="0187CE1E" w14:textId="7ACEA0DF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2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19FB628C" w14:textId="4A2B7DD9" w:rsidR="00E416DE" w:rsidRPr="00B20F02" w:rsidRDefault="00E416DE" w:rsidP="00E416D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dxa"/>
            <w:shd w:val="clear" w:color="auto" w:fill="auto"/>
          </w:tcPr>
          <w:p w14:paraId="73BF696A" w14:textId="77777777" w:rsidR="00E416DE" w:rsidRPr="00B20F02" w:rsidRDefault="00E416DE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C9D9D0" w14:textId="77777777" w:rsidR="00E416DE" w:rsidRPr="00B20F02" w:rsidRDefault="00E416DE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8B3002" w14:textId="04F16BC1" w:rsidR="00E416DE" w:rsidRPr="00B20F02" w:rsidRDefault="000C58DB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78" w:type="dxa"/>
            <w:shd w:val="clear" w:color="auto" w:fill="auto"/>
          </w:tcPr>
          <w:p w14:paraId="14BD7E97" w14:textId="77777777" w:rsidR="00E416DE" w:rsidRPr="00B20F02" w:rsidRDefault="00E416DE" w:rsidP="00E95EDA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2" w:type="dxa"/>
            <w:shd w:val="clear" w:color="auto" w:fill="auto"/>
          </w:tcPr>
          <w:p w14:paraId="331B9112" w14:textId="77777777" w:rsidR="00E416DE" w:rsidRPr="00B20F02" w:rsidRDefault="00E416DE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992F90" w14:textId="77777777" w:rsidR="00E416DE" w:rsidRPr="00B20F02" w:rsidRDefault="00E416DE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A1338D" w14:textId="4356FFFF" w:rsidR="00E416DE" w:rsidRPr="00B20F02" w:rsidRDefault="000C58DB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78" w:type="dxa"/>
          </w:tcPr>
          <w:p w14:paraId="7E9DDC83" w14:textId="77777777" w:rsidR="00E416DE" w:rsidRPr="00B20F02" w:rsidRDefault="00E416DE" w:rsidP="00E95EDA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</w:tcPr>
          <w:p w14:paraId="66A8DF20" w14:textId="77777777" w:rsidR="00E416DE" w:rsidRPr="00B20F02" w:rsidRDefault="00E416DE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84CBE7" w14:textId="77777777" w:rsidR="00E416DE" w:rsidRPr="00B20F02" w:rsidRDefault="00E416DE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09CC40" w14:textId="6443846E" w:rsidR="00E416DE" w:rsidRPr="00B20F02" w:rsidRDefault="000C58DB" w:rsidP="00E95EDA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178" w:type="dxa"/>
            <w:shd w:val="clear" w:color="auto" w:fill="auto"/>
          </w:tcPr>
          <w:p w14:paraId="40435C00" w14:textId="3E5AD0D2" w:rsidR="00E416DE" w:rsidRPr="00B20F02" w:rsidRDefault="00E416DE" w:rsidP="00E95EDA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shd w:val="clear" w:color="auto" w:fill="auto"/>
          </w:tcPr>
          <w:p w14:paraId="138F567A" w14:textId="77777777" w:rsidR="00E02B0E" w:rsidRPr="00B20F02" w:rsidRDefault="00E02B0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9D19EF" w14:textId="77777777" w:rsidR="00E02B0E" w:rsidRPr="00B20F02" w:rsidRDefault="00E02B0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DC1EFC" w14:textId="2C1FE840" w:rsidR="00E416DE" w:rsidRPr="00B20F02" w:rsidRDefault="000C58DB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180" w:type="dxa"/>
            <w:shd w:val="clear" w:color="auto" w:fill="auto"/>
          </w:tcPr>
          <w:p w14:paraId="639D6E2E" w14:textId="77777777" w:rsidR="00E416DE" w:rsidRPr="00B20F02" w:rsidRDefault="00E416DE" w:rsidP="00D90A7D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5A0D32BF" w14:textId="77777777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  <w:tab w:val="decimal" w:pos="447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60C265" w14:textId="77777777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  <w:tab w:val="decimal" w:pos="447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227B27" w14:textId="01BDDE29" w:rsidR="00E416DE" w:rsidRPr="00B20F02" w:rsidRDefault="000C58DB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210</w:t>
            </w:r>
          </w:p>
        </w:tc>
        <w:tc>
          <w:tcPr>
            <w:tcW w:w="178" w:type="dxa"/>
          </w:tcPr>
          <w:p w14:paraId="42BD79F1" w14:textId="77777777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</w:tcPr>
          <w:p w14:paraId="3E1A3C69" w14:textId="77777777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8C4F7B" w14:textId="77777777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78FA23" w14:textId="14D1D22A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416DE" w:rsidRPr="00B20F02" w14:paraId="4F98B9C1" w14:textId="2A20FC63" w:rsidTr="00E416DE">
        <w:trPr>
          <w:cantSplit/>
          <w:jc w:val="center"/>
        </w:trPr>
        <w:tc>
          <w:tcPr>
            <w:tcW w:w="1791" w:type="dxa"/>
            <w:shd w:val="clear" w:color="auto" w:fill="auto"/>
          </w:tcPr>
          <w:p w14:paraId="29E95523" w14:textId="77777777" w:rsidR="00E416DE" w:rsidRPr="00B20F02" w:rsidRDefault="00E416DE" w:rsidP="00E416DE">
            <w:pPr>
              <w:pStyle w:val="Heading9"/>
              <w:spacing w:line="240" w:lineRule="auto"/>
              <w:ind w:left="61" w:right="-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โพรเทค แอนิมัล 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เฮลธ์ จำกัด</w:t>
            </w:r>
          </w:p>
        </w:tc>
        <w:tc>
          <w:tcPr>
            <w:tcW w:w="1799" w:type="dxa"/>
          </w:tcPr>
          <w:p w14:paraId="7773E133" w14:textId="77777777" w:rsidR="00E416DE" w:rsidRPr="00B20F02" w:rsidRDefault="00E416DE" w:rsidP="00E416D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จำหน่ายเวชภัณฑ์ อาหาร</w:t>
            </w:r>
          </w:p>
          <w:p w14:paraId="3393584A" w14:textId="77777777" w:rsidR="00E416DE" w:rsidRPr="00B20F02" w:rsidRDefault="00E416DE" w:rsidP="00E416D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เสริมและเคมีภัณฑ์</w:t>
            </w:r>
          </w:p>
          <w:p w14:paraId="36AEE4FA" w14:textId="77777777" w:rsidR="00E416DE" w:rsidRPr="00B20F02" w:rsidRDefault="00E416DE" w:rsidP="00E416D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สำหรับสัตว์</w:t>
            </w:r>
          </w:p>
        </w:tc>
        <w:tc>
          <w:tcPr>
            <w:tcW w:w="732" w:type="dxa"/>
          </w:tcPr>
          <w:p w14:paraId="6E931958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402C99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FBA526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29" w:type="dxa"/>
            <w:shd w:val="clear" w:color="auto" w:fill="auto"/>
          </w:tcPr>
          <w:p w14:paraId="645414FA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B59556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59DACA" w14:textId="0A856CA2" w:rsidR="00E416DE" w:rsidRPr="00B20F02" w:rsidRDefault="000C58DB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416D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31FA543E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7E9A46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907F42" w14:textId="7B7A47BE" w:rsidR="00E416DE" w:rsidRPr="00B20F02" w:rsidRDefault="000C58DB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416D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50" w:type="dxa"/>
          </w:tcPr>
          <w:p w14:paraId="39E7EF26" w14:textId="77777777" w:rsidR="00E416DE" w:rsidRPr="00B20F02" w:rsidRDefault="00E416DE" w:rsidP="0018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CE49F7" w14:textId="77777777" w:rsidR="00E416DE" w:rsidRPr="00B20F02" w:rsidRDefault="00E416DE" w:rsidP="0018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D3391B" w14:textId="78A0D0A4" w:rsidR="00E416DE" w:rsidRPr="00B20F02" w:rsidRDefault="000C58DB" w:rsidP="0018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416D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60F3B099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EC3DC4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7DE795" w14:textId="71D1CF10" w:rsidR="00E416DE" w:rsidRPr="00B20F02" w:rsidRDefault="000C58DB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204" w:type="dxa"/>
            <w:shd w:val="clear" w:color="auto" w:fill="auto"/>
          </w:tcPr>
          <w:p w14:paraId="582A2C73" w14:textId="77777777" w:rsidR="00E416DE" w:rsidRPr="00B20F02" w:rsidRDefault="00E416DE" w:rsidP="00A50C04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14:paraId="22161E66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98EEE5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B1570D" w14:textId="54AF5E07" w:rsidR="00E416DE" w:rsidRPr="00B20F02" w:rsidRDefault="000C58DB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79" w:type="dxa"/>
          </w:tcPr>
          <w:p w14:paraId="6C329009" w14:textId="77777777" w:rsidR="00E416DE" w:rsidRPr="00B20F02" w:rsidRDefault="00E416DE" w:rsidP="00A50C04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dxa"/>
          </w:tcPr>
          <w:p w14:paraId="35095FA1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A67768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220480" w14:textId="1C22E03F" w:rsidR="00E416DE" w:rsidRPr="00B20F02" w:rsidRDefault="000C58DB" w:rsidP="00A50C04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</w:p>
        </w:tc>
        <w:tc>
          <w:tcPr>
            <w:tcW w:w="179" w:type="dxa"/>
            <w:shd w:val="clear" w:color="auto" w:fill="auto"/>
          </w:tcPr>
          <w:p w14:paraId="2465854F" w14:textId="1C745D0A" w:rsidR="00E416DE" w:rsidRPr="00B20F02" w:rsidRDefault="00E416DE" w:rsidP="00E416D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</w:tcPr>
          <w:p w14:paraId="3AB7F1E7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C7F7DF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1921E8" w14:textId="31ABF50C" w:rsidR="00E416DE" w:rsidRPr="00B20F02" w:rsidRDefault="000C58DB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2536C8C1" w14:textId="77777777" w:rsidR="00E416DE" w:rsidRPr="00B20F02" w:rsidRDefault="00E416DE" w:rsidP="0018714B">
            <w:pPr>
              <w:pStyle w:val="acctfourfigures"/>
              <w:tabs>
                <w:tab w:val="clear" w:pos="765"/>
                <w:tab w:val="decimal" w:pos="285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2BF8194E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EF8DB7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8646B0" w14:textId="5A9EA4D2" w:rsidR="00E416DE" w:rsidRPr="00B20F02" w:rsidRDefault="000C58DB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1A52C3BA" w14:textId="77777777" w:rsidR="00E416DE" w:rsidRPr="00B20F02" w:rsidRDefault="00E416DE" w:rsidP="0018714B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076193CD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6FE1B6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C40405" w14:textId="2FF491EC" w:rsidR="00E416DE" w:rsidRPr="00B20F02" w:rsidRDefault="000C58DB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2AC49698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742B7EB9" w14:textId="5B992707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3A97C56" w14:textId="77777777" w:rsidR="00E416DE" w:rsidRPr="00B20F02" w:rsidRDefault="00E416DE" w:rsidP="00736CBD">
            <w:pPr>
              <w:pStyle w:val="acctfourfigures"/>
              <w:tabs>
                <w:tab w:val="clear" w:pos="765"/>
                <w:tab w:val="decimal" w:pos="12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47" w:type="dxa"/>
            <w:shd w:val="clear" w:color="auto" w:fill="auto"/>
            <w:vAlign w:val="bottom"/>
          </w:tcPr>
          <w:p w14:paraId="5813D644" w14:textId="04EC7B03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2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7" w:type="dxa"/>
          </w:tcPr>
          <w:p w14:paraId="10454EC8" w14:textId="77777777" w:rsidR="00E416DE" w:rsidRPr="00B20F02" w:rsidRDefault="00E416DE" w:rsidP="00736CBD">
            <w:pPr>
              <w:pStyle w:val="acctfourfigures"/>
              <w:tabs>
                <w:tab w:val="clear" w:pos="765"/>
                <w:tab w:val="decimal" w:pos="12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41" w:type="dxa"/>
            <w:vAlign w:val="bottom"/>
          </w:tcPr>
          <w:p w14:paraId="28D5E185" w14:textId="35A8A051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2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0C0FE58B" w14:textId="51FB1809" w:rsidR="00E416DE" w:rsidRPr="00B20F02" w:rsidRDefault="00E416DE" w:rsidP="00E416D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dxa"/>
            <w:shd w:val="clear" w:color="auto" w:fill="auto"/>
          </w:tcPr>
          <w:p w14:paraId="4A85EA3D" w14:textId="77777777" w:rsidR="00E416DE" w:rsidRPr="00B20F02" w:rsidRDefault="00E416DE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E3E351" w14:textId="77777777" w:rsidR="00E416DE" w:rsidRPr="00B20F02" w:rsidRDefault="00E416DE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16FCC9" w14:textId="044EE1D8" w:rsidR="00E416DE" w:rsidRPr="00B20F02" w:rsidRDefault="000C58DB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8" w:type="dxa"/>
            <w:shd w:val="clear" w:color="auto" w:fill="auto"/>
          </w:tcPr>
          <w:p w14:paraId="36EC88FB" w14:textId="77777777" w:rsidR="00E416DE" w:rsidRPr="00B20F02" w:rsidRDefault="00E416DE" w:rsidP="00E95EDA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2" w:type="dxa"/>
            <w:shd w:val="clear" w:color="auto" w:fill="auto"/>
          </w:tcPr>
          <w:p w14:paraId="4ED6075B" w14:textId="77777777" w:rsidR="00E416DE" w:rsidRPr="00B20F02" w:rsidRDefault="00E416DE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E517F0" w14:textId="77777777" w:rsidR="00E416DE" w:rsidRPr="00B20F02" w:rsidRDefault="00E416DE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8ADD33" w14:textId="2713B7BF" w:rsidR="00E416DE" w:rsidRPr="00B20F02" w:rsidRDefault="000C58DB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8" w:type="dxa"/>
          </w:tcPr>
          <w:p w14:paraId="69463F86" w14:textId="77777777" w:rsidR="00E416DE" w:rsidRPr="00B20F02" w:rsidRDefault="00E416DE" w:rsidP="00E95EDA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</w:tcPr>
          <w:p w14:paraId="55798DB4" w14:textId="77777777" w:rsidR="00E416DE" w:rsidRPr="00B20F02" w:rsidRDefault="00E416DE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3E1047" w14:textId="77777777" w:rsidR="00E416DE" w:rsidRPr="00B20F02" w:rsidRDefault="00E416DE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D7ADB6" w14:textId="6170E344" w:rsidR="00E416DE" w:rsidRPr="00B20F02" w:rsidRDefault="000C58DB" w:rsidP="00E95EDA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78" w:type="dxa"/>
            <w:shd w:val="clear" w:color="auto" w:fill="auto"/>
          </w:tcPr>
          <w:p w14:paraId="2854DBAC" w14:textId="3BED836D" w:rsidR="00E416DE" w:rsidRPr="00B20F02" w:rsidRDefault="00E416DE" w:rsidP="00E95EDA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shd w:val="clear" w:color="auto" w:fill="auto"/>
          </w:tcPr>
          <w:p w14:paraId="59A843E6" w14:textId="77777777" w:rsidR="00DF579E" w:rsidRPr="00B20F02" w:rsidRDefault="00DF579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2D821D" w14:textId="77777777" w:rsidR="00DF579E" w:rsidRPr="00B20F02" w:rsidRDefault="00DF579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D97764" w14:textId="2AE8E916" w:rsidR="00E416DE" w:rsidRPr="00B20F02" w:rsidRDefault="000C58DB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80" w:type="dxa"/>
            <w:shd w:val="clear" w:color="auto" w:fill="auto"/>
          </w:tcPr>
          <w:p w14:paraId="18C5E171" w14:textId="77777777" w:rsidR="00E416DE" w:rsidRPr="00B20F02" w:rsidRDefault="00E416DE" w:rsidP="00D90A7D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55E899EE" w14:textId="77777777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  <w:tab w:val="decimal" w:pos="447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661015" w14:textId="77777777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  <w:tab w:val="decimal" w:pos="447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029848" w14:textId="27B66C9A" w:rsidR="00E416DE" w:rsidRPr="00B20F02" w:rsidRDefault="000C58DB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178" w:type="dxa"/>
          </w:tcPr>
          <w:p w14:paraId="5251F6DC" w14:textId="77777777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</w:tcPr>
          <w:p w14:paraId="0098E78B" w14:textId="77777777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F78256" w14:textId="77777777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7F3C7A" w14:textId="264FD19F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416DE" w:rsidRPr="00B20F02" w14:paraId="05D67285" w14:textId="023FFE59" w:rsidTr="00E416DE">
        <w:trPr>
          <w:cantSplit/>
          <w:jc w:val="center"/>
        </w:trPr>
        <w:tc>
          <w:tcPr>
            <w:tcW w:w="1791" w:type="dxa"/>
            <w:shd w:val="clear" w:color="auto" w:fill="auto"/>
          </w:tcPr>
          <w:p w14:paraId="311AF269" w14:textId="77777777" w:rsidR="00E416DE" w:rsidRPr="00B20F02" w:rsidRDefault="00E416DE" w:rsidP="00E416DE">
            <w:pPr>
              <w:pStyle w:val="Heading9"/>
              <w:spacing w:line="240" w:lineRule="auto"/>
              <w:ind w:left="61" w:right="-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 </w:t>
            </w:r>
          </w:p>
          <w:p w14:paraId="71D2830E" w14:textId="77777777" w:rsidR="00E416DE" w:rsidRPr="00B20F02" w:rsidRDefault="00E416DE" w:rsidP="00E416DE">
            <w:pPr>
              <w:pStyle w:val="Heading9"/>
              <w:spacing w:line="240" w:lineRule="auto"/>
              <w:ind w:left="61" w:right="-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(กัมพูชา) จำกัด</w:t>
            </w:r>
          </w:p>
        </w:tc>
        <w:tc>
          <w:tcPr>
            <w:tcW w:w="1799" w:type="dxa"/>
          </w:tcPr>
          <w:p w14:paraId="2EE30B54" w14:textId="0D757FC6" w:rsidR="00E416DE" w:rsidRPr="00B20F02" w:rsidRDefault="00E416DE" w:rsidP="00E416DE">
            <w:pPr>
              <w:tabs>
                <w:tab w:val="clear" w:pos="227"/>
                <w:tab w:val="left" w:pos="10"/>
              </w:tabs>
              <w:spacing w:line="240" w:lineRule="auto"/>
              <w:ind w:left="1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ผลิตและจำหน่ายอาหารสัตว์และปศุสัตว์</w:t>
            </w:r>
          </w:p>
        </w:tc>
        <w:tc>
          <w:tcPr>
            <w:tcW w:w="732" w:type="dxa"/>
          </w:tcPr>
          <w:p w14:paraId="573653B4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361773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529" w:type="dxa"/>
            <w:shd w:val="clear" w:color="auto" w:fill="auto"/>
          </w:tcPr>
          <w:p w14:paraId="52B7C395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3DE58E" w14:textId="01E3F8A7" w:rsidR="00E416DE" w:rsidRPr="00B20F02" w:rsidRDefault="000C58DB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416D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3140A39A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FB6FC7" w14:textId="5E19F537" w:rsidR="00E416DE" w:rsidRPr="00B20F02" w:rsidRDefault="000C58DB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416D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50" w:type="dxa"/>
          </w:tcPr>
          <w:p w14:paraId="18DE84DD" w14:textId="77777777" w:rsidR="00E416DE" w:rsidRPr="00B20F02" w:rsidRDefault="00E416DE" w:rsidP="0018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317225" w14:textId="00C7EC44" w:rsidR="00E416DE" w:rsidRPr="00B20F02" w:rsidRDefault="000C58DB" w:rsidP="0018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416D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01A841CA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AC243E" w14:textId="32D24EDD" w:rsidR="00E416DE" w:rsidRPr="00B20F02" w:rsidRDefault="000C58DB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04" w:type="dxa"/>
            <w:shd w:val="clear" w:color="auto" w:fill="auto"/>
          </w:tcPr>
          <w:p w14:paraId="52F75941" w14:textId="77777777" w:rsidR="00E416DE" w:rsidRPr="00B20F02" w:rsidRDefault="00E416DE" w:rsidP="00A50C04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14:paraId="18F7119E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AF0CE4" w14:textId="27787F43" w:rsidR="00E416DE" w:rsidRPr="00B20F02" w:rsidRDefault="000C58DB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79" w:type="dxa"/>
          </w:tcPr>
          <w:p w14:paraId="47FBBF39" w14:textId="77777777" w:rsidR="00E416DE" w:rsidRPr="00B20F02" w:rsidRDefault="00E416DE" w:rsidP="00A50C04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" w:type="dxa"/>
          </w:tcPr>
          <w:p w14:paraId="72068E38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567E9D" w14:textId="08C70D7D" w:rsidR="00E416DE" w:rsidRPr="00B20F02" w:rsidRDefault="000C58DB" w:rsidP="00A50C04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179" w:type="dxa"/>
            <w:shd w:val="clear" w:color="auto" w:fill="auto"/>
          </w:tcPr>
          <w:p w14:paraId="118E866F" w14:textId="2F13815C" w:rsidR="00E416DE" w:rsidRPr="00B20F02" w:rsidRDefault="00E416DE" w:rsidP="00E416D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" w:type="dxa"/>
            <w:shd w:val="clear" w:color="auto" w:fill="auto"/>
          </w:tcPr>
          <w:p w14:paraId="42D25E00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350AE6" w14:textId="299F7A5B" w:rsidR="00E416DE" w:rsidRPr="00B20F02" w:rsidRDefault="000C58DB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06F00707" w14:textId="77777777" w:rsidR="00E416DE" w:rsidRPr="00B20F02" w:rsidRDefault="00E416DE" w:rsidP="0018714B">
            <w:pPr>
              <w:pStyle w:val="acctfourfigures"/>
              <w:tabs>
                <w:tab w:val="clear" w:pos="765"/>
                <w:tab w:val="decimal" w:pos="285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1EF95FAF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579787" w14:textId="5320437E" w:rsidR="00E416DE" w:rsidRPr="00B20F02" w:rsidRDefault="000C58DB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14:paraId="275CF9B3" w14:textId="77777777" w:rsidR="00E416DE" w:rsidRPr="00B20F02" w:rsidRDefault="00E416DE" w:rsidP="0018714B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A2CEA71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3FB9D4" w14:textId="41499F67" w:rsidR="00E416DE" w:rsidRPr="00B20F02" w:rsidRDefault="000C58DB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80" w:type="dxa"/>
          </w:tcPr>
          <w:p w14:paraId="607A4594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  <w:tab w:val="decimal" w:pos="795"/>
              </w:tabs>
              <w:spacing w:line="240" w:lineRule="auto"/>
              <w:ind w:left="-154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1D7B2DA2" w14:textId="77777777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  <w:tab w:val="decimal" w:pos="795"/>
              </w:tabs>
              <w:spacing w:line="240" w:lineRule="auto"/>
              <w:ind w:left="-154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8CEEFF" w14:textId="19925D85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5B98594" w14:textId="77777777" w:rsidR="00E416DE" w:rsidRPr="00B20F02" w:rsidRDefault="00E416DE" w:rsidP="00736CBD">
            <w:pPr>
              <w:pStyle w:val="acctfourfigures"/>
              <w:tabs>
                <w:tab w:val="clear" w:pos="765"/>
                <w:tab w:val="decimal" w:pos="12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47" w:type="dxa"/>
            <w:shd w:val="clear" w:color="auto" w:fill="auto"/>
          </w:tcPr>
          <w:p w14:paraId="7F37C3CE" w14:textId="77777777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  <w:tab w:val="decimal" w:pos="795"/>
              </w:tabs>
              <w:spacing w:line="240" w:lineRule="auto"/>
              <w:ind w:left="-154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803DFB" w14:textId="195FAC00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2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7" w:type="dxa"/>
          </w:tcPr>
          <w:p w14:paraId="74FD62C9" w14:textId="77777777" w:rsidR="00E416DE" w:rsidRPr="00B20F02" w:rsidRDefault="00E416DE" w:rsidP="00736CBD">
            <w:pPr>
              <w:pStyle w:val="acctfourfigures"/>
              <w:tabs>
                <w:tab w:val="clear" w:pos="765"/>
                <w:tab w:val="decimal" w:pos="12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41" w:type="dxa"/>
          </w:tcPr>
          <w:p w14:paraId="26F9B9FE" w14:textId="77777777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25"/>
                <w:tab w:val="decimal" w:pos="795"/>
              </w:tabs>
              <w:spacing w:line="240" w:lineRule="auto"/>
              <w:ind w:left="-154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C4AC11" w14:textId="5560FD9E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2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3AD6698D" w14:textId="30397EDD" w:rsidR="00E416DE" w:rsidRPr="00B20F02" w:rsidRDefault="00E416DE" w:rsidP="00E416D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dxa"/>
            <w:shd w:val="clear" w:color="auto" w:fill="auto"/>
          </w:tcPr>
          <w:p w14:paraId="4C9C021B" w14:textId="77777777" w:rsidR="00E416DE" w:rsidRPr="00B20F02" w:rsidRDefault="00E416DE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FFE912" w14:textId="6372C805" w:rsidR="00E416DE" w:rsidRPr="00B20F02" w:rsidRDefault="000C58DB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78" w:type="dxa"/>
            <w:shd w:val="clear" w:color="auto" w:fill="auto"/>
          </w:tcPr>
          <w:p w14:paraId="789D484E" w14:textId="77777777" w:rsidR="00E416DE" w:rsidRPr="00B20F02" w:rsidRDefault="00E416DE" w:rsidP="00E95EDA">
            <w:pPr>
              <w:pStyle w:val="acctfourfigures"/>
              <w:tabs>
                <w:tab w:val="clear" w:pos="765"/>
                <w:tab w:val="decimal" w:pos="37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2" w:type="dxa"/>
            <w:shd w:val="clear" w:color="auto" w:fill="auto"/>
          </w:tcPr>
          <w:p w14:paraId="0CF31311" w14:textId="77777777" w:rsidR="00E416DE" w:rsidRPr="00B20F02" w:rsidRDefault="00E416DE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3E8194" w14:textId="01DDD5D1" w:rsidR="00E416DE" w:rsidRPr="00B20F02" w:rsidRDefault="000C58DB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78" w:type="dxa"/>
          </w:tcPr>
          <w:p w14:paraId="64B00C74" w14:textId="77777777" w:rsidR="00E416DE" w:rsidRPr="00B20F02" w:rsidRDefault="00E416DE" w:rsidP="00E95EDA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</w:tcPr>
          <w:p w14:paraId="5AAB7BC7" w14:textId="77777777" w:rsidR="00E416DE" w:rsidRPr="00B20F02" w:rsidRDefault="00E416DE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8B8AE4" w14:textId="28798F4C" w:rsidR="00E416DE" w:rsidRPr="00B20F02" w:rsidRDefault="000C58DB" w:rsidP="00E95EDA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178" w:type="dxa"/>
            <w:shd w:val="clear" w:color="auto" w:fill="auto"/>
          </w:tcPr>
          <w:p w14:paraId="2FFDD88B" w14:textId="6A2FF309" w:rsidR="00E416DE" w:rsidRPr="00B20F02" w:rsidRDefault="00E416DE" w:rsidP="00E95EDA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shd w:val="clear" w:color="auto" w:fill="auto"/>
          </w:tcPr>
          <w:p w14:paraId="2A38D2CA" w14:textId="77777777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4FE12D" w14:textId="60FB60C1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7E59FC" w14:textId="77777777" w:rsidR="00E416DE" w:rsidRPr="00B20F02" w:rsidRDefault="00E416DE" w:rsidP="00D90A7D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B4A62C8" w14:textId="77777777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545890" w14:textId="2FBC592B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7757174D" w14:textId="77777777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</w:tcPr>
          <w:p w14:paraId="689BB7ED" w14:textId="77777777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0D50A1" w14:textId="38EBE66D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416DE" w:rsidRPr="00B20F02" w14:paraId="3B91AA1C" w14:textId="55DB2873" w:rsidTr="00E416DE">
        <w:trPr>
          <w:cantSplit/>
          <w:jc w:val="center"/>
        </w:trPr>
        <w:tc>
          <w:tcPr>
            <w:tcW w:w="1791" w:type="dxa"/>
            <w:shd w:val="clear" w:color="auto" w:fill="auto"/>
          </w:tcPr>
          <w:p w14:paraId="0EF40281" w14:textId="77777777" w:rsidR="00E416DE" w:rsidRPr="00B20F02" w:rsidRDefault="00E416DE" w:rsidP="00E416DE">
            <w:pPr>
              <w:pStyle w:val="Heading9"/>
              <w:spacing w:line="240" w:lineRule="auto"/>
              <w:ind w:left="61" w:right="-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เบทาโกร อินเตอร์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เทรด จำกัด</w:t>
            </w:r>
          </w:p>
        </w:tc>
        <w:tc>
          <w:tcPr>
            <w:tcW w:w="1799" w:type="dxa"/>
          </w:tcPr>
          <w:p w14:paraId="198063D2" w14:textId="73025836" w:rsidR="00E416DE" w:rsidRPr="00B20F02" w:rsidRDefault="00E416DE" w:rsidP="00E416D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ซื้อมาขายไปเพื่อส่งออก</w:t>
            </w:r>
          </w:p>
        </w:tc>
        <w:tc>
          <w:tcPr>
            <w:tcW w:w="732" w:type="dxa"/>
          </w:tcPr>
          <w:p w14:paraId="6D82356B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484AAC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29" w:type="dxa"/>
            <w:shd w:val="clear" w:color="auto" w:fill="auto"/>
          </w:tcPr>
          <w:p w14:paraId="48AA3DFE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A9EBCA" w14:textId="5D44C6A1" w:rsidR="00E416DE" w:rsidRPr="00B20F02" w:rsidRDefault="000C58DB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416D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490AB7E7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5F381C" w14:textId="28C5E5BA" w:rsidR="00E416DE" w:rsidRPr="00B20F02" w:rsidRDefault="000C58DB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416D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50" w:type="dxa"/>
          </w:tcPr>
          <w:p w14:paraId="0B3A2BBB" w14:textId="77777777" w:rsidR="00E416DE" w:rsidRPr="00B20F02" w:rsidRDefault="00E416DE" w:rsidP="0018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B21874" w14:textId="18404608" w:rsidR="00E416DE" w:rsidRPr="00B20F02" w:rsidRDefault="000C58DB" w:rsidP="0018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1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416D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4AF2068D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9598A7" w14:textId="754A164D" w:rsidR="00E416DE" w:rsidRPr="00B20F02" w:rsidRDefault="000C58DB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04" w:type="dxa"/>
            <w:shd w:val="clear" w:color="auto" w:fill="auto"/>
          </w:tcPr>
          <w:p w14:paraId="270DF43E" w14:textId="77777777" w:rsidR="00E416DE" w:rsidRPr="00B20F02" w:rsidRDefault="00E416DE" w:rsidP="00A50C04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14:paraId="0FF4C79E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DB91DD" w14:textId="4AAC5A7A" w:rsidR="00E416DE" w:rsidRPr="00B20F02" w:rsidRDefault="000C58DB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179" w:type="dxa"/>
          </w:tcPr>
          <w:p w14:paraId="031CF87F" w14:textId="77777777" w:rsidR="00E416DE" w:rsidRPr="00B20F02" w:rsidRDefault="00E416DE" w:rsidP="00A50C04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" w:type="dxa"/>
          </w:tcPr>
          <w:p w14:paraId="0C6F8303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609EE2" w14:textId="1A5E18A1" w:rsidR="00E416DE" w:rsidRPr="00B20F02" w:rsidRDefault="000C58DB" w:rsidP="00A50C04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179" w:type="dxa"/>
            <w:shd w:val="clear" w:color="auto" w:fill="auto"/>
          </w:tcPr>
          <w:p w14:paraId="2B77A400" w14:textId="03441EDC" w:rsidR="00E416DE" w:rsidRPr="00B20F02" w:rsidRDefault="00E416DE" w:rsidP="00E416D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" w:type="dxa"/>
            <w:shd w:val="clear" w:color="auto" w:fill="auto"/>
          </w:tcPr>
          <w:p w14:paraId="3FB98B9D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6D9EA4" w14:textId="3A48448E" w:rsidR="00E416DE" w:rsidRPr="00B20F02" w:rsidRDefault="000C58DB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180" w:type="dxa"/>
            <w:shd w:val="clear" w:color="auto" w:fill="auto"/>
          </w:tcPr>
          <w:p w14:paraId="106BC230" w14:textId="77777777" w:rsidR="00E416DE" w:rsidRPr="00B20F02" w:rsidRDefault="00E416DE" w:rsidP="0018714B">
            <w:pPr>
              <w:pStyle w:val="acctfourfigures"/>
              <w:tabs>
                <w:tab w:val="clear" w:pos="765"/>
                <w:tab w:val="decimal" w:pos="285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0FBC5877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256809" w14:textId="5F4694AF" w:rsidR="00E416DE" w:rsidRPr="00B20F02" w:rsidRDefault="000C58DB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180" w:type="dxa"/>
            <w:shd w:val="clear" w:color="auto" w:fill="auto"/>
          </w:tcPr>
          <w:p w14:paraId="3414E60E" w14:textId="77777777" w:rsidR="00E416DE" w:rsidRPr="00B20F02" w:rsidRDefault="00E416DE" w:rsidP="0018714B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48F390CF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741EB9" w14:textId="1C8986BB" w:rsidR="00E416DE" w:rsidRPr="00B20F02" w:rsidRDefault="000C58DB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180" w:type="dxa"/>
          </w:tcPr>
          <w:p w14:paraId="2CAA4385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1F1A7D9A" w14:textId="77777777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4B2696" w14:textId="56513EF5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813FA2B" w14:textId="77777777" w:rsidR="00E416DE" w:rsidRPr="00B20F02" w:rsidRDefault="00E416DE" w:rsidP="00736CBD">
            <w:pPr>
              <w:pStyle w:val="acctfourfigures"/>
              <w:tabs>
                <w:tab w:val="clear" w:pos="765"/>
                <w:tab w:val="decimal" w:pos="12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47" w:type="dxa"/>
            <w:shd w:val="clear" w:color="auto" w:fill="auto"/>
          </w:tcPr>
          <w:p w14:paraId="065640B7" w14:textId="77777777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F98D37" w14:textId="35FD4F40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2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7" w:type="dxa"/>
          </w:tcPr>
          <w:p w14:paraId="67165A86" w14:textId="77777777" w:rsidR="00E416DE" w:rsidRPr="00B20F02" w:rsidRDefault="00E416DE" w:rsidP="00736CBD">
            <w:pPr>
              <w:pStyle w:val="acctfourfigures"/>
              <w:tabs>
                <w:tab w:val="clear" w:pos="765"/>
                <w:tab w:val="decimal" w:pos="12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41" w:type="dxa"/>
          </w:tcPr>
          <w:p w14:paraId="4DBE7E84" w14:textId="77777777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25"/>
                <w:tab w:val="decimal" w:pos="795"/>
              </w:tabs>
              <w:spacing w:line="240" w:lineRule="auto"/>
              <w:ind w:left="-154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41C459" w14:textId="20087488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2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79AB6293" w14:textId="1C09E278" w:rsidR="00E416DE" w:rsidRPr="00B20F02" w:rsidRDefault="00E416DE" w:rsidP="00E416D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dxa"/>
            <w:shd w:val="clear" w:color="auto" w:fill="auto"/>
          </w:tcPr>
          <w:p w14:paraId="46CAF79F" w14:textId="77777777" w:rsidR="00E416DE" w:rsidRPr="00B20F02" w:rsidRDefault="00E416DE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E013EB" w14:textId="6FA1C92A" w:rsidR="00E416DE" w:rsidRPr="00B20F02" w:rsidRDefault="000C58DB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178" w:type="dxa"/>
            <w:shd w:val="clear" w:color="auto" w:fill="auto"/>
          </w:tcPr>
          <w:p w14:paraId="1068FFA2" w14:textId="77777777" w:rsidR="00E416DE" w:rsidRPr="00B20F02" w:rsidRDefault="00E416DE" w:rsidP="00E95EDA">
            <w:pPr>
              <w:pStyle w:val="acctfourfigures"/>
              <w:tabs>
                <w:tab w:val="clear" w:pos="765"/>
                <w:tab w:val="decimal" w:pos="37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2" w:type="dxa"/>
            <w:shd w:val="clear" w:color="auto" w:fill="auto"/>
          </w:tcPr>
          <w:p w14:paraId="7EB1546F" w14:textId="77777777" w:rsidR="00E416DE" w:rsidRPr="00B20F02" w:rsidRDefault="00E416DE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044073" w14:textId="5CA03156" w:rsidR="00E416DE" w:rsidRPr="00B20F02" w:rsidRDefault="000C58DB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178" w:type="dxa"/>
          </w:tcPr>
          <w:p w14:paraId="6F3B9060" w14:textId="77777777" w:rsidR="00E416DE" w:rsidRPr="00B20F02" w:rsidRDefault="00E416DE" w:rsidP="00E95EDA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</w:tcPr>
          <w:p w14:paraId="6F2602A0" w14:textId="77777777" w:rsidR="00E416DE" w:rsidRPr="00B20F02" w:rsidRDefault="00E416DE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FEC05F" w14:textId="51C740AC" w:rsidR="00E416DE" w:rsidRPr="00B20F02" w:rsidRDefault="000C58DB" w:rsidP="00E95EDA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</w:p>
        </w:tc>
        <w:tc>
          <w:tcPr>
            <w:tcW w:w="178" w:type="dxa"/>
            <w:shd w:val="clear" w:color="auto" w:fill="auto"/>
          </w:tcPr>
          <w:p w14:paraId="0D2948BB" w14:textId="205C38E1" w:rsidR="00E416DE" w:rsidRPr="00B20F02" w:rsidRDefault="00E416DE" w:rsidP="00E95EDA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shd w:val="clear" w:color="auto" w:fill="auto"/>
          </w:tcPr>
          <w:p w14:paraId="26BBAFFF" w14:textId="77777777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1146BD" w14:textId="095B81FD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D374D0" w14:textId="77777777" w:rsidR="00E416DE" w:rsidRPr="00B20F02" w:rsidRDefault="00E416DE" w:rsidP="00D90A7D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67B582A3" w14:textId="77777777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2F4C60" w14:textId="39619403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3EDE8C38" w14:textId="77777777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</w:tcPr>
          <w:p w14:paraId="7F112FA6" w14:textId="77777777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ABAD33" w14:textId="515DE844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416DE" w:rsidRPr="00B20F02" w14:paraId="4BACCC98" w14:textId="7C206D2B" w:rsidTr="00E416DE">
        <w:trPr>
          <w:cantSplit/>
          <w:trHeight w:val="965"/>
          <w:jc w:val="center"/>
        </w:trPr>
        <w:tc>
          <w:tcPr>
            <w:tcW w:w="1791" w:type="dxa"/>
            <w:shd w:val="clear" w:color="auto" w:fill="auto"/>
          </w:tcPr>
          <w:p w14:paraId="5E37C697" w14:textId="77777777" w:rsidR="00E416DE" w:rsidRPr="00B20F02" w:rsidRDefault="00E416DE" w:rsidP="00E416DE">
            <w:pPr>
              <w:pStyle w:val="Heading9"/>
              <w:spacing w:line="240" w:lineRule="auto"/>
              <w:ind w:left="61" w:right="-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ดิจิทัล เซอร์วิสเซส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จำกัด (เดิมชื่อ บริษัท 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เบทาโกร เอฟ</w:t>
            </w:r>
          </w:p>
          <w:p w14:paraId="1CCA8791" w14:textId="77777777" w:rsidR="00E416DE" w:rsidRPr="00B20F02" w:rsidRDefault="00E416DE" w:rsidP="00E416DE">
            <w:pPr>
              <w:pStyle w:val="Heading9"/>
              <w:spacing w:line="240" w:lineRule="auto"/>
              <w:ind w:left="61" w:right="-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แอนด์ บี จำกัด)</w:t>
            </w:r>
          </w:p>
        </w:tc>
        <w:tc>
          <w:tcPr>
            <w:tcW w:w="1799" w:type="dxa"/>
          </w:tcPr>
          <w:p w14:paraId="79736A9D" w14:textId="1FA816BF" w:rsidR="00E416DE" w:rsidRPr="00B20F02" w:rsidRDefault="00E416DE" w:rsidP="00E416DE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วางระบบคอมพิวเตอร์และซอฟต์แวร์</w:t>
            </w:r>
          </w:p>
        </w:tc>
        <w:tc>
          <w:tcPr>
            <w:tcW w:w="732" w:type="dxa"/>
          </w:tcPr>
          <w:p w14:paraId="5BCE020B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314753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8A0123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5A6837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29" w:type="dxa"/>
            <w:shd w:val="clear" w:color="auto" w:fill="auto"/>
          </w:tcPr>
          <w:p w14:paraId="49DF9E24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C29A94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B0EEE4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6789D1" w14:textId="28825B62" w:rsidR="00E416DE" w:rsidRPr="00B20F02" w:rsidRDefault="000C58DB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416D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559EEB3B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B30FAC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6D2024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4AFDA0" w14:textId="01C5AA40" w:rsidR="00E416DE" w:rsidRPr="00B20F02" w:rsidRDefault="000C58DB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416D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50" w:type="dxa"/>
          </w:tcPr>
          <w:p w14:paraId="08F31008" w14:textId="77777777" w:rsidR="00E416DE" w:rsidRPr="00B20F02" w:rsidRDefault="00E416DE" w:rsidP="0018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BAC5D1" w14:textId="77777777" w:rsidR="00E416DE" w:rsidRPr="00B20F02" w:rsidRDefault="00E416DE" w:rsidP="0018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43C4A1" w14:textId="77777777" w:rsidR="00E416DE" w:rsidRPr="00B20F02" w:rsidRDefault="00E416DE" w:rsidP="0018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D29AF5" w14:textId="375A23A1" w:rsidR="00E416DE" w:rsidRPr="00B20F02" w:rsidRDefault="000C58DB" w:rsidP="0018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416D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53AA25D2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0928A0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00FD6C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0FB21A" w14:textId="0D6D316B" w:rsidR="00E416DE" w:rsidRPr="00B20F02" w:rsidRDefault="000C58DB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204" w:type="dxa"/>
            <w:shd w:val="clear" w:color="auto" w:fill="auto"/>
          </w:tcPr>
          <w:p w14:paraId="2830658A" w14:textId="77777777" w:rsidR="00E416DE" w:rsidRPr="00B20F02" w:rsidRDefault="00E416DE" w:rsidP="00A50C04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14:paraId="14D78104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7D2EE0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7C1899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6C91D9" w14:textId="6E5838A4" w:rsidR="00E416DE" w:rsidRPr="00B20F02" w:rsidRDefault="000C58DB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79" w:type="dxa"/>
          </w:tcPr>
          <w:p w14:paraId="0974B201" w14:textId="77777777" w:rsidR="00E416DE" w:rsidRPr="00B20F02" w:rsidRDefault="00E416DE" w:rsidP="00A50C04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" w:type="dxa"/>
          </w:tcPr>
          <w:p w14:paraId="3AFE1A92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4E3917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F11054" w14:textId="77777777" w:rsidR="00E416DE" w:rsidRPr="00B20F02" w:rsidRDefault="00E416DE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9B8F48" w14:textId="3F2D296C" w:rsidR="00E416DE" w:rsidRPr="00B20F02" w:rsidRDefault="000C58DB" w:rsidP="00A50C04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79" w:type="dxa"/>
            <w:shd w:val="clear" w:color="auto" w:fill="auto"/>
          </w:tcPr>
          <w:p w14:paraId="1423F858" w14:textId="00BC3074" w:rsidR="00E416DE" w:rsidRPr="00B20F02" w:rsidRDefault="00E416DE" w:rsidP="00E416D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" w:type="dxa"/>
            <w:shd w:val="clear" w:color="auto" w:fill="auto"/>
          </w:tcPr>
          <w:p w14:paraId="171204A1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48408C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E10D34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DAFCEB" w14:textId="08ED048C" w:rsidR="00E416DE" w:rsidRPr="00B20F02" w:rsidRDefault="000C58DB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80" w:type="dxa"/>
            <w:shd w:val="clear" w:color="auto" w:fill="auto"/>
          </w:tcPr>
          <w:p w14:paraId="1F25A561" w14:textId="77777777" w:rsidR="00E416DE" w:rsidRPr="00B20F02" w:rsidRDefault="00E416DE" w:rsidP="0018714B">
            <w:pPr>
              <w:pStyle w:val="acctfourfigures"/>
              <w:tabs>
                <w:tab w:val="clear" w:pos="765"/>
                <w:tab w:val="decimal" w:pos="285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0C0C3FA8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F2BC04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23B0D5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862C02" w14:textId="72CB312B" w:rsidR="00E416DE" w:rsidRPr="00B20F02" w:rsidRDefault="000C58DB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80" w:type="dxa"/>
            <w:shd w:val="clear" w:color="auto" w:fill="auto"/>
          </w:tcPr>
          <w:p w14:paraId="3A531D19" w14:textId="77777777" w:rsidR="00E416DE" w:rsidRPr="00B20F02" w:rsidRDefault="00E416DE" w:rsidP="0018714B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6AF7774A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A85190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4DC891" w14:textId="77777777" w:rsidR="00E416DE" w:rsidRPr="00B20F02" w:rsidRDefault="00E416DE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A558EC" w14:textId="6B7E02DB" w:rsidR="00E416DE" w:rsidRPr="00B20F02" w:rsidRDefault="000C58DB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  <w:tab w:val="decimal" w:pos="285"/>
              </w:tabs>
              <w:spacing w:line="240" w:lineRule="auto"/>
              <w:ind w:left="-136" w:right="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15F67186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  <w:tab w:val="decimal" w:pos="640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17C6586E" w14:textId="77777777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  <w:tab w:val="decimal" w:pos="795"/>
              </w:tabs>
              <w:spacing w:line="240" w:lineRule="auto"/>
              <w:ind w:left="-154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EEEAAA" w14:textId="77777777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  <w:tab w:val="decimal" w:pos="795"/>
              </w:tabs>
              <w:spacing w:line="240" w:lineRule="auto"/>
              <w:ind w:left="-154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3BA87A" w14:textId="77777777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  <w:tab w:val="decimal" w:pos="795"/>
              </w:tabs>
              <w:spacing w:line="240" w:lineRule="auto"/>
              <w:ind w:left="-154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DE7423" w14:textId="039725FF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  <w:tab w:val="decimal" w:pos="795"/>
              </w:tabs>
              <w:spacing w:line="240" w:lineRule="auto"/>
              <w:ind w:left="-154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141A5D13" w14:textId="77777777" w:rsidR="00E416DE" w:rsidRPr="00B20F02" w:rsidRDefault="00E416DE" w:rsidP="00736CBD">
            <w:pPr>
              <w:pStyle w:val="acctfourfigures"/>
              <w:tabs>
                <w:tab w:val="clear" w:pos="765"/>
                <w:tab w:val="decimal" w:pos="12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47" w:type="dxa"/>
            <w:shd w:val="clear" w:color="auto" w:fill="auto"/>
          </w:tcPr>
          <w:p w14:paraId="51D60884" w14:textId="77777777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  <w:tab w:val="decimal" w:pos="640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11879F" w14:textId="77777777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  <w:tab w:val="decimal" w:pos="640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8CA62C" w14:textId="77777777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  <w:tab w:val="decimal" w:pos="640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D64EFB" w14:textId="49DD80E8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25"/>
                <w:tab w:val="decimal" w:pos="795"/>
              </w:tabs>
              <w:spacing w:line="240" w:lineRule="auto"/>
              <w:ind w:left="-154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7" w:type="dxa"/>
          </w:tcPr>
          <w:p w14:paraId="72BCE537" w14:textId="77777777" w:rsidR="00E416DE" w:rsidRPr="00B20F02" w:rsidRDefault="00E416DE" w:rsidP="00736CBD">
            <w:pPr>
              <w:pStyle w:val="acctfourfigures"/>
              <w:tabs>
                <w:tab w:val="clear" w:pos="765"/>
                <w:tab w:val="decimal" w:pos="12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41" w:type="dxa"/>
          </w:tcPr>
          <w:p w14:paraId="53463BAC" w14:textId="77777777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25"/>
                <w:tab w:val="decimal" w:pos="640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6C1D1C" w14:textId="77777777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25"/>
                <w:tab w:val="decimal" w:pos="640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A59D06" w14:textId="77777777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25"/>
                <w:tab w:val="decimal" w:pos="640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07A6E6" w14:textId="2E9E3EDF" w:rsidR="00E416DE" w:rsidRPr="00B20F02" w:rsidRDefault="00E416DE" w:rsidP="00736CBD">
            <w:pPr>
              <w:pStyle w:val="acctfourfigures"/>
              <w:tabs>
                <w:tab w:val="clear" w:pos="765"/>
                <w:tab w:val="decimal" w:pos="12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7" w:type="dxa"/>
            <w:shd w:val="clear" w:color="auto" w:fill="auto"/>
          </w:tcPr>
          <w:p w14:paraId="38A0913B" w14:textId="7016715B" w:rsidR="00E416DE" w:rsidRPr="00B20F02" w:rsidRDefault="00E416DE" w:rsidP="00E416D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dxa"/>
            <w:shd w:val="clear" w:color="auto" w:fill="auto"/>
            <w:vAlign w:val="bottom"/>
          </w:tcPr>
          <w:p w14:paraId="02F0580F" w14:textId="4656613B" w:rsidR="00E416DE" w:rsidRPr="00B20F02" w:rsidRDefault="00E416DE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37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96EEB4C" w14:textId="77777777" w:rsidR="00E416DE" w:rsidRPr="00B20F02" w:rsidRDefault="00E416DE" w:rsidP="00E95EDA">
            <w:pPr>
              <w:pStyle w:val="acctfourfigures"/>
              <w:tabs>
                <w:tab w:val="clear" w:pos="765"/>
                <w:tab w:val="decimal" w:pos="375"/>
                <w:tab w:val="decimal" w:pos="731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0F45B721" w14:textId="39B92E61" w:rsidR="00E416DE" w:rsidRPr="00B20F02" w:rsidRDefault="000C58DB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8" w:type="dxa"/>
          </w:tcPr>
          <w:p w14:paraId="42C90399" w14:textId="77777777" w:rsidR="00E416DE" w:rsidRPr="00B20F02" w:rsidRDefault="00E416DE" w:rsidP="00E95EDA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vAlign w:val="bottom"/>
          </w:tcPr>
          <w:p w14:paraId="7A90B635" w14:textId="6F348783" w:rsidR="00E416DE" w:rsidRPr="00B20F02" w:rsidRDefault="00E416DE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37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08F226B" w14:textId="2426AB92" w:rsidR="00E416DE" w:rsidRPr="00B20F02" w:rsidRDefault="00E416DE" w:rsidP="00E95EDA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0E28038B" w14:textId="16966ACE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1CA678" w14:textId="77777777" w:rsidR="00E416DE" w:rsidRPr="00B20F02" w:rsidRDefault="00E416DE" w:rsidP="00D90A7D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62B06B2" w14:textId="6F780709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33B055EF" w14:textId="77777777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dxa"/>
            <w:vAlign w:val="bottom"/>
          </w:tcPr>
          <w:p w14:paraId="0308FD31" w14:textId="6697203B" w:rsidR="00E416DE" w:rsidRPr="00B20F02" w:rsidRDefault="00E416DE" w:rsidP="00D90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416DE" w:rsidRPr="00B20F02" w14:paraId="015872DC" w14:textId="0AE5E9F1" w:rsidTr="00E416DE">
        <w:trPr>
          <w:cantSplit/>
          <w:trHeight w:val="965"/>
          <w:jc w:val="center"/>
        </w:trPr>
        <w:tc>
          <w:tcPr>
            <w:tcW w:w="1791" w:type="dxa"/>
            <w:shd w:val="clear" w:color="auto" w:fill="auto"/>
          </w:tcPr>
          <w:p w14:paraId="3F31B0FF" w14:textId="77777777" w:rsidR="00E416DE" w:rsidRPr="00B20F02" w:rsidRDefault="00E416DE" w:rsidP="00E416DE">
            <w:pPr>
              <w:pStyle w:val="Heading9"/>
              <w:spacing w:line="240" w:lineRule="auto"/>
              <w:ind w:left="61" w:right="-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 </w:t>
            </w:r>
          </w:p>
          <w:p w14:paraId="705FEEF1" w14:textId="77777777" w:rsidR="00E416DE" w:rsidRPr="00B20F02" w:rsidRDefault="00E416DE" w:rsidP="00E416DE">
            <w:pPr>
              <w:pStyle w:val="Heading9"/>
              <w:spacing w:line="240" w:lineRule="auto"/>
              <w:ind w:left="61" w:right="-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ไดนิปปอน เท็กซ์โน</w:t>
            </w:r>
          </w:p>
          <w:p w14:paraId="2B5E7842" w14:textId="77777777" w:rsidR="00E416DE" w:rsidRPr="00B20F02" w:rsidRDefault="00E416DE" w:rsidP="00E416DE">
            <w:pPr>
              <w:pStyle w:val="Heading9"/>
              <w:spacing w:line="240" w:lineRule="auto"/>
              <w:ind w:left="61" w:right="-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เอ็กซ์ จำกัด</w:t>
            </w:r>
          </w:p>
        </w:tc>
        <w:tc>
          <w:tcPr>
            <w:tcW w:w="1799" w:type="dxa"/>
          </w:tcPr>
          <w:p w14:paraId="6238343F" w14:textId="77777777" w:rsidR="00E416DE" w:rsidRPr="00B20F02" w:rsidRDefault="00E416DE" w:rsidP="00E416D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ผลิตและจำหน่ายน้ำซุป</w:t>
            </w:r>
          </w:p>
          <w:p w14:paraId="21393E8A" w14:textId="77777777" w:rsidR="00E416DE" w:rsidRPr="00B20F02" w:rsidRDefault="00E416DE" w:rsidP="00E416DE">
            <w:pPr>
              <w:spacing w:line="240" w:lineRule="auto"/>
              <w:ind w:left="61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B20F0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เข้มข้นและน้ำมันที่สกัด</w:t>
            </w:r>
          </w:p>
          <w:p w14:paraId="2C20EBF5" w14:textId="77777777" w:rsidR="00E416DE" w:rsidRPr="00B20F02" w:rsidRDefault="00E416DE" w:rsidP="00E416DE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จากกระดูกสัตว์</w:t>
            </w:r>
          </w:p>
        </w:tc>
        <w:tc>
          <w:tcPr>
            <w:tcW w:w="732" w:type="dxa"/>
            <w:vAlign w:val="bottom"/>
          </w:tcPr>
          <w:p w14:paraId="0608D5D9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29" w:type="dxa"/>
            <w:shd w:val="clear" w:color="auto" w:fill="auto"/>
            <w:vAlign w:val="bottom"/>
          </w:tcPr>
          <w:p w14:paraId="1C009005" w14:textId="0C944CDE" w:rsidR="00E416DE" w:rsidRPr="00B20F02" w:rsidRDefault="000C58DB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E416D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CA1CD68" w14:textId="5FF20C58" w:rsidR="00E416DE" w:rsidRPr="00B20F02" w:rsidRDefault="000C58DB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E416D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450" w:type="dxa"/>
            <w:vAlign w:val="bottom"/>
          </w:tcPr>
          <w:p w14:paraId="0C96016C" w14:textId="503CE113" w:rsidR="00E416DE" w:rsidRPr="00B20F02" w:rsidRDefault="000C58DB" w:rsidP="00187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E416DE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450" w:type="dxa"/>
            <w:shd w:val="clear" w:color="auto" w:fill="auto"/>
            <w:vAlign w:val="bottom"/>
          </w:tcPr>
          <w:p w14:paraId="4651F475" w14:textId="619E03FD" w:rsidR="00E416DE" w:rsidRPr="00B20F02" w:rsidRDefault="000C58DB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204" w:type="dxa"/>
            <w:shd w:val="clear" w:color="auto" w:fill="auto"/>
            <w:vAlign w:val="bottom"/>
          </w:tcPr>
          <w:p w14:paraId="511C1900" w14:textId="77777777" w:rsidR="00E416DE" w:rsidRPr="00B20F02" w:rsidRDefault="00E416DE" w:rsidP="00A50C04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16" w:type="dxa"/>
            <w:shd w:val="clear" w:color="auto" w:fill="auto"/>
            <w:vAlign w:val="bottom"/>
          </w:tcPr>
          <w:p w14:paraId="3DF7EF70" w14:textId="0FF08822" w:rsidR="00E416DE" w:rsidRPr="00B20F02" w:rsidRDefault="000C58DB" w:rsidP="00A50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  <w:tab w:val="decimal" w:pos="7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179" w:type="dxa"/>
          </w:tcPr>
          <w:p w14:paraId="3A3F5779" w14:textId="77777777" w:rsidR="00E416DE" w:rsidRPr="00B20F02" w:rsidRDefault="00E416DE" w:rsidP="00A50C04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dxa"/>
            <w:vAlign w:val="bottom"/>
          </w:tcPr>
          <w:p w14:paraId="37F3834A" w14:textId="2489A361" w:rsidR="00E416DE" w:rsidRPr="00B20F02" w:rsidRDefault="000C58DB" w:rsidP="00A50C04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BA97EBE" w14:textId="40D49F64" w:rsidR="00E416DE" w:rsidRPr="00B20F02" w:rsidRDefault="00E416DE" w:rsidP="00E416D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1" w:type="dxa"/>
            <w:shd w:val="clear" w:color="auto" w:fill="auto"/>
            <w:vAlign w:val="bottom"/>
          </w:tcPr>
          <w:p w14:paraId="60701DCE" w14:textId="11B4070A" w:rsidR="00E416DE" w:rsidRPr="00B20F02" w:rsidRDefault="000C58DB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345F7F" w14:textId="77777777" w:rsidR="00E416DE" w:rsidRPr="00B20F02" w:rsidRDefault="00E416DE" w:rsidP="0018714B">
            <w:pPr>
              <w:pStyle w:val="acctfourfigures"/>
              <w:tabs>
                <w:tab w:val="clear" w:pos="765"/>
                <w:tab w:val="decimal" w:pos="285"/>
                <w:tab w:val="decimal" w:pos="746"/>
              </w:tabs>
              <w:spacing w:line="240" w:lineRule="auto"/>
              <w:ind w:left="-1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C40680D" w14:textId="123C1643" w:rsidR="00E416DE" w:rsidRPr="00B20F02" w:rsidRDefault="000C58DB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E47730" w14:textId="77777777" w:rsidR="00E416DE" w:rsidRPr="00B20F02" w:rsidRDefault="00E416DE" w:rsidP="0018714B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07442D6E" w14:textId="6BA2BEAE" w:rsidR="00E416DE" w:rsidRPr="00B20F02" w:rsidRDefault="000C58DB" w:rsidP="0018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  <w:tab w:val="decimal" w:pos="28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180" w:type="dxa"/>
          </w:tcPr>
          <w:p w14:paraId="55FE2A04" w14:textId="77777777" w:rsidR="00E416DE" w:rsidRPr="00B20F02" w:rsidRDefault="00E416DE" w:rsidP="00E41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</w:tabs>
              <w:spacing w:line="240" w:lineRule="auto"/>
              <w:ind w:right="6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70BD5CAD" w14:textId="05E917D2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"/>
                <w:tab w:val="decimal" w:pos="215"/>
              </w:tabs>
              <w:spacing w:line="240" w:lineRule="auto"/>
              <w:ind w:right="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B995CF3" w14:textId="77777777" w:rsidR="00E416DE" w:rsidRPr="00B20F02" w:rsidRDefault="00E416DE" w:rsidP="00736CBD">
            <w:pPr>
              <w:pStyle w:val="acctfourfigures"/>
              <w:tabs>
                <w:tab w:val="clear" w:pos="765"/>
                <w:tab w:val="decimal" w:pos="12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47" w:type="dxa"/>
            <w:shd w:val="clear" w:color="auto" w:fill="auto"/>
            <w:vAlign w:val="bottom"/>
          </w:tcPr>
          <w:p w14:paraId="358F92BF" w14:textId="47D76EAF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2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7" w:type="dxa"/>
          </w:tcPr>
          <w:p w14:paraId="7DF3202B" w14:textId="77777777" w:rsidR="00E416DE" w:rsidRPr="00B20F02" w:rsidRDefault="00E416DE" w:rsidP="00736CBD">
            <w:pPr>
              <w:pStyle w:val="acctfourfigures"/>
              <w:tabs>
                <w:tab w:val="clear" w:pos="765"/>
                <w:tab w:val="decimal" w:pos="12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41" w:type="dxa"/>
            <w:vAlign w:val="bottom"/>
          </w:tcPr>
          <w:p w14:paraId="69A073E3" w14:textId="5A34E239" w:rsidR="00E416DE" w:rsidRPr="00B20F02" w:rsidRDefault="00E416DE" w:rsidP="0073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12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FFD7344" w14:textId="489A7C54" w:rsidR="00E416DE" w:rsidRPr="00B20F02" w:rsidRDefault="00E416DE" w:rsidP="00E416D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dxa"/>
            <w:shd w:val="clear" w:color="auto" w:fill="auto"/>
            <w:vAlign w:val="bottom"/>
          </w:tcPr>
          <w:p w14:paraId="193BD54B" w14:textId="2CFD6DFC" w:rsidR="00E416DE" w:rsidRPr="00B20F02" w:rsidRDefault="000C58DB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724CB4" w14:textId="77777777" w:rsidR="00E416DE" w:rsidRPr="00B20F02" w:rsidRDefault="00E416DE" w:rsidP="00E95EDA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66F5608B" w14:textId="3D65FAFA" w:rsidR="00E416DE" w:rsidRPr="00B20F02" w:rsidRDefault="000C58DB" w:rsidP="00E9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178" w:type="dxa"/>
          </w:tcPr>
          <w:p w14:paraId="5A2F4CB9" w14:textId="77777777" w:rsidR="00E416DE" w:rsidRPr="00B20F02" w:rsidRDefault="00E416DE" w:rsidP="00E95EDA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vAlign w:val="bottom"/>
          </w:tcPr>
          <w:p w14:paraId="6B5CD7BA" w14:textId="7749F213" w:rsidR="00E416DE" w:rsidRPr="00B20F02" w:rsidRDefault="000C58DB" w:rsidP="00E95EDA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859573" w14:textId="1CAB1BF9" w:rsidR="00E416DE" w:rsidRPr="00B20F02" w:rsidRDefault="00E416DE" w:rsidP="00E95EDA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shd w:val="clear" w:color="auto" w:fill="auto"/>
            <w:vAlign w:val="bottom"/>
          </w:tcPr>
          <w:p w14:paraId="15C35EA2" w14:textId="177CE33F" w:rsidR="00E416DE" w:rsidRPr="00B20F02" w:rsidRDefault="000C58DB" w:rsidP="00D90A7D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121817" w14:textId="77777777" w:rsidR="00E416DE" w:rsidRPr="00B20F02" w:rsidRDefault="00E416DE" w:rsidP="00D90A7D">
            <w:pPr>
              <w:pStyle w:val="acctfourfigures"/>
              <w:tabs>
                <w:tab w:val="clear" w:pos="765"/>
                <w:tab w:val="decimal" w:pos="28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832D669" w14:textId="12556748" w:rsidR="00E416DE" w:rsidRPr="00B20F02" w:rsidRDefault="000C58DB" w:rsidP="00D90A7D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78" w:type="dxa"/>
          </w:tcPr>
          <w:p w14:paraId="619D68F3" w14:textId="77777777" w:rsidR="00E416DE" w:rsidRPr="00B20F02" w:rsidRDefault="00E416DE" w:rsidP="00D90A7D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52" w:type="dxa"/>
          </w:tcPr>
          <w:p w14:paraId="2ACB2BA9" w14:textId="77777777" w:rsidR="00E416DE" w:rsidRPr="00B20F02" w:rsidRDefault="00E416DE" w:rsidP="00D90A7D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F56BAC6" w14:textId="77777777" w:rsidR="00E416DE" w:rsidRPr="00B20F02" w:rsidRDefault="00E416DE" w:rsidP="00D90A7D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14C6B51" w14:textId="3DACF9FC" w:rsidR="00E416DE" w:rsidRPr="00B20F02" w:rsidRDefault="000C58DB" w:rsidP="00D90A7D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</w:tr>
    </w:tbl>
    <w:p w14:paraId="393B1DF1" w14:textId="77777777" w:rsidR="00673679" w:rsidRPr="00B20F02" w:rsidRDefault="00306C8D" w:rsidP="00791849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  <w:r w:rsidRPr="00B20F02">
        <w:rPr>
          <w:rFonts w:asciiTheme="majorBidi" w:hAnsiTheme="majorBidi" w:cstheme="majorBidi"/>
          <w:szCs w:val="22"/>
          <w:cs/>
          <w:lang w:bidi="th-TH"/>
        </w:rPr>
        <w:br w:type="page"/>
      </w:r>
      <w:r w:rsidR="00E23E07" w:rsidRPr="00B20F02">
        <w:rPr>
          <w:rFonts w:asciiTheme="majorBidi" w:hAnsiTheme="majorBidi" w:cstheme="majorBidi"/>
          <w:sz w:val="2"/>
          <w:szCs w:val="2"/>
          <w:lang w:bidi="th-TH"/>
        </w:rPr>
        <w:tab/>
      </w:r>
      <w:r w:rsidR="00C31D61" w:rsidRPr="00B20F02">
        <w:rPr>
          <w:rFonts w:asciiTheme="majorBidi" w:hAnsiTheme="majorBidi" w:cstheme="majorBidi"/>
          <w:sz w:val="2"/>
          <w:szCs w:val="2"/>
          <w:lang w:bidi="th-TH"/>
        </w:rPr>
        <w:tab/>
      </w:r>
      <w:r w:rsidR="00BA5964" w:rsidRPr="00B20F02">
        <w:rPr>
          <w:rFonts w:asciiTheme="majorBidi" w:hAnsiTheme="majorBidi" w:cstheme="majorBidi"/>
          <w:sz w:val="2"/>
          <w:szCs w:val="2"/>
          <w:lang w:bidi="th-TH"/>
        </w:rPr>
        <w:tab/>
      </w:r>
      <w:r w:rsidR="00BA5964" w:rsidRPr="00B20F02">
        <w:rPr>
          <w:rFonts w:asciiTheme="majorBidi" w:hAnsiTheme="majorBidi" w:cstheme="majorBidi"/>
          <w:sz w:val="2"/>
          <w:szCs w:val="2"/>
          <w:lang w:bidi="th-TH"/>
        </w:rPr>
        <w:tab/>
      </w:r>
    </w:p>
    <w:tbl>
      <w:tblPr>
        <w:tblW w:w="16423" w:type="dxa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41"/>
        <w:gridCol w:w="1862"/>
        <w:gridCol w:w="731"/>
        <w:gridCol w:w="618"/>
        <w:gridCol w:w="539"/>
        <w:gridCol w:w="549"/>
        <w:gridCol w:w="540"/>
        <w:gridCol w:w="180"/>
        <w:gridCol w:w="516"/>
        <w:gridCol w:w="179"/>
        <w:gridCol w:w="482"/>
        <w:gridCol w:w="179"/>
        <w:gridCol w:w="541"/>
        <w:gridCol w:w="180"/>
        <w:gridCol w:w="450"/>
        <w:gridCol w:w="180"/>
        <w:gridCol w:w="450"/>
        <w:gridCol w:w="182"/>
        <w:gridCol w:w="628"/>
        <w:gridCol w:w="183"/>
        <w:gridCol w:w="537"/>
        <w:gridCol w:w="187"/>
        <w:gridCol w:w="535"/>
        <w:gridCol w:w="182"/>
        <w:gridCol w:w="533"/>
        <w:gridCol w:w="178"/>
        <w:gridCol w:w="542"/>
        <w:gridCol w:w="178"/>
        <w:gridCol w:w="542"/>
        <w:gridCol w:w="196"/>
        <w:gridCol w:w="542"/>
        <w:gridCol w:w="180"/>
        <w:gridCol w:w="540"/>
        <w:gridCol w:w="192"/>
        <w:gridCol w:w="540"/>
        <w:gridCol w:w="9"/>
      </w:tblGrid>
      <w:tr w:rsidR="001F73A0" w:rsidRPr="00B20F02" w14:paraId="5D9DC92A" w14:textId="76D40507" w:rsidTr="00EC37A0">
        <w:trPr>
          <w:gridAfter w:val="1"/>
          <w:wAfter w:w="9" w:type="dxa"/>
          <w:cantSplit/>
          <w:tblHeader/>
          <w:jc w:val="center"/>
        </w:trPr>
        <w:tc>
          <w:tcPr>
            <w:tcW w:w="1641" w:type="dxa"/>
            <w:shd w:val="clear" w:color="auto" w:fill="auto"/>
          </w:tcPr>
          <w:p w14:paraId="2BF86CFC" w14:textId="77777777" w:rsidR="001F73A0" w:rsidRPr="00B20F02" w:rsidRDefault="001F73A0" w:rsidP="008F0B6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62" w:type="dxa"/>
          </w:tcPr>
          <w:p w14:paraId="7479DAF5" w14:textId="77777777" w:rsidR="001F73A0" w:rsidRPr="00B20F02" w:rsidRDefault="001F73A0" w:rsidP="008F0B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31" w:type="dxa"/>
          </w:tcPr>
          <w:p w14:paraId="01D1D9ED" w14:textId="77777777" w:rsidR="001F73A0" w:rsidRPr="00B20F02" w:rsidRDefault="001F73A0" w:rsidP="009B751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06" w:type="dxa"/>
            <w:gridSpan w:val="3"/>
            <w:shd w:val="clear" w:color="auto" w:fill="auto"/>
          </w:tcPr>
          <w:p w14:paraId="7E3B1AE2" w14:textId="77777777" w:rsidR="001F73A0" w:rsidRPr="00B20F02" w:rsidRDefault="001F73A0" w:rsidP="008F0B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474" w:type="dxa"/>
            <w:gridSpan w:val="29"/>
          </w:tcPr>
          <w:p w14:paraId="3ED1E4B7" w14:textId="2D27607E" w:rsidR="001F73A0" w:rsidRPr="00B20F02" w:rsidRDefault="001F73A0" w:rsidP="008F0B6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F73A0" w:rsidRPr="00B20F02" w14:paraId="0D340FDE" w14:textId="15400E09" w:rsidTr="00EC37A0">
        <w:trPr>
          <w:gridAfter w:val="1"/>
          <w:wAfter w:w="9" w:type="dxa"/>
          <w:cantSplit/>
          <w:tblHeader/>
          <w:jc w:val="center"/>
        </w:trPr>
        <w:tc>
          <w:tcPr>
            <w:tcW w:w="1641" w:type="dxa"/>
            <w:shd w:val="clear" w:color="auto" w:fill="auto"/>
          </w:tcPr>
          <w:p w14:paraId="093B2F32" w14:textId="77777777" w:rsidR="001F73A0" w:rsidRPr="00B20F02" w:rsidRDefault="001F73A0" w:rsidP="00A2400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62" w:type="dxa"/>
          </w:tcPr>
          <w:p w14:paraId="3E8E49F6" w14:textId="77777777" w:rsidR="001F73A0" w:rsidRPr="00B20F02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31" w:type="dxa"/>
          </w:tcPr>
          <w:p w14:paraId="73B83011" w14:textId="77777777" w:rsidR="001F73A0" w:rsidRPr="00B20F02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</w:t>
            </w:r>
          </w:p>
        </w:tc>
        <w:tc>
          <w:tcPr>
            <w:tcW w:w="1706" w:type="dxa"/>
            <w:gridSpan w:val="3"/>
            <w:shd w:val="clear" w:color="auto" w:fill="auto"/>
          </w:tcPr>
          <w:p w14:paraId="13706050" w14:textId="77777777" w:rsidR="001F73A0" w:rsidRPr="00B20F02" w:rsidDel="00685444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474" w:type="dxa"/>
            <w:gridSpan w:val="29"/>
          </w:tcPr>
          <w:p w14:paraId="556722AB" w14:textId="77777777" w:rsidR="001F73A0" w:rsidRPr="00B20F02" w:rsidDel="00685444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1F73A0" w:rsidRPr="00B20F02" w14:paraId="24784DAC" w14:textId="70A9EB2F" w:rsidTr="00EC37A0">
        <w:trPr>
          <w:cantSplit/>
          <w:tblHeader/>
          <w:jc w:val="center"/>
        </w:trPr>
        <w:tc>
          <w:tcPr>
            <w:tcW w:w="1641" w:type="dxa"/>
            <w:shd w:val="clear" w:color="auto" w:fill="auto"/>
          </w:tcPr>
          <w:p w14:paraId="21515F10" w14:textId="77777777" w:rsidR="001F73A0" w:rsidRPr="00B20F02" w:rsidRDefault="001F73A0" w:rsidP="00A2400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62" w:type="dxa"/>
          </w:tcPr>
          <w:p w14:paraId="49B8B11E" w14:textId="77777777" w:rsidR="001F73A0" w:rsidRPr="00B20F02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731" w:type="dxa"/>
          </w:tcPr>
          <w:p w14:paraId="4D6FB09A" w14:textId="77777777" w:rsidR="001F73A0" w:rsidRPr="00B20F02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ที่ดำเนิน</w:t>
            </w:r>
          </w:p>
        </w:tc>
        <w:tc>
          <w:tcPr>
            <w:tcW w:w="1706" w:type="dxa"/>
            <w:gridSpan w:val="3"/>
            <w:shd w:val="clear" w:color="auto" w:fill="auto"/>
          </w:tcPr>
          <w:p w14:paraId="7740B0B5" w14:textId="22D1701A" w:rsidR="001F73A0" w:rsidRPr="00B20F02" w:rsidDel="00685444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</w:t>
            </w:r>
          </w:p>
        </w:tc>
        <w:tc>
          <w:tcPr>
            <w:tcW w:w="1897" w:type="dxa"/>
            <w:gridSpan w:val="5"/>
            <w:shd w:val="clear" w:color="auto" w:fill="auto"/>
          </w:tcPr>
          <w:p w14:paraId="0144E7CB" w14:textId="77777777" w:rsidR="001F73A0" w:rsidRPr="00B20F02" w:rsidDel="00685444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9" w:type="dxa"/>
            <w:shd w:val="clear" w:color="auto" w:fill="auto"/>
          </w:tcPr>
          <w:p w14:paraId="67D78DB1" w14:textId="38251289" w:rsidR="001F73A0" w:rsidRPr="00B20F02" w:rsidDel="00685444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5"/>
            <w:shd w:val="clear" w:color="auto" w:fill="auto"/>
          </w:tcPr>
          <w:p w14:paraId="6D4CD159" w14:textId="77777777" w:rsidR="001F73A0" w:rsidRPr="00B20F02" w:rsidDel="00685444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1774553B" w14:textId="77777777" w:rsidR="001F73A0" w:rsidRPr="00B20F02" w:rsidDel="00685444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gridSpan w:val="5"/>
            <w:shd w:val="clear" w:color="auto" w:fill="auto"/>
          </w:tcPr>
          <w:p w14:paraId="1B2192AA" w14:textId="77777777" w:rsidR="001F73A0" w:rsidRPr="00B20F02" w:rsidDel="00685444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2C6046F0" w14:textId="77777777" w:rsidR="001F73A0" w:rsidRPr="00B20F02" w:rsidDel="00685444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73" w:type="dxa"/>
            <w:gridSpan w:val="5"/>
            <w:shd w:val="clear" w:color="auto" w:fill="auto"/>
          </w:tcPr>
          <w:p w14:paraId="171D2A17" w14:textId="77777777" w:rsidR="001F73A0" w:rsidRPr="00B20F02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6" w:type="dxa"/>
          </w:tcPr>
          <w:p w14:paraId="1C176E7C" w14:textId="77777777" w:rsidR="001F73A0" w:rsidRPr="00B20F02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003" w:type="dxa"/>
            <w:gridSpan w:val="6"/>
            <w:shd w:val="clear" w:color="auto" w:fill="auto"/>
          </w:tcPr>
          <w:p w14:paraId="41B06DF3" w14:textId="14B231FB" w:rsidR="001F73A0" w:rsidRPr="00B20F02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1F73A0" w:rsidRPr="00B20F02" w14:paraId="3360ACCB" w14:textId="2876D121" w:rsidTr="00EC37A0">
        <w:trPr>
          <w:cantSplit/>
          <w:tblHeader/>
          <w:jc w:val="center"/>
        </w:trPr>
        <w:tc>
          <w:tcPr>
            <w:tcW w:w="1641" w:type="dxa"/>
            <w:shd w:val="clear" w:color="auto" w:fill="auto"/>
          </w:tcPr>
          <w:p w14:paraId="364890B5" w14:textId="77777777" w:rsidR="001F73A0" w:rsidRPr="00B20F02" w:rsidRDefault="001F73A0" w:rsidP="00A2400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62" w:type="dxa"/>
          </w:tcPr>
          <w:p w14:paraId="18E445B3" w14:textId="77777777" w:rsidR="001F73A0" w:rsidRPr="00B20F02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731" w:type="dxa"/>
          </w:tcPr>
          <w:p w14:paraId="0852A49F" w14:textId="77777777" w:rsidR="001F73A0" w:rsidRPr="00B20F02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706" w:type="dxa"/>
            <w:gridSpan w:val="3"/>
            <w:shd w:val="clear" w:color="auto" w:fill="auto"/>
          </w:tcPr>
          <w:p w14:paraId="1F9AAD07" w14:textId="14EC25E0" w:rsidR="001F73A0" w:rsidRPr="00B20F02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เป็นเจ้าของ </w:t>
            </w:r>
          </w:p>
        </w:tc>
        <w:tc>
          <w:tcPr>
            <w:tcW w:w="1897" w:type="dxa"/>
            <w:gridSpan w:val="5"/>
            <w:shd w:val="clear" w:color="auto" w:fill="auto"/>
          </w:tcPr>
          <w:p w14:paraId="14409DF0" w14:textId="783E18C7" w:rsidR="001F73A0" w:rsidRPr="00B20F02" w:rsidDel="00685444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9" w:type="dxa"/>
            <w:shd w:val="clear" w:color="auto" w:fill="auto"/>
          </w:tcPr>
          <w:p w14:paraId="32A4CC9B" w14:textId="4B7CF7F0" w:rsidR="001F73A0" w:rsidRPr="00B20F02" w:rsidDel="00685444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1" w:type="dxa"/>
            <w:gridSpan w:val="5"/>
            <w:shd w:val="clear" w:color="auto" w:fill="auto"/>
          </w:tcPr>
          <w:p w14:paraId="4E9E83EF" w14:textId="6B438835" w:rsidR="001F73A0" w:rsidRPr="00B20F02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82" w:type="dxa"/>
          </w:tcPr>
          <w:p w14:paraId="6081CE2E" w14:textId="77777777" w:rsidR="001F73A0" w:rsidRPr="00B20F02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070" w:type="dxa"/>
            <w:gridSpan w:val="5"/>
            <w:shd w:val="clear" w:color="auto" w:fill="auto"/>
          </w:tcPr>
          <w:p w14:paraId="2865B7D9" w14:textId="79B6213A" w:rsidR="001F73A0" w:rsidRPr="00B20F02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5EE12F0D" w14:textId="77777777" w:rsidR="001F73A0" w:rsidRPr="00B20F02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73" w:type="dxa"/>
            <w:gridSpan w:val="5"/>
            <w:shd w:val="clear" w:color="auto" w:fill="auto"/>
          </w:tcPr>
          <w:p w14:paraId="5CDFC07A" w14:textId="45E47EE9" w:rsidR="001F73A0" w:rsidRPr="00B20F02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 สุทธิ</w:t>
            </w:r>
          </w:p>
        </w:tc>
        <w:tc>
          <w:tcPr>
            <w:tcW w:w="196" w:type="dxa"/>
          </w:tcPr>
          <w:p w14:paraId="07DD5FF1" w14:textId="77777777" w:rsidR="001F73A0" w:rsidRPr="00B20F02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003" w:type="dxa"/>
            <w:gridSpan w:val="6"/>
            <w:shd w:val="clear" w:color="auto" w:fill="auto"/>
          </w:tcPr>
          <w:p w14:paraId="7141AE42" w14:textId="3F01475B" w:rsidR="001F73A0" w:rsidRPr="00B20F02" w:rsidRDefault="001F73A0" w:rsidP="00A2400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2B7314" w:rsidRPr="00B20F02" w14:paraId="1145926A" w14:textId="7FC720EB" w:rsidTr="00EC37A0">
        <w:trPr>
          <w:gridAfter w:val="1"/>
          <w:wAfter w:w="9" w:type="dxa"/>
          <w:cantSplit/>
          <w:tblHeader/>
          <w:jc w:val="center"/>
        </w:trPr>
        <w:tc>
          <w:tcPr>
            <w:tcW w:w="1641" w:type="dxa"/>
            <w:shd w:val="clear" w:color="auto" w:fill="auto"/>
          </w:tcPr>
          <w:p w14:paraId="1ED1BE11" w14:textId="77777777" w:rsidR="002B7314" w:rsidRPr="00B20F02" w:rsidRDefault="002B7314" w:rsidP="002B7314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2" w:type="dxa"/>
          </w:tcPr>
          <w:p w14:paraId="6F754F3D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31" w:type="dxa"/>
          </w:tcPr>
          <w:p w14:paraId="026DD8CA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8" w:type="dxa"/>
            <w:shd w:val="clear" w:color="auto" w:fill="auto"/>
          </w:tcPr>
          <w:p w14:paraId="4B227A26" w14:textId="321C3BEC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539" w:type="dxa"/>
            <w:shd w:val="clear" w:color="auto" w:fill="auto"/>
          </w:tcPr>
          <w:p w14:paraId="04B4E990" w14:textId="54097AEF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549" w:type="dxa"/>
          </w:tcPr>
          <w:p w14:paraId="12631C34" w14:textId="35F1C18D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540" w:type="dxa"/>
            <w:shd w:val="clear" w:color="auto" w:fill="auto"/>
          </w:tcPr>
          <w:p w14:paraId="2B70F70E" w14:textId="530BBC9E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7C2A157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14:paraId="70B4447E" w14:textId="0827DD27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9" w:type="dxa"/>
          </w:tcPr>
          <w:p w14:paraId="0FF15857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2" w:type="dxa"/>
          </w:tcPr>
          <w:p w14:paraId="75915173" w14:textId="6813C578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79" w:type="dxa"/>
            <w:shd w:val="clear" w:color="auto" w:fill="auto"/>
          </w:tcPr>
          <w:p w14:paraId="4EB49753" w14:textId="0DF7C6C6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011E273E" w14:textId="54BA386D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CD43210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73918706" w14:textId="137922C7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30F5D642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3339088F" w14:textId="5EA4A4D7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2" w:type="dxa"/>
          </w:tcPr>
          <w:p w14:paraId="2F5FB5EB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28" w:type="dxa"/>
            <w:shd w:val="clear" w:color="auto" w:fill="auto"/>
          </w:tcPr>
          <w:p w14:paraId="62297D2A" w14:textId="6803D1D2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3" w:type="dxa"/>
            <w:shd w:val="clear" w:color="auto" w:fill="auto"/>
          </w:tcPr>
          <w:p w14:paraId="6CB39044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</w:tcPr>
          <w:p w14:paraId="3FB28301" w14:textId="7A951BCB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7" w:type="dxa"/>
            <w:shd w:val="clear" w:color="auto" w:fill="auto"/>
          </w:tcPr>
          <w:p w14:paraId="3E589268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5" w:type="dxa"/>
          </w:tcPr>
          <w:p w14:paraId="0CD00CB7" w14:textId="64AC5017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2" w:type="dxa"/>
          </w:tcPr>
          <w:p w14:paraId="7411690A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33" w:type="dxa"/>
            <w:shd w:val="clear" w:color="auto" w:fill="auto"/>
          </w:tcPr>
          <w:p w14:paraId="66F57FD6" w14:textId="52BEA0FE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8" w:type="dxa"/>
            <w:shd w:val="clear" w:color="auto" w:fill="auto"/>
          </w:tcPr>
          <w:p w14:paraId="73362FB2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00D0C2A5" w14:textId="1FBBA4D6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63C7D489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</w:tcPr>
          <w:p w14:paraId="718888CE" w14:textId="72FAD198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96" w:type="dxa"/>
          </w:tcPr>
          <w:p w14:paraId="35E537AF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2" w:type="dxa"/>
            <w:shd w:val="clear" w:color="auto" w:fill="auto"/>
          </w:tcPr>
          <w:p w14:paraId="04316623" w14:textId="24D6938A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6280DE6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79AA31CE" w14:textId="7381C29A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92" w:type="dxa"/>
          </w:tcPr>
          <w:p w14:paraId="56025062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</w:tcPr>
          <w:p w14:paraId="1546DCD2" w14:textId="0B780E0B" w:rsidR="002B7314" w:rsidRPr="00B20F02" w:rsidRDefault="000C58DB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2B7314" w:rsidRPr="00B20F02" w14:paraId="2B48834E" w14:textId="5A922B18" w:rsidTr="00EC37A0">
        <w:trPr>
          <w:gridAfter w:val="1"/>
          <w:wAfter w:w="9" w:type="dxa"/>
          <w:cantSplit/>
          <w:tblHeader/>
          <w:jc w:val="center"/>
        </w:trPr>
        <w:tc>
          <w:tcPr>
            <w:tcW w:w="1641" w:type="dxa"/>
            <w:shd w:val="clear" w:color="auto" w:fill="auto"/>
          </w:tcPr>
          <w:p w14:paraId="350EB99C" w14:textId="77777777" w:rsidR="002B7314" w:rsidRPr="00B20F02" w:rsidRDefault="002B7314" w:rsidP="002B731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2" w:type="dxa"/>
          </w:tcPr>
          <w:p w14:paraId="10F36BFE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31" w:type="dxa"/>
          </w:tcPr>
          <w:p w14:paraId="6582AC57" w14:textId="7777777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706" w:type="dxa"/>
            <w:gridSpan w:val="3"/>
            <w:shd w:val="clear" w:color="auto" w:fill="auto"/>
          </w:tcPr>
          <w:p w14:paraId="7AF19300" w14:textId="774FF384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0474" w:type="dxa"/>
            <w:gridSpan w:val="29"/>
          </w:tcPr>
          <w:p w14:paraId="348C2A83" w14:textId="6F9E8A87" w:rsidR="002B7314" w:rsidRPr="00B20F02" w:rsidRDefault="002B7314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2B7314" w:rsidRPr="00B20F02" w14:paraId="7F0768E3" w14:textId="0047A18F" w:rsidTr="00EC37A0">
        <w:trPr>
          <w:gridAfter w:val="1"/>
          <w:wAfter w:w="9" w:type="dxa"/>
          <w:cantSplit/>
          <w:tblHeader/>
          <w:jc w:val="center"/>
        </w:trPr>
        <w:tc>
          <w:tcPr>
            <w:tcW w:w="1641" w:type="dxa"/>
            <w:shd w:val="clear" w:color="auto" w:fill="auto"/>
          </w:tcPr>
          <w:p w14:paraId="17E21CAF" w14:textId="77777777" w:rsidR="002B7314" w:rsidRPr="00B20F02" w:rsidRDefault="002B7314" w:rsidP="00EC37A0">
            <w:pPr>
              <w:tabs>
                <w:tab w:val="clear" w:pos="1644"/>
                <w:tab w:val="clear" w:pos="1871"/>
              </w:tabs>
              <w:spacing w:line="240" w:lineRule="auto"/>
              <w:ind w:left="61" w:right="-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862" w:type="dxa"/>
          </w:tcPr>
          <w:p w14:paraId="587314C7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1" w:type="dxa"/>
          </w:tcPr>
          <w:p w14:paraId="51F100C4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dxa"/>
            <w:shd w:val="clear" w:color="auto" w:fill="auto"/>
          </w:tcPr>
          <w:p w14:paraId="25B73D51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dxa"/>
            <w:shd w:val="clear" w:color="auto" w:fill="auto"/>
          </w:tcPr>
          <w:p w14:paraId="01B8054D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dxa"/>
          </w:tcPr>
          <w:p w14:paraId="68CDA0FC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0BB00948" w14:textId="20A15885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B60CC5F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16" w:type="dxa"/>
            <w:shd w:val="clear" w:color="auto" w:fill="auto"/>
          </w:tcPr>
          <w:p w14:paraId="4B8D58B4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72BECD6A" w14:textId="77777777" w:rsidR="002B7314" w:rsidRPr="00B20F02" w:rsidRDefault="002B7314" w:rsidP="002B7314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82" w:type="dxa"/>
          </w:tcPr>
          <w:p w14:paraId="1906C6AF" w14:textId="77777777" w:rsidR="002B7314" w:rsidRPr="00B20F02" w:rsidRDefault="002B7314" w:rsidP="002B7314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79" w:type="dxa"/>
            <w:shd w:val="clear" w:color="auto" w:fill="auto"/>
          </w:tcPr>
          <w:p w14:paraId="0890DA38" w14:textId="054DE996" w:rsidR="002B7314" w:rsidRPr="00B20F02" w:rsidRDefault="002B7314" w:rsidP="002B7314">
            <w:pPr>
              <w:tabs>
                <w:tab w:val="clear" w:pos="680"/>
                <w:tab w:val="clear" w:pos="90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41" w:type="dxa"/>
            <w:shd w:val="clear" w:color="auto" w:fill="auto"/>
          </w:tcPr>
          <w:p w14:paraId="38104E3E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4966754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7906F44D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AD738AB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2ECF547B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2" w:type="dxa"/>
          </w:tcPr>
          <w:p w14:paraId="4A9EFCE3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14:paraId="4DA5B3FD" w14:textId="352E41CC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3" w:type="dxa"/>
            <w:shd w:val="clear" w:color="auto" w:fill="auto"/>
          </w:tcPr>
          <w:p w14:paraId="68F6CFC4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dxa"/>
            <w:shd w:val="clear" w:color="auto" w:fill="auto"/>
          </w:tcPr>
          <w:p w14:paraId="5F8D90C1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</w:tcPr>
          <w:p w14:paraId="54F7344C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5" w:type="dxa"/>
          </w:tcPr>
          <w:p w14:paraId="04F20412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5393F54D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14:paraId="2A9E2EF0" w14:textId="002CD92B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shd w:val="clear" w:color="auto" w:fill="auto"/>
          </w:tcPr>
          <w:p w14:paraId="117B732C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47FE2B7C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7CD71F57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</w:tcPr>
          <w:p w14:paraId="7B3A893C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6" w:type="dxa"/>
          </w:tcPr>
          <w:p w14:paraId="474F8104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2" w:type="dxa"/>
            <w:shd w:val="clear" w:color="auto" w:fill="auto"/>
          </w:tcPr>
          <w:p w14:paraId="63DA5100" w14:textId="63121228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9626BB4" w14:textId="77777777" w:rsidR="002B7314" w:rsidRPr="00B20F02" w:rsidRDefault="002B7314" w:rsidP="002B731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5FCAB826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" w:type="dxa"/>
          </w:tcPr>
          <w:p w14:paraId="3805AB79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570DA6BE" w14:textId="77777777" w:rsidR="002B7314" w:rsidRPr="00B20F02" w:rsidRDefault="002B7314" w:rsidP="002B7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1FA6" w:rsidRPr="00B20F02" w14:paraId="70A9F05C" w14:textId="41C29EEA" w:rsidTr="00576B97">
        <w:trPr>
          <w:gridAfter w:val="1"/>
          <w:wAfter w:w="9" w:type="dxa"/>
          <w:cantSplit/>
          <w:jc w:val="center"/>
        </w:trPr>
        <w:tc>
          <w:tcPr>
            <w:tcW w:w="1641" w:type="dxa"/>
            <w:shd w:val="clear" w:color="auto" w:fill="auto"/>
          </w:tcPr>
          <w:p w14:paraId="3F8E8EC5" w14:textId="284ED859" w:rsidR="00541FA6" w:rsidRPr="00B20F02" w:rsidRDefault="00541FA6" w:rsidP="00541FA6">
            <w:pPr>
              <w:tabs>
                <w:tab w:val="clear" w:pos="1644"/>
                <w:tab w:val="clear" w:pos="1871"/>
              </w:tabs>
              <w:spacing w:line="240" w:lineRule="auto"/>
              <w:ind w:left="61"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6" w:name="_GoBack" w:colFirst="30" w:colLast="34"/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เบทาโกร เอ็มเอฟเดลี จำกัด</w:t>
            </w:r>
          </w:p>
        </w:tc>
        <w:tc>
          <w:tcPr>
            <w:tcW w:w="1862" w:type="dxa"/>
          </w:tcPr>
          <w:p w14:paraId="5B080404" w14:textId="77777777" w:rsidR="00541FA6" w:rsidRPr="00B20F02" w:rsidRDefault="00541FA6" w:rsidP="00541FA6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</w:t>
            </w:r>
          </w:p>
          <w:p w14:paraId="5D8EEF3C" w14:textId="77777777" w:rsidR="00541FA6" w:rsidRPr="00B20F02" w:rsidRDefault="00541FA6" w:rsidP="00541FA6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แปรรูปจากเนื้อหมูและ</w:t>
            </w:r>
          </w:p>
          <w:p w14:paraId="4F7CAC35" w14:textId="77777777" w:rsidR="00541FA6" w:rsidRPr="00B20F02" w:rsidRDefault="00541FA6" w:rsidP="00541FA6">
            <w:pPr>
              <w:tabs>
                <w:tab w:val="clear" w:pos="227"/>
                <w:tab w:val="left" w:pos="309"/>
              </w:tabs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เนื้อไก่แช่แข็ง</w:t>
            </w:r>
          </w:p>
        </w:tc>
        <w:tc>
          <w:tcPr>
            <w:tcW w:w="731" w:type="dxa"/>
          </w:tcPr>
          <w:p w14:paraId="7CE75E2B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148D8F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877D31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18" w:type="dxa"/>
            <w:shd w:val="clear" w:color="auto" w:fill="auto"/>
          </w:tcPr>
          <w:p w14:paraId="3EE2B6BD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893BAA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9F85D0" w14:textId="3FF76FDE" w:rsidR="00541FA6" w:rsidRPr="00B20F02" w:rsidRDefault="000C58DB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541FA6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39" w:type="dxa"/>
            <w:shd w:val="clear" w:color="auto" w:fill="auto"/>
          </w:tcPr>
          <w:p w14:paraId="3E8A8B7B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15C652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C0B4B6" w14:textId="0A14DF84" w:rsidR="00541FA6" w:rsidRPr="00B20F02" w:rsidRDefault="000C58DB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541FA6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9" w:type="dxa"/>
          </w:tcPr>
          <w:p w14:paraId="59972EB3" w14:textId="77777777" w:rsidR="00541FA6" w:rsidRPr="00B20F02" w:rsidRDefault="00541FA6" w:rsidP="00BA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E76591" w14:textId="77777777" w:rsidR="00541FA6" w:rsidRPr="00B20F02" w:rsidRDefault="00541FA6" w:rsidP="00BA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A9E1C3" w14:textId="7F11F286" w:rsidR="00541FA6" w:rsidRPr="00B20F02" w:rsidRDefault="000C58DB" w:rsidP="00BA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7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541FA6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25A0C229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455A04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5070F8" w14:textId="50DA45CE" w:rsidR="00541FA6" w:rsidRPr="00B20F02" w:rsidRDefault="000C58DB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330</w:t>
            </w:r>
          </w:p>
        </w:tc>
        <w:tc>
          <w:tcPr>
            <w:tcW w:w="180" w:type="dxa"/>
            <w:shd w:val="clear" w:color="auto" w:fill="auto"/>
          </w:tcPr>
          <w:p w14:paraId="0B0ABA01" w14:textId="77777777" w:rsidR="00541FA6" w:rsidRPr="00B20F02" w:rsidRDefault="00541FA6" w:rsidP="00506598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14:paraId="0747D616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ECCF39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17D7B0" w14:textId="7C1CEDF8" w:rsidR="00541FA6" w:rsidRPr="00B20F02" w:rsidRDefault="000C58DB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330</w:t>
            </w:r>
          </w:p>
        </w:tc>
        <w:tc>
          <w:tcPr>
            <w:tcW w:w="179" w:type="dxa"/>
          </w:tcPr>
          <w:p w14:paraId="232F8B56" w14:textId="77777777" w:rsidR="00541FA6" w:rsidRPr="00B20F02" w:rsidRDefault="00541FA6" w:rsidP="00506598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2" w:type="dxa"/>
          </w:tcPr>
          <w:p w14:paraId="7F25033B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F9DEC0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DD7387" w14:textId="684D955D" w:rsidR="00541FA6" w:rsidRPr="00B20F02" w:rsidRDefault="000C58DB" w:rsidP="00506598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330</w:t>
            </w:r>
          </w:p>
        </w:tc>
        <w:tc>
          <w:tcPr>
            <w:tcW w:w="179" w:type="dxa"/>
            <w:shd w:val="clear" w:color="auto" w:fill="auto"/>
          </w:tcPr>
          <w:p w14:paraId="68BA82B5" w14:textId="3400DAFA" w:rsidR="00541FA6" w:rsidRPr="00B20F02" w:rsidRDefault="00541FA6" w:rsidP="00541F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4C1FDEE6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B707E0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CD67C9" w14:textId="2688E21B" w:rsidR="00541FA6" w:rsidRPr="00B20F02" w:rsidRDefault="000C58DB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180" w:type="dxa"/>
            <w:shd w:val="clear" w:color="auto" w:fill="auto"/>
          </w:tcPr>
          <w:p w14:paraId="1C134B5C" w14:textId="77777777" w:rsidR="00541FA6" w:rsidRPr="00B20F02" w:rsidRDefault="00541FA6" w:rsidP="009670CF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31F2E31A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FF1FE1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6B9C97" w14:textId="5C2AE80F" w:rsidR="00541FA6" w:rsidRPr="00B20F02" w:rsidRDefault="000C58DB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180" w:type="dxa"/>
            <w:shd w:val="clear" w:color="auto" w:fill="auto"/>
          </w:tcPr>
          <w:p w14:paraId="6B633FA5" w14:textId="77777777" w:rsidR="00541FA6" w:rsidRPr="00B20F02" w:rsidRDefault="00541FA6" w:rsidP="009670CF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2F5C429B" w14:textId="77777777" w:rsidR="00541FA6" w:rsidRPr="00B20F02" w:rsidRDefault="00541FA6" w:rsidP="0049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73F1E7" w14:textId="77777777" w:rsidR="00541FA6" w:rsidRPr="00B20F02" w:rsidRDefault="00541FA6" w:rsidP="0049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C1596E" w14:textId="52AF099F" w:rsidR="00541FA6" w:rsidRPr="00B20F02" w:rsidRDefault="000C58DB" w:rsidP="0049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182" w:type="dxa"/>
          </w:tcPr>
          <w:p w14:paraId="6A0B9E74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16A66D89" w14:textId="77777777" w:rsidR="00541FA6" w:rsidRPr="00B20F02" w:rsidRDefault="00541FA6" w:rsidP="001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3FF8D9" w14:textId="77777777" w:rsidR="00541FA6" w:rsidRPr="00B20F02" w:rsidRDefault="00541FA6" w:rsidP="001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554077" w14:textId="09C4DC31" w:rsidR="00541FA6" w:rsidRPr="00B20F02" w:rsidRDefault="00541FA6" w:rsidP="001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D9713C9" w14:textId="77777777" w:rsidR="00541FA6" w:rsidRPr="00B20F02" w:rsidRDefault="00541FA6" w:rsidP="00541F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dxa"/>
            <w:shd w:val="clear" w:color="auto" w:fill="auto"/>
          </w:tcPr>
          <w:p w14:paraId="286A37F1" w14:textId="77777777" w:rsidR="00541FA6" w:rsidRPr="00B20F02" w:rsidRDefault="00541FA6" w:rsidP="00B9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F0D732" w14:textId="77777777" w:rsidR="00541FA6" w:rsidRPr="00B20F02" w:rsidRDefault="00541FA6" w:rsidP="00B9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13E432" w14:textId="6B7C46F1" w:rsidR="00541FA6" w:rsidRPr="00B20F02" w:rsidRDefault="00541FA6" w:rsidP="00B9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  <w:tab w:val="decimal" w:pos="309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51264567" w14:textId="77777777" w:rsidR="00541FA6" w:rsidRPr="00B20F02" w:rsidRDefault="00541FA6" w:rsidP="00541F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5" w:type="dxa"/>
          </w:tcPr>
          <w:p w14:paraId="56ADE4E7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335772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4F4B47" w14:textId="14AE8EFA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38B4F4E3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  <w:vAlign w:val="bottom"/>
          </w:tcPr>
          <w:p w14:paraId="44416858" w14:textId="44015D96" w:rsidR="00541FA6" w:rsidRPr="00B20F02" w:rsidRDefault="000C58DB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178" w:type="dxa"/>
            <w:shd w:val="clear" w:color="auto" w:fill="auto"/>
          </w:tcPr>
          <w:p w14:paraId="1C4CCF56" w14:textId="77777777" w:rsidR="00541FA6" w:rsidRPr="00B20F02" w:rsidRDefault="00541FA6" w:rsidP="00C42021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49BAE823" w14:textId="7CC672B5" w:rsidR="00541FA6" w:rsidRPr="00B20F02" w:rsidRDefault="000C58DB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  <w:tc>
          <w:tcPr>
            <w:tcW w:w="178" w:type="dxa"/>
            <w:shd w:val="clear" w:color="auto" w:fill="auto"/>
          </w:tcPr>
          <w:p w14:paraId="22687503" w14:textId="77777777" w:rsidR="00541FA6" w:rsidRPr="00B20F02" w:rsidRDefault="00541FA6" w:rsidP="00C42021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vAlign w:val="bottom"/>
          </w:tcPr>
          <w:p w14:paraId="658DC0AC" w14:textId="72BD6BC0" w:rsidR="00541FA6" w:rsidRPr="00B20F02" w:rsidRDefault="000C58DB" w:rsidP="00C42021">
            <w:pPr>
              <w:pStyle w:val="acctfourfigures"/>
              <w:tabs>
                <w:tab w:val="clear" w:pos="765"/>
                <w:tab w:val="decimal" w:pos="195"/>
                <w:tab w:val="decimal" w:pos="37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261</w:t>
            </w:r>
          </w:p>
        </w:tc>
        <w:tc>
          <w:tcPr>
            <w:tcW w:w="196" w:type="dxa"/>
          </w:tcPr>
          <w:p w14:paraId="5D2919BE" w14:textId="77777777" w:rsidR="00541FA6" w:rsidRPr="00B20F02" w:rsidRDefault="00541FA6" w:rsidP="00541FA6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1C5DB5F4" w14:textId="3DB1F847" w:rsidR="00541FA6" w:rsidRPr="00B20F02" w:rsidRDefault="00541FA6" w:rsidP="009C4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1A1E84" w14:textId="77777777" w:rsidR="00541FA6" w:rsidRPr="00B20F02" w:rsidRDefault="00541FA6" w:rsidP="009C42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F1195BA" w14:textId="7C2A3C9F" w:rsidR="00541FA6" w:rsidRPr="00B20F02" w:rsidRDefault="00541FA6" w:rsidP="009C42A6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2" w:type="dxa"/>
          </w:tcPr>
          <w:p w14:paraId="4F18F904" w14:textId="77777777" w:rsidR="00541FA6" w:rsidRPr="00B20F02" w:rsidRDefault="00541FA6" w:rsidP="009C42A6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625761B4" w14:textId="3E6BEEC1" w:rsidR="00541FA6" w:rsidRPr="00B20F02" w:rsidRDefault="00541FA6" w:rsidP="009C42A6">
            <w:pPr>
              <w:pStyle w:val="acctfourfigures"/>
              <w:tabs>
                <w:tab w:val="clear" w:pos="765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541FA6" w:rsidRPr="00B20F02" w14:paraId="4A5B39D2" w14:textId="4D4C2968" w:rsidTr="00576B97">
        <w:trPr>
          <w:gridAfter w:val="1"/>
          <w:wAfter w:w="9" w:type="dxa"/>
          <w:cantSplit/>
          <w:jc w:val="center"/>
        </w:trPr>
        <w:tc>
          <w:tcPr>
            <w:tcW w:w="1641" w:type="dxa"/>
            <w:shd w:val="clear" w:color="auto" w:fill="auto"/>
          </w:tcPr>
          <w:p w14:paraId="4276F9ED" w14:textId="77777777" w:rsidR="00541FA6" w:rsidRPr="00B20F02" w:rsidRDefault="00541FA6" w:rsidP="00541FA6">
            <w:pPr>
              <w:tabs>
                <w:tab w:val="clear" w:pos="1644"/>
                <w:tab w:val="clear" w:pos="1871"/>
              </w:tabs>
              <w:spacing w:line="240" w:lineRule="auto"/>
              <w:ind w:left="61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 (ลาว) </w:t>
            </w:r>
          </w:p>
          <w:p w14:paraId="695EC05A" w14:textId="131EAA07" w:rsidR="00541FA6" w:rsidRPr="00B20F02" w:rsidRDefault="00541FA6" w:rsidP="00541FA6">
            <w:pPr>
              <w:tabs>
                <w:tab w:val="clear" w:pos="1644"/>
                <w:tab w:val="clear" w:pos="1871"/>
              </w:tabs>
              <w:spacing w:line="240" w:lineRule="auto"/>
              <w:ind w:left="61"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862" w:type="dxa"/>
          </w:tcPr>
          <w:p w14:paraId="4FDCC66D" w14:textId="77777777" w:rsidR="00541FA6" w:rsidRPr="00B20F02" w:rsidRDefault="00541FA6" w:rsidP="00B643A7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ผลิตปศุสัตว์เพื่อจำหน่าย</w:t>
            </w:r>
          </w:p>
        </w:tc>
        <w:tc>
          <w:tcPr>
            <w:tcW w:w="731" w:type="dxa"/>
          </w:tcPr>
          <w:p w14:paraId="63B52813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CF50FF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ลาว</w:t>
            </w:r>
          </w:p>
        </w:tc>
        <w:tc>
          <w:tcPr>
            <w:tcW w:w="618" w:type="dxa"/>
            <w:shd w:val="clear" w:color="auto" w:fill="auto"/>
          </w:tcPr>
          <w:p w14:paraId="52AAA506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5ACB95" w14:textId="7FFE9A7C" w:rsidR="00541FA6" w:rsidRPr="00B20F02" w:rsidRDefault="000C58DB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541FA6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auto"/>
          </w:tcPr>
          <w:p w14:paraId="15CF84D6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7F9268" w14:textId="031E0A60" w:rsidR="00541FA6" w:rsidRPr="00B20F02" w:rsidRDefault="000C58DB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541FA6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14:paraId="6EA4E13C" w14:textId="77777777" w:rsidR="00541FA6" w:rsidRPr="00B20F02" w:rsidRDefault="00541FA6" w:rsidP="00BA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404DDB" w14:textId="10DF32D8" w:rsidR="00541FA6" w:rsidRPr="00B20F02" w:rsidRDefault="000C58DB" w:rsidP="00BA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7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541FA6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40" w:type="dxa"/>
            <w:shd w:val="clear" w:color="auto" w:fill="auto"/>
          </w:tcPr>
          <w:p w14:paraId="75018D4F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9312AD" w14:textId="6F6302BF" w:rsidR="00541FA6" w:rsidRPr="00B20F02" w:rsidRDefault="000C58DB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80" w:type="dxa"/>
            <w:shd w:val="clear" w:color="auto" w:fill="auto"/>
          </w:tcPr>
          <w:p w14:paraId="43403F27" w14:textId="77777777" w:rsidR="00541FA6" w:rsidRPr="00B20F02" w:rsidRDefault="00541FA6" w:rsidP="00506598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14:paraId="144EF02F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D90CA5" w14:textId="2FABA347" w:rsidR="00541FA6" w:rsidRPr="00B20F02" w:rsidRDefault="000C58DB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79" w:type="dxa"/>
          </w:tcPr>
          <w:p w14:paraId="315446DE" w14:textId="77777777" w:rsidR="00541FA6" w:rsidRPr="00B20F02" w:rsidRDefault="00541FA6" w:rsidP="00506598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82" w:type="dxa"/>
          </w:tcPr>
          <w:p w14:paraId="11EB3BB1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BE5AA7" w14:textId="323E520D" w:rsidR="00541FA6" w:rsidRPr="00B20F02" w:rsidRDefault="000C58DB" w:rsidP="00506598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179" w:type="dxa"/>
            <w:shd w:val="clear" w:color="auto" w:fill="auto"/>
          </w:tcPr>
          <w:p w14:paraId="22C6FF98" w14:textId="0DA5B932" w:rsidR="00541FA6" w:rsidRPr="00B20F02" w:rsidRDefault="00541FA6" w:rsidP="00541F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71005C45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547F94" w14:textId="4129B330" w:rsidR="00541FA6" w:rsidRPr="00B20F02" w:rsidRDefault="000C58DB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80" w:type="dxa"/>
            <w:shd w:val="clear" w:color="auto" w:fill="auto"/>
          </w:tcPr>
          <w:p w14:paraId="05AF1913" w14:textId="77777777" w:rsidR="00541FA6" w:rsidRPr="00B20F02" w:rsidRDefault="00541FA6" w:rsidP="009670CF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</w:tcPr>
          <w:p w14:paraId="1F8363E2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19A529" w14:textId="6C085267" w:rsidR="00541FA6" w:rsidRPr="00B20F02" w:rsidRDefault="000C58DB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80" w:type="dxa"/>
            <w:shd w:val="clear" w:color="auto" w:fill="auto"/>
          </w:tcPr>
          <w:p w14:paraId="29E1D92F" w14:textId="77777777" w:rsidR="00541FA6" w:rsidRPr="00B20F02" w:rsidRDefault="00541FA6" w:rsidP="009670CF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1E6F215E" w14:textId="77777777" w:rsidR="00541FA6" w:rsidRPr="00B20F02" w:rsidRDefault="00541FA6" w:rsidP="0049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858835" w14:textId="4D149369" w:rsidR="00541FA6" w:rsidRPr="00B20F02" w:rsidRDefault="000C58DB" w:rsidP="0049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82" w:type="dxa"/>
          </w:tcPr>
          <w:p w14:paraId="2EE23BBF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309C6B6A" w14:textId="77777777" w:rsidR="00541FA6" w:rsidRPr="00B20F02" w:rsidRDefault="00541FA6" w:rsidP="001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B11264" w14:textId="19641C3F" w:rsidR="00541FA6" w:rsidRPr="00B20F02" w:rsidRDefault="00541FA6" w:rsidP="001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21B7D3E" w14:textId="77777777" w:rsidR="00541FA6" w:rsidRPr="00B20F02" w:rsidRDefault="00541FA6" w:rsidP="00541F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dxa"/>
            <w:shd w:val="clear" w:color="auto" w:fill="auto"/>
          </w:tcPr>
          <w:p w14:paraId="19BA8B15" w14:textId="77777777" w:rsidR="00541FA6" w:rsidRPr="00B20F02" w:rsidRDefault="00541FA6" w:rsidP="00B9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204B37" w14:textId="5D249BBE" w:rsidR="00541FA6" w:rsidRPr="00B20F02" w:rsidRDefault="00541FA6" w:rsidP="00B9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  <w:tab w:val="decimal" w:pos="309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87" w:type="dxa"/>
            <w:shd w:val="clear" w:color="auto" w:fill="auto"/>
          </w:tcPr>
          <w:p w14:paraId="7AF2431C" w14:textId="77777777" w:rsidR="00541FA6" w:rsidRPr="00B20F02" w:rsidRDefault="00541FA6" w:rsidP="00541F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5" w:type="dxa"/>
          </w:tcPr>
          <w:p w14:paraId="7DC42604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CDD9A9" w14:textId="68F373A4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19FFFF5F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  <w:vAlign w:val="bottom"/>
          </w:tcPr>
          <w:p w14:paraId="3B0589F9" w14:textId="17E22462" w:rsidR="00541FA6" w:rsidRPr="00B20F02" w:rsidRDefault="000C58DB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78" w:type="dxa"/>
            <w:shd w:val="clear" w:color="auto" w:fill="auto"/>
          </w:tcPr>
          <w:p w14:paraId="5E8AF896" w14:textId="77777777" w:rsidR="00541FA6" w:rsidRPr="00B20F02" w:rsidRDefault="00541FA6" w:rsidP="00C42021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146F783F" w14:textId="614B8F59" w:rsidR="00541FA6" w:rsidRPr="00B20F02" w:rsidRDefault="000C58DB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178" w:type="dxa"/>
            <w:shd w:val="clear" w:color="auto" w:fill="auto"/>
          </w:tcPr>
          <w:p w14:paraId="1364D5FE" w14:textId="77777777" w:rsidR="00541FA6" w:rsidRPr="00B20F02" w:rsidRDefault="00541FA6" w:rsidP="00C42021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vAlign w:val="bottom"/>
          </w:tcPr>
          <w:p w14:paraId="5A489B28" w14:textId="1607E9BE" w:rsidR="00541FA6" w:rsidRPr="00B20F02" w:rsidRDefault="000C58DB" w:rsidP="00C42021">
            <w:pPr>
              <w:pStyle w:val="acctfourfigures"/>
              <w:tabs>
                <w:tab w:val="clear" w:pos="765"/>
                <w:tab w:val="decimal" w:pos="195"/>
                <w:tab w:val="decimal" w:pos="37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196" w:type="dxa"/>
          </w:tcPr>
          <w:p w14:paraId="430FED2D" w14:textId="77777777" w:rsidR="00541FA6" w:rsidRPr="00B20F02" w:rsidRDefault="00541FA6" w:rsidP="00541FA6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1E72213B" w14:textId="6F8E93FB" w:rsidR="00541FA6" w:rsidRPr="00B20F02" w:rsidRDefault="00541FA6" w:rsidP="009C4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719181" w14:textId="77777777" w:rsidR="00541FA6" w:rsidRPr="00B20F02" w:rsidRDefault="00541FA6" w:rsidP="009C42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EE7B6C3" w14:textId="7B648C7B" w:rsidR="00541FA6" w:rsidRPr="00B20F02" w:rsidRDefault="00541FA6" w:rsidP="009C42A6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2" w:type="dxa"/>
          </w:tcPr>
          <w:p w14:paraId="3D9D4C84" w14:textId="77777777" w:rsidR="00541FA6" w:rsidRPr="00B20F02" w:rsidRDefault="00541FA6" w:rsidP="009C42A6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7DDD4DA6" w14:textId="70CD88C6" w:rsidR="00541FA6" w:rsidRPr="00B20F02" w:rsidRDefault="00541FA6" w:rsidP="009C42A6">
            <w:pPr>
              <w:pStyle w:val="acctfourfigures"/>
              <w:tabs>
                <w:tab w:val="clear" w:pos="765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541FA6" w:rsidRPr="00B20F02" w14:paraId="60AA82B2" w14:textId="2DF8D576" w:rsidTr="00EC37A0">
        <w:trPr>
          <w:gridAfter w:val="1"/>
          <w:wAfter w:w="9" w:type="dxa"/>
          <w:cantSplit/>
          <w:jc w:val="center"/>
        </w:trPr>
        <w:tc>
          <w:tcPr>
            <w:tcW w:w="1641" w:type="dxa"/>
            <w:shd w:val="clear" w:color="auto" w:fill="auto"/>
          </w:tcPr>
          <w:p w14:paraId="28C6052F" w14:textId="77777777" w:rsidR="00541FA6" w:rsidRPr="00B20F02" w:rsidRDefault="00541FA6" w:rsidP="00541FA6">
            <w:pPr>
              <w:tabs>
                <w:tab w:val="clear" w:pos="1644"/>
                <w:tab w:val="clear" w:pos="1871"/>
              </w:tabs>
              <w:spacing w:line="240" w:lineRule="auto"/>
              <w:ind w:left="61"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บี แอนด์ ซี </w:t>
            </w:r>
          </w:p>
          <w:p w14:paraId="4FC19206" w14:textId="77777777" w:rsidR="00541FA6" w:rsidRPr="00B20F02" w:rsidRDefault="00541FA6" w:rsidP="00541FA6">
            <w:pPr>
              <w:tabs>
                <w:tab w:val="clear" w:pos="1644"/>
                <w:tab w:val="clear" w:pos="1871"/>
              </w:tabs>
              <w:spacing w:line="240" w:lineRule="auto"/>
              <w:ind w:left="61" w:right="-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พูลาสกี้ จำกัด</w:t>
            </w:r>
          </w:p>
        </w:tc>
        <w:tc>
          <w:tcPr>
            <w:tcW w:w="1862" w:type="dxa"/>
          </w:tcPr>
          <w:p w14:paraId="500BC1A0" w14:textId="77777777" w:rsidR="00541FA6" w:rsidRPr="00B20F02" w:rsidRDefault="00541FA6" w:rsidP="00541FA6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จำหน่ายเวชภัณฑ์อาหาร</w:t>
            </w:r>
          </w:p>
          <w:p w14:paraId="6E1001F8" w14:textId="77777777" w:rsidR="00541FA6" w:rsidRPr="00B20F02" w:rsidRDefault="00541FA6" w:rsidP="00541FA6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เสริมและเคมีภัณฑ์</w:t>
            </w:r>
          </w:p>
          <w:p w14:paraId="7728880B" w14:textId="77777777" w:rsidR="00541FA6" w:rsidRPr="00B20F02" w:rsidRDefault="00541FA6" w:rsidP="00541FA6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สำหรับสัตว์</w:t>
            </w:r>
          </w:p>
        </w:tc>
        <w:tc>
          <w:tcPr>
            <w:tcW w:w="731" w:type="dxa"/>
          </w:tcPr>
          <w:p w14:paraId="68F7FF10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00E667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93ABDF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18" w:type="dxa"/>
            <w:shd w:val="clear" w:color="auto" w:fill="auto"/>
          </w:tcPr>
          <w:p w14:paraId="0EBD08B8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2CD491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0B7A5C" w14:textId="70D9FC34" w:rsidR="00541FA6" w:rsidRPr="00B20F02" w:rsidRDefault="000C58DB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541FA6" w:rsidRPr="00B20F0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39" w:type="dxa"/>
            <w:shd w:val="clear" w:color="auto" w:fill="auto"/>
          </w:tcPr>
          <w:p w14:paraId="7315A731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BBE58F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24EBA0" w14:textId="5211BAFF" w:rsidR="00541FA6" w:rsidRPr="00B20F02" w:rsidRDefault="000C58DB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541FA6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9" w:type="dxa"/>
          </w:tcPr>
          <w:p w14:paraId="1603F55C" w14:textId="77777777" w:rsidR="00541FA6" w:rsidRPr="00B20F02" w:rsidRDefault="00541FA6" w:rsidP="00BA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E886BE" w14:textId="77777777" w:rsidR="00541FA6" w:rsidRPr="00B20F02" w:rsidRDefault="00541FA6" w:rsidP="00BA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1B0BE6" w14:textId="536E7596" w:rsidR="00541FA6" w:rsidRPr="00B20F02" w:rsidRDefault="000C58DB" w:rsidP="00BA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7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="00541FA6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5786970B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5D6327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69954D" w14:textId="215153FE" w:rsidR="00541FA6" w:rsidRPr="00B20F02" w:rsidRDefault="000C58DB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1D91A615" w14:textId="77777777" w:rsidR="00541FA6" w:rsidRPr="00B20F02" w:rsidRDefault="00541FA6" w:rsidP="00506598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14:paraId="28BDA81F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E76DEE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D8D7BA" w14:textId="29CC89F6" w:rsidR="00541FA6" w:rsidRPr="00B20F02" w:rsidRDefault="000C58DB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79" w:type="dxa"/>
          </w:tcPr>
          <w:p w14:paraId="7D7B881E" w14:textId="77777777" w:rsidR="00541FA6" w:rsidRPr="00B20F02" w:rsidRDefault="00541FA6" w:rsidP="00506598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82" w:type="dxa"/>
          </w:tcPr>
          <w:p w14:paraId="3105E854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AE9A3C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740923" w14:textId="6489CBC3" w:rsidR="00541FA6" w:rsidRPr="00B20F02" w:rsidRDefault="000C58DB" w:rsidP="00506598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79" w:type="dxa"/>
            <w:shd w:val="clear" w:color="auto" w:fill="auto"/>
          </w:tcPr>
          <w:p w14:paraId="54D9044A" w14:textId="06A887F2" w:rsidR="00541FA6" w:rsidRPr="00B20F02" w:rsidRDefault="00541FA6" w:rsidP="00541F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44F6C3CD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46AB25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EF6EFF" w14:textId="750345CC" w:rsidR="00541FA6" w:rsidRPr="00B20F02" w:rsidRDefault="000C58DB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4E822C9D" w14:textId="77777777" w:rsidR="00541FA6" w:rsidRPr="00B20F02" w:rsidRDefault="00541FA6" w:rsidP="009670CF">
            <w:pPr>
              <w:pStyle w:val="acctfourfigures"/>
              <w:tabs>
                <w:tab w:val="clear" w:pos="765"/>
                <w:tab w:val="decimal" w:pos="375"/>
                <w:tab w:val="decimal" w:pos="746"/>
              </w:tabs>
              <w:spacing w:line="240" w:lineRule="auto"/>
              <w:ind w:left="-1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044B73F8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ACAD8F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102358" w14:textId="5BCF66C2" w:rsidR="00541FA6" w:rsidRPr="00B20F02" w:rsidRDefault="000C58DB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3328A4F0" w14:textId="77777777" w:rsidR="00541FA6" w:rsidRPr="00B20F02" w:rsidRDefault="00541FA6" w:rsidP="009670CF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74723EBF" w14:textId="77777777" w:rsidR="00541FA6" w:rsidRPr="00B20F02" w:rsidRDefault="00541FA6" w:rsidP="0049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DE200B" w14:textId="77777777" w:rsidR="00541FA6" w:rsidRPr="00B20F02" w:rsidRDefault="00541FA6" w:rsidP="0049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B7BD9A" w14:textId="00FF4169" w:rsidR="00541FA6" w:rsidRPr="00B20F02" w:rsidRDefault="000C58DB" w:rsidP="0049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  <w:tab w:val="decimal" w:pos="285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2" w:type="dxa"/>
          </w:tcPr>
          <w:p w14:paraId="7B7408EE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</w:tabs>
              <w:spacing w:line="240" w:lineRule="auto"/>
              <w:ind w:left="-154" w:right="6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394C46FB" w14:textId="5D97336B" w:rsidR="00541FA6" w:rsidRPr="00B20F02" w:rsidRDefault="00541FA6" w:rsidP="001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3E4BE313" w14:textId="77777777" w:rsidR="00541FA6" w:rsidRPr="00B20F02" w:rsidRDefault="00541FA6" w:rsidP="00541F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14:paraId="00532C38" w14:textId="6C04CB22" w:rsidR="00541FA6" w:rsidRPr="00B20F02" w:rsidRDefault="00541FA6" w:rsidP="00B9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  <w:tab w:val="decimal" w:pos="309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11D40B6E" w14:textId="77777777" w:rsidR="00541FA6" w:rsidRPr="00B20F02" w:rsidRDefault="00541FA6" w:rsidP="00541F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5" w:type="dxa"/>
            <w:vAlign w:val="bottom"/>
          </w:tcPr>
          <w:p w14:paraId="4E42CBCC" w14:textId="7AD5062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</w:tabs>
              <w:spacing w:line="240" w:lineRule="auto"/>
              <w:ind w:right="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223591DB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14:paraId="4F3E9584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FE7831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A7C732" w14:textId="682895EF" w:rsidR="00541FA6" w:rsidRPr="00B20F02" w:rsidRDefault="000C58DB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78" w:type="dxa"/>
            <w:shd w:val="clear" w:color="auto" w:fill="auto"/>
          </w:tcPr>
          <w:p w14:paraId="4891925A" w14:textId="77777777" w:rsidR="00541FA6" w:rsidRPr="00B20F02" w:rsidRDefault="00541FA6" w:rsidP="00C42021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2" w:type="dxa"/>
            <w:shd w:val="clear" w:color="auto" w:fill="auto"/>
          </w:tcPr>
          <w:p w14:paraId="5FF636B6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9DDB55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C22C08" w14:textId="68317A16" w:rsidR="00541FA6" w:rsidRPr="00B20F02" w:rsidRDefault="000C58DB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78" w:type="dxa"/>
            <w:shd w:val="clear" w:color="auto" w:fill="auto"/>
          </w:tcPr>
          <w:p w14:paraId="101FE3CF" w14:textId="77777777" w:rsidR="00541FA6" w:rsidRPr="00B20F02" w:rsidRDefault="00541FA6" w:rsidP="00C42021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2" w:type="dxa"/>
          </w:tcPr>
          <w:p w14:paraId="7E1B9F0A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B1428A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B3A1D9" w14:textId="369A5CB1" w:rsidR="00541FA6" w:rsidRPr="00B20F02" w:rsidRDefault="000C58DB" w:rsidP="00C42021">
            <w:pPr>
              <w:pStyle w:val="acctfourfigures"/>
              <w:tabs>
                <w:tab w:val="clear" w:pos="765"/>
                <w:tab w:val="decimal" w:pos="195"/>
                <w:tab w:val="decimal" w:pos="37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196" w:type="dxa"/>
          </w:tcPr>
          <w:p w14:paraId="1602D2B3" w14:textId="77777777" w:rsidR="00541FA6" w:rsidRPr="00B20F02" w:rsidRDefault="00541FA6" w:rsidP="00541F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42" w:type="dxa"/>
            <w:shd w:val="clear" w:color="auto" w:fill="auto"/>
          </w:tcPr>
          <w:p w14:paraId="1BA874F8" w14:textId="77777777" w:rsidR="00541FA6" w:rsidRPr="00B20F02" w:rsidRDefault="00541FA6" w:rsidP="009C4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C96F20" w14:textId="77777777" w:rsidR="00541FA6" w:rsidRPr="00B20F02" w:rsidRDefault="00541FA6" w:rsidP="009C4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192B5D" w14:textId="47E9C7D4" w:rsidR="00541FA6" w:rsidRPr="00B20F02" w:rsidRDefault="000C58DB" w:rsidP="009C4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49A18AB7" w14:textId="77777777" w:rsidR="00541FA6" w:rsidRPr="00B20F02" w:rsidRDefault="00541FA6" w:rsidP="009C42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5B6E3A1A" w14:textId="77777777" w:rsidR="00541FA6" w:rsidRPr="00B20F02" w:rsidRDefault="00541FA6" w:rsidP="009C4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B7D52F" w14:textId="77777777" w:rsidR="00541FA6" w:rsidRPr="00B20F02" w:rsidRDefault="00541FA6" w:rsidP="009C4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20A6C4" w14:textId="5D7A2877" w:rsidR="00541FA6" w:rsidRPr="00B20F02" w:rsidRDefault="00541FA6" w:rsidP="009C42A6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2" w:type="dxa"/>
          </w:tcPr>
          <w:p w14:paraId="031E0B35" w14:textId="77777777" w:rsidR="00541FA6" w:rsidRPr="00B20F02" w:rsidRDefault="00541FA6" w:rsidP="009C42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</w:tcPr>
          <w:p w14:paraId="154CB4D4" w14:textId="77777777" w:rsidR="00541FA6" w:rsidRPr="00B20F02" w:rsidRDefault="00541FA6" w:rsidP="009C42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AC1D320" w14:textId="77777777" w:rsidR="00541FA6" w:rsidRPr="00B20F02" w:rsidRDefault="00541FA6" w:rsidP="009C42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E21E8F5" w14:textId="242C4741" w:rsidR="00541FA6" w:rsidRPr="00B20F02" w:rsidRDefault="000C58DB" w:rsidP="009C42A6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541FA6" w:rsidRPr="00B20F02" w14:paraId="41CD00C8" w14:textId="35F2D7B8" w:rsidTr="00EC37A0">
        <w:trPr>
          <w:gridAfter w:val="1"/>
          <w:wAfter w:w="9" w:type="dxa"/>
          <w:cantSplit/>
          <w:jc w:val="center"/>
        </w:trPr>
        <w:tc>
          <w:tcPr>
            <w:tcW w:w="1641" w:type="dxa"/>
            <w:shd w:val="clear" w:color="auto" w:fill="auto"/>
          </w:tcPr>
          <w:p w14:paraId="0864CA2C" w14:textId="77777777" w:rsidR="00541FA6" w:rsidRPr="00B20F02" w:rsidRDefault="00541FA6" w:rsidP="00541FA6">
            <w:pPr>
              <w:tabs>
                <w:tab w:val="clear" w:pos="1644"/>
                <w:tab w:val="clear" w:pos="1871"/>
              </w:tabs>
              <w:spacing w:line="240" w:lineRule="auto"/>
              <w:ind w:left="153" w:right="-60" w:hanging="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ศูนย์พัฒนาทรัพยากรมนุษย์ เครือเบทาโกร จำกัด</w:t>
            </w:r>
          </w:p>
        </w:tc>
        <w:tc>
          <w:tcPr>
            <w:tcW w:w="1862" w:type="dxa"/>
          </w:tcPr>
          <w:p w14:paraId="1DACB5DB" w14:textId="77777777" w:rsidR="00541FA6" w:rsidRPr="00B20F02" w:rsidRDefault="00541FA6" w:rsidP="00541FA6">
            <w:pPr>
              <w:spacing w:line="240" w:lineRule="auto"/>
              <w:ind w:left="219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ให้บริการฝึกอบรมและ</w:t>
            </w:r>
          </w:p>
          <w:p w14:paraId="05C94B0F" w14:textId="77777777" w:rsidR="00541FA6" w:rsidRPr="00B20F02" w:rsidRDefault="00541FA6" w:rsidP="00541FA6">
            <w:pPr>
              <w:spacing w:line="240" w:lineRule="auto"/>
              <w:ind w:left="219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สัมมนาความรู้ด้าน</w:t>
            </w:r>
          </w:p>
          <w:p w14:paraId="16513048" w14:textId="77777777" w:rsidR="00541FA6" w:rsidRPr="00B20F02" w:rsidRDefault="00541FA6" w:rsidP="00541FA6">
            <w:pPr>
              <w:spacing w:line="240" w:lineRule="auto"/>
              <w:ind w:left="219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วิชาการแก่บริษัท</w:t>
            </w:r>
          </w:p>
          <w:p w14:paraId="43B5E59D" w14:textId="77777777" w:rsidR="00541FA6" w:rsidRPr="00B20F02" w:rsidRDefault="00541FA6" w:rsidP="00541FA6">
            <w:pPr>
              <w:spacing w:line="240" w:lineRule="auto"/>
              <w:ind w:left="21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ในเครือ</w:t>
            </w:r>
          </w:p>
        </w:tc>
        <w:tc>
          <w:tcPr>
            <w:tcW w:w="731" w:type="dxa"/>
          </w:tcPr>
          <w:p w14:paraId="34369F5D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8C78C5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01EA11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7D797A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18" w:type="dxa"/>
            <w:shd w:val="clear" w:color="auto" w:fill="auto"/>
          </w:tcPr>
          <w:p w14:paraId="69E0AE55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64C92B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20D1B8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73DAF1" w14:textId="62C77765" w:rsidR="00541FA6" w:rsidRPr="00B20F02" w:rsidRDefault="000C58DB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541FA6" w:rsidRPr="00B20F0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39" w:type="dxa"/>
            <w:shd w:val="clear" w:color="auto" w:fill="auto"/>
          </w:tcPr>
          <w:p w14:paraId="5056D65E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6AC6B7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5629E7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9DB5D6" w14:textId="7EB8FCEB" w:rsidR="00541FA6" w:rsidRPr="00B20F02" w:rsidRDefault="000C58DB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541FA6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9" w:type="dxa"/>
          </w:tcPr>
          <w:p w14:paraId="7ED25904" w14:textId="77777777" w:rsidR="00541FA6" w:rsidRPr="00B20F02" w:rsidRDefault="00541FA6" w:rsidP="00BA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ADE703" w14:textId="77777777" w:rsidR="00541FA6" w:rsidRPr="00B20F02" w:rsidRDefault="00541FA6" w:rsidP="00BA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8441F8" w14:textId="77777777" w:rsidR="00541FA6" w:rsidRPr="00B20F02" w:rsidRDefault="00541FA6" w:rsidP="00BA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84F1B0" w14:textId="58BB75E7" w:rsidR="00541FA6" w:rsidRPr="00B20F02" w:rsidRDefault="000C58DB" w:rsidP="00BA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79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541FA6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7862C6C2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6FF84B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94F371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2CCEAE" w14:textId="75EA5D72" w:rsidR="00541FA6" w:rsidRPr="00B20F02" w:rsidRDefault="000C58DB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0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801A8D3" w14:textId="77777777" w:rsidR="00541FA6" w:rsidRPr="00B20F02" w:rsidRDefault="00541FA6" w:rsidP="00506598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14:paraId="0A56D707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83EAFB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DA64F2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785429" w14:textId="6AB9A6B2" w:rsidR="00541FA6" w:rsidRPr="00B20F02" w:rsidRDefault="000C58DB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9" w:type="dxa"/>
          </w:tcPr>
          <w:p w14:paraId="39587174" w14:textId="77777777" w:rsidR="00541FA6" w:rsidRPr="00B20F02" w:rsidRDefault="00541FA6" w:rsidP="00506598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82" w:type="dxa"/>
          </w:tcPr>
          <w:p w14:paraId="54C8FBDD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733BA8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C464DE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0B7B8D" w14:textId="0E54AC26" w:rsidR="00541FA6" w:rsidRPr="00B20F02" w:rsidRDefault="000C58DB" w:rsidP="00506598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79" w:type="dxa"/>
            <w:shd w:val="clear" w:color="auto" w:fill="auto"/>
          </w:tcPr>
          <w:p w14:paraId="56419AC9" w14:textId="208F3C5D" w:rsidR="00541FA6" w:rsidRPr="00B20F02" w:rsidRDefault="00541FA6" w:rsidP="00541F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2FEA176B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9142E1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BF97DD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97BBA2" w14:textId="41C5A9A4" w:rsidR="00541FA6" w:rsidRPr="00B20F02" w:rsidRDefault="000C58DB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405F205" w14:textId="77777777" w:rsidR="00541FA6" w:rsidRPr="00B20F02" w:rsidRDefault="00541FA6" w:rsidP="009670CF">
            <w:pPr>
              <w:pStyle w:val="acctfourfigures"/>
              <w:tabs>
                <w:tab w:val="clear" w:pos="765"/>
                <w:tab w:val="decimal" w:pos="375"/>
                <w:tab w:val="decimal" w:pos="746"/>
              </w:tabs>
              <w:spacing w:line="240" w:lineRule="auto"/>
              <w:ind w:left="-1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2BD13063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3A1AC9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225C2C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6A2F15" w14:textId="2E9527A6" w:rsidR="00541FA6" w:rsidRPr="00B20F02" w:rsidRDefault="000C58DB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79CF8EC" w14:textId="77777777" w:rsidR="00541FA6" w:rsidRPr="00B20F02" w:rsidRDefault="00541FA6" w:rsidP="009670CF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428E2A6F" w14:textId="77777777" w:rsidR="00541FA6" w:rsidRPr="00B20F02" w:rsidRDefault="00541FA6" w:rsidP="0049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FECEDF" w14:textId="77777777" w:rsidR="00541FA6" w:rsidRPr="00B20F02" w:rsidRDefault="00541FA6" w:rsidP="0049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532617" w14:textId="77777777" w:rsidR="00541FA6" w:rsidRPr="00B20F02" w:rsidRDefault="00541FA6" w:rsidP="0049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5FEA3E" w14:textId="58CB6AD3" w:rsidR="00541FA6" w:rsidRPr="00B20F02" w:rsidRDefault="000C58DB" w:rsidP="0049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  <w:tab w:val="decimal" w:pos="285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2" w:type="dxa"/>
          </w:tcPr>
          <w:p w14:paraId="421B77A6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</w:tabs>
              <w:spacing w:line="240" w:lineRule="auto"/>
              <w:ind w:left="-154" w:right="6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7C06235D" w14:textId="715D913B" w:rsidR="00541FA6" w:rsidRPr="00B20F02" w:rsidRDefault="00541FA6" w:rsidP="001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2879861" w14:textId="77777777" w:rsidR="00541FA6" w:rsidRPr="00B20F02" w:rsidRDefault="00541FA6" w:rsidP="00541F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14:paraId="76ED82CC" w14:textId="0EF1C054" w:rsidR="00541FA6" w:rsidRPr="00B20F02" w:rsidRDefault="00541FA6" w:rsidP="00B9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  <w:tab w:val="decimal" w:pos="309"/>
              </w:tabs>
              <w:spacing w:line="240" w:lineRule="auto"/>
              <w:ind w:left="-154"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10BFC9D8" w14:textId="77777777" w:rsidR="00541FA6" w:rsidRPr="00B20F02" w:rsidRDefault="00541FA6" w:rsidP="00541F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5" w:type="dxa"/>
            <w:vAlign w:val="bottom"/>
          </w:tcPr>
          <w:p w14:paraId="22B68320" w14:textId="6E93722B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</w:tabs>
              <w:spacing w:line="240" w:lineRule="auto"/>
              <w:ind w:right="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538E13A6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14:paraId="26C8C05A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23CD80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C0BF85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FB293D" w14:textId="0E1E1050" w:rsidR="00541FA6" w:rsidRPr="00B20F02" w:rsidRDefault="000C58DB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1F69E9E5" w14:textId="77777777" w:rsidR="00541FA6" w:rsidRPr="00B20F02" w:rsidRDefault="00541FA6" w:rsidP="00C42021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2" w:type="dxa"/>
            <w:shd w:val="clear" w:color="auto" w:fill="auto"/>
          </w:tcPr>
          <w:p w14:paraId="0089B862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7328DF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F3BF5D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E907A6" w14:textId="54B53F07" w:rsidR="00541FA6" w:rsidRPr="00B20F02" w:rsidRDefault="000C58DB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03D7277A" w14:textId="77777777" w:rsidR="00541FA6" w:rsidRPr="00B20F02" w:rsidRDefault="00541FA6" w:rsidP="00C42021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2" w:type="dxa"/>
          </w:tcPr>
          <w:p w14:paraId="6951E2DB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78EC24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07C8DE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8D3ADF" w14:textId="54176F83" w:rsidR="00541FA6" w:rsidRPr="00B20F02" w:rsidRDefault="000C58DB" w:rsidP="00C42021">
            <w:pPr>
              <w:pStyle w:val="acctfourfigures"/>
              <w:tabs>
                <w:tab w:val="clear" w:pos="765"/>
                <w:tab w:val="decimal" w:pos="195"/>
                <w:tab w:val="decimal" w:pos="37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96" w:type="dxa"/>
          </w:tcPr>
          <w:p w14:paraId="6269ED7B" w14:textId="77777777" w:rsidR="00541FA6" w:rsidRPr="00B20F02" w:rsidRDefault="00541FA6" w:rsidP="00541F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</w:tcPr>
          <w:p w14:paraId="38291083" w14:textId="77777777" w:rsidR="00541FA6" w:rsidRPr="00B20F02" w:rsidRDefault="00541FA6" w:rsidP="009C4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6B4BE2" w14:textId="77777777" w:rsidR="00541FA6" w:rsidRPr="00B20F02" w:rsidRDefault="00541FA6" w:rsidP="009C4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4ACBDC" w14:textId="77777777" w:rsidR="00541FA6" w:rsidRPr="00B20F02" w:rsidRDefault="00541FA6" w:rsidP="009C4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3B5EA8" w14:textId="4D7B7796" w:rsidR="00541FA6" w:rsidRPr="00B20F02" w:rsidRDefault="00541FA6" w:rsidP="009C4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AB2633" w14:textId="77777777" w:rsidR="00541FA6" w:rsidRPr="00B20F02" w:rsidRDefault="00541FA6" w:rsidP="009C42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14:paraId="326F4682" w14:textId="77777777" w:rsidR="00541FA6" w:rsidRPr="00B20F02" w:rsidRDefault="00541FA6" w:rsidP="009C4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F0A491" w14:textId="77777777" w:rsidR="00541FA6" w:rsidRPr="00B20F02" w:rsidRDefault="00541FA6" w:rsidP="009C4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E6497C" w14:textId="77777777" w:rsidR="00541FA6" w:rsidRPr="00B20F02" w:rsidRDefault="00541FA6" w:rsidP="009C4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96C9EA" w14:textId="189DE8CD" w:rsidR="00541FA6" w:rsidRPr="00B20F02" w:rsidRDefault="00541FA6" w:rsidP="009C42A6">
            <w:pPr>
              <w:pStyle w:val="acctfourfigures"/>
              <w:tabs>
                <w:tab w:val="clear" w:pos="765"/>
                <w:tab w:val="decimal" w:pos="287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2" w:type="dxa"/>
          </w:tcPr>
          <w:p w14:paraId="577F7110" w14:textId="77777777" w:rsidR="00541FA6" w:rsidRPr="00B20F02" w:rsidRDefault="00541FA6" w:rsidP="009C42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7CFD0B6" w14:textId="77777777" w:rsidR="00541FA6" w:rsidRPr="00B20F02" w:rsidRDefault="00541FA6" w:rsidP="009C42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86DA70" w14:textId="77777777" w:rsidR="00541FA6" w:rsidRPr="00B20F02" w:rsidRDefault="00541FA6" w:rsidP="009C42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76F280" w14:textId="77777777" w:rsidR="00541FA6" w:rsidRPr="00B20F02" w:rsidRDefault="00541FA6" w:rsidP="009C42A6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4A8A15" w14:textId="35D3400C" w:rsidR="00541FA6" w:rsidRPr="00B20F02" w:rsidRDefault="000C58DB" w:rsidP="009C42A6">
            <w:pPr>
              <w:pStyle w:val="acctfourfigures"/>
              <w:tabs>
                <w:tab w:val="clear" w:pos="765"/>
                <w:tab w:val="decimal" w:pos="313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</w:tr>
      <w:tr w:rsidR="00541FA6" w:rsidRPr="00B20F02" w14:paraId="44720ACE" w14:textId="06A0121D" w:rsidTr="00576B97">
        <w:trPr>
          <w:gridAfter w:val="1"/>
          <w:wAfter w:w="9" w:type="dxa"/>
          <w:cantSplit/>
          <w:jc w:val="center"/>
        </w:trPr>
        <w:tc>
          <w:tcPr>
            <w:tcW w:w="1641" w:type="dxa"/>
            <w:shd w:val="clear" w:color="auto" w:fill="auto"/>
          </w:tcPr>
          <w:p w14:paraId="70A3CC46" w14:textId="77777777" w:rsidR="00541FA6" w:rsidRPr="00B20F02" w:rsidRDefault="00541FA6" w:rsidP="00541FA6">
            <w:pPr>
              <w:tabs>
                <w:tab w:val="clear" w:pos="227"/>
                <w:tab w:val="clear" w:pos="1644"/>
                <w:tab w:val="clear" w:pos="1871"/>
                <w:tab w:val="left" w:pos="63"/>
              </w:tabs>
              <w:spacing w:line="240" w:lineRule="auto"/>
              <w:ind w:left="153" w:right="-6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 เฟิร์สท์ </w:t>
            </w:r>
          </w:p>
          <w:p w14:paraId="56E08E8B" w14:textId="77777777" w:rsidR="00541FA6" w:rsidRPr="00B20F02" w:rsidRDefault="00541FA6" w:rsidP="00541FA6">
            <w:pPr>
              <w:tabs>
                <w:tab w:val="clear" w:pos="227"/>
                <w:tab w:val="clear" w:pos="1644"/>
                <w:tab w:val="clear" w:pos="1871"/>
                <w:tab w:val="left" w:pos="63"/>
              </w:tabs>
              <w:spacing w:line="240" w:lineRule="auto"/>
              <w:ind w:left="153" w:right="-6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คอลเลคชั่น จำกัด</w:t>
            </w:r>
          </w:p>
        </w:tc>
        <w:tc>
          <w:tcPr>
            <w:tcW w:w="1862" w:type="dxa"/>
          </w:tcPr>
          <w:p w14:paraId="7FC940BC" w14:textId="77777777" w:rsidR="00541FA6" w:rsidRPr="00B20F02" w:rsidRDefault="00541FA6" w:rsidP="00541FA6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ร้านจำหน่ายอาหารและ</w:t>
            </w:r>
          </w:p>
          <w:p w14:paraId="66C56F1F" w14:textId="77777777" w:rsidR="00541FA6" w:rsidRPr="00B20F02" w:rsidRDefault="00541FA6" w:rsidP="00541FA6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เครื่องดื่ม ผลิตและ</w:t>
            </w:r>
          </w:p>
          <w:p w14:paraId="3F44D7CC" w14:textId="77777777" w:rsidR="00541FA6" w:rsidRPr="00B20F02" w:rsidRDefault="00541FA6" w:rsidP="00541FA6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จำหน่ายเส้นอุด้ง โซบะ </w:t>
            </w:r>
          </w:p>
          <w:p w14:paraId="4F17774A" w14:textId="77777777" w:rsidR="00541FA6" w:rsidRPr="00B20F02" w:rsidRDefault="00541FA6" w:rsidP="00541FA6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แป้งพิซซ่า อาหาร</w:t>
            </w:r>
          </w:p>
          <w:p w14:paraId="524824FA" w14:textId="77777777" w:rsidR="00541FA6" w:rsidRPr="00B20F02" w:rsidRDefault="00541FA6" w:rsidP="00541FA6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กึ่งสำเร็จรูปและอาหาร</w:t>
            </w:r>
          </w:p>
          <w:p w14:paraId="34BF7585" w14:textId="77777777" w:rsidR="00541FA6" w:rsidRPr="00B20F02" w:rsidRDefault="00541FA6" w:rsidP="00541FA6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พร้อมปรุง</w:t>
            </w:r>
          </w:p>
        </w:tc>
        <w:tc>
          <w:tcPr>
            <w:tcW w:w="731" w:type="dxa"/>
          </w:tcPr>
          <w:p w14:paraId="300C3BF8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656BF6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EBB886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12C5B2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370F69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570F80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18" w:type="dxa"/>
            <w:shd w:val="clear" w:color="auto" w:fill="auto"/>
          </w:tcPr>
          <w:p w14:paraId="43B2D774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4401CF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B945A8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707887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635787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39CDAA" w14:textId="53D12FF4" w:rsidR="00541FA6" w:rsidRPr="00B20F02" w:rsidRDefault="000C58DB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541FA6" w:rsidRPr="00B20F0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539" w:type="dxa"/>
            <w:shd w:val="clear" w:color="auto" w:fill="auto"/>
          </w:tcPr>
          <w:p w14:paraId="1A16AC75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E2C52A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B2D319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591CDA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B4CEEE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3372C0" w14:textId="7EFE6768" w:rsidR="00541FA6" w:rsidRPr="00B20F02" w:rsidRDefault="000C58DB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541FA6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549" w:type="dxa"/>
          </w:tcPr>
          <w:p w14:paraId="37903E6C" w14:textId="77777777" w:rsidR="00541FA6" w:rsidRPr="00B20F02" w:rsidRDefault="00541FA6" w:rsidP="00BA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B77599" w14:textId="77777777" w:rsidR="00541FA6" w:rsidRPr="00B20F02" w:rsidRDefault="00541FA6" w:rsidP="00BA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27498C" w14:textId="77777777" w:rsidR="00541FA6" w:rsidRPr="00B20F02" w:rsidRDefault="00541FA6" w:rsidP="00BA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3D46F8" w14:textId="77777777" w:rsidR="00541FA6" w:rsidRPr="00B20F02" w:rsidRDefault="00541FA6" w:rsidP="00BA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D85A08" w14:textId="77777777" w:rsidR="00541FA6" w:rsidRPr="00B20F02" w:rsidRDefault="00541FA6" w:rsidP="00BA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BF5090" w14:textId="56F63CBC" w:rsidR="00541FA6" w:rsidRPr="00B20F02" w:rsidRDefault="000C58DB" w:rsidP="00BA3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541FA6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14:paraId="0D328DA6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70C1D7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C93935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A499DF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AFBDFA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73A6CA" w14:textId="10C68271" w:rsidR="00541FA6" w:rsidRPr="00B20F02" w:rsidRDefault="000C58DB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8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14:paraId="58D298C1" w14:textId="77777777" w:rsidR="00541FA6" w:rsidRPr="00B20F02" w:rsidRDefault="00541FA6" w:rsidP="00506598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14:paraId="1B7A25E4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0C5260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C10FB4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845CA2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E29071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68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D31CA0" w14:textId="133153EF" w:rsidR="00541FA6" w:rsidRPr="00B20F02" w:rsidRDefault="000C58DB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79" w:type="dxa"/>
          </w:tcPr>
          <w:p w14:paraId="11EA8113" w14:textId="77777777" w:rsidR="00541FA6" w:rsidRPr="00B20F02" w:rsidRDefault="00541FA6" w:rsidP="00506598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82" w:type="dxa"/>
          </w:tcPr>
          <w:p w14:paraId="2C3BA314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EC09BD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3E587A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D4F85D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4902E4" w14:textId="77777777" w:rsidR="00541FA6" w:rsidRPr="00B20F02" w:rsidRDefault="00541FA6" w:rsidP="0050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0C358D" w14:textId="186599BE" w:rsidR="00541FA6" w:rsidRPr="00B20F02" w:rsidRDefault="000C58DB" w:rsidP="00506598">
            <w:pPr>
              <w:pStyle w:val="acctfourfigures"/>
              <w:tabs>
                <w:tab w:val="clear" w:pos="765"/>
                <w:tab w:val="decimal" w:pos="390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79" w:type="dxa"/>
            <w:shd w:val="clear" w:color="auto" w:fill="auto"/>
          </w:tcPr>
          <w:p w14:paraId="2AFE0E47" w14:textId="7D8F99CC" w:rsidR="00541FA6" w:rsidRPr="00B20F02" w:rsidRDefault="00541FA6" w:rsidP="00541F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63CD3E25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D5F6BE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67C70A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4BB9AC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1F0307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6814DE" w14:textId="59DB3E18" w:rsidR="00541FA6" w:rsidRPr="00B20F02" w:rsidRDefault="000C58DB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4DF5779E" w14:textId="77777777" w:rsidR="00541FA6" w:rsidRPr="00B20F02" w:rsidRDefault="00541FA6" w:rsidP="009670CF">
            <w:pPr>
              <w:pStyle w:val="acctfourfigures"/>
              <w:tabs>
                <w:tab w:val="clear" w:pos="765"/>
                <w:tab w:val="decimal" w:pos="375"/>
                <w:tab w:val="decimal" w:pos="746"/>
              </w:tabs>
              <w:spacing w:line="240" w:lineRule="auto"/>
              <w:ind w:left="-15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20F9CD0A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3BCA28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C72BFC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EF3904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6B1975" w14:textId="77777777" w:rsidR="00541FA6" w:rsidRPr="00B20F02" w:rsidRDefault="00541FA6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9BE203" w14:textId="101073AC" w:rsidR="00541FA6" w:rsidRPr="00B20F02" w:rsidRDefault="000C58DB" w:rsidP="00967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6B3A50F9" w14:textId="77777777" w:rsidR="00541FA6" w:rsidRPr="00B20F02" w:rsidRDefault="00541FA6" w:rsidP="009670CF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012C1047" w14:textId="77777777" w:rsidR="00541FA6" w:rsidRPr="00B20F02" w:rsidRDefault="00541FA6" w:rsidP="0049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792207" w14:textId="77777777" w:rsidR="00541FA6" w:rsidRPr="00B20F02" w:rsidRDefault="00541FA6" w:rsidP="0049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1B1CCB" w14:textId="77777777" w:rsidR="00541FA6" w:rsidRPr="00B20F02" w:rsidRDefault="00541FA6" w:rsidP="0049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2C6A34" w14:textId="77777777" w:rsidR="00541FA6" w:rsidRPr="00B20F02" w:rsidRDefault="00541FA6" w:rsidP="0049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F335F2" w14:textId="77777777" w:rsidR="00541FA6" w:rsidRPr="00B20F02" w:rsidRDefault="00541FA6" w:rsidP="0049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46B2B1" w14:textId="3DAAE6C3" w:rsidR="00541FA6" w:rsidRPr="00B20F02" w:rsidRDefault="000C58DB" w:rsidP="00494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2" w:type="dxa"/>
          </w:tcPr>
          <w:p w14:paraId="06199D49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2F92A16D" w14:textId="77777777" w:rsidR="00541FA6" w:rsidRPr="00B20F02" w:rsidRDefault="00541FA6" w:rsidP="001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  <w:tab w:val="decimal" w:pos="640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3CC992" w14:textId="77777777" w:rsidR="00541FA6" w:rsidRPr="00B20F02" w:rsidRDefault="00541FA6" w:rsidP="001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  <w:tab w:val="decimal" w:pos="640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8F0991" w14:textId="77777777" w:rsidR="00541FA6" w:rsidRPr="00B20F02" w:rsidRDefault="00541FA6" w:rsidP="001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  <w:tab w:val="decimal" w:pos="640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8FC3A1" w14:textId="77777777" w:rsidR="00541FA6" w:rsidRPr="00B20F02" w:rsidRDefault="00541FA6" w:rsidP="001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  <w:tab w:val="decimal" w:pos="640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693C90" w14:textId="77777777" w:rsidR="00541FA6" w:rsidRPr="00B20F02" w:rsidRDefault="00541FA6" w:rsidP="001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  <w:tab w:val="decimal" w:pos="640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AF5F99" w14:textId="69BEBD61" w:rsidR="00541FA6" w:rsidRPr="00B20F02" w:rsidRDefault="00541FA6" w:rsidP="001E0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  <w:tab w:val="decimal" w:pos="640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1FF3695E" w14:textId="77777777" w:rsidR="00541FA6" w:rsidRPr="00B20F02" w:rsidRDefault="00541FA6" w:rsidP="00541F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dxa"/>
            <w:shd w:val="clear" w:color="auto" w:fill="auto"/>
          </w:tcPr>
          <w:p w14:paraId="6B6C1C6C" w14:textId="77777777" w:rsidR="00541FA6" w:rsidRPr="00B20F02" w:rsidRDefault="00541FA6" w:rsidP="00B9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8B4722" w14:textId="77777777" w:rsidR="00541FA6" w:rsidRPr="00B20F02" w:rsidRDefault="00541FA6" w:rsidP="00B9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34AC68" w14:textId="77777777" w:rsidR="00541FA6" w:rsidRPr="00B20F02" w:rsidRDefault="00541FA6" w:rsidP="00B9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C6EF72" w14:textId="77777777" w:rsidR="00541FA6" w:rsidRPr="00B20F02" w:rsidRDefault="00541FA6" w:rsidP="00B9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DC9DD7" w14:textId="77777777" w:rsidR="00541FA6" w:rsidRPr="00B20F02" w:rsidRDefault="00541FA6" w:rsidP="00B9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A30CA9" w14:textId="64FB903B" w:rsidR="00541FA6" w:rsidRPr="00B20F02" w:rsidRDefault="00541FA6" w:rsidP="00B90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  <w:tab w:val="decimal" w:pos="309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87" w:type="dxa"/>
            <w:shd w:val="clear" w:color="auto" w:fill="auto"/>
          </w:tcPr>
          <w:p w14:paraId="27297561" w14:textId="77777777" w:rsidR="00541FA6" w:rsidRPr="00B20F02" w:rsidRDefault="00541FA6" w:rsidP="00541F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5" w:type="dxa"/>
          </w:tcPr>
          <w:p w14:paraId="0DBD6D2A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11AA3E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BCD907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DEA67A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A5745B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F321FA" w14:textId="046D9F54" w:rsidR="00541FA6" w:rsidRPr="00B20F02" w:rsidRDefault="00541FA6" w:rsidP="004B4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</w:tabs>
              <w:spacing w:line="240" w:lineRule="auto"/>
              <w:ind w:right="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3C785FCE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14:paraId="550A2EF2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F5F3C9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B1E5DB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5845D7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F156A5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13462C" w14:textId="387C0C51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5"/>
                <w:tab w:val="decimal" w:pos="37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877F2B4" w14:textId="77777777" w:rsidR="00541FA6" w:rsidRPr="00B20F02" w:rsidRDefault="00541FA6" w:rsidP="00C42021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2" w:type="dxa"/>
            <w:shd w:val="clear" w:color="auto" w:fill="auto"/>
          </w:tcPr>
          <w:p w14:paraId="1658ADEF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1570A1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8EC347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E65F20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DC0A6B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D5BDAF" w14:textId="67B2ED85" w:rsidR="00541FA6" w:rsidRPr="00B20F02" w:rsidRDefault="000C58DB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7CDA9F7D" w14:textId="77777777" w:rsidR="00541FA6" w:rsidRPr="00B20F02" w:rsidRDefault="00541FA6" w:rsidP="00C42021">
            <w:pPr>
              <w:pStyle w:val="acctfourfigures"/>
              <w:tabs>
                <w:tab w:val="clear" w:pos="765"/>
                <w:tab w:val="decimal" w:pos="375"/>
                <w:tab w:val="decimal" w:pos="753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2" w:type="dxa"/>
            <w:vAlign w:val="bottom"/>
          </w:tcPr>
          <w:p w14:paraId="01EC72BF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FABB10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E73F10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6B2906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118758" w14:textId="77777777" w:rsidR="00541FA6" w:rsidRPr="00B20F02" w:rsidRDefault="00541FA6" w:rsidP="00C42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89A939" w14:textId="645B7AC2" w:rsidR="00541FA6" w:rsidRPr="00B20F02" w:rsidRDefault="000C58DB" w:rsidP="00C42021">
            <w:pPr>
              <w:pStyle w:val="acctfourfigures"/>
              <w:tabs>
                <w:tab w:val="clear" w:pos="765"/>
                <w:tab w:val="decimal" w:pos="195"/>
                <w:tab w:val="decimal" w:pos="37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96" w:type="dxa"/>
          </w:tcPr>
          <w:p w14:paraId="69040450" w14:textId="77777777" w:rsidR="00541FA6" w:rsidRPr="00B20F02" w:rsidRDefault="00541FA6" w:rsidP="00541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6A257219" w14:textId="14A785F8" w:rsidR="00541FA6" w:rsidRPr="00B20F02" w:rsidRDefault="00541FA6" w:rsidP="009C4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97144E" w14:textId="77777777" w:rsidR="00541FA6" w:rsidRPr="00B20F02" w:rsidRDefault="00541FA6" w:rsidP="009C42A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3F2CB66" w14:textId="7CF8B046" w:rsidR="00541FA6" w:rsidRPr="00B20F02" w:rsidRDefault="00541FA6" w:rsidP="009C4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</w:tcPr>
          <w:p w14:paraId="4F240AB2" w14:textId="77777777" w:rsidR="00541FA6" w:rsidRPr="00B20F02" w:rsidRDefault="00541FA6" w:rsidP="009C42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14:paraId="45E384C7" w14:textId="6D51953B" w:rsidR="00541FA6" w:rsidRPr="00B20F02" w:rsidRDefault="00541FA6" w:rsidP="009C42A6">
            <w:pPr>
              <w:pStyle w:val="acctfourfigures"/>
              <w:tabs>
                <w:tab w:val="clear" w:pos="765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bookmarkEnd w:id="6"/>
      <w:tr w:rsidR="004E5998" w:rsidRPr="00B20F02" w14:paraId="76BB810C" w14:textId="4469A082" w:rsidTr="00CF73FF">
        <w:trPr>
          <w:gridAfter w:val="1"/>
          <w:wAfter w:w="9" w:type="dxa"/>
          <w:cantSplit/>
          <w:jc w:val="center"/>
        </w:trPr>
        <w:tc>
          <w:tcPr>
            <w:tcW w:w="1641" w:type="dxa"/>
            <w:shd w:val="clear" w:color="auto" w:fill="auto"/>
          </w:tcPr>
          <w:p w14:paraId="479C663D" w14:textId="11852A56" w:rsidR="00E456B9" w:rsidRPr="00B20F02" w:rsidRDefault="00E456B9" w:rsidP="004E5998">
            <w:pPr>
              <w:tabs>
                <w:tab w:val="clear" w:pos="227"/>
                <w:tab w:val="left" w:pos="225"/>
              </w:tabs>
              <w:spacing w:line="240" w:lineRule="auto"/>
              <w:ind w:left="216" w:right="-60" w:hanging="1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 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ศูนย์บริหารเงิน จำกัด</w:t>
            </w:r>
          </w:p>
          <w:p w14:paraId="66155953" w14:textId="5CEFD3DC" w:rsidR="004E5998" w:rsidRPr="00B20F02" w:rsidRDefault="00E456B9" w:rsidP="00E456B9">
            <w:pPr>
              <w:tabs>
                <w:tab w:val="clear" w:pos="227"/>
                <w:tab w:val="left" w:pos="225"/>
              </w:tabs>
              <w:spacing w:line="240" w:lineRule="auto"/>
              <w:ind w:left="216" w:right="-60" w:hanging="2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เดิมชื่อ </w:t>
            </w:r>
            <w:r w:rsidR="004E5998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4E5998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เบทาโกร กรีน จำกัด</w:t>
            </w: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862" w:type="dxa"/>
          </w:tcPr>
          <w:p w14:paraId="5C10B2D9" w14:textId="77261F7D" w:rsidR="004E5998" w:rsidRPr="00B20F02" w:rsidRDefault="004E5998" w:rsidP="004E5998">
            <w:pPr>
              <w:spacing w:line="240" w:lineRule="auto"/>
              <w:ind w:left="21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</w:t>
            </w:r>
            <w:r w:rsidR="00652C0A" w:rsidRPr="00B20F02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ซื้อขายแลกเปลี่ยนเงินตราต่างประเทศ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31" w:type="dxa"/>
          </w:tcPr>
          <w:p w14:paraId="07AA05AD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A88555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0FCC4A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1D3EDA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00F05C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11D7FC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18" w:type="dxa"/>
            <w:shd w:val="clear" w:color="auto" w:fill="auto"/>
          </w:tcPr>
          <w:p w14:paraId="19091B6C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6DB1DD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4D2488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7F468D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C2848F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216399" w14:textId="17E4A06D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4E5998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39" w:type="dxa"/>
            <w:shd w:val="clear" w:color="auto" w:fill="auto"/>
          </w:tcPr>
          <w:p w14:paraId="70D20100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7D533D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EF16EA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4EDAFD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33D66F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7ABBD0" w14:textId="2B265288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4E5998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9" w:type="dxa"/>
          </w:tcPr>
          <w:p w14:paraId="097155F8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FBC7C9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2C48CD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F1D80E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FA8D64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0B2F7F" w14:textId="0219EF69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4E5998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502E2201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DB65AB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D81AC7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880CF9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668DA3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FD230C" w14:textId="50D35266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E3663A5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14:paraId="26D76F3A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D2B8F9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0EE512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76E1B7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BE2531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531F82" w14:textId="4A0E11AC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9" w:type="dxa"/>
          </w:tcPr>
          <w:p w14:paraId="32A0007C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2" w:type="dxa"/>
          </w:tcPr>
          <w:p w14:paraId="68F9A8D6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CEF7DA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07456E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FF61A2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514112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5AF1C9" w14:textId="6AA7B8C1" w:rsidR="004E5998" w:rsidRPr="00B20F02" w:rsidRDefault="000C58DB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79" w:type="dxa"/>
            <w:shd w:val="clear" w:color="auto" w:fill="auto"/>
          </w:tcPr>
          <w:p w14:paraId="36ECA6FB" w14:textId="346F213D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29FD25C1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9E160F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C1277A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1427B1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43B03A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243EC1" w14:textId="06B01978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8884F06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183862EB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37890B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914343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CE3A21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98E731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A7459F" w14:textId="6DD92D58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826AF8A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5F2DF0BC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7939F6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B147CB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1BFDC8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E3A816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AEAE38" w14:textId="7F40710E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2" w:type="dxa"/>
          </w:tcPr>
          <w:p w14:paraId="4A4B6C75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5C553180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58EA3E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1F3832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BBB0AE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75C6DF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2FE63D" w14:textId="79E80FB2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11A0907F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dxa"/>
            <w:shd w:val="clear" w:color="auto" w:fill="auto"/>
          </w:tcPr>
          <w:p w14:paraId="12C23A04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387316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A3DF58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BC1055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CB4CCA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D589B9" w14:textId="191865F2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7" w:type="dxa"/>
            <w:shd w:val="clear" w:color="auto" w:fill="auto"/>
          </w:tcPr>
          <w:p w14:paraId="57117A10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5" w:type="dxa"/>
          </w:tcPr>
          <w:p w14:paraId="41F8E321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2E4827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92A780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30E790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306822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13581F" w14:textId="53086D56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2" w:type="dxa"/>
          </w:tcPr>
          <w:p w14:paraId="2F5A8067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  <w:vAlign w:val="bottom"/>
          </w:tcPr>
          <w:p w14:paraId="0FC6B436" w14:textId="3A048BB1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4FC3FBA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2" w:type="dxa"/>
            <w:shd w:val="clear" w:color="auto" w:fill="auto"/>
          </w:tcPr>
          <w:p w14:paraId="52C621F0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10E5DB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4ECB17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D20499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075A38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C07DF9" w14:textId="0F1CDAC2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AAD8EE0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vAlign w:val="bottom"/>
          </w:tcPr>
          <w:p w14:paraId="3C0862A8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BD9974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B4C97E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A28BCB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D993E3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1B573A" w14:textId="120B143B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96" w:type="dxa"/>
          </w:tcPr>
          <w:p w14:paraId="0B4503E3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5F4F03E9" w14:textId="5A9EC8A9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55E7FE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BB2001E" w14:textId="0FA33AB0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</w:tcPr>
          <w:p w14:paraId="0D581428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14:paraId="233F6961" w14:textId="040F3680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E5998" w:rsidRPr="00B20F02" w14:paraId="5D20F277" w14:textId="52BA7306" w:rsidTr="00CF73FF">
        <w:trPr>
          <w:gridAfter w:val="1"/>
          <w:wAfter w:w="9" w:type="dxa"/>
          <w:cantSplit/>
          <w:jc w:val="center"/>
        </w:trPr>
        <w:tc>
          <w:tcPr>
            <w:tcW w:w="1641" w:type="dxa"/>
            <w:shd w:val="clear" w:color="auto" w:fill="auto"/>
          </w:tcPr>
          <w:p w14:paraId="125296D5" w14:textId="77777777" w:rsidR="004E5998" w:rsidRPr="00B20F02" w:rsidRDefault="004E5998" w:rsidP="004E5998">
            <w:pPr>
              <w:tabs>
                <w:tab w:val="clear" w:pos="227"/>
                <w:tab w:val="left" w:pos="63"/>
              </w:tabs>
              <w:spacing w:line="240" w:lineRule="auto"/>
              <w:ind w:left="63" w:right="-60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 </w:t>
            </w:r>
          </w:p>
          <w:p w14:paraId="05712B65" w14:textId="77777777" w:rsidR="004E5998" w:rsidRPr="00B20F02" w:rsidRDefault="004E5998" w:rsidP="004E5998">
            <w:pPr>
              <w:tabs>
                <w:tab w:val="clear" w:pos="227"/>
                <w:tab w:val="left" w:pos="423"/>
              </w:tabs>
              <w:spacing w:line="240" w:lineRule="auto"/>
              <w:ind w:left="171" w:right="-6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เมอร์เมด จำกัด</w:t>
            </w:r>
          </w:p>
        </w:tc>
        <w:tc>
          <w:tcPr>
            <w:tcW w:w="1862" w:type="dxa"/>
          </w:tcPr>
          <w:p w14:paraId="619A7624" w14:textId="77777777" w:rsidR="004E5998" w:rsidRPr="00B20F02" w:rsidRDefault="004E5998" w:rsidP="004E5998">
            <w:pPr>
              <w:spacing w:line="240" w:lineRule="auto"/>
              <w:ind w:left="219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ร้านจำหน่ายอาหารและ</w:t>
            </w:r>
          </w:p>
          <w:p w14:paraId="7DB3229C" w14:textId="77777777" w:rsidR="004E5998" w:rsidRPr="00B20F02" w:rsidRDefault="004E5998" w:rsidP="004E5998">
            <w:pPr>
              <w:spacing w:line="240" w:lineRule="auto"/>
              <w:ind w:left="192" w:hanging="1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เครื่องดื่ม เบเกอร์รี่     ทุกชนิด ผลิตและจำหน่ายเบเกอร์รี่</w:t>
            </w:r>
          </w:p>
        </w:tc>
        <w:tc>
          <w:tcPr>
            <w:tcW w:w="731" w:type="dxa"/>
          </w:tcPr>
          <w:p w14:paraId="5C43AB36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0C303A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A2F358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5E3B61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18" w:type="dxa"/>
            <w:shd w:val="clear" w:color="auto" w:fill="auto"/>
          </w:tcPr>
          <w:p w14:paraId="6AEBA84F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A4C353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E64541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86F529" w14:textId="334A5BC9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4E5998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39" w:type="dxa"/>
            <w:shd w:val="clear" w:color="auto" w:fill="auto"/>
          </w:tcPr>
          <w:p w14:paraId="19D421FC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286F60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45A3DE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B88494" w14:textId="5B294FF3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4E5998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9" w:type="dxa"/>
          </w:tcPr>
          <w:p w14:paraId="1D58018B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4002DE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BAE287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13B7AE" w14:textId="6D59C8E6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4E5998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0B22A3D6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F3EEF5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22F8E9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DAFDA5" w14:textId="1FA016E7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80" w:type="dxa"/>
            <w:shd w:val="clear" w:color="auto" w:fill="auto"/>
          </w:tcPr>
          <w:p w14:paraId="61418B64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14:paraId="59FA02FB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5136F1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B59AA3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1C5357" w14:textId="74AE3468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179" w:type="dxa"/>
          </w:tcPr>
          <w:p w14:paraId="7EE713A2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82" w:type="dxa"/>
          </w:tcPr>
          <w:p w14:paraId="7D8EA0BC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B934BF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296551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BDBF52" w14:textId="35EF208A" w:rsidR="004E5998" w:rsidRPr="00B20F02" w:rsidRDefault="000C58DB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</w:p>
        </w:tc>
        <w:tc>
          <w:tcPr>
            <w:tcW w:w="179" w:type="dxa"/>
            <w:shd w:val="clear" w:color="auto" w:fill="auto"/>
          </w:tcPr>
          <w:p w14:paraId="49B5FFA8" w14:textId="09FA7095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059EDFC3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FAFB74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8D7326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ED8EA3" w14:textId="30D1EBA3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180" w:type="dxa"/>
            <w:shd w:val="clear" w:color="auto" w:fill="auto"/>
          </w:tcPr>
          <w:p w14:paraId="1C85B605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20788B0D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7B2D5D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88391A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F819E2" w14:textId="21B9B830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180" w:type="dxa"/>
            <w:shd w:val="clear" w:color="auto" w:fill="auto"/>
          </w:tcPr>
          <w:p w14:paraId="0905B8B7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792BF3B2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30E58F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E35606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938CA4" w14:textId="457256FD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182" w:type="dxa"/>
          </w:tcPr>
          <w:p w14:paraId="0E3C17CF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5ADA4571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A6F8D7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A4FC16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8270D4" w14:textId="1EC1C095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1B2F3262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37" w:type="dxa"/>
            <w:shd w:val="clear" w:color="auto" w:fill="auto"/>
          </w:tcPr>
          <w:p w14:paraId="3E7AED2C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E9970A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541D3E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D0FC24" w14:textId="70DB1062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87" w:type="dxa"/>
            <w:shd w:val="clear" w:color="auto" w:fill="auto"/>
          </w:tcPr>
          <w:p w14:paraId="7065E331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5" w:type="dxa"/>
          </w:tcPr>
          <w:p w14:paraId="18D9C848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E53E35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905F1A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F3313A" w14:textId="6038A9AD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2" w:type="dxa"/>
          </w:tcPr>
          <w:p w14:paraId="23DED061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  <w:vAlign w:val="bottom"/>
          </w:tcPr>
          <w:p w14:paraId="7310ECE3" w14:textId="5B6FD878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B5CB2BA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2" w:type="dxa"/>
            <w:shd w:val="clear" w:color="auto" w:fill="auto"/>
          </w:tcPr>
          <w:p w14:paraId="6100F1BB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46880B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DE0A87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28A6C4" w14:textId="5301A1D3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178" w:type="dxa"/>
            <w:shd w:val="clear" w:color="auto" w:fill="auto"/>
          </w:tcPr>
          <w:p w14:paraId="2E92724A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vAlign w:val="bottom"/>
          </w:tcPr>
          <w:p w14:paraId="197BA69B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B34DB1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B860C8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CDC269" w14:textId="055D42E1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96" w:type="dxa"/>
          </w:tcPr>
          <w:p w14:paraId="716F5F9A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4337467E" w14:textId="1884F3F5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981FCC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908AEA5" w14:textId="60B393CA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</w:tcPr>
          <w:p w14:paraId="249CB77C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14:paraId="55DB7D47" w14:textId="64398C84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E5998" w:rsidRPr="00B20F02" w14:paraId="6DB036F5" w14:textId="6061ED4D" w:rsidTr="00CF73FF">
        <w:trPr>
          <w:gridAfter w:val="1"/>
          <w:wAfter w:w="9" w:type="dxa"/>
          <w:cantSplit/>
          <w:jc w:val="center"/>
        </w:trPr>
        <w:tc>
          <w:tcPr>
            <w:tcW w:w="1641" w:type="dxa"/>
            <w:shd w:val="clear" w:color="auto" w:fill="auto"/>
          </w:tcPr>
          <w:p w14:paraId="5402A941" w14:textId="77777777" w:rsidR="004E5998" w:rsidRPr="00B20F02" w:rsidRDefault="004E5998" w:rsidP="004E5998">
            <w:pPr>
              <w:tabs>
                <w:tab w:val="clear" w:pos="227"/>
                <w:tab w:val="left" w:pos="63"/>
              </w:tabs>
              <w:spacing w:line="240" w:lineRule="auto"/>
              <w:ind w:left="153" w:right="-6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 </w:t>
            </w:r>
          </w:p>
          <w:p w14:paraId="0523FD48" w14:textId="0349380E" w:rsidR="004E5998" w:rsidRPr="00B20F02" w:rsidRDefault="004E5998" w:rsidP="004E5998">
            <w:pPr>
              <w:tabs>
                <w:tab w:val="clear" w:pos="227"/>
                <w:tab w:val="left" w:pos="63"/>
              </w:tabs>
              <w:spacing w:line="240" w:lineRule="auto"/>
              <w:ind w:left="153" w:right="-6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บีเชงเฮียง  จำกัด 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(อยู่ระหว่างการ</w:t>
            </w: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br/>
              <w:t xml:space="preserve">   ชำระบัญชี)</w:t>
            </w:r>
          </w:p>
        </w:tc>
        <w:tc>
          <w:tcPr>
            <w:tcW w:w="1862" w:type="dxa"/>
          </w:tcPr>
          <w:p w14:paraId="50B85E64" w14:textId="77777777" w:rsidR="004E5998" w:rsidRPr="00B20F02" w:rsidRDefault="004E5998" w:rsidP="004E5998">
            <w:pPr>
              <w:spacing w:line="240" w:lineRule="auto"/>
              <w:ind w:left="219" w:hanging="15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ร้านจำหน่ายผลิตภัณฑ์อาหารทุกชนิด</w:t>
            </w:r>
          </w:p>
        </w:tc>
        <w:tc>
          <w:tcPr>
            <w:tcW w:w="731" w:type="dxa"/>
          </w:tcPr>
          <w:p w14:paraId="4C09F4C0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967733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E705E4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FF3C19" w14:textId="54678F08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18" w:type="dxa"/>
            <w:shd w:val="clear" w:color="auto" w:fill="auto"/>
          </w:tcPr>
          <w:p w14:paraId="05850D42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5A5CBD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A4AE9B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4EBC5E" w14:textId="11BBEB76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4E5998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39" w:type="dxa"/>
            <w:shd w:val="clear" w:color="auto" w:fill="auto"/>
          </w:tcPr>
          <w:p w14:paraId="1AD82898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A078A8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4A793F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781D13" w14:textId="0115C632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4E5998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9" w:type="dxa"/>
          </w:tcPr>
          <w:p w14:paraId="65EE1936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236CC3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85C17F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414908" w14:textId="169CDD7C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4E5998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246174CE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CAD81B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D1526A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03428C" w14:textId="29FB00DB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211CC57C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14:paraId="0E76459D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1F83AB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FBF410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C51DDD" w14:textId="05A42B30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79" w:type="dxa"/>
          </w:tcPr>
          <w:p w14:paraId="6ADA9259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82" w:type="dxa"/>
          </w:tcPr>
          <w:p w14:paraId="0202AC1D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2E4D45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281E8EC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C50BF50" w14:textId="1EB7F939" w:rsidR="004E5998" w:rsidRPr="00B20F02" w:rsidRDefault="000C58DB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79" w:type="dxa"/>
            <w:shd w:val="clear" w:color="auto" w:fill="auto"/>
          </w:tcPr>
          <w:p w14:paraId="29179428" w14:textId="756199A8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2A18F108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E3909B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2F55D6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5A9F3A" w14:textId="1B45D14B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339B54BB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51A53ECA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AC86D4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1B2330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2861DD" w14:textId="661A028C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0" w:type="dxa"/>
            <w:shd w:val="clear" w:color="auto" w:fill="auto"/>
          </w:tcPr>
          <w:p w14:paraId="7C3F4B99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3FA0420E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8CBB83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DA47C3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1A65F0" w14:textId="5B391362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2" w:type="dxa"/>
          </w:tcPr>
          <w:p w14:paraId="2CE5E9F9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56B317CC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A4D988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3A09E0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11FA5A" w14:textId="7C341ABC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4BBE01CC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37" w:type="dxa"/>
            <w:shd w:val="clear" w:color="auto" w:fill="auto"/>
          </w:tcPr>
          <w:p w14:paraId="74B1DAC5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22AB1B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0B083E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12ABF7" w14:textId="7624F859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7" w:type="dxa"/>
            <w:shd w:val="clear" w:color="auto" w:fill="auto"/>
          </w:tcPr>
          <w:p w14:paraId="0C5C1573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5" w:type="dxa"/>
          </w:tcPr>
          <w:p w14:paraId="060CB321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8FFAEC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06205A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F8FC28" w14:textId="73CBC18C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2" w:type="dxa"/>
          </w:tcPr>
          <w:p w14:paraId="58AA17D3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  <w:vAlign w:val="bottom"/>
          </w:tcPr>
          <w:p w14:paraId="41C4F935" w14:textId="6CD06542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C993DC5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2" w:type="dxa"/>
            <w:shd w:val="clear" w:color="auto" w:fill="auto"/>
          </w:tcPr>
          <w:p w14:paraId="6841D503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95D471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03D2A9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DAC51B" w14:textId="60B56E8A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CC885C8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vAlign w:val="bottom"/>
          </w:tcPr>
          <w:p w14:paraId="40C141EA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56DBCE" w14:textId="510A95A2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96" w:type="dxa"/>
          </w:tcPr>
          <w:p w14:paraId="7C3064C1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43C135ED" w14:textId="3F8FBB72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3EB0FE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E18EFB2" w14:textId="09D051C2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</w:tcPr>
          <w:p w14:paraId="1A8A8159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14:paraId="27D97B04" w14:textId="17DD2BB0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E5998" w:rsidRPr="00B20F02" w14:paraId="244F36C8" w14:textId="5D510C56" w:rsidTr="00EC37A0">
        <w:trPr>
          <w:gridAfter w:val="1"/>
          <w:wAfter w:w="9" w:type="dxa"/>
          <w:cantSplit/>
          <w:jc w:val="center"/>
        </w:trPr>
        <w:tc>
          <w:tcPr>
            <w:tcW w:w="1641" w:type="dxa"/>
            <w:shd w:val="clear" w:color="auto" w:fill="auto"/>
          </w:tcPr>
          <w:p w14:paraId="1C395728" w14:textId="77777777" w:rsidR="004E5998" w:rsidRPr="00B20F02" w:rsidRDefault="004E5998" w:rsidP="004E5998">
            <w:pPr>
              <w:tabs>
                <w:tab w:val="clear" w:pos="227"/>
                <w:tab w:val="left" w:pos="63"/>
              </w:tabs>
              <w:spacing w:line="240" w:lineRule="auto"/>
              <w:ind w:left="153" w:right="-6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เบ็ทเทอร์ฟาร์ม่า (เวียดนาม) จำกัด</w:t>
            </w:r>
          </w:p>
        </w:tc>
        <w:tc>
          <w:tcPr>
            <w:tcW w:w="1862" w:type="dxa"/>
          </w:tcPr>
          <w:p w14:paraId="5ED160A3" w14:textId="77777777" w:rsidR="004E5998" w:rsidRPr="00B20F02" w:rsidRDefault="004E5998" w:rsidP="004E5998">
            <w:pPr>
              <w:spacing w:line="240" w:lineRule="auto"/>
              <w:ind w:left="21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ร้านจำหน่ายเวชภัณฑ์ อาหารเสริมและเคมีภัณฑ์สำหรับสัตว์</w:t>
            </w:r>
          </w:p>
        </w:tc>
        <w:tc>
          <w:tcPr>
            <w:tcW w:w="731" w:type="dxa"/>
          </w:tcPr>
          <w:p w14:paraId="21753584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92DCCD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2D61C4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618" w:type="dxa"/>
            <w:shd w:val="clear" w:color="auto" w:fill="auto"/>
          </w:tcPr>
          <w:p w14:paraId="0F4ACF1F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F8A1EB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1BD5E9" w14:textId="5BDADB76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4E5998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39" w:type="dxa"/>
            <w:shd w:val="clear" w:color="auto" w:fill="auto"/>
          </w:tcPr>
          <w:p w14:paraId="0D2EAEB1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F06BA8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936335" w14:textId="4A21FB36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4E5998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9" w:type="dxa"/>
          </w:tcPr>
          <w:p w14:paraId="50977B92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6C7D35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529133" w14:textId="4D641B97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4E5998" w:rsidRPr="00B20F0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78F2969B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88C16E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A8107A" w14:textId="3A8BCC51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118CFC34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14:paraId="50E8924E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41A33D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216376" w14:textId="08AF5792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9" w:type="dxa"/>
          </w:tcPr>
          <w:p w14:paraId="08E9A98E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688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82" w:type="dxa"/>
          </w:tcPr>
          <w:p w14:paraId="6493413A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3A413D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AD3840" w14:textId="48BC5389" w:rsidR="004E5998" w:rsidRPr="00B20F02" w:rsidRDefault="000C58DB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79" w:type="dxa"/>
            <w:shd w:val="clear" w:color="auto" w:fill="auto"/>
          </w:tcPr>
          <w:p w14:paraId="56F18CD1" w14:textId="00C82E84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1" w:type="dxa"/>
            <w:shd w:val="clear" w:color="auto" w:fill="auto"/>
          </w:tcPr>
          <w:p w14:paraId="41CB3B98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BA099E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90C967" w14:textId="7DA91083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1D8B3E73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18209B45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F15BDE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89381C" w14:textId="377C55E0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6E3A54B9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3FAB4C9F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A7499A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986705" w14:textId="2308E49D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2" w:type="dxa"/>
          </w:tcPr>
          <w:p w14:paraId="43B4812B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1009A8A3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972398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225E0A" w14:textId="0A59398B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7A7E5EA6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6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37" w:type="dxa"/>
            <w:shd w:val="clear" w:color="auto" w:fill="auto"/>
          </w:tcPr>
          <w:p w14:paraId="56F79BF6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270C92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660827" w14:textId="0D35F1C0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7" w:type="dxa"/>
            <w:shd w:val="clear" w:color="auto" w:fill="auto"/>
          </w:tcPr>
          <w:p w14:paraId="335393DD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5" w:type="dxa"/>
          </w:tcPr>
          <w:p w14:paraId="068DA902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995B9E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05C5CE" w14:textId="788F76FA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2" w:type="dxa"/>
          </w:tcPr>
          <w:p w14:paraId="6DEED6D2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  <w:vAlign w:val="bottom"/>
          </w:tcPr>
          <w:p w14:paraId="285C5B01" w14:textId="11C983E0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A1C0768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20551D04" w14:textId="156D08C3" w:rsidR="004E5998" w:rsidRPr="00B20F02" w:rsidRDefault="000C58DB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7C46DC38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vAlign w:val="bottom"/>
          </w:tcPr>
          <w:p w14:paraId="5B789B2A" w14:textId="21AEF66D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96" w:type="dxa"/>
          </w:tcPr>
          <w:p w14:paraId="0C0E3FA7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457B5245" w14:textId="0816DC29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0FF9B5" w14:textId="77777777" w:rsidR="004E5998" w:rsidRPr="00B20F02" w:rsidRDefault="004E5998" w:rsidP="004E599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AEB6A06" w14:textId="6337EB5C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</w:tcPr>
          <w:p w14:paraId="28C81B4D" w14:textId="77777777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14:paraId="09532ED0" w14:textId="734D075A" w:rsidR="004E5998" w:rsidRPr="00B20F02" w:rsidRDefault="004E5998" w:rsidP="004E5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F3E41" w:rsidRPr="00B20F02" w14:paraId="1FE71EAC" w14:textId="5737A6CC" w:rsidTr="00EC37A0">
        <w:trPr>
          <w:gridAfter w:val="1"/>
          <w:wAfter w:w="9" w:type="dxa"/>
          <w:cantSplit/>
          <w:jc w:val="center"/>
        </w:trPr>
        <w:tc>
          <w:tcPr>
            <w:tcW w:w="1641" w:type="dxa"/>
            <w:shd w:val="clear" w:color="auto" w:fill="auto"/>
          </w:tcPr>
          <w:p w14:paraId="0DF55EE4" w14:textId="77777777" w:rsidR="00DF3E41" w:rsidRPr="00B20F02" w:rsidRDefault="00DF3E41" w:rsidP="00DF3E41">
            <w:pPr>
              <w:tabs>
                <w:tab w:val="clear" w:pos="227"/>
              </w:tabs>
              <w:spacing w:line="240" w:lineRule="auto"/>
              <w:ind w:left="153" w:right="-60" w:hanging="1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เบ็ทเทอร์ฟาร์ม่า (ฟิลิปปินส์) จำกัด</w:t>
            </w:r>
          </w:p>
        </w:tc>
        <w:tc>
          <w:tcPr>
            <w:tcW w:w="1862" w:type="dxa"/>
          </w:tcPr>
          <w:p w14:paraId="19460834" w14:textId="77777777" w:rsidR="00DF3E41" w:rsidRPr="00B20F02" w:rsidRDefault="00DF3E41" w:rsidP="00DF3E41">
            <w:pPr>
              <w:spacing w:line="240" w:lineRule="auto"/>
              <w:ind w:left="219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ร้านจำหน่ายเวชภัณฑ์ </w:t>
            </w:r>
          </w:p>
          <w:p w14:paraId="2EB56F49" w14:textId="77777777" w:rsidR="00DF3E41" w:rsidRPr="00B20F02" w:rsidRDefault="00DF3E41" w:rsidP="00DF3E41">
            <w:pPr>
              <w:spacing w:line="240" w:lineRule="auto"/>
              <w:ind w:left="219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อาหารเสริมและ</w:t>
            </w:r>
          </w:p>
          <w:p w14:paraId="017B066F" w14:textId="77777777" w:rsidR="00DF3E41" w:rsidRPr="00B20F02" w:rsidRDefault="00DF3E41" w:rsidP="00DF3E41">
            <w:pPr>
              <w:spacing w:line="240" w:lineRule="auto"/>
              <w:ind w:left="21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เคมีภัณฑ์สำหรับสัตว์</w:t>
            </w:r>
          </w:p>
        </w:tc>
        <w:tc>
          <w:tcPr>
            <w:tcW w:w="731" w:type="dxa"/>
          </w:tcPr>
          <w:p w14:paraId="67B28BAA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A4F391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20DBD1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618" w:type="dxa"/>
            <w:shd w:val="clear" w:color="auto" w:fill="auto"/>
          </w:tcPr>
          <w:p w14:paraId="2896BB28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96AA86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4DE610" w14:textId="47CCC44A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DF3E41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39" w:type="dxa"/>
            <w:shd w:val="clear" w:color="auto" w:fill="auto"/>
          </w:tcPr>
          <w:p w14:paraId="385F2556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2816DB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9708F4" w14:textId="3E91E121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DF3E41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9" w:type="dxa"/>
          </w:tcPr>
          <w:p w14:paraId="44158FEA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3EE44B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970A80" w14:textId="18023733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DF3E41" w:rsidRPr="00B20F0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0" w:type="dxa"/>
            <w:shd w:val="clear" w:color="auto" w:fill="auto"/>
          </w:tcPr>
          <w:p w14:paraId="4347F52E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95B3C9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B2B60E" w14:textId="1F346C4D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0FF1AD0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14:paraId="4D16BD94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73C462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17D2BD" w14:textId="58F807BC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9" w:type="dxa"/>
          </w:tcPr>
          <w:p w14:paraId="1BA7632F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688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82" w:type="dxa"/>
          </w:tcPr>
          <w:p w14:paraId="3A66966F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A5F6DF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6841CB" w14:textId="4207AEE7" w:rsidR="00DF3E41" w:rsidRPr="00B20F02" w:rsidRDefault="000C58DB" w:rsidP="00DF3E41">
            <w:pPr>
              <w:pStyle w:val="acctfourfigures"/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79" w:type="dxa"/>
            <w:shd w:val="clear" w:color="auto" w:fill="auto"/>
          </w:tcPr>
          <w:p w14:paraId="13FC5BD4" w14:textId="0253AEDF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  <w:shd w:val="clear" w:color="auto" w:fill="auto"/>
          </w:tcPr>
          <w:p w14:paraId="2B3B8CC9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897DB4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1003EB" w14:textId="5C507FFE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D730DD5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27C26862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115" w:right="-15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2B36B0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115" w:right="-15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6AED48" w14:textId="37484BEE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115" w:right="-15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551DBAE5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640FD1EB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F50A6C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08E8B5" w14:textId="697289AA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2" w:type="dxa"/>
          </w:tcPr>
          <w:p w14:paraId="79AEE33C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20F83D97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E7030B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3D5EFB" w14:textId="3A157003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6271856B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6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37" w:type="dxa"/>
            <w:shd w:val="clear" w:color="auto" w:fill="auto"/>
          </w:tcPr>
          <w:p w14:paraId="07603B46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CEB14B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1D4CD9" w14:textId="31C2048A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20" w:right="-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7" w:type="dxa"/>
            <w:shd w:val="clear" w:color="auto" w:fill="auto"/>
          </w:tcPr>
          <w:p w14:paraId="4119E95D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5" w:type="dxa"/>
          </w:tcPr>
          <w:p w14:paraId="4ABA0B64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53D3AB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64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67BFF5" w14:textId="376ED6C3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2" w:type="dxa"/>
          </w:tcPr>
          <w:p w14:paraId="627E92D0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14:paraId="1483783A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4B049D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6D2220" w14:textId="12A8081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AC2D2E3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2" w:type="dxa"/>
            <w:shd w:val="clear" w:color="auto" w:fill="auto"/>
          </w:tcPr>
          <w:p w14:paraId="04D80A0E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067A9F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B8C4CA" w14:textId="01876171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3D623D6B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2" w:type="dxa"/>
          </w:tcPr>
          <w:p w14:paraId="6CD790AC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D60049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029BF3" w14:textId="60322BB5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96" w:type="dxa"/>
          </w:tcPr>
          <w:p w14:paraId="1073EAD4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7CDB0902" w14:textId="435C1285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F59B71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E5938DB" w14:textId="3C6810EB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</w:tcPr>
          <w:p w14:paraId="77FFA4A5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14:paraId="0D06B3A8" w14:textId="7F5DD13F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F3E41" w:rsidRPr="00B20F02" w14:paraId="2968FF4D" w14:textId="5526FBD0" w:rsidTr="00EC37A0">
        <w:trPr>
          <w:gridAfter w:val="1"/>
          <w:wAfter w:w="9" w:type="dxa"/>
          <w:cantSplit/>
          <w:jc w:val="center"/>
        </w:trPr>
        <w:tc>
          <w:tcPr>
            <w:tcW w:w="1641" w:type="dxa"/>
            <w:shd w:val="clear" w:color="auto" w:fill="auto"/>
          </w:tcPr>
          <w:p w14:paraId="009082A8" w14:textId="77777777" w:rsidR="00DF3E41" w:rsidRPr="00B20F02" w:rsidRDefault="00DF3E41" w:rsidP="00DF3E41">
            <w:pPr>
              <w:tabs>
                <w:tab w:val="clear" w:pos="227"/>
              </w:tabs>
              <w:spacing w:line="240" w:lineRule="auto"/>
              <w:ind w:left="153" w:right="-60" w:hanging="143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เบ็ทเทอร์ฟาร์ม่า</w:t>
            </w:r>
          </w:p>
          <w:p w14:paraId="42F11629" w14:textId="7571A091" w:rsidR="00DF3E41" w:rsidRPr="00B20F02" w:rsidRDefault="00DF3E41" w:rsidP="00DF3E41">
            <w:pPr>
              <w:tabs>
                <w:tab w:val="clear" w:pos="227"/>
              </w:tabs>
              <w:spacing w:line="240" w:lineRule="auto"/>
              <w:ind w:left="153" w:right="-60" w:hanging="1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(อินโดนีเซีย) จำกัด</w:t>
            </w:r>
          </w:p>
        </w:tc>
        <w:tc>
          <w:tcPr>
            <w:tcW w:w="1862" w:type="dxa"/>
          </w:tcPr>
          <w:p w14:paraId="35EC0667" w14:textId="77777777" w:rsidR="00DF3E41" w:rsidRPr="00B20F02" w:rsidRDefault="00DF3E41" w:rsidP="00DF3E41">
            <w:pPr>
              <w:spacing w:line="240" w:lineRule="auto"/>
              <w:ind w:left="219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ร้านจำหน่ายเวชภัณฑ์ </w:t>
            </w:r>
          </w:p>
          <w:p w14:paraId="3ABE64C0" w14:textId="77777777" w:rsidR="00DF3E41" w:rsidRPr="00B20F02" w:rsidRDefault="00DF3E41" w:rsidP="00DF3E41">
            <w:pPr>
              <w:spacing w:line="240" w:lineRule="auto"/>
              <w:ind w:left="219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อาหารเสริมและ</w:t>
            </w:r>
          </w:p>
          <w:p w14:paraId="352BF098" w14:textId="77777777" w:rsidR="00DF3E41" w:rsidRPr="00B20F02" w:rsidRDefault="00DF3E41" w:rsidP="00DF3E41">
            <w:pPr>
              <w:spacing w:line="240" w:lineRule="auto"/>
              <w:ind w:left="21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เคมีภัณฑ์สำหรับสัตว์</w:t>
            </w:r>
          </w:p>
        </w:tc>
        <w:tc>
          <w:tcPr>
            <w:tcW w:w="731" w:type="dxa"/>
          </w:tcPr>
          <w:p w14:paraId="71B9BEB3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D5BDCD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อินโดนีเซีย</w:t>
            </w:r>
          </w:p>
        </w:tc>
        <w:tc>
          <w:tcPr>
            <w:tcW w:w="618" w:type="dxa"/>
            <w:shd w:val="clear" w:color="auto" w:fill="auto"/>
          </w:tcPr>
          <w:p w14:paraId="2163F990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69BA65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E0314D" w14:textId="7E8AFFFE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DF3E41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39" w:type="dxa"/>
            <w:shd w:val="clear" w:color="auto" w:fill="auto"/>
          </w:tcPr>
          <w:p w14:paraId="7DCD0241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DC6B27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3890C0" w14:textId="4CA1D35C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DF3E41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49" w:type="dxa"/>
          </w:tcPr>
          <w:p w14:paraId="68A82F3F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297E2C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CF20D8" w14:textId="778CAC5D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DF3E41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540" w:type="dxa"/>
            <w:shd w:val="clear" w:color="auto" w:fill="auto"/>
          </w:tcPr>
          <w:p w14:paraId="6DD71ABF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29F184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7BAB35" w14:textId="66A9C9F1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4F63D70F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14:paraId="794ED8DB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E23BE6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13FA91" w14:textId="2F17B969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79" w:type="dxa"/>
          </w:tcPr>
          <w:p w14:paraId="07BACBC0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14:paraId="585C257F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176CC0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C20F43" w14:textId="366F3CA7" w:rsidR="00DF3E41" w:rsidRPr="00B20F02" w:rsidRDefault="000C58DB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79" w:type="dxa"/>
            <w:shd w:val="clear" w:color="auto" w:fill="auto"/>
          </w:tcPr>
          <w:p w14:paraId="1F806492" w14:textId="3DB0E15A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  <w:shd w:val="clear" w:color="auto" w:fill="auto"/>
          </w:tcPr>
          <w:p w14:paraId="53D0B878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655B7B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D236E9" w14:textId="1743A605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47913CDF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4B1540A1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115" w:right="-15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5D426C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115" w:right="-15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83C23B" w14:textId="0027FB5C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115" w:right="-15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ABF46B2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6AA973B4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C8B3EF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953C0B" w14:textId="4B411448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2" w:type="dxa"/>
          </w:tcPr>
          <w:p w14:paraId="3843EE2A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520F04B7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5205A0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846E2D" w14:textId="063704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1683B5E7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dxa"/>
            <w:shd w:val="clear" w:color="auto" w:fill="auto"/>
          </w:tcPr>
          <w:p w14:paraId="230658AB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844A2C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A8F7E5" w14:textId="76CC71FC" w:rsidR="00DF3E41" w:rsidRPr="00B20F02" w:rsidRDefault="00DF3E41" w:rsidP="00DF3E41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7" w:type="dxa"/>
            <w:shd w:val="clear" w:color="auto" w:fill="auto"/>
          </w:tcPr>
          <w:p w14:paraId="0A3AE5BC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35" w:type="dxa"/>
          </w:tcPr>
          <w:p w14:paraId="20D4B963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BD8D06D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5D8FBBE" w14:textId="67C0A7AF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96CE3CC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14:paraId="2920EFFC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D708C7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70B8F1" w14:textId="6FA353E9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773F5C2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2" w:type="dxa"/>
            <w:shd w:val="clear" w:color="auto" w:fill="auto"/>
          </w:tcPr>
          <w:p w14:paraId="7B5F34ED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7E5E90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C93A42" w14:textId="20FE7489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1CCE88B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</w:tcPr>
          <w:p w14:paraId="1B3778AD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1D4942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E2A80C" w14:textId="0AE2C30D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96" w:type="dxa"/>
          </w:tcPr>
          <w:p w14:paraId="2AB6501C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4D01EBFF" w14:textId="3E3F4E69" w:rsidR="00DF3E41" w:rsidRPr="00B20F02" w:rsidRDefault="00DF3E41" w:rsidP="00AD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C764C2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5715F7C" w14:textId="65771EB3" w:rsidR="00DF3E41" w:rsidRPr="00B20F02" w:rsidRDefault="00DF3E41" w:rsidP="00AD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</w:tcPr>
          <w:p w14:paraId="6042FDCB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40" w:type="dxa"/>
            <w:vAlign w:val="bottom"/>
          </w:tcPr>
          <w:p w14:paraId="539734DA" w14:textId="25E19B43" w:rsidR="00DF3E41" w:rsidRPr="00B20F02" w:rsidRDefault="00DF3E41" w:rsidP="00AD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F3E41" w:rsidRPr="00B20F02" w14:paraId="3FA535E8" w14:textId="6AD36450" w:rsidTr="00EC37A0">
        <w:trPr>
          <w:gridAfter w:val="1"/>
          <w:wAfter w:w="9" w:type="dxa"/>
          <w:cantSplit/>
          <w:jc w:val="center"/>
        </w:trPr>
        <w:tc>
          <w:tcPr>
            <w:tcW w:w="1641" w:type="dxa"/>
            <w:shd w:val="clear" w:color="auto" w:fill="auto"/>
          </w:tcPr>
          <w:p w14:paraId="3C16EBFD" w14:textId="77777777" w:rsidR="00DF3E41" w:rsidRPr="00B20F02" w:rsidRDefault="00DF3E41" w:rsidP="00DF3E41">
            <w:pPr>
              <w:tabs>
                <w:tab w:val="clear" w:pos="227"/>
              </w:tabs>
              <w:spacing w:line="240" w:lineRule="auto"/>
              <w:ind w:left="153" w:right="-60" w:hanging="1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เบทาโกรเกษตรอุตสาหกรรม จำกัด</w:t>
            </w:r>
          </w:p>
        </w:tc>
        <w:tc>
          <w:tcPr>
            <w:tcW w:w="1862" w:type="dxa"/>
          </w:tcPr>
          <w:p w14:paraId="56681988" w14:textId="098E529B" w:rsidR="00DF3E41" w:rsidRPr="00B20F02" w:rsidRDefault="00DF3E41" w:rsidP="00DF3E41">
            <w:pPr>
              <w:spacing w:line="240" w:lineRule="auto"/>
              <w:ind w:left="21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ผลิตอาหารแปรรูปแช่แข็งและฟาร์ม</w:t>
            </w:r>
          </w:p>
        </w:tc>
        <w:tc>
          <w:tcPr>
            <w:tcW w:w="731" w:type="dxa"/>
          </w:tcPr>
          <w:p w14:paraId="6FF1608F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1232CE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18" w:type="dxa"/>
            <w:shd w:val="clear" w:color="auto" w:fill="auto"/>
          </w:tcPr>
          <w:p w14:paraId="7BAFB50E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5D5C42" w14:textId="5E96E57E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DF3E41" w:rsidRPr="00B20F0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39" w:type="dxa"/>
            <w:shd w:val="clear" w:color="auto" w:fill="auto"/>
          </w:tcPr>
          <w:p w14:paraId="10DCC532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B98898" w14:textId="34F1D270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DF3E41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549" w:type="dxa"/>
          </w:tcPr>
          <w:p w14:paraId="7957630F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615F8A" w14:textId="20188867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DF3E41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540" w:type="dxa"/>
            <w:shd w:val="clear" w:color="auto" w:fill="auto"/>
          </w:tcPr>
          <w:p w14:paraId="2ACBAE2D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EAC69C" w14:textId="2196381D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F3E41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  <w:tc>
          <w:tcPr>
            <w:tcW w:w="180" w:type="dxa"/>
            <w:shd w:val="clear" w:color="auto" w:fill="auto"/>
          </w:tcPr>
          <w:p w14:paraId="2FD208E4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auto"/>
          </w:tcPr>
          <w:p w14:paraId="20B7CF61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F110EE" w14:textId="0AF0E37C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F3E41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  <w:tc>
          <w:tcPr>
            <w:tcW w:w="179" w:type="dxa"/>
          </w:tcPr>
          <w:p w14:paraId="10EC8C01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</w:tcPr>
          <w:p w14:paraId="040EF03D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2B74AD" w14:textId="645A9B32" w:rsidR="00DF3E41" w:rsidRPr="00B20F02" w:rsidRDefault="000C58DB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DF3E41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850</w:t>
            </w:r>
          </w:p>
        </w:tc>
        <w:tc>
          <w:tcPr>
            <w:tcW w:w="179" w:type="dxa"/>
            <w:shd w:val="clear" w:color="auto" w:fill="auto"/>
          </w:tcPr>
          <w:p w14:paraId="6C235FC3" w14:textId="40D067D0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  <w:shd w:val="clear" w:color="auto" w:fill="auto"/>
          </w:tcPr>
          <w:p w14:paraId="59197293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9E3DE8" w14:textId="4FBF6D3C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F3E41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  <w:tc>
          <w:tcPr>
            <w:tcW w:w="180" w:type="dxa"/>
            <w:shd w:val="clear" w:color="auto" w:fill="auto"/>
          </w:tcPr>
          <w:p w14:paraId="0DB9D92E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32780905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115" w:right="-15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E817F0" w14:textId="2881EFA6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115" w:right="-15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F3E41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720</w:t>
            </w:r>
          </w:p>
        </w:tc>
        <w:tc>
          <w:tcPr>
            <w:tcW w:w="180" w:type="dxa"/>
            <w:shd w:val="clear" w:color="auto" w:fill="auto"/>
          </w:tcPr>
          <w:p w14:paraId="5EEB0D28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</w:tcPr>
          <w:p w14:paraId="6576E34B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E8D7C1" w14:textId="1A681DD2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F3E41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720</w:t>
            </w:r>
          </w:p>
        </w:tc>
        <w:tc>
          <w:tcPr>
            <w:tcW w:w="182" w:type="dxa"/>
          </w:tcPr>
          <w:p w14:paraId="2E3B8381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</w:tcPr>
          <w:p w14:paraId="22BB98F2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E925555" w14:textId="11E75335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EE077CC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dxa"/>
            <w:shd w:val="clear" w:color="auto" w:fill="auto"/>
          </w:tcPr>
          <w:p w14:paraId="4B710114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61EB49" w14:textId="494349E3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5A8C2D41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35" w:type="dxa"/>
          </w:tcPr>
          <w:p w14:paraId="10DF6C79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5851570" w14:textId="66512882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FC97A29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</w:tcPr>
          <w:p w14:paraId="2FD15351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91D5FF" w14:textId="757EB1F8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F3E41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  <w:tc>
          <w:tcPr>
            <w:tcW w:w="178" w:type="dxa"/>
            <w:shd w:val="clear" w:color="auto" w:fill="auto"/>
          </w:tcPr>
          <w:p w14:paraId="4CCB6650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2" w:type="dxa"/>
            <w:shd w:val="clear" w:color="auto" w:fill="auto"/>
          </w:tcPr>
          <w:p w14:paraId="351E1CA3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B6AF52" w14:textId="7D608FFA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F3E41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720</w:t>
            </w:r>
          </w:p>
        </w:tc>
        <w:tc>
          <w:tcPr>
            <w:tcW w:w="178" w:type="dxa"/>
            <w:shd w:val="clear" w:color="auto" w:fill="auto"/>
          </w:tcPr>
          <w:p w14:paraId="5470A9E4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</w:tcPr>
          <w:p w14:paraId="4383BCB8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582398" w14:textId="668CCD32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right="-104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F3E41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720</w:t>
            </w:r>
          </w:p>
        </w:tc>
        <w:tc>
          <w:tcPr>
            <w:tcW w:w="196" w:type="dxa"/>
          </w:tcPr>
          <w:p w14:paraId="45FFC184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01326626" w14:textId="1DAFE0AC" w:rsidR="00DF3E41" w:rsidRPr="00B20F02" w:rsidRDefault="00DF3E41" w:rsidP="00AD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857CE0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D145246" w14:textId="3ECF1CA4" w:rsidR="00DF3E41" w:rsidRPr="00B20F02" w:rsidRDefault="00DF3E41" w:rsidP="00AD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</w:tcPr>
          <w:p w14:paraId="325B6396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40" w:type="dxa"/>
            <w:vAlign w:val="bottom"/>
          </w:tcPr>
          <w:p w14:paraId="4ABC3817" w14:textId="2A8A979F" w:rsidR="00DF3E41" w:rsidRPr="00B20F02" w:rsidRDefault="00DF3E41" w:rsidP="00AD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F3E41" w:rsidRPr="00B20F02" w14:paraId="3B2DF766" w14:textId="31C09AE8" w:rsidTr="007F24BB">
        <w:trPr>
          <w:gridAfter w:val="1"/>
          <w:wAfter w:w="9" w:type="dxa"/>
          <w:cantSplit/>
          <w:jc w:val="center"/>
        </w:trPr>
        <w:tc>
          <w:tcPr>
            <w:tcW w:w="1641" w:type="dxa"/>
            <w:shd w:val="clear" w:color="auto" w:fill="auto"/>
          </w:tcPr>
          <w:p w14:paraId="4011E437" w14:textId="77777777" w:rsidR="00DF3E41" w:rsidRPr="00B20F02" w:rsidRDefault="00DF3E41" w:rsidP="00DF3E41">
            <w:pPr>
              <w:spacing w:line="240" w:lineRule="auto"/>
              <w:ind w:left="153" w:right="-60" w:hanging="1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เบทาโกร (พม่า)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20F02">
              <w:rPr>
                <w:rFonts w:asciiTheme="majorBidi" w:hAnsiTheme="majorBidi"/>
                <w:sz w:val="24"/>
                <w:szCs w:val="24"/>
                <w:cs/>
              </w:rPr>
              <w:t xml:space="preserve">  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62" w:type="dxa"/>
          </w:tcPr>
          <w:p w14:paraId="2163CBF9" w14:textId="77777777" w:rsidR="00DF3E41" w:rsidRPr="00B20F02" w:rsidRDefault="00DF3E41" w:rsidP="00DF3E41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จำหน่ายอาหารสัตว์และ</w:t>
            </w:r>
          </w:p>
          <w:p w14:paraId="096CF125" w14:textId="0782FBF8" w:rsidR="00DF3E41" w:rsidRPr="00B20F02" w:rsidRDefault="00DF3E41" w:rsidP="00DF3E41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 xml:space="preserve">   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ปศุสัตว์</w:t>
            </w:r>
          </w:p>
        </w:tc>
        <w:tc>
          <w:tcPr>
            <w:tcW w:w="731" w:type="dxa"/>
            <w:vAlign w:val="bottom"/>
          </w:tcPr>
          <w:p w14:paraId="336BBFC8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พม่า</w:t>
            </w:r>
          </w:p>
        </w:tc>
        <w:tc>
          <w:tcPr>
            <w:tcW w:w="618" w:type="dxa"/>
            <w:shd w:val="clear" w:color="auto" w:fill="auto"/>
            <w:vAlign w:val="bottom"/>
          </w:tcPr>
          <w:p w14:paraId="47A91CFE" w14:textId="47E9E264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DF3E41" w:rsidRPr="00B20F0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539" w:type="dxa"/>
            <w:shd w:val="clear" w:color="auto" w:fill="auto"/>
            <w:vAlign w:val="bottom"/>
          </w:tcPr>
          <w:p w14:paraId="3DCA2519" w14:textId="53F52FE0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DF3E41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549" w:type="dxa"/>
            <w:vAlign w:val="bottom"/>
          </w:tcPr>
          <w:p w14:paraId="534BAC47" w14:textId="307A4B4F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EFE0E58" w14:textId="0CB41A3B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790CC7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687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6" w:type="dxa"/>
            <w:shd w:val="clear" w:color="auto" w:fill="auto"/>
            <w:vAlign w:val="bottom"/>
          </w:tcPr>
          <w:p w14:paraId="15EBFAB9" w14:textId="7DA00B37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179" w:type="dxa"/>
          </w:tcPr>
          <w:p w14:paraId="36A85BD9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86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82" w:type="dxa"/>
            <w:vAlign w:val="bottom"/>
          </w:tcPr>
          <w:p w14:paraId="3D726C83" w14:textId="6B4977CA" w:rsidR="00DF3E41" w:rsidRPr="00B20F02" w:rsidRDefault="00DF3E41" w:rsidP="00DF3E41">
            <w:pPr>
              <w:pStyle w:val="acctfourfigures"/>
              <w:tabs>
                <w:tab w:val="clear" w:pos="765"/>
                <w:tab w:val="decimal" w:pos="86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8FE492D" w14:textId="1C27C9B9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14:paraId="6E49FF23" w14:textId="0AE98637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CDDFF9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016097C" w14:textId="7F0D7117" w:rsidR="00DF3E41" w:rsidRPr="00B20F02" w:rsidRDefault="000C58DB" w:rsidP="00DF3E41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115" w:right="-15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768C1A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6F813552" w14:textId="5DEEB980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6B5B536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46E981CF" w14:textId="726FE32E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725BD2A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14:paraId="4DD6BB5D" w14:textId="5D7C277F" w:rsidR="00DF3E41" w:rsidRPr="00B20F02" w:rsidRDefault="00DF3E41" w:rsidP="00DF3E41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B20F0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1DEC716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35" w:type="dxa"/>
            <w:vAlign w:val="bottom"/>
          </w:tcPr>
          <w:p w14:paraId="59B35D73" w14:textId="5EE29659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D67C993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  <w:vAlign w:val="bottom"/>
          </w:tcPr>
          <w:p w14:paraId="1A886AD7" w14:textId="5B5081BC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E777765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482C4DDC" w14:textId="027F66DC" w:rsidR="00DF3E41" w:rsidRPr="00B20F02" w:rsidRDefault="000C58DB" w:rsidP="00DF3E41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6B3C79D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vAlign w:val="bottom"/>
          </w:tcPr>
          <w:p w14:paraId="5FC8F671" w14:textId="1041BB82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6" w:type="dxa"/>
          </w:tcPr>
          <w:p w14:paraId="17030338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19FDB1F2" w14:textId="7F4AE7BE" w:rsidR="00DF3E41" w:rsidRPr="00B20F02" w:rsidRDefault="00DF3E41" w:rsidP="00AD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A05793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64C60E5" w14:textId="39B097C3" w:rsidR="00DF3E41" w:rsidRPr="00B20F02" w:rsidRDefault="00DF3E41" w:rsidP="00AD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</w:tcPr>
          <w:p w14:paraId="1538E24D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50373DF" w14:textId="46BAE4C3" w:rsidR="00DF3E41" w:rsidRPr="00B20F02" w:rsidRDefault="00DF3E41" w:rsidP="00AD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DF3E41" w:rsidRPr="00B20F02" w14:paraId="2302775D" w14:textId="308117B1" w:rsidTr="007F24BB">
        <w:trPr>
          <w:gridAfter w:val="1"/>
          <w:wAfter w:w="9" w:type="dxa"/>
          <w:cantSplit/>
          <w:jc w:val="center"/>
        </w:trPr>
        <w:tc>
          <w:tcPr>
            <w:tcW w:w="1641" w:type="dxa"/>
            <w:shd w:val="clear" w:color="auto" w:fill="auto"/>
          </w:tcPr>
          <w:p w14:paraId="6D78E576" w14:textId="6EC5DF06" w:rsidR="00DF3E41" w:rsidRPr="00B20F02" w:rsidRDefault="00DF3E41" w:rsidP="00DF3E41">
            <w:pPr>
              <w:spacing w:line="240" w:lineRule="auto"/>
              <w:ind w:left="153" w:right="-60" w:hanging="1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การพัฒนาเชิง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พื้นที่แบบองค์รวมเพื่อสังคม จำกัด</w:t>
            </w:r>
          </w:p>
        </w:tc>
        <w:tc>
          <w:tcPr>
            <w:tcW w:w="1862" w:type="dxa"/>
          </w:tcPr>
          <w:p w14:paraId="5207BECD" w14:textId="21DED929" w:rsidR="00DF3E41" w:rsidRPr="00B20F02" w:rsidRDefault="00DF3E41" w:rsidP="00DF3E41">
            <w:pPr>
              <w:spacing w:line="240" w:lineRule="auto"/>
              <w:ind w:left="25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รับทำวิจัยและพัฒนาเทคโนโลยี </w:t>
            </w:r>
          </w:p>
        </w:tc>
        <w:tc>
          <w:tcPr>
            <w:tcW w:w="731" w:type="dxa"/>
            <w:vAlign w:val="bottom"/>
          </w:tcPr>
          <w:p w14:paraId="0E2F9DB6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18" w:type="dxa"/>
            <w:shd w:val="clear" w:color="auto" w:fill="auto"/>
            <w:vAlign w:val="bottom"/>
          </w:tcPr>
          <w:p w14:paraId="53C1FD6C" w14:textId="15356298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539" w:type="dxa"/>
            <w:shd w:val="clear" w:color="auto" w:fill="auto"/>
            <w:vAlign w:val="bottom"/>
          </w:tcPr>
          <w:p w14:paraId="5423FBD0" w14:textId="78D7933F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DF3E41" w:rsidRPr="00B20F0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49" w:type="dxa"/>
            <w:vAlign w:val="bottom"/>
          </w:tcPr>
          <w:p w14:paraId="063A3DB1" w14:textId="31B0AD3A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38043C4" w14:textId="63D06D69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B46A93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687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6" w:type="dxa"/>
            <w:shd w:val="clear" w:color="auto" w:fill="auto"/>
            <w:vAlign w:val="bottom"/>
          </w:tcPr>
          <w:p w14:paraId="26698855" w14:textId="19710A14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9" w:type="dxa"/>
          </w:tcPr>
          <w:p w14:paraId="51EB6609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86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82" w:type="dxa"/>
            <w:vAlign w:val="bottom"/>
          </w:tcPr>
          <w:p w14:paraId="163477D3" w14:textId="287A8E0D" w:rsidR="00DF3E41" w:rsidRPr="00B20F02" w:rsidRDefault="00DF3E41" w:rsidP="00DF3E41">
            <w:pPr>
              <w:pStyle w:val="acctfourfigures"/>
              <w:tabs>
                <w:tab w:val="clear" w:pos="765"/>
                <w:tab w:val="decimal" w:pos="86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99FF32E" w14:textId="69B9C12B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  <w:shd w:val="clear" w:color="auto" w:fill="auto"/>
            <w:vAlign w:val="bottom"/>
          </w:tcPr>
          <w:p w14:paraId="4840FE6E" w14:textId="0E64DD2A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6DB02F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0B0CB5F9" w14:textId="2A74174A" w:rsidR="00DF3E41" w:rsidRPr="00B20F02" w:rsidRDefault="000C58DB" w:rsidP="00DF3E41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115" w:right="-15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ADBC19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  <w:vAlign w:val="bottom"/>
          </w:tcPr>
          <w:p w14:paraId="2E8732B6" w14:textId="3E699356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FBE52DD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0115B143" w14:textId="496B4E20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83E0C94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7" w:type="dxa"/>
            <w:shd w:val="clear" w:color="auto" w:fill="auto"/>
            <w:vAlign w:val="bottom"/>
          </w:tcPr>
          <w:p w14:paraId="3F75698E" w14:textId="184E2A36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65F4F32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35" w:type="dxa"/>
            <w:vAlign w:val="bottom"/>
          </w:tcPr>
          <w:p w14:paraId="2AC6ACE3" w14:textId="0D6A50F9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D38562A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shd w:val="clear" w:color="auto" w:fill="auto"/>
            <w:vAlign w:val="bottom"/>
          </w:tcPr>
          <w:p w14:paraId="616DE623" w14:textId="0CA39DA1" w:rsidR="00DF3E41" w:rsidRPr="00B20F02" w:rsidRDefault="00DF3E41" w:rsidP="00A15ACA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22B6AA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5EC66B73" w14:textId="30FE0803" w:rsidR="00DF3E41" w:rsidRPr="00B20F02" w:rsidRDefault="000C58DB" w:rsidP="00DF3E41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1516DB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vAlign w:val="bottom"/>
          </w:tcPr>
          <w:p w14:paraId="7D6846E0" w14:textId="2ABC9FA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6" w:type="dxa"/>
          </w:tcPr>
          <w:p w14:paraId="1C386FED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2D1AC7F8" w14:textId="77A96C3D" w:rsidR="00DF3E41" w:rsidRPr="00B20F02" w:rsidRDefault="00DF3E41" w:rsidP="00AD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764B09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0297F39" w14:textId="60C7E742" w:rsidR="00DF3E41" w:rsidRPr="00B20F02" w:rsidRDefault="00DF3E41" w:rsidP="00AD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</w:tcPr>
          <w:p w14:paraId="56323DC5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376A76F" w14:textId="6FFFB421" w:rsidR="00DF3E41" w:rsidRPr="00B20F02" w:rsidRDefault="00DF3E41" w:rsidP="00AD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DF3E41" w:rsidRPr="00B20F02" w14:paraId="1773D46A" w14:textId="77777777" w:rsidTr="007F24BB">
        <w:trPr>
          <w:gridAfter w:val="1"/>
          <w:wAfter w:w="9" w:type="dxa"/>
          <w:cantSplit/>
          <w:jc w:val="center"/>
        </w:trPr>
        <w:tc>
          <w:tcPr>
            <w:tcW w:w="1641" w:type="dxa"/>
            <w:shd w:val="clear" w:color="auto" w:fill="auto"/>
          </w:tcPr>
          <w:p w14:paraId="6D95F71E" w14:textId="7DBDFCB5" w:rsidR="00DF3E41" w:rsidRPr="00B20F02" w:rsidRDefault="00DF3E41" w:rsidP="00DF3E41">
            <w:pPr>
              <w:spacing w:line="240" w:lineRule="auto"/>
              <w:ind w:left="153" w:right="-60" w:hanging="143"/>
              <w:rPr>
                <w:rFonts w:asciiTheme="majorBidi" w:hAnsiTheme="majorBidi" w:cstheme="majorBidi"/>
                <w:color w:val="FF0000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ฮอบบี้ฟาร์มเมอร์ส จำกัด</w:t>
            </w:r>
          </w:p>
        </w:tc>
        <w:tc>
          <w:tcPr>
            <w:tcW w:w="1862" w:type="dxa"/>
          </w:tcPr>
          <w:p w14:paraId="2D36299E" w14:textId="2B863EA7" w:rsidR="00DF3E41" w:rsidRPr="00B20F02" w:rsidRDefault="00DF3E41" w:rsidP="00DF3E41">
            <w:pPr>
              <w:spacing w:line="240" w:lineRule="auto"/>
              <w:ind w:left="25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ผลิตและจำหน่ายอุปกรณ์ที่ใช้สำหรับการเลี้ยงสัตว์</w:t>
            </w:r>
          </w:p>
        </w:tc>
        <w:tc>
          <w:tcPr>
            <w:tcW w:w="731" w:type="dxa"/>
            <w:vAlign w:val="bottom"/>
          </w:tcPr>
          <w:p w14:paraId="11E765A6" w14:textId="3DAFCC4C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18" w:type="dxa"/>
            <w:shd w:val="clear" w:color="auto" w:fill="auto"/>
            <w:vAlign w:val="bottom"/>
          </w:tcPr>
          <w:p w14:paraId="75333D36" w14:textId="5D4CAFA5" w:rsidR="00DF3E41" w:rsidRPr="00B20F02" w:rsidRDefault="00D031EA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39" w:type="dxa"/>
            <w:shd w:val="clear" w:color="auto" w:fill="auto"/>
            <w:vAlign w:val="bottom"/>
          </w:tcPr>
          <w:p w14:paraId="49C02B64" w14:textId="0854EA29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549" w:type="dxa"/>
            <w:vAlign w:val="bottom"/>
          </w:tcPr>
          <w:p w14:paraId="6C4D6F05" w14:textId="3CA7CDC8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90EE5" w14:textId="23FF0613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AD5F99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687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96CE2" w14:textId="151DE975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9" w:type="dxa"/>
          </w:tcPr>
          <w:p w14:paraId="5913277D" w14:textId="0BCAF90B" w:rsidR="00DF3E41" w:rsidRPr="00B20F02" w:rsidRDefault="00DF3E41" w:rsidP="00DF3E41">
            <w:pPr>
              <w:pStyle w:val="acctfourfigures"/>
              <w:tabs>
                <w:tab w:val="clear" w:pos="765"/>
                <w:tab w:val="decimal" w:pos="86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vAlign w:val="bottom"/>
          </w:tcPr>
          <w:p w14:paraId="4EDEDD52" w14:textId="6ADBC301" w:rsidR="00DF3E41" w:rsidRPr="00B20F02" w:rsidRDefault="00DF3E41" w:rsidP="00DF3E41">
            <w:pPr>
              <w:pStyle w:val="acctfourfigures"/>
              <w:tabs>
                <w:tab w:val="clear" w:pos="765"/>
                <w:tab w:val="decimal" w:pos="86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6DD76BE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13CB4" w14:textId="47D61780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228B86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F6E1E" w14:textId="0433374D" w:rsidR="00DF3E41" w:rsidRPr="00B20F02" w:rsidRDefault="00DF3E41" w:rsidP="00DF3E41">
            <w:pPr>
              <w:pStyle w:val="acctfourfigures"/>
              <w:tabs>
                <w:tab w:val="clear" w:pos="765"/>
                <w:tab w:val="decimal" w:pos="183"/>
              </w:tabs>
              <w:spacing w:line="240" w:lineRule="auto"/>
              <w:ind w:left="-115" w:right="-10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4057F5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vAlign w:val="bottom"/>
          </w:tcPr>
          <w:p w14:paraId="487B0A6D" w14:textId="3BDD45B6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34BC8D2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3F63A" w14:textId="7F70F0FD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EEA1C62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FCB9E" w14:textId="5D692345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E435B84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vAlign w:val="bottom"/>
          </w:tcPr>
          <w:p w14:paraId="291ABF2E" w14:textId="66575FF8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22514AB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68623" w14:textId="53D50B3C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A4D864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E3F7B" w14:textId="5F8A613A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A632A5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vAlign w:val="bottom"/>
          </w:tcPr>
          <w:p w14:paraId="52F19937" w14:textId="00A2CD94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6" w:type="dxa"/>
          </w:tcPr>
          <w:p w14:paraId="198FB271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D5C43" w14:textId="55400C3E" w:rsidR="00DF3E41" w:rsidRPr="00B20F02" w:rsidRDefault="00DF3E41" w:rsidP="00AD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894D8E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12AE8" w14:textId="152283BD" w:rsidR="00DF3E41" w:rsidRPr="00B20F02" w:rsidRDefault="00DF3E41" w:rsidP="00AD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92" w:type="dxa"/>
          </w:tcPr>
          <w:p w14:paraId="7187FCD1" w14:textId="77777777" w:rsidR="00DF3E41" w:rsidRPr="00B20F02" w:rsidRDefault="00DF3E41" w:rsidP="00DF3E41">
            <w:pPr>
              <w:pStyle w:val="acctfourfigures"/>
              <w:tabs>
                <w:tab w:val="decimal" w:pos="86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08FAC568" w14:textId="68249BA3" w:rsidR="00DF3E41" w:rsidRPr="00B20F02" w:rsidRDefault="00DF3E41" w:rsidP="00AD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DF3E41" w:rsidRPr="00B20F02" w14:paraId="4B17BAE0" w14:textId="5A0227C3" w:rsidTr="00EC37A0">
        <w:trPr>
          <w:gridAfter w:val="1"/>
          <w:wAfter w:w="9" w:type="dxa"/>
          <w:cantSplit/>
          <w:jc w:val="center"/>
        </w:trPr>
        <w:tc>
          <w:tcPr>
            <w:tcW w:w="1641" w:type="dxa"/>
            <w:shd w:val="clear" w:color="auto" w:fill="auto"/>
          </w:tcPr>
          <w:p w14:paraId="30A9F378" w14:textId="77777777" w:rsidR="00DF3E41" w:rsidRPr="00B20F02" w:rsidRDefault="00DF3E41" w:rsidP="00DF3E41">
            <w:pPr>
              <w:spacing w:line="240" w:lineRule="auto"/>
              <w:ind w:left="153" w:hanging="1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62" w:type="dxa"/>
          </w:tcPr>
          <w:p w14:paraId="02EDFD6B" w14:textId="77777777" w:rsidR="00DF3E41" w:rsidRPr="00B20F02" w:rsidRDefault="00DF3E41" w:rsidP="00DF3E41">
            <w:pPr>
              <w:spacing w:line="240" w:lineRule="auto"/>
              <w:ind w:left="6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1" w:type="dxa"/>
          </w:tcPr>
          <w:p w14:paraId="7F1F9589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8" w:type="dxa"/>
            <w:shd w:val="clear" w:color="auto" w:fill="auto"/>
          </w:tcPr>
          <w:p w14:paraId="79B8944A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9" w:type="dxa"/>
            <w:shd w:val="clear" w:color="auto" w:fill="auto"/>
          </w:tcPr>
          <w:p w14:paraId="391DE4D4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9" w:type="dxa"/>
          </w:tcPr>
          <w:p w14:paraId="3307826B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05BED" w14:textId="5916937F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DF3E41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938</w:t>
            </w:r>
          </w:p>
        </w:tc>
        <w:tc>
          <w:tcPr>
            <w:tcW w:w="180" w:type="dxa"/>
            <w:shd w:val="clear" w:color="auto" w:fill="auto"/>
          </w:tcPr>
          <w:p w14:paraId="1C3374CF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687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4D747" w14:textId="0FFD7148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DF3E41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938</w:t>
            </w:r>
          </w:p>
        </w:tc>
        <w:tc>
          <w:tcPr>
            <w:tcW w:w="179" w:type="dxa"/>
          </w:tcPr>
          <w:p w14:paraId="3F7CB166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82" w:type="dxa"/>
            <w:tcBorders>
              <w:top w:val="single" w:sz="4" w:space="0" w:color="auto"/>
              <w:bottom w:val="double" w:sz="4" w:space="0" w:color="auto"/>
            </w:tcBorders>
          </w:tcPr>
          <w:p w14:paraId="02867B1D" w14:textId="66CBEFDC" w:rsidR="00DF3E41" w:rsidRPr="00B20F02" w:rsidRDefault="000C58DB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DF3E41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558</w:t>
            </w:r>
          </w:p>
        </w:tc>
        <w:tc>
          <w:tcPr>
            <w:tcW w:w="179" w:type="dxa"/>
            <w:shd w:val="clear" w:color="auto" w:fill="auto"/>
          </w:tcPr>
          <w:p w14:paraId="2393B3D5" w14:textId="75E58E06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66C1BA" w14:textId="6588B571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DF3E41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274</w:t>
            </w:r>
          </w:p>
        </w:tc>
        <w:tc>
          <w:tcPr>
            <w:tcW w:w="180" w:type="dxa"/>
            <w:shd w:val="clear" w:color="auto" w:fill="auto"/>
          </w:tcPr>
          <w:p w14:paraId="2522E420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6544D" w14:textId="54627148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115" w:right="-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DF3E41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086</w:t>
            </w:r>
          </w:p>
        </w:tc>
        <w:tc>
          <w:tcPr>
            <w:tcW w:w="180" w:type="dxa"/>
            <w:shd w:val="clear" w:color="auto" w:fill="auto"/>
          </w:tcPr>
          <w:p w14:paraId="102CDC0D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</w:tcPr>
          <w:p w14:paraId="1080CF6F" w14:textId="3F21256B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4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DF3E41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719</w:t>
            </w:r>
          </w:p>
        </w:tc>
        <w:tc>
          <w:tcPr>
            <w:tcW w:w="182" w:type="dxa"/>
          </w:tcPr>
          <w:p w14:paraId="7939E68E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  <w:tab w:val="decimal" w:pos="68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29C8A" w14:textId="4A8E1A02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B1DF7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,471</w:t>
            </w: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133C2E5B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B12D5" w14:textId="37A2D13E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20" w:right="-2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388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7" w:type="dxa"/>
            <w:shd w:val="clear" w:color="auto" w:fill="auto"/>
          </w:tcPr>
          <w:p w14:paraId="379E2A94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double" w:sz="4" w:space="0" w:color="auto"/>
            </w:tcBorders>
          </w:tcPr>
          <w:p w14:paraId="06799A9B" w14:textId="4BF0097A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145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2" w:type="dxa"/>
          </w:tcPr>
          <w:p w14:paraId="2E2DA5DF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44841" w14:textId="46DC1D74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DF3E41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722BA3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803</w:t>
            </w:r>
          </w:p>
        </w:tc>
        <w:tc>
          <w:tcPr>
            <w:tcW w:w="178" w:type="dxa"/>
            <w:shd w:val="clear" w:color="auto" w:fill="auto"/>
          </w:tcPr>
          <w:p w14:paraId="6FE4D34E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B548B" w14:textId="63441662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DF3E41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698</w:t>
            </w:r>
          </w:p>
        </w:tc>
        <w:tc>
          <w:tcPr>
            <w:tcW w:w="178" w:type="dxa"/>
            <w:shd w:val="clear" w:color="auto" w:fill="auto"/>
          </w:tcPr>
          <w:p w14:paraId="5437200D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double" w:sz="4" w:space="0" w:color="auto"/>
            </w:tcBorders>
          </w:tcPr>
          <w:p w14:paraId="1103E3CF" w14:textId="0F0795B8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DF3E41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574</w:t>
            </w:r>
          </w:p>
        </w:tc>
        <w:tc>
          <w:tcPr>
            <w:tcW w:w="196" w:type="dxa"/>
          </w:tcPr>
          <w:p w14:paraId="4AEA0ED8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57E78" w14:textId="4E205B2E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665</w:t>
            </w:r>
          </w:p>
        </w:tc>
        <w:tc>
          <w:tcPr>
            <w:tcW w:w="180" w:type="dxa"/>
            <w:shd w:val="clear" w:color="auto" w:fill="auto"/>
          </w:tcPr>
          <w:p w14:paraId="5661A313" w14:textId="77777777" w:rsidR="00DF3E41" w:rsidRPr="00B20F02" w:rsidRDefault="00DF3E41" w:rsidP="00DF3E4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B9F5CD" w14:textId="29334B35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F3E41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965</w:t>
            </w:r>
          </w:p>
        </w:tc>
        <w:tc>
          <w:tcPr>
            <w:tcW w:w="192" w:type="dxa"/>
          </w:tcPr>
          <w:p w14:paraId="0E2F2BC3" w14:textId="77777777" w:rsidR="00DF3E41" w:rsidRPr="00B20F02" w:rsidRDefault="00DF3E41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C46E6" w14:textId="05A3147D" w:rsidR="00DF3E41" w:rsidRPr="00B20F02" w:rsidRDefault="000C58DB" w:rsidP="00DF3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203" w:right="4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</w:t>
            </w:r>
          </w:p>
        </w:tc>
      </w:tr>
    </w:tbl>
    <w:p w14:paraId="30911D43" w14:textId="77777777" w:rsidR="001C16DC" w:rsidRPr="00B20F02" w:rsidRDefault="00745695" w:rsidP="00792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cs/>
        </w:rPr>
        <w:sectPr w:rsidR="001C16DC" w:rsidRPr="00B20F02" w:rsidSect="00C42021"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2" w:right="1151" w:bottom="578" w:left="1151" w:header="720" w:footer="720" w:gutter="0"/>
          <w:cols w:space="720"/>
          <w:titlePg/>
        </w:sectPr>
      </w:pPr>
      <w:r w:rsidRPr="00B20F02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661275E" w14:textId="77777777" w:rsidR="001C16DC" w:rsidRPr="00B20F02" w:rsidRDefault="001C16DC" w:rsidP="00D646E5">
      <w:pPr>
        <w:pStyle w:val="BodyText2"/>
        <w:ind w:left="630" w:right="562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การทดสอบการด้อยค่า</w:t>
      </w:r>
    </w:p>
    <w:p w14:paraId="683020D4" w14:textId="77777777" w:rsidR="001C16DC" w:rsidRPr="00B20F02" w:rsidRDefault="001C16DC" w:rsidP="00D646E5">
      <w:pPr>
        <w:pStyle w:val="BodyText2"/>
        <w:tabs>
          <w:tab w:val="left" w:pos="900"/>
        </w:tabs>
        <w:ind w:left="630" w:right="562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68637F" w14:textId="77777777" w:rsidR="001C16DC" w:rsidRPr="00B20F02" w:rsidRDefault="001C16DC" w:rsidP="00922014">
      <w:pPr>
        <w:pStyle w:val="BodyText2"/>
        <w:tabs>
          <w:tab w:val="left" w:pos="540"/>
        </w:tabs>
        <w:ind w:left="630" w:right="-25" w:firstLine="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B20F02">
        <w:rPr>
          <w:rFonts w:asciiTheme="majorBidi" w:hAnsiTheme="majorBidi" w:cstheme="majorBidi"/>
          <w:spacing w:val="6"/>
          <w:sz w:val="30"/>
          <w:szCs w:val="30"/>
          <w:cs/>
        </w:rPr>
        <w:t xml:space="preserve">ในการประเมินและทดสอบการด้อยค่า กลุ่มบริษัทกำหนดมูลค่าที่จะได้รับคืนจากมูลค่าที่สูงกว่า ระหว่างมูลค่าจากการใช้ซึ่งประมาณจากการคิดลดกระแสเงินสดที่คาดว่าจะได้รับในอนาคต และมูลค่ายุติธรรมหักด้วยค่าใช้จ่ายที่เกี่ยวข้องหากมีการขายธุรกิจ </w:t>
      </w:r>
    </w:p>
    <w:p w14:paraId="54BDC9FD" w14:textId="77777777" w:rsidR="001C16DC" w:rsidRPr="00B20F02" w:rsidRDefault="001C16DC" w:rsidP="00D646E5">
      <w:pPr>
        <w:pStyle w:val="BodyText2"/>
        <w:ind w:left="630" w:right="562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FADA5C" w14:textId="6A3C12A6" w:rsidR="001C16DC" w:rsidRPr="00B20F02" w:rsidRDefault="001C16DC" w:rsidP="00922014">
      <w:pPr>
        <w:pStyle w:val="BodyText2"/>
        <w:tabs>
          <w:tab w:val="left" w:pos="540"/>
        </w:tabs>
        <w:ind w:left="630" w:right="-25" w:firstLine="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B20F02">
        <w:rPr>
          <w:rFonts w:asciiTheme="majorBidi" w:hAnsiTheme="majorBidi" w:cstheme="majorBidi"/>
          <w:spacing w:val="6"/>
          <w:sz w:val="30"/>
          <w:szCs w:val="30"/>
          <w:cs/>
        </w:rPr>
        <w:t>ทั้งนี้ในการจัดทำประมาณการกระแสเงินสดในอนาคตที่กลุ่มบริษัทคาดว่าจะได้รับนั้น มาจากการกำหนด</w:t>
      </w:r>
      <w:r w:rsidR="00922014" w:rsidRPr="00B20F02">
        <w:rPr>
          <w:rFonts w:asciiTheme="majorBidi" w:hAnsiTheme="majorBidi"/>
          <w:spacing w:val="6"/>
          <w:sz w:val="30"/>
          <w:szCs w:val="30"/>
          <w:cs/>
        </w:rPr>
        <w:t xml:space="preserve">    </w:t>
      </w:r>
      <w:r w:rsidRPr="00B20F02">
        <w:rPr>
          <w:rFonts w:asciiTheme="majorBidi" w:hAnsiTheme="majorBidi" w:cstheme="majorBidi"/>
          <w:spacing w:val="6"/>
          <w:sz w:val="30"/>
          <w:szCs w:val="30"/>
          <w:cs/>
        </w:rPr>
        <w:t xml:space="preserve">ข้อสมมติทางการเงินจากการประเมินในระยะยาวของผู้บริหารโดยพิจารณาจากปัจจัยต่างๆ ที่เกี่ยวข้อง แนวโน้มการเติบโตในอนาคตของอุตสาหกรรมที่เกี่ยวข้อง และข้อมูลทางการเงินในอดีตจากแหล่งข้อมูลภายนอกและภายใน </w:t>
      </w:r>
    </w:p>
    <w:p w14:paraId="2597C108" w14:textId="77777777" w:rsidR="001C16DC" w:rsidRPr="00B20F02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49D51FEE" w14:textId="77777777" w:rsidR="001C16DC" w:rsidRPr="00B20F02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B20F02">
        <w:rPr>
          <w:rFonts w:asciiTheme="majorBidi" w:hAnsiTheme="majorBidi" w:cstheme="majorBidi"/>
          <w:spacing w:val="6"/>
          <w:sz w:val="30"/>
          <w:szCs w:val="30"/>
          <w:cs/>
        </w:rPr>
        <w:t>ข้อสมมติหลักที่ใช้ในการประมาณการมูลค่าที่จะได้รับคืนมีดังนี้</w:t>
      </w:r>
    </w:p>
    <w:p w14:paraId="1036C701" w14:textId="77777777" w:rsidR="001C16DC" w:rsidRPr="00B20F02" w:rsidRDefault="001C16DC" w:rsidP="00D646E5">
      <w:pPr>
        <w:pStyle w:val="BodyText2"/>
        <w:ind w:left="630" w:right="562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D272A" w14:textId="77777777" w:rsidR="001C16DC" w:rsidRPr="00B20F02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อัตราคิดลด</w:t>
      </w:r>
    </w:p>
    <w:p w14:paraId="7C5439C4" w14:textId="77777777" w:rsidR="001C16DC" w:rsidRPr="00B20F02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4639074B" w14:textId="5A9C516A" w:rsidR="001C16DC" w:rsidRPr="00B20F02" w:rsidRDefault="001C16DC" w:rsidP="00922014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-2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B20F02">
        <w:rPr>
          <w:rFonts w:asciiTheme="majorBidi" w:hAnsiTheme="majorBidi" w:cstheme="majorBidi"/>
          <w:spacing w:val="6"/>
          <w:sz w:val="30"/>
          <w:szCs w:val="30"/>
          <w:cs/>
        </w:rPr>
        <w:t>อัตราคิดลดที่ใช้มาจากต้นทุนถัวเฉลี่ยถ่วงน้ำหนักของเงินทุน</w:t>
      </w:r>
      <w:r w:rsidRPr="00B20F02">
        <w:rPr>
          <w:rFonts w:asciiTheme="majorBidi" w:hAnsiTheme="majorBidi"/>
          <w:spacing w:val="6"/>
          <w:sz w:val="30"/>
          <w:szCs w:val="30"/>
          <w:cs/>
        </w:rPr>
        <w:t xml:space="preserve"> (</w:t>
      </w:r>
      <w:r w:rsidRPr="00B20F02">
        <w:rPr>
          <w:rFonts w:asciiTheme="majorBidi" w:hAnsiTheme="majorBidi" w:cstheme="majorBidi"/>
          <w:spacing w:val="6"/>
          <w:sz w:val="30"/>
          <w:szCs w:val="30"/>
        </w:rPr>
        <w:t>Weighted Average Cost of Capital</w:t>
      </w:r>
      <w:r w:rsidRPr="00B20F02">
        <w:rPr>
          <w:rFonts w:asciiTheme="majorBidi" w:hAnsiTheme="majorBidi"/>
          <w:spacing w:val="6"/>
          <w:sz w:val="30"/>
          <w:szCs w:val="30"/>
          <w:cs/>
        </w:rPr>
        <w:t>)</w:t>
      </w:r>
      <w:r w:rsidR="00922014" w:rsidRPr="00B20F02">
        <w:rPr>
          <w:rFonts w:asciiTheme="majorBidi" w:hAnsiTheme="majorBidi"/>
          <w:spacing w:val="6"/>
          <w:sz w:val="30"/>
          <w:szCs w:val="30"/>
          <w:cs/>
        </w:rPr>
        <w:t xml:space="preserve">                      </w:t>
      </w:r>
      <w:r w:rsidRPr="00B20F02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pacing w:val="6"/>
          <w:sz w:val="30"/>
          <w:szCs w:val="30"/>
          <w:cs/>
        </w:rPr>
        <w:t>ซึ่งประกอบด้วยข้อสมมติทางการเงินที่สำคัญ ได้แก่ สัดส่วนโครงสร้างทางการเงินเป้าหมาย ต้นทุนของหนี้สิน และต้นทุนของส่วนของผู้ถือหุ้น</w:t>
      </w:r>
    </w:p>
    <w:p w14:paraId="14D9A217" w14:textId="77777777" w:rsidR="001C16DC" w:rsidRPr="00B20F02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7C2BF7A9" w14:textId="77777777" w:rsidR="001C16DC" w:rsidRPr="00B20F02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อัตราการเติบโตสุดท้าย</w:t>
      </w:r>
    </w:p>
    <w:p w14:paraId="3DC90E26" w14:textId="77777777" w:rsidR="001C16DC" w:rsidRPr="00B20F02" w:rsidRDefault="001C16DC" w:rsidP="00D646E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6530961A" w14:textId="77F06F81" w:rsidR="001C16DC" w:rsidRPr="00B20F02" w:rsidRDefault="001C16DC" w:rsidP="0092201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630" w:right="-2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B20F02">
        <w:rPr>
          <w:rFonts w:asciiTheme="majorBidi" w:hAnsiTheme="majorBidi" w:cstheme="majorBidi"/>
          <w:spacing w:val="6"/>
          <w:sz w:val="30"/>
          <w:szCs w:val="30"/>
          <w:cs/>
        </w:rPr>
        <w:t>อัตราการเติบโตสุดท้ายพิจารณาจากค่าเฉลี่ยการเติบโตระยะยาวของดัชนีผู้บริโภค อัตราเงินเฟ้อ อัตรากา</w:t>
      </w:r>
      <w:r w:rsidR="000835E6" w:rsidRPr="00B20F02">
        <w:rPr>
          <w:rFonts w:asciiTheme="majorBidi" w:hAnsiTheme="majorBidi" w:cstheme="majorBidi" w:hint="cs"/>
          <w:spacing w:val="6"/>
          <w:sz w:val="30"/>
          <w:szCs w:val="30"/>
          <w:cs/>
        </w:rPr>
        <w:t>ร</w:t>
      </w:r>
      <w:r w:rsidRPr="00B20F02">
        <w:rPr>
          <w:rFonts w:asciiTheme="majorBidi" w:hAnsiTheme="majorBidi" w:cstheme="majorBidi"/>
          <w:spacing w:val="6"/>
          <w:sz w:val="30"/>
          <w:szCs w:val="30"/>
          <w:cs/>
        </w:rPr>
        <w:t>เติบโตระยะยาวของอุตสาหกรรมที่เกี่ยวข้องในประเทศที่ดำเนินธุรกิจ และแผนการเติบโตในระยะยาว รวมถึงการเปรียบเทียบกับธุรกิจในอุตสาหกรรมเดียวกัน</w:t>
      </w:r>
    </w:p>
    <w:p w14:paraId="13FB5C88" w14:textId="77777777" w:rsidR="001C16DC" w:rsidRPr="00B20F02" w:rsidRDefault="001C16DC" w:rsidP="00D646E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630" w:right="562"/>
        <w:rPr>
          <w:rFonts w:asciiTheme="majorBidi" w:hAnsiTheme="majorBidi" w:cstheme="majorBidi"/>
          <w:i/>
          <w:iCs/>
          <w:spacing w:val="6"/>
          <w:sz w:val="30"/>
          <w:szCs w:val="30"/>
        </w:rPr>
      </w:pPr>
    </w:p>
    <w:p w14:paraId="2D199544" w14:textId="77777777" w:rsidR="001C16DC" w:rsidRPr="00B20F02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</w:pPr>
      <w:r w:rsidRPr="00B20F02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ประมาณการกระแสเงินสดที่กลุ่มบริษัทคาดว่าจะได้รับในอนาคต</w:t>
      </w:r>
    </w:p>
    <w:p w14:paraId="49800C99" w14:textId="77777777" w:rsidR="001C16DC" w:rsidRPr="00B20F02" w:rsidRDefault="001C16DC" w:rsidP="00D646E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25B90727" w14:textId="68B6835F" w:rsidR="001C16DC" w:rsidRPr="00B20F02" w:rsidRDefault="001C16DC" w:rsidP="00922014">
      <w:pPr>
        <w:autoSpaceDE w:val="0"/>
        <w:autoSpaceDN w:val="0"/>
        <w:adjustRightInd w:val="0"/>
        <w:spacing w:line="240" w:lineRule="auto"/>
        <w:ind w:left="630" w:right="-25"/>
        <w:jc w:val="thaiDistribute"/>
        <w:rPr>
          <w:rFonts w:asciiTheme="majorBidi" w:hAnsiTheme="majorBidi" w:cstheme="majorBidi"/>
          <w:b/>
          <w:bCs/>
          <w:spacing w:val="8"/>
          <w:sz w:val="24"/>
          <w:szCs w:val="24"/>
        </w:rPr>
      </w:pPr>
      <w:r w:rsidRPr="00B20F02">
        <w:rPr>
          <w:rFonts w:asciiTheme="majorBidi" w:hAnsiTheme="majorBidi" w:cstheme="majorBidi"/>
          <w:spacing w:val="8"/>
          <w:sz w:val="30"/>
          <w:szCs w:val="30"/>
          <w:cs/>
        </w:rPr>
        <w:t>ประมาณการกระแสเงินสดที่กลุ่มบริษัทคาดว่าจะได้รับในอนาคต โดยหลักประกอบด้วยการประมาณการเติบโตของรายได้ รวมทั้งต้นทุนและค่าใช้จ่ายที่เกี่ยวข้อง โดยพิจารณาจากอัตราเติบโตถัวเฉลี่ยในอดีตที่ผ่านมา และประมาณการปริมาณขาย ราคาขาย และค่าใช้จ่าย โดยอ้างอิงถึงแนวโน้มการเติบโตของตลาด ประกอบกับแผนกลยุทธ์และการดำเนินธุรกิจในอนาคต</w:t>
      </w:r>
    </w:p>
    <w:p w14:paraId="7D400D7E" w14:textId="77777777" w:rsidR="001C16DC" w:rsidRPr="00B20F02" w:rsidRDefault="001C16DC" w:rsidP="0092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-25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D068CD4" w14:textId="049257D4" w:rsidR="001C16DC" w:rsidRPr="00B20F02" w:rsidRDefault="001C16DC" w:rsidP="00792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cs/>
        </w:rPr>
        <w:sectPr w:rsidR="001C16DC" w:rsidRPr="00B20F02" w:rsidSect="003A2852">
          <w:head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F55711E" w14:textId="45202469" w:rsidR="00783249" w:rsidRPr="00B20F02" w:rsidRDefault="001E2F35" w:rsidP="0051180B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783249" w:rsidRPr="00B20F02">
        <w:rPr>
          <w:rFonts w:asciiTheme="majorBidi" w:hAnsiTheme="majorBidi" w:cstheme="majorBidi"/>
          <w:sz w:val="30"/>
          <w:szCs w:val="30"/>
          <w:u w:val="none"/>
          <w:cs/>
        </w:rPr>
        <w:t xml:space="preserve">ที่ดิน อาคารและอุปกรณ์ </w:t>
      </w:r>
    </w:p>
    <w:tbl>
      <w:tblPr>
        <w:tblW w:w="146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87"/>
        <w:gridCol w:w="12"/>
        <w:gridCol w:w="6"/>
        <w:gridCol w:w="1107"/>
        <w:gridCol w:w="11"/>
        <w:gridCol w:w="6"/>
        <w:gridCol w:w="226"/>
        <w:gridCol w:w="11"/>
        <w:gridCol w:w="962"/>
        <w:gridCol w:w="11"/>
        <w:gridCol w:w="7"/>
        <w:gridCol w:w="225"/>
        <w:gridCol w:w="11"/>
        <w:gridCol w:w="7"/>
        <w:gridCol w:w="1189"/>
        <w:gridCol w:w="288"/>
        <w:gridCol w:w="1088"/>
        <w:gridCol w:w="36"/>
        <w:gridCol w:w="234"/>
        <w:gridCol w:w="36"/>
        <w:gridCol w:w="1049"/>
        <w:gridCol w:w="30"/>
        <w:gridCol w:w="234"/>
        <w:gridCol w:w="36"/>
        <w:gridCol w:w="972"/>
        <w:gridCol w:w="45"/>
        <w:gridCol w:w="225"/>
        <w:gridCol w:w="11"/>
        <w:gridCol w:w="34"/>
        <w:gridCol w:w="1152"/>
        <w:gridCol w:w="34"/>
        <w:gridCol w:w="11"/>
        <w:gridCol w:w="191"/>
        <w:gridCol w:w="34"/>
        <w:gridCol w:w="11"/>
        <w:gridCol w:w="1032"/>
        <w:gridCol w:w="11"/>
        <w:gridCol w:w="241"/>
        <w:gridCol w:w="11"/>
        <w:gridCol w:w="1128"/>
      </w:tblGrid>
      <w:tr w:rsidR="00347DC0" w:rsidRPr="00B20F02" w14:paraId="7DA94BA7" w14:textId="77777777" w:rsidTr="005B045C">
        <w:trPr>
          <w:trHeight w:hRule="exact" w:val="288"/>
          <w:tblHeader/>
        </w:trPr>
        <w:tc>
          <w:tcPr>
            <w:tcW w:w="2705" w:type="dxa"/>
            <w:gridSpan w:val="3"/>
          </w:tcPr>
          <w:p w14:paraId="1493FF85" w14:textId="77777777" w:rsidR="00347DC0" w:rsidRPr="00B20F02" w:rsidRDefault="00347DC0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47" w:type="dxa"/>
            <w:gridSpan w:val="37"/>
          </w:tcPr>
          <w:p w14:paraId="0CBE5AAD" w14:textId="77777777" w:rsidR="00347DC0" w:rsidRPr="00B20F02" w:rsidRDefault="00347DC0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งบการเงินรวม</w:t>
            </w:r>
          </w:p>
        </w:tc>
      </w:tr>
      <w:tr w:rsidR="0074150F" w:rsidRPr="00B20F02" w14:paraId="130C2259" w14:textId="77777777" w:rsidTr="005B045C">
        <w:trPr>
          <w:tblHeader/>
        </w:trPr>
        <w:tc>
          <w:tcPr>
            <w:tcW w:w="2705" w:type="dxa"/>
            <w:gridSpan w:val="3"/>
          </w:tcPr>
          <w:p w14:paraId="62C83755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3"/>
          </w:tcPr>
          <w:p w14:paraId="35FFA6D9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  <w:gridSpan w:val="2"/>
          </w:tcPr>
          <w:p w14:paraId="2BB0AD0C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  <w:gridSpan w:val="3"/>
          </w:tcPr>
          <w:p w14:paraId="33EB7383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3"/>
          </w:tcPr>
          <w:p w14:paraId="6ABB2D5F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29C88BFA" w14:textId="15B05903" w:rsidR="0074150F" w:rsidRPr="00B20F02" w:rsidRDefault="00F721D4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โรงงาน </w:t>
            </w:r>
          </w:p>
        </w:tc>
        <w:tc>
          <w:tcPr>
            <w:tcW w:w="288" w:type="dxa"/>
          </w:tcPr>
          <w:p w14:paraId="0DAEAFF8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01A16EC6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292365D1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5" w:type="dxa"/>
            <w:gridSpan w:val="2"/>
          </w:tcPr>
          <w:p w14:paraId="4E05CC22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64" w:type="dxa"/>
            <w:gridSpan w:val="2"/>
          </w:tcPr>
          <w:p w14:paraId="4F750516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5750FF26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9592CB2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6" w:type="dxa"/>
            <w:gridSpan w:val="2"/>
          </w:tcPr>
          <w:p w14:paraId="4D1484FA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3"/>
          </w:tcPr>
          <w:p w14:paraId="273E3C45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  <w:gridSpan w:val="4"/>
          </w:tcPr>
          <w:p w14:paraId="199AE78E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66B1E6CF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51F08431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150F" w:rsidRPr="00B20F02" w14:paraId="254E8A5A" w14:textId="77777777" w:rsidTr="005B045C">
        <w:trPr>
          <w:tblHeader/>
        </w:trPr>
        <w:tc>
          <w:tcPr>
            <w:tcW w:w="2705" w:type="dxa"/>
            <w:gridSpan w:val="3"/>
          </w:tcPr>
          <w:p w14:paraId="538E5BF0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3"/>
          </w:tcPr>
          <w:p w14:paraId="1769FB74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7" w:type="dxa"/>
            <w:gridSpan w:val="2"/>
          </w:tcPr>
          <w:p w14:paraId="57E04EE1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  <w:gridSpan w:val="3"/>
          </w:tcPr>
          <w:p w14:paraId="533F015A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3"/>
          </w:tcPr>
          <w:p w14:paraId="3323BDF3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7D3AEE76" w14:textId="01608960" w:rsidR="0074150F" w:rsidRPr="00B20F02" w:rsidRDefault="00F721D4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88" w:type="dxa"/>
          </w:tcPr>
          <w:p w14:paraId="58DB273E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6A7D5175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64AAF0D5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5" w:type="dxa"/>
            <w:gridSpan w:val="2"/>
          </w:tcPr>
          <w:p w14:paraId="0CE61AD6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64" w:type="dxa"/>
            <w:gridSpan w:val="2"/>
          </w:tcPr>
          <w:p w14:paraId="72A03617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074812F6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30C0B8E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6" w:type="dxa"/>
            <w:gridSpan w:val="2"/>
          </w:tcPr>
          <w:p w14:paraId="30243C86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3"/>
          </w:tcPr>
          <w:p w14:paraId="7932B6EB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  <w:gridSpan w:val="4"/>
          </w:tcPr>
          <w:p w14:paraId="29A05833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41" w:type="dxa"/>
          </w:tcPr>
          <w:p w14:paraId="076455B4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2F387E35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150F" w:rsidRPr="00B20F02" w14:paraId="4B56B6D0" w14:textId="77777777" w:rsidTr="005B045C">
        <w:trPr>
          <w:tblHeader/>
        </w:trPr>
        <w:tc>
          <w:tcPr>
            <w:tcW w:w="2705" w:type="dxa"/>
            <w:gridSpan w:val="3"/>
          </w:tcPr>
          <w:p w14:paraId="511E6307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3"/>
          </w:tcPr>
          <w:p w14:paraId="15C9F690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237" w:type="dxa"/>
            <w:gridSpan w:val="2"/>
          </w:tcPr>
          <w:p w14:paraId="00049ED3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  <w:gridSpan w:val="3"/>
          </w:tcPr>
          <w:p w14:paraId="4C4DB415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43" w:type="dxa"/>
            <w:gridSpan w:val="3"/>
          </w:tcPr>
          <w:p w14:paraId="5C0262A5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628F338C" w14:textId="2A43169A" w:rsidR="0074150F" w:rsidRPr="00B20F02" w:rsidRDefault="00837B49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โรงงาน</w:t>
            </w:r>
            <w:r w:rsidR="00F721D4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88" w:type="dxa"/>
          </w:tcPr>
          <w:p w14:paraId="2AB9795F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2872007D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ไซโลและ</w:t>
            </w:r>
          </w:p>
        </w:tc>
        <w:tc>
          <w:tcPr>
            <w:tcW w:w="270" w:type="dxa"/>
            <w:gridSpan w:val="2"/>
          </w:tcPr>
          <w:p w14:paraId="3889801F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5" w:type="dxa"/>
            <w:gridSpan w:val="2"/>
          </w:tcPr>
          <w:p w14:paraId="0E04EE65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64" w:type="dxa"/>
            <w:gridSpan w:val="2"/>
          </w:tcPr>
          <w:p w14:paraId="6E3A56F4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4F26CCAB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E86AA0B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6" w:type="dxa"/>
            <w:gridSpan w:val="2"/>
          </w:tcPr>
          <w:p w14:paraId="2F362D62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0" w:right="-1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ระบบ</w:t>
            </w:r>
          </w:p>
        </w:tc>
        <w:tc>
          <w:tcPr>
            <w:tcW w:w="236" w:type="dxa"/>
            <w:gridSpan w:val="3"/>
          </w:tcPr>
          <w:p w14:paraId="4C77C3B8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  <w:gridSpan w:val="4"/>
          </w:tcPr>
          <w:p w14:paraId="299C4FBF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41" w:type="dxa"/>
          </w:tcPr>
          <w:p w14:paraId="6CAC2D6C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24577CAD" w14:textId="77777777" w:rsidR="0074150F" w:rsidRPr="00B20F02" w:rsidRDefault="0074150F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73F96" w:rsidRPr="00B20F02" w14:paraId="586130F8" w14:textId="77777777" w:rsidTr="00A52410">
        <w:trPr>
          <w:trHeight w:val="380"/>
          <w:tblHeader/>
        </w:trPr>
        <w:tc>
          <w:tcPr>
            <w:tcW w:w="2705" w:type="dxa"/>
            <w:gridSpan w:val="3"/>
          </w:tcPr>
          <w:p w14:paraId="58B02BB8" w14:textId="77777777" w:rsidR="00E3421A" w:rsidRPr="00B20F02" w:rsidRDefault="00E3421A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3"/>
          </w:tcPr>
          <w:p w14:paraId="798A09BB" w14:textId="77777777" w:rsidR="00E3421A" w:rsidRPr="00B20F02" w:rsidRDefault="00E3421A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7" w:type="dxa"/>
            <w:gridSpan w:val="2"/>
          </w:tcPr>
          <w:p w14:paraId="3FA44D9C" w14:textId="77777777" w:rsidR="00E3421A" w:rsidRPr="00B20F02" w:rsidRDefault="00E3421A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0" w:type="dxa"/>
            <w:gridSpan w:val="3"/>
          </w:tcPr>
          <w:p w14:paraId="1D422B1F" w14:textId="77777777" w:rsidR="00E3421A" w:rsidRPr="00B20F02" w:rsidRDefault="00E3421A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ที่ดินเช่า</w:t>
            </w:r>
          </w:p>
        </w:tc>
        <w:tc>
          <w:tcPr>
            <w:tcW w:w="243" w:type="dxa"/>
            <w:gridSpan w:val="3"/>
          </w:tcPr>
          <w:p w14:paraId="0E7D08C0" w14:textId="77777777" w:rsidR="00E3421A" w:rsidRPr="00B20F02" w:rsidRDefault="00E3421A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6DC561F9" w14:textId="6AC6CAAA" w:rsidR="00E3421A" w:rsidRPr="00B20F02" w:rsidRDefault="00837B49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ปรับปรุง</w:t>
            </w:r>
            <w:r w:rsidR="00F721D4" w:rsidRPr="00B20F0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288" w:type="dxa"/>
          </w:tcPr>
          <w:p w14:paraId="484C7E73" w14:textId="77777777" w:rsidR="00E3421A" w:rsidRPr="00B20F02" w:rsidRDefault="00E3421A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399BD852" w14:textId="77777777" w:rsidR="00E3421A" w:rsidRPr="00B20F02" w:rsidRDefault="00E3421A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  <w:gridSpan w:val="2"/>
          </w:tcPr>
          <w:p w14:paraId="2AC693C3" w14:textId="77777777" w:rsidR="00E3421A" w:rsidRPr="00B20F02" w:rsidRDefault="00E3421A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5" w:type="dxa"/>
            <w:gridSpan w:val="2"/>
          </w:tcPr>
          <w:p w14:paraId="1F1F6EBE" w14:textId="77777777" w:rsidR="00E3421A" w:rsidRPr="00B20F02" w:rsidRDefault="00E3421A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64" w:type="dxa"/>
            <w:gridSpan w:val="2"/>
          </w:tcPr>
          <w:p w14:paraId="13E82CC4" w14:textId="77777777" w:rsidR="00E3421A" w:rsidRPr="00B20F02" w:rsidRDefault="00E3421A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4D0A2874" w14:textId="77777777" w:rsidR="00E3421A" w:rsidRPr="00B20F02" w:rsidRDefault="00E3421A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6" w:type="dxa"/>
            <w:gridSpan w:val="2"/>
          </w:tcPr>
          <w:p w14:paraId="19BECE66" w14:textId="77777777" w:rsidR="00E3421A" w:rsidRPr="00B20F02" w:rsidRDefault="00E3421A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6" w:type="dxa"/>
            <w:gridSpan w:val="2"/>
          </w:tcPr>
          <w:p w14:paraId="4800D3E1" w14:textId="77777777" w:rsidR="00E3421A" w:rsidRPr="00B20F02" w:rsidRDefault="00E3421A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0" w:right="-1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236" w:type="dxa"/>
            <w:gridSpan w:val="3"/>
          </w:tcPr>
          <w:p w14:paraId="62CD3AC0" w14:textId="77777777" w:rsidR="00E3421A" w:rsidRPr="00B20F02" w:rsidRDefault="00E3421A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  <w:gridSpan w:val="4"/>
          </w:tcPr>
          <w:p w14:paraId="7653B3AF" w14:textId="77777777" w:rsidR="00E3421A" w:rsidRPr="00B20F02" w:rsidRDefault="00E3421A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41" w:type="dxa"/>
          </w:tcPr>
          <w:p w14:paraId="04213BE9" w14:textId="77777777" w:rsidR="00E3421A" w:rsidRPr="00B20F02" w:rsidRDefault="00E3421A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0A040C86" w14:textId="77777777" w:rsidR="00E3421A" w:rsidRPr="00B20F02" w:rsidRDefault="00E3421A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3421A" w:rsidRPr="00B20F02" w14:paraId="5543C30E" w14:textId="77777777" w:rsidTr="005B045C">
        <w:trPr>
          <w:trHeight w:hRule="exact" w:val="288"/>
          <w:tblHeader/>
        </w:trPr>
        <w:tc>
          <w:tcPr>
            <w:tcW w:w="2705" w:type="dxa"/>
            <w:gridSpan w:val="3"/>
          </w:tcPr>
          <w:p w14:paraId="23A06E17" w14:textId="77777777" w:rsidR="00E3421A" w:rsidRPr="00B20F02" w:rsidRDefault="00E3421A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47" w:type="dxa"/>
            <w:gridSpan w:val="37"/>
          </w:tcPr>
          <w:p w14:paraId="5CAC3395" w14:textId="4160B810" w:rsidR="00E3421A" w:rsidRPr="00B20F02" w:rsidRDefault="00E3421A" w:rsidP="004D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5"/>
                <w:tab w:val="center" w:pos="5328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ab/>
            </w: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ab/>
              <w:t>(</w:t>
            </w:r>
            <w:r w:rsidR="00B72F53" w:rsidRPr="00B20F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</w:t>
            </w:r>
            <w:r w:rsidRPr="00B20F0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BB0E36" w:rsidRPr="00B20F02" w14:paraId="0211ABE7" w14:textId="77777777" w:rsidTr="005B045C">
        <w:tc>
          <w:tcPr>
            <w:tcW w:w="2705" w:type="dxa"/>
            <w:gridSpan w:val="3"/>
          </w:tcPr>
          <w:p w14:paraId="239EC774" w14:textId="77777777" w:rsidR="00E3421A" w:rsidRPr="00B20F02" w:rsidRDefault="00E3421A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24" w:type="dxa"/>
            <w:gridSpan w:val="3"/>
          </w:tcPr>
          <w:p w14:paraId="1D567F0A" w14:textId="77777777" w:rsidR="00E3421A" w:rsidRPr="00B20F02" w:rsidRDefault="00E3421A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gridSpan w:val="2"/>
          </w:tcPr>
          <w:p w14:paraId="1A546A91" w14:textId="77777777" w:rsidR="00E3421A" w:rsidRPr="00B20F02" w:rsidRDefault="00E3421A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3"/>
          </w:tcPr>
          <w:p w14:paraId="3388FE8A" w14:textId="77777777" w:rsidR="00E3421A" w:rsidRPr="00B20F02" w:rsidRDefault="00E3421A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3"/>
          </w:tcPr>
          <w:p w14:paraId="2999C103" w14:textId="77777777" w:rsidR="00E3421A" w:rsidRPr="00B20F02" w:rsidRDefault="00E3421A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A8E5181" w14:textId="77777777" w:rsidR="00E3421A" w:rsidRPr="00B20F02" w:rsidRDefault="00E3421A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10D98B4C" w14:textId="77777777" w:rsidR="00E3421A" w:rsidRPr="00B20F02" w:rsidRDefault="00E3421A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</w:tcPr>
          <w:p w14:paraId="04C19664" w14:textId="77777777" w:rsidR="00E3421A" w:rsidRPr="00B20F02" w:rsidRDefault="00E3421A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11B31B26" w14:textId="77777777" w:rsidR="00E3421A" w:rsidRPr="00B20F02" w:rsidRDefault="00E3421A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1F2549B6" w14:textId="77777777" w:rsidR="00E3421A" w:rsidRPr="00B20F02" w:rsidRDefault="00E3421A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gridSpan w:val="2"/>
          </w:tcPr>
          <w:p w14:paraId="74899AD7" w14:textId="77777777" w:rsidR="00E3421A" w:rsidRPr="00B20F02" w:rsidRDefault="00E3421A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5E060E22" w14:textId="77777777" w:rsidR="00E3421A" w:rsidRPr="00B20F02" w:rsidRDefault="00E3421A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29591B13" w14:textId="77777777" w:rsidR="00E3421A" w:rsidRPr="00B20F02" w:rsidRDefault="00E3421A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A7070E2" w14:textId="77777777" w:rsidR="00E3421A" w:rsidRPr="00B20F02" w:rsidRDefault="00E3421A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26A764CC" w14:textId="77777777" w:rsidR="00E3421A" w:rsidRPr="00B20F02" w:rsidRDefault="00E3421A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14:paraId="7ED29FA7" w14:textId="77777777" w:rsidR="00E3421A" w:rsidRPr="00B20F02" w:rsidRDefault="00E3421A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7143B6B0" w14:textId="77777777" w:rsidR="00E3421A" w:rsidRPr="00B20F02" w:rsidRDefault="00E3421A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4DC462DE" w14:textId="77777777" w:rsidR="00E3421A" w:rsidRPr="00B20F02" w:rsidRDefault="00E3421A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045C" w:rsidRPr="00B20F02" w14:paraId="5DD42442" w14:textId="77777777" w:rsidTr="005B045C">
        <w:tc>
          <w:tcPr>
            <w:tcW w:w="2705" w:type="dxa"/>
            <w:gridSpan w:val="3"/>
          </w:tcPr>
          <w:p w14:paraId="78CB89FC" w14:textId="11CF0E54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20F0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24" w:type="dxa"/>
            <w:gridSpan w:val="3"/>
          </w:tcPr>
          <w:p w14:paraId="337986CD" w14:textId="328C948B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B045C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004</w:t>
            </w:r>
          </w:p>
        </w:tc>
        <w:tc>
          <w:tcPr>
            <w:tcW w:w="237" w:type="dxa"/>
            <w:gridSpan w:val="2"/>
          </w:tcPr>
          <w:p w14:paraId="583542DC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3"/>
          </w:tcPr>
          <w:p w14:paraId="0E52CA57" w14:textId="65AC5301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243" w:type="dxa"/>
            <w:gridSpan w:val="3"/>
          </w:tcPr>
          <w:p w14:paraId="19292BF9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B88A40E" w14:textId="062901B4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5B045C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776</w:t>
            </w:r>
          </w:p>
        </w:tc>
        <w:tc>
          <w:tcPr>
            <w:tcW w:w="288" w:type="dxa"/>
          </w:tcPr>
          <w:p w14:paraId="240A9A8F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45D821E3" w14:textId="16B35BBB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5B045C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270" w:type="dxa"/>
            <w:gridSpan w:val="2"/>
          </w:tcPr>
          <w:p w14:paraId="0F98D550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753C1B5A" w14:textId="5F0FDC62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B045C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348</w:t>
            </w:r>
          </w:p>
        </w:tc>
        <w:tc>
          <w:tcPr>
            <w:tcW w:w="264" w:type="dxa"/>
            <w:gridSpan w:val="2"/>
          </w:tcPr>
          <w:p w14:paraId="1DF23BDE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70EF63F9" w14:textId="31DB699F" w:rsidR="005B045C" w:rsidRPr="00B20F02" w:rsidRDefault="000C58DB" w:rsidP="00B6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589</w:t>
            </w:r>
          </w:p>
        </w:tc>
        <w:tc>
          <w:tcPr>
            <w:tcW w:w="270" w:type="dxa"/>
            <w:gridSpan w:val="3"/>
          </w:tcPr>
          <w:p w14:paraId="2ADB4DBB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A41C597" w14:textId="46EC67E4" w:rsidR="005B045C" w:rsidRPr="00B20F02" w:rsidRDefault="000C58DB" w:rsidP="00D31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B045C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  <w:tc>
          <w:tcPr>
            <w:tcW w:w="236" w:type="dxa"/>
            <w:gridSpan w:val="3"/>
          </w:tcPr>
          <w:p w14:paraId="084616B6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14:paraId="03E20A54" w14:textId="5DB6603E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B045C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489</w:t>
            </w:r>
          </w:p>
        </w:tc>
        <w:tc>
          <w:tcPr>
            <w:tcW w:w="241" w:type="dxa"/>
          </w:tcPr>
          <w:p w14:paraId="11B2F390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193693E3" w14:textId="16BCDC5F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5B045C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425</w:t>
            </w:r>
          </w:p>
        </w:tc>
      </w:tr>
      <w:tr w:rsidR="005B045C" w:rsidRPr="00B20F02" w14:paraId="0CA3F747" w14:textId="77777777" w:rsidTr="005B045C">
        <w:tc>
          <w:tcPr>
            <w:tcW w:w="2705" w:type="dxa"/>
            <w:gridSpan w:val="3"/>
          </w:tcPr>
          <w:p w14:paraId="2E7FEC0B" w14:textId="778AF428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4" w:type="dxa"/>
            <w:gridSpan w:val="3"/>
          </w:tcPr>
          <w:p w14:paraId="7C8F2355" w14:textId="26A432B7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226</w:t>
            </w:r>
            <w:r w:rsidR="005B045C" w:rsidRPr="00B20F02">
              <w:rPr>
                <w:rFonts w:asciiTheme="majorBidi" w:hAnsiTheme="majorBidi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237" w:type="dxa"/>
            <w:gridSpan w:val="2"/>
          </w:tcPr>
          <w:p w14:paraId="1A4B5CB5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3"/>
          </w:tcPr>
          <w:p w14:paraId="583043B9" w14:textId="5A783752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3" w:type="dxa"/>
            <w:gridSpan w:val="3"/>
          </w:tcPr>
          <w:p w14:paraId="4EA30458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EEA92A3" w14:textId="36D1FE09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288" w:type="dxa"/>
          </w:tcPr>
          <w:p w14:paraId="68085BEB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23BB2502" w14:textId="6E215274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270" w:type="dxa"/>
            <w:gridSpan w:val="2"/>
          </w:tcPr>
          <w:p w14:paraId="5D878103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326D2E47" w14:textId="51AF8659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  <w:tc>
          <w:tcPr>
            <w:tcW w:w="264" w:type="dxa"/>
            <w:gridSpan w:val="2"/>
          </w:tcPr>
          <w:p w14:paraId="219519A2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70052C66" w14:textId="2FBECE00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270" w:type="dxa"/>
            <w:gridSpan w:val="3"/>
          </w:tcPr>
          <w:p w14:paraId="11852903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C83178E" w14:textId="6104C0C0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236" w:type="dxa"/>
            <w:gridSpan w:val="3"/>
          </w:tcPr>
          <w:p w14:paraId="0C2B76A9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14:paraId="7A73DD39" w14:textId="35ED4E87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533</w:t>
            </w:r>
          </w:p>
        </w:tc>
        <w:tc>
          <w:tcPr>
            <w:tcW w:w="241" w:type="dxa"/>
          </w:tcPr>
          <w:p w14:paraId="49FADDE0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381EB21E" w14:textId="219C288D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B045C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</w:tr>
      <w:tr w:rsidR="005B045C" w:rsidRPr="00B20F02" w14:paraId="1BDAA673" w14:textId="77777777" w:rsidTr="005B045C">
        <w:tc>
          <w:tcPr>
            <w:tcW w:w="2705" w:type="dxa"/>
            <w:gridSpan w:val="3"/>
          </w:tcPr>
          <w:p w14:paraId="0952121F" w14:textId="3CE1E76F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124" w:type="dxa"/>
            <w:gridSpan w:val="3"/>
          </w:tcPr>
          <w:p w14:paraId="2C8DF300" w14:textId="0E0D471F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  <w:tc>
          <w:tcPr>
            <w:tcW w:w="237" w:type="dxa"/>
            <w:gridSpan w:val="2"/>
          </w:tcPr>
          <w:p w14:paraId="5CB00244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3"/>
          </w:tcPr>
          <w:p w14:paraId="6753DE8A" w14:textId="21398060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gridSpan w:val="3"/>
          </w:tcPr>
          <w:p w14:paraId="178D4D4B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22DB0513" w14:textId="51C2A251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944</w:t>
            </w:r>
          </w:p>
        </w:tc>
        <w:tc>
          <w:tcPr>
            <w:tcW w:w="288" w:type="dxa"/>
          </w:tcPr>
          <w:p w14:paraId="475E60AD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0AAF9E39" w14:textId="03A7F2B3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732</w:t>
            </w:r>
          </w:p>
        </w:tc>
        <w:tc>
          <w:tcPr>
            <w:tcW w:w="270" w:type="dxa"/>
            <w:gridSpan w:val="2"/>
          </w:tcPr>
          <w:p w14:paraId="0E55AE3A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08099F6C" w14:textId="3872FB65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264" w:type="dxa"/>
            <w:gridSpan w:val="2"/>
          </w:tcPr>
          <w:p w14:paraId="7435961F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46CD23B0" w14:textId="20F20178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gridSpan w:val="3"/>
          </w:tcPr>
          <w:p w14:paraId="46DEFDAA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3B63DB8" w14:textId="7CF57A48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681</w:t>
            </w:r>
          </w:p>
        </w:tc>
        <w:tc>
          <w:tcPr>
            <w:tcW w:w="236" w:type="dxa"/>
            <w:gridSpan w:val="3"/>
          </w:tcPr>
          <w:p w14:paraId="316AA951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14:paraId="63EE4A70" w14:textId="559E68CB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847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</w:tcPr>
          <w:p w14:paraId="47AA8580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73D05F08" w14:textId="01F21E68" w:rsidR="005B045C" w:rsidRPr="00B20F02" w:rsidRDefault="005B045C" w:rsidP="0003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5B045C" w:rsidRPr="00B20F02" w14:paraId="68785A0A" w14:textId="77777777" w:rsidTr="005B045C">
        <w:tc>
          <w:tcPr>
            <w:tcW w:w="2705" w:type="dxa"/>
            <w:gridSpan w:val="3"/>
          </w:tcPr>
          <w:p w14:paraId="2E305D06" w14:textId="3FB94EDB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4" w:type="dxa"/>
            <w:gridSpan w:val="3"/>
          </w:tcPr>
          <w:p w14:paraId="106D8174" w14:textId="0C2F3884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7" w:type="dxa"/>
            <w:gridSpan w:val="2"/>
          </w:tcPr>
          <w:p w14:paraId="540C038D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3"/>
          </w:tcPr>
          <w:p w14:paraId="6BF10BD7" w14:textId="01D20D55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-</w:t>
            </w:r>
          </w:p>
        </w:tc>
        <w:tc>
          <w:tcPr>
            <w:tcW w:w="243" w:type="dxa"/>
            <w:gridSpan w:val="3"/>
          </w:tcPr>
          <w:p w14:paraId="19602C39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98D3697" w14:textId="6C907D6B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88" w:type="dxa"/>
          </w:tcPr>
          <w:p w14:paraId="5973F4F4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50891406" w14:textId="291C5FE1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351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35D20CC9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5641565B" w14:textId="68EDAB5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64" w:type="dxa"/>
            <w:gridSpan w:val="2"/>
          </w:tcPr>
          <w:p w14:paraId="239ACB02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046ADF6D" w14:textId="3D75BA08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3"/>
          </w:tcPr>
          <w:p w14:paraId="130A07F5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2DFEDB1" w14:textId="10060D34" w:rsidR="005B045C" w:rsidRPr="00B20F02" w:rsidRDefault="005B045C" w:rsidP="00B6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gridSpan w:val="3"/>
          </w:tcPr>
          <w:p w14:paraId="63AE4ECE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14:paraId="311214D3" w14:textId="31C68E9F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</w:tcPr>
          <w:p w14:paraId="1DB5A0EC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5BEB2F09" w14:textId="3ECA3E18" w:rsidR="005B045C" w:rsidRPr="00B20F02" w:rsidRDefault="005B045C" w:rsidP="00371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612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B045C" w:rsidRPr="00B20F02" w14:paraId="41F5C77B" w14:textId="77777777" w:rsidTr="005B045C">
        <w:tc>
          <w:tcPr>
            <w:tcW w:w="2705" w:type="dxa"/>
            <w:gridSpan w:val="3"/>
          </w:tcPr>
          <w:p w14:paraId="6C230F71" w14:textId="4D03C263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24" w:type="dxa"/>
            <w:gridSpan w:val="3"/>
            <w:tcBorders>
              <w:bottom w:val="single" w:sz="4" w:space="0" w:color="auto"/>
            </w:tcBorders>
          </w:tcPr>
          <w:p w14:paraId="18144BC7" w14:textId="6171D010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7" w:type="dxa"/>
            <w:gridSpan w:val="2"/>
          </w:tcPr>
          <w:p w14:paraId="5DABD028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3"/>
            <w:tcBorders>
              <w:bottom w:val="single" w:sz="4" w:space="0" w:color="auto"/>
            </w:tcBorders>
          </w:tcPr>
          <w:p w14:paraId="235D7795" w14:textId="0AE93F04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gridSpan w:val="3"/>
          </w:tcPr>
          <w:p w14:paraId="53C15BEE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BF09A45" w14:textId="6E51B02E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88" w:type="dxa"/>
          </w:tcPr>
          <w:p w14:paraId="185B169F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797F8529" w14:textId="2AD67E71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2C2466F6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</w:tcPr>
          <w:p w14:paraId="0B8EC8F5" w14:textId="05D7C885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64" w:type="dxa"/>
            <w:gridSpan w:val="2"/>
          </w:tcPr>
          <w:p w14:paraId="7FC00D75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bottom w:val="single" w:sz="4" w:space="0" w:color="auto"/>
            </w:tcBorders>
          </w:tcPr>
          <w:p w14:paraId="05D13306" w14:textId="169554D2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3"/>
          </w:tcPr>
          <w:p w14:paraId="459F27D9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5C8924B" w14:textId="6EB7EE0B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gridSpan w:val="3"/>
          </w:tcPr>
          <w:p w14:paraId="7AA0EE48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gridSpan w:val="4"/>
            <w:tcBorders>
              <w:bottom w:val="single" w:sz="4" w:space="0" w:color="auto"/>
            </w:tcBorders>
          </w:tcPr>
          <w:p w14:paraId="0AE2325A" w14:textId="5CAFFA12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41" w:type="dxa"/>
          </w:tcPr>
          <w:p w14:paraId="22B25348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14:paraId="2E31A78E" w14:textId="6CD04123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B045C" w:rsidRPr="00B20F02" w14:paraId="43056D00" w14:textId="77777777" w:rsidTr="005B045C">
        <w:trPr>
          <w:trHeight w:hRule="exact" w:val="288"/>
        </w:trPr>
        <w:tc>
          <w:tcPr>
            <w:tcW w:w="2705" w:type="dxa"/>
            <w:gridSpan w:val="3"/>
          </w:tcPr>
          <w:p w14:paraId="0CF28BCF" w14:textId="4B9F7875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</w:tcBorders>
          </w:tcPr>
          <w:p w14:paraId="4FEA3AAC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gridSpan w:val="2"/>
          </w:tcPr>
          <w:p w14:paraId="67D9B458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</w:tcBorders>
          </w:tcPr>
          <w:p w14:paraId="25E88856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3"/>
          </w:tcPr>
          <w:p w14:paraId="64C30216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283404B3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6EA5006B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4B0E0E51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75482698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</w:tcBorders>
          </w:tcPr>
          <w:p w14:paraId="6BFD8802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gridSpan w:val="2"/>
          </w:tcPr>
          <w:p w14:paraId="7857990D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</w:tcBorders>
          </w:tcPr>
          <w:p w14:paraId="53979051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7888525B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0CC7295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5E548BFA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gridSpan w:val="4"/>
            <w:tcBorders>
              <w:top w:val="single" w:sz="4" w:space="0" w:color="auto"/>
            </w:tcBorders>
          </w:tcPr>
          <w:p w14:paraId="6C8AEB75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2877C817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</w:tcPr>
          <w:p w14:paraId="1643D314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045C" w:rsidRPr="00B20F02" w14:paraId="4192B130" w14:textId="77777777" w:rsidTr="005B045C">
        <w:trPr>
          <w:trHeight w:hRule="exact" w:val="288"/>
        </w:trPr>
        <w:tc>
          <w:tcPr>
            <w:tcW w:w="2705" w:type="dxa"/>
            <w:gridSpan w:val="3"/>
          </w:tcPr>
          <w:p w14:paraId="7AFC7ACE" w14:textId="1BC79048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1</w:t>
            </w: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2563</w:t>
            </w:r>
          </w:p>
        </w:tc>
        <w:tc>
          <w:tcPr>
            <w:tcW w:w="1124" w:type="dxa"/>
            <w:gridSpan w:val="3"/>
          </w:tcPr>
          <w:p w14:paraId="43003264" w14:textId="4F7CD20E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5B045C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723</w:t>
            </w:r>
          </w:p>
        </w:tc>
        <w:tc>
          <w:tcPr>
            <w:tcW w:w="237" w:type="dxa"/>
            <w:gridSpan w:val="2"/>
          </w:tcPr>
          <w:p w14:paraId="7999F2FA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gridSpan w:val="3"/>
          </w:tcPr>
          <w:p w14:paraId="220B5A0E" w14:textId="7B375F02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243" w:type="dxa"/>
            <w:gridSpan w:val="3"/>
          </w:tcPr>
          <w:p w14:paraId="288AA108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6950707E" w14:textId="74320086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5B045C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978</w:t>
            </w:r>
          </w:p>
        </w:tc>
        <w:tc>
          <w:tcPr>
            <w:tcW w:w="288" w:type="dxa"/>
          </w:tcPr>
          <w:p w14:paraId="4DF881A4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519251AF" w14:textId="37E64791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5B045C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515</w:t>
            </w:r>
          </w:p>
        </w:tc>
        <w:tc>
          <w:tcPr>
            <w:tcW w:w="270" w:type="dxa"/>
            <w:gridSpan w:val="2"/>
          </w:tcPr>
          <w:p w14:paraId="75548FFF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48251948" w14:textId="3000F9DA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5B045C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427</w:t>
            </w:r>
          </w:p>
        </w:tc>
        <w:tc>
          <w:tcPr>
            <w:tcW w:w="264" w:type="dxa"/>
            <w:gridSpan w:val="2"/>
          </w:tcPr>
          <w:p w14:paraId="5247AB82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228B7797" w14:textId="2DBAD5EC" w:rsidR="005B045C" w:rsidRPr="00B20F02" w:rsidRDefault="000C58DB" w:rsidP="00A52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270" w:type="dxa"/>
            <w:gridSpan w:val="3"/>
          </w:tcPr>
          <w:p w14:paraId="5B779BC5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169FAC16" w14:textId="6FE52083" w:rsidR="005B045C" w:rsidRPr="00A52410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524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5B045C" w:rsidRPr="00A524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5241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424</w:t>
            </w:r>
          </w:p>
        </w:tc>
        <w:tc>
          <w:tcPr>
            <w:tcW w:w="236" w:type="dxa"/>
            <w:gridSpan w:val="3"/>
          </w:tcPr>
          <w:p w14:paraId="06998177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14:paraId="4A0871EB" w14:textId="64787FF2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B045C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178</w:t>
            </w:r>
          </w:p>
        </w:tc>
        <w:tc>
          <w:tcPr>
            <w:tcW w:w="241" w:type="dxa"/>
          </w:tcPr>
          <w:p w14:paraId="41072D59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4B63752A" w14:textId="61A7E706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  <w:r w:rsidR="005B045C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853</w:t>
            </w:r>
          </w:p>
        </w:tc>
      </w:tr>
      <w:tr w:rsidR="005B045C" w:rsidRPr="00B20F02" w14:paraId="0B9D2A7E" w14:textId="77777777" w:rsidTr="005B045C">
        <w:tc>
          <w:tcPr>
            <w:tcW w:w="2705" w:type="dxa"/>
            <w:gridSpan w:val="3"/>
          </w:tcPr>
          <w:p w14:paraId="33A44B9D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4" w:type="dxa"/>
            <w:gridSpan w:val="3"/>
          </w:tcPr>
          <w:p w14:paraId="40F5A352" w14:textId="055B0498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37" w:type="dxa"/>
            <w:gridSpan w:val="2"/>
          </w:tcPr>
          <w:p w14:paraId="2A876019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3"/>
          </w:tcPr>
          <w:p w14:paraId="267E7AB9" w14:textId="0B4D8302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3" w:type="dxa"/>
            <w:gridSpan w:val="3"/>
          </w:tcPr>
          <w:p w14:paraId="5D36C44D" w14:textId="77777777" w:rsidR="005B045C" w:rsidRPr="00B20F02" w:rsidRDefault="005B045C" w:rsidP="005B045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915A78D" w14:textId="24729585" w:rsidR="005B045C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217</w:t>
            </w:r>
          </w:p>
        </w:tc>
        <w:tc>
          <w:tcPr>
            <w:tcW w:w="288" w:type="dxa"/>
          </w:tcPr>
          <w:p w14:paraId="6EC97D13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42D02C3A" w14:textId="756A2ACC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270" w:type="dxa"/>
            <w:gridSpan w:val="2"/>
          </w:tcPr>
          <w:p w14:paraId="473D7D52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1CFD7ADF" w14:textId="31A6D79B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264" w:type="dxa"/>
            <w:gridSpan w:val="2"/>
          </w:tcPr>
          <w:p w14:paraId="435F8CCF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43A9CC32" w14:textId="51C39601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270" w:type="dxa"/>
            <w:gridSpan w:val="3"/>
          </w:tcPr>
          <w:p w14:paraId="640B82B0" w14:textId="77777777" w:rsidR="005B045C" w:rsidRPr="00B20F02" w:rsidRDefault="005B045C" w:rsidP="005B045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30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8A182B0" w14:textId="54D3361D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134</w:t>
            </w:r>
          </w:p>
        </w:tc>
        <w:tc>
          <w:tcPr>
            <w:tcW w:w="236" w:type="dxa"/>
            <w:gridSpan w:val="3"/>
          </w:tcPr>
          <w:p w14:paraId="571F713A" w14:textId="77777777" w:rsidR="005B045C" w:rsidRPr="00B20F02" w:rsidRDefault="005B045C" w:rsidP="005B045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30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14:paraId="6C47AF5C" w14:textId="7623DDB5" w:rsidR="005B045C" w:rsidRPr="00B20F02" w:rsidRDefault="000C58DB" w:rsidP="005B045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0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354</w:t>
            </w:r>
          </w:p>
        </w:tc>
        <w:tc>
          <w:tcPr>
            <w:tcW w:w="241" w:type="dxa"/>
          </w:tcPr>
          <w:p w14:paraId="151F4ED7" w14:textId="77777777" w:rsidR="005B045C" w:rsidRPr="00B20F02" w:rsidRDefault="005B045C" w:rsidP="005B045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30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6D204FAA" w14:textId="02B527B7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B045C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</w:tr>
      <w:tr w:rsidR="005B045C" w:rsidRPr="00B20F02" w14:paraId="4785B2A8" w14:textId="77777777" w:rsidTr="005B045C">
        <w:tc>
          <w:tcPr>
            <w:tcW w:w="2705" w:type="dxa"/>
            <w:gridSpan w:val="3"/>
          </w:tcPr>
          <w:p w14:paraId="2773CF75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124" w:type="dxa"/>
            <w:gridSpan w:val="3"/>
          </w:tcPr>
          <w:p w14:paraId="20EA9160" w14:textId="1E666C95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237" w:type="dxa"/>
            <w:gridSpan w:val="2"/>
          </w:tcPr>
          <w:p w14:paraId="61D7C97E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3"/>
          </w:tcPr>
          <w:p w14:paraId="2E59DAC4" w14:textId="2EF33D86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  <w:gridSpan w:val="3"/>
          </w:tcPr>
          <w:p w14:paraId="482A4B92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9A20CFD" w14:textId="5AD67297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288" w:type="dxa"/>
          </w:tcPr>
          <w:p w14:paraId="78D8FD6E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377F55A7" w14:textId="0BCD3AE5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  <w:tc>
          <w:tcPr>
            <w:tcW w:w="270" w:type="dxa"/>
            <w:gridSpan w:val="2"/>
          </w:tcPr>
          <w:p w14:paraId="2B05C8B4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17F15D7C" w14:textId="3DD9F745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64" w:type="dxa"/>
            <w:gridSpan w:val="2"/>
          </w:tcPr>
          <w:p w14:paraId="219C2B73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7F3BA69A" w14:textId="409CAF28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gridSpan w:val="3"/>
          </w:tcPr>
          <w:p w14:paraId="2E735B41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A80A974" w14:textId="26628A2A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349</w:t>
            </w:r>
          </w:p>
        </w:tc>
        <w:tc>
          <w:tcPr>
            <w:tcW w:w="236" w:type="dxa"/>
            <w:gridSpan w:val="3"/>
          </w:tcPr>
          <w:p w14:paraId="54F17CA3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14:paraId="4F476D94" w14:textId="54B74F3C" w:rsidR="005B045C" w:rsidRPr="00B20F02" w:rsidRDefault="005B045C" w:rsidP="005B045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0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816</w:t>
            </w:r>
            <w:r w:rsidRPr="00B20F02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</w:tcPr>
          <w:p w14:paraId="0243A3FB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77F68628" w14:textId="09CC3E1F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5B045C" w:rsidRPr="00B20F02" w14:paraId="1E309565" w14:textId="77777777" w:rsidTr="005B045C">
        <w:tc>
          <w:tcPr>
            <w:tcW w:w="2705" w:type="dxa"/>
            <w:gridSpan w:val="3"/>
          </w:tcPr>
          <w:p w14:paraId="6F23A6D4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4" w:type="dxa"/>
            <w:gridSpan w:val="3"/>
          </w:tcPr>
          <w:p w14:paraId="45C3FE03" w14:textId="7B77D13F" w:rsidR="005B045C" w:rsidRPr="00B20F02" w:rsidRDefault="005B045C" w:rsidP="0003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gridSpan w:val="2"/>
          </w:tcPr>
          <w:p w14:paraId="0AF4A19E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3"/>
          </w:tcPr>
          <w:p w14:paraId="65E8ECC8" w14:textId="3EA3619C" w:rsidR="005B045C" w:rsidRPr="00B20F02" w:rsidRDefault="005B045C" w:rsidP="0003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gridSpan w:val="3"/>
          </w:tcPr>
          <w:p w14:paraId="33D0B250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85571FD" w14:textId="39494661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88" w:type="dxa"/>
          </w:tcPr>
          <w:p w14:paraId="3102E954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57BDFD00" w14:textId="361C09B1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2E9FDFC3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465811DC" w14:textId="09C0357F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64" w:type="dxa"/>
            <w:gridSpan w:val="2"/>
          </w:tcPr>
          <w:p w14:paraId="3BB1EC7B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33C9F011" w14:textId="0D01663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3"/>
          </w:tcPr>
          <w:p w14:paraId="650B9DA8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9AC1BF0" w14:textId="4491EF0E" w:rsidR="005B045C" w:rsidRPr="00B20F02" w:rsidRDefault="005B045C" w:rsidP="001F1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gridSpan w:val="3"/>
          </w:tcPr>
          <w:p w14:paraId="2AB87ADD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14:paraId="024E3E5D" w14:textId="65C8B590" w:rsidR="005B045C" w:rsidRPr="00B20F02" w:rsidRDefault="005B045C" w:rsidP="000361C5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0EBB339B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3EB76F2B" w14:textId="615BB372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B045C" w:rsidRPr="00B20F02" w14:paraId="707AA603" w14:textId="77777777" w:rsidTr="005B045C">
        <w:tc>
          <w:tcPr>
            <w:tcW w:w="2705" w:type="dxa"/>
            <w:gridSpan w:val="3"/>
          </w:tcPr>
          <w:p w14:paraId="48E01630" w14:textId="77777777" w:rsidR="005B045C" w:rsidRPr="00B20F02" w:rsidRDefault="005B045C" w:rsidP="005B045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24" w:type="dxa"/>
            <w:gridSpan w:val="3"/>
            <w:tcBorders>
              <w:bottom w:val="single" w:sz="4" w:space="0" w:color="auto"/>
            </w:tcBorders>
          </w:tcPr>
          <w:p w14:paraId="57C008C0" w14:textId="385EA2FA" w:rsidR="005B045C" w:rsidRPr="00B20F02" w:rsidRDefault="005B045C" w:rsidP="0003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gridSpan w:val="2"/>
          </w:tcPr>
          <w:p w14:paraId="7D1C9B5E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3"/>
            <w:tcBorders>
              <w:bottom w:val="single" w:sz="4" w:space="0" w:color="auto"/>
            </w:tcBorders>
          </w:tcPr>
          <w:p w14:paraId="4D815B63" w14:textId="219F17A1" w:rsidR="005B045C" w:rsidRPr="00B20F02" w:rsidRDefault="005B045C" w:rsidP="0003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gridSpan w:val="3"/>
          </w:tcPr>
          <w:p w14:paraId="769BB0B7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DD74ED2" w14:textId="669DD9DF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88" w:type="dxa"/>
          </w:tcPr>
          <w:p w14:paraId="57F7AF52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40DBF3E" w14:textId="624F1B3B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2E6EA14A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</w:tcPr>
          <w:p w14:paraId="652E5FB5" w14:textId="457F776D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64" w:type="dxa"/>
            <w:gridSpan w:val="2"/>
          </w:tcPr>
          <w:p w14:paraId="3F1A9C10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bottom w:val="single" w:sz="4" w:space="0" w:color="auto"/>
            </w:tcBorders>
          </w:tcPr>
          <w:p w14:paraId="7AE1EE92" w14:textId="0B7D51E5" w:rsidR="005B045C" w:rsidRPr="00B20F02" w:rsidRDefault="005B045C" w:rsidP="00B643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3"/>
          </w:tcPr>
          <w:p w14:paraId="488A524C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83FFCD" w14:textId="3FF72CF8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gridSpan w:val="3"/>
          </w:tcPr>
          <w:p w14:paraId="4BF965A4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gridSpan w:val="4"/>
            <w:tcBorders>
              <w:bottom w:val="single" w:sz="4" w:space="0" w:color="auto"/>
            </w:tcBorders>
          </w:tcPr>
          <w:p w14:paraId="39BD1C52" w14:textId="6FD0959C" w:rsidR="005B045C" w:rsidRPr="00B20F02" w:rsidRDefault="005B045C" w:rsidP="000361C5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B20F02">
              <w:rPr>
                <w:rFonts w:asciiTheme="majorBidi" w:hAnsiTheme="majorBidi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26F4442A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14:paraId="03E7D8F3" w14:textId="17E1A9ED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B045C" w:rsidRPr="00B20F02" w14:paraId="0ED844A0" w14:textId="77777777" w:rsidTr="005B045C">
        <w:trPr>
          <w:trHeight w:hRule="exact" w:val="288"/>
        </w:trPr>
        <w:tc>
          <w:tcPr>
            <w:tcW w:w="2705" w:type="dxa"/>
            <w:gridSpan w:val="3"/>
          </w:tcPr>
          <w:p w14:paraId="2C3FA2B9" w14:textId="0A2AC273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</w:tcBorders>
          </w:tcPr>
          <w:p w14:paraId="205260C3" w14:textId="618A4D7E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gridSpan w:val="2"/>
          </w:tcPr>
          <w:p w14:paraId="1356CC3E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</w:tcBorders>
          </w:tcPr>
          <w:p w14:paraId="03E6313B" w14:textId="35E65CFE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3"/>
          </w:tcPr>
          <w:p w14:paraId="30FB5B95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35F530FB" w14:textId="0FAE89BA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1A64DC76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2A6A5517" w14:textId="75B72FB8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C4F0C00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</w:tcBorders>
          </w:tcPr>
          <w:p w14:paraId="0F8C4221" w14:textId="7C8E2F3D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  <w:gridSpan w:val="2"/>
          </w:tcPr>
          <w:p w14:paraId="12D1B592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</w:tcBorders>
          </w:tcPr>
          <w:p w14:paraId="122F63C1" w14:textId="622D3D1B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3"/>
          </w:tcPr>
          <w:p w14:paraId="3F12A20E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DFBCBE" w14:textId="0B94AFE9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4A588DB4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  <w:tcBorders>
              <w:top w:val="single" w:sz="4" w:space="0" w:color="auto"/>
            </w:tcBorders>
          </w:tcPr>
          <w:p w14:paraId="42411393" w14:textId="6DA5C573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598B86E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</w:tcPr>
          <w:p w14:paraId="5EE83F7B" w14:textId="390771CE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B045C" w:rsidRPr="00B20F02" w14:paraId="6D97372D" w14:textId="77777777" w:rsidTr="005B045C">
        <w:tc>
          <w:tcPr>
            <w:tcW w:w="2705" w:type="dxa"/>
            <w:gridSpan w:val="3"/>
          </w:tcPr>
          <w:p w14:paraId="19CD7A08" w14:textId="311A35D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1</w:t>
            </w: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2564</w:t>
            </w:r>
          </w:p>
        </w:tc>
        <w:tc>
          <w:tcPr>
            <w:tcW w:w="1124" w:type="dxa"/>
            <w:gridSpan w:val="3"/>
          </w:tcPr>
          <w:p w14:paraId="7ACF3874" w14:textId="6E66DEA0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5B045C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885</w:t>
            </w:r>
          </w:p>
        </w:tc>
        <w:tc>
          <w:tcPr>
            <w:tcW w:w="237" w:type="dxa"/>
            <w:gridSpan w:val="2"/>
          </w:tcPr>
          <w:p w14:paraId="7AB5B924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gridSpan w:val="3"/>
          </w:tcPr>
          <w:p w14:paraId="288C95C9" w14:textId="5DD962DF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43" w:type="dxa"/>
            <w:gridSpan w:val="3"/>
          </w:tcPr>
          <w:p w14:paraId="345B15AA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255AE5D7" w14:textId="34494B21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="005B045C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284</w:t>
            </w:r>
          </w:p>
        </w:tc>
        <w:tc>
          <w:tcPr>
            <w:tcW w:w="288" w:type="dxa"/>
          </w:tcPr>
          <w:p w14:paraId="2B301CBC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</w:tcPr>
          <w:p w14:paraId="6FCB118A" w14:textId="1F84759F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5B045C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270" w:type="dxa"/>
            <w:gridSpan w:val="2"/>
          </w:tcPr>
          <w:p w14:paraId="5C6CD2A4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gridSpan w:val="2"/>
          </w:tcPr>
          <w:p w14:paraId="55D9D2FD" w14:textId="15E2F825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5B045C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447</w:t>
            </w:r>
          </w:p>
        </w:tc>
        <w:tc>
          <w:tcPr>
            <w:tcW w:w="264" w:type="dxa"/>
            <w:gridSpan w:val="2"/>
          </w:tcPr>
          <w:p w14:paraId="208025F4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3"/>
          </w:tcPr>
          <w:p w14:paraId="6F3CC6A6" w14:textId="49D60B29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542</w:t>
            </w:r>
          </w:p>
        </w:tc>
        <w:tc>
          <w:tcPr>
            <w:tcW w:w="270" w:type="dxa"/>
            <w:gridSpan w:val="3"/>
          </w:tcPr>
          <w:p w14:paraId="099DB350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01F4B1D9" w14:textId="3A7D7E89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5B045C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890</w:t>
            </w:r>
          </w:p>
        </w:tc>
        <w:tc>
          <w:tcPr>
            <w:tcW w:w="236" w:type="dxa"/>
            <w:gridSpan w:val="3"/>
          </w:tcPr>
          <w:p w14:paraId="235784A3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</w:tcPr>
          <w:p w14:paraId="6F881A89" w14:textId="6FBB76BF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716</w:t>
            </w:r>
          </w:p>
        </w:tc>
        <w:tc>
          <w:tcPr>
            <w:tcW w:w="241" w:type="dxa"/>
          </w:tcPr>
          <w:p w14:paraId="536EE8E3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60E934B0" w14:textId="4E04FFD0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</w:t>
            </w:r>
            <w:r w:rsidR="005B045C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705</w:t>
            </w:r>
          </w:p>
        </w:tc>
      </w:tr>
      <w:tr w:rsidR="00CA423B" w:rsidRPr="00B20F02" w14:paraId="2FBBD5F0" w14:textId="77777777" w:rsidTr="005B04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2397DC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8590E3" w14:textId="4984D420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4369F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8049A7" w14:textId="3132BCDB" w:rsidR="00CA423B" w:rsidRPr="00B20F02" w:rsidRDefault="00CA423B" w:rsidP="0003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9667FB" w14:textId="77777777" w:rsidR="00CA423B" w:rsidRPr="00B20F02" w:rsidRDefault="00CA423B" w:rsidP="00CA42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7D1FD9A1" w14:textId="7F2CDDDC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49ECE056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F671DFC" w14:textId="26A460A7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5FEC0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ADA0C" w14:textId="4F10839F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BF772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E09845" w14:textId="68E40EF7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3E7053" w14:textId="77777777" w:rsidR="00CA423B" w:rsidRPr="00B20F02" w:rsidRDefault="00CA423B" w:rsidP="00CA42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67F127" w14:textId="33F5FF4E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9B2635" w14:textId="77777777" w:rsidR="00CA423B" w:rsidRPr="00B20F02" w:rsidRDefault="00CA423B" w:rsidP="00CA42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30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158C34" w14:textId="7EADF9EA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A423B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D03170" w:rsidRPr="00B20F02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7B095A3" w14:textId="77777777" w:rsidR="00CA423B" w:rsidRPr="00B20F02" w:rsidRDefault="00CA423B" w:rsidP="00CA42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30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953AD" w14:textId="5F524179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A423B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06464" w:rsidRPr="00B20F02">
              <w:rPr>
                <w:rFonts w:asciiTheme="majorBidi" w:hAnsiTheme="majorBidi" w:cstheme="majorBidi"/>
                <w:sz w:val="24"/>
                <w:szCs w:val="24"/>
              </w:rPr>
              <w:t>08</w:t>
            </w:r>
          </w:p>
        </w:tc>
      </w:tr>
      <w:tr w:rsidR="00CA423B" w:rsidRPr="00B20F02" w14:paraId="77009645" w14:textId="77777777" w:rsidTr="005B04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0B139B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BFCB9" w14:textId="5DBDF0A9" w:rsidR="00CA423B" w:rsidRPr="00B20F02" w:rsidRDefault="00D03170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</w:rPr>
              <w:t>15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1B0FC3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387B6B" w14:textId="60444409" w:rsidR="00CA423B" w:rsidRPr="00B20F02" w:rsidRDefault="00CA423B" w:rsidP="0003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E3679A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5A0A4D78" w14:textId="41AFC75D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584ADC38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4AEF3233" w14:textId="68E9EF9A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308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5B0E8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0A114" w14:textId="28FA020E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04C36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28AC8E" w14:textId="63222ADB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707DA8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91671B" w14:textId="1D1407FB" w:rsidR="00CA423B" w:rsidRPr="00B20F02" w:rsidRDefault="000C58DB" w:rsidP="001F1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2D3ED1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CFA0C1" w14:textId="2AD461A9" w:rsidR="00CA423B" w:rsidRPr="00B20F02" w:rsidRDefault="00CA423B" w:rsidP="00371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03170" w:rsidRPr="00B20F0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A56FB3C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0EEA9" w14:textId="10EA7AFB" w:rsidR="00CA423B" w:rsidRPr="00B20F02" w:rsidRDefault="00D03170" w:rsidP="00D0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0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CA423B" w:rsidRPr="00B20F02" w14:paraId="01D6F23C" w14:textId="77777777" w:rsidTr="005B04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91BCD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0673FA" w14:textId="185176DB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291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BF8A4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9E759C" w14:textId="3F7EB17A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/>
                <w:sz w:val="24"/>
                <w:szCs w:val="24"/>
              </w:rPr>
              <w:t>7</w:t>
            </w: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12A6D5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4A9705F5" w14:textId="26B7BBB6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1ECC53E9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FBBC533" w14:textId="04B9474E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8E7CF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19F1A" w14:textId="0CD3E4F2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19D6A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F098FD" w14:textId="6E579F03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2A0591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24557B" w14:textId="5CAC563A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F0264D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FA30EA" w14:textId="0DD4CB49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A334BC9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F427F" w14:textId="438D748A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CA423B" w:rsidRPr="00B20F02" w14:paraId="0355D5C1" w14:textId="77777777" w:rsidTr="005B04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179115" w14:textId="77777777" w:rsidR="00CA423B" w:rsidRPr="00B20F02" w:rsidRDefault="00CA423B" w:rsidP="00CA423B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25AFB1" w14:textId="5E2DFBC1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1FAB6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8BD0B0" w14:textId="6D90B6EB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D1CF19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2D02BFC9" w14:textId="75F5D76D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5D84435B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3618E2E2" w14:textId="33F5A024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4D65C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07497" w14:textId="7AA23FBC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5B7B8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5F923" w14:textId="2829507B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3B81E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6B08E1" w14:textId="08CEBC8D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405922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A84C70" w14:textId="2C37952B" w:rsidR="00CA423B" w:rsidRPr="00B20F02" w:rsidRDefault="00CA423B" w:rsidP="00371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5892B6C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393B1" w14:textId="496F1710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CA423B" w:rsidRPr="00B20F02" w14:paraId="1D54A859" w14:textId="77777777" w:rsidTr="005B04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F60889" w14:textId="56C59DA6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224D2" w14:textId="2464D0BD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361C5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628</w:t>
            </w: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B56D8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7F6C0B" w14:textId="3940A1F4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60B81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318E2" w14:textId="18734D80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601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1B5E575E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A6CA5" w14:textId="09A23A4F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6B1F5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5F0CC" w14:textId="3C2542F3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505</w:t>
            </w:r>
          </w:p>
        </w:tc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3B86D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6D9E2" w14:textId="30C29202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492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A173FE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B964B" w14:textId="7892E336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154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F16582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FF0CA" w14:textId="5EBFBB80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30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7553094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56445" w14:textId="142DE4DC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B06464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</w:t>
            </w:r>
          </w:p>
        </w:tc>
      </w:tr>
      <w:tr w:rsidR="00CA423B" w:rsidRPr="00B20F02" w14:paraId="56C4BC79" w14:textId="77777777" w:rsidTr="000361C5">
        <w:trPr>
          <w:trHeight w:hRule="exact" w:val="660"/>
        </w:trPr>
        <w:tc>
          <w:tcPr>
            <w:tcW w:w="2699" w:type="dxa"/>
            <w:gridSpan w:val="2"/>
          </w:tcPr>
          <w:p w14:paraId="53CB2CC8" w14:textId="7D2FFA55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ค่าเสื่อมราคาสะสมและ</w:t>
            </w:r>
          </w:p>
          <w:p w14:paraId="3481D551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124" w:type="dxa"/>
            <w:gridSpan w:val="3"/>
          </w:tcPr>
          <w:p w14:paraId="73E14409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3"/>
          </w:tcPr>
          <w:p w14:paraId="23FC15A4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18D6FE89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3"/>
          </w:tcPr>
          <w:p w14:paraId="0AEF8BF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22D92D11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00A2B0B5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gridSpan w:val="2"/>
          </w:tcPr>
          <w:p w14:paraId="7C61C6D3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E1579E6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28F24B7E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7246D991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31583BE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0B6BD170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424E7F1E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3"/>
          </w:tcPr>
          <w:p w14:paraId="586F7C09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47F652D1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gridSpan w:val="2"/>
          </w:tcPr>
          <w:p w14:paraId="4FD3E4D5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0EFE8F1B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A423B" w:rsidRPr="00B20F02" w14:paraId="55FD309D" w14:textId="77777777" w:rsidTr="005B045C">
        <w:trPr>
          <w:trHeight w:hRule="exact" w:val="302"/>
        </w:trPr>
        <w:tc>
          <w:tcPr>
            <w:tcW w:w="2699" w:type="dxa"/>
            <w:gridSpan w:val="2"/>
          </w:tcPr>
          <w:p w14:paraId="3CCCFDF3" w14:textId="2D6BB771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20F02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24" w:type="dxa"/>
            <w:gridSpan w:val="3"/>
          </w:tcPr>
          <w:p w14:paraId="1F371824" w14:textId="70830957" w:rsidR="00CA423B" w:rsidRPr="00B20F02" w:rsidRDefault="000C58DB" w:rsidP="00286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  <w:tc>
          <w:tcPr>
            <w:tcW w:w="243" w:type="dxa"/>
            <w:gridSpan w:val="3"/>
          </w:tcPr>
          <w:p w14:paraId="1FA5CDC9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36D44E0B" w14:textId="28D45013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243" w:type="dxa"/>
            <w:gridSpan w:val="3"/>
          </w:tcPr>
          <w:p w14:paraId="09C2D46A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125BA6E0" w14:textId="3DA60738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A423B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755</w:t>
            </w:r>
          </w:p>
        </w:tc>
        <w:tc>
          <w:tcPr>
            <w:tcW w:w="288" w:type="dxa"/>
          </w:tcPr>
          <w:p w14:paraId="611D93F9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2"/>
          </w:tcPr>
          <w:p w14:paraId="46C2A4ED" w14:textId="3ACC2E02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A423B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  <w:tc>
          <w:tcPr>
            <w:tcW w:w="270" w:type="dxa"/>
            <w:gridSpan w:val="2"/>
          </w:tcPr>
          <w:p w14:paraId="343E0066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49A21CE6" w14:textId="1E322892" w:rsidR="00CA423B" w:rsidRPr="00B20F02" w:rsidRDefault="000C58DB" w:rsidP="000D1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A423B"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659</w:t>
            </w:r>
          </w:p>
        </w:tc>
        <w:tc>
          <w:tcPr>
            <w:tcW w:w="270" w:type="dxa"/>
            <w:gridSpan w:val="2"/>
          </w:tcPr>
          <w:p w14:paraId="6B3B8735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65BEEC6B" w14:textId="3C158687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270" w:type="dxa"/>
            <w:gridSpan w:val="2"/>
          </w:tcPr>
          <w:p w14:paraId="6880C1ED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2E9C8102" w14:textId="3D044787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A423B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236" w:type="dxa"/>
            <w:gridSpan w:val="3"/>
          </w:tcPr>
          <w:p w14:paraId="450DF062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42CBC475" w14:textId="4071707A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1E3C82B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126F6187" w14:textId="52C6A145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CA423B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262</w:t>
            </w:r>
          </w:p>
        </w:tc>
      </w:tr>
      <w:tr w:rsidR="00CA423B" w:rsidRPr="00B20F02" w14:paraId="11DB003E" w14:textId="77777777" w:rsidTr="005B045C">
        <w:trPr>
          <w:trHeight w:hRule="exact" w:val="302"/>
        </w:trPr>
        <w:tc>
          <w:tcPr>
            <w:tcW w:w="2699" w:type="dxa"/>
            <w:gridSpan w:val="2"/>
          </w:tcPr>
          <w:p w14:paraId="6D3ED631" w14:textId="3066BFF2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24" w:type="dxa"/>
            <w:gridSpan w:val="3"/>
          </w:tcPr>
          <w:p w14:paraId="1EAC09DE" w14:textId="3E76CDF3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  <w:tc>
          <w:tcPr>
            <w:tcW w:w="243" w:type="dxa"/>
            <w:gridSpan w:val="3"/>
          </w:tcPr>
          <w:p w14:paraId="49034B10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1E636E3F" w14:textId="7C1C55ED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243" w:type="dxa"/>
            <w:gridSpan w:val="3"/>
          </w:tcPr>
          <w:p w14:paraId="67891AA9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11D0B2F1" w14:textId="592D3ECD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288" w:type="dxa"/>
          </w:tcPr>
          <w:p w14:paraId="0E6D9076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2"/>
          </w:tcPr>
          <w:p w14:paraId="1C4BA83B" w14:textId="227585D5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  <w:tc>
          <w:tcPr>
            <w:tcW w:w="270" w:type="dxa"/>
            <w:gridSpan w:val="2"/>
          </w:tcPr>
          <w:p w14:paraId="1D819D1A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1074B4BB" w14:textId="2657A6D0" w:rsidR="00CA423B" w:rsidRPr="00B20F02" w:rsidRDefault="000C58DB" w:rsidP="00D31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270" w:type="dxa"/>
            <w:gridSpan w:val="2"/>
          </w:tcPr>
          <w:p w14:paraId="68462BF1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6710BDBA" w14:textId="2096FE0D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gridSpan w:val="2"/>
          </w:tcPr>
          <w:p w14:paraId="084B681C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4FE59DFD" w14:textId="684AFA46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407</w:t>
            </w:r>
          </w:p>
        </w:tc>
        <w:tc>
          <w:tcPr>
            <w:tcW w:w="236" w:type="dxa"/>
            <w:gridSpan w:val="3"/>
          </w:tcPr>
          <w:p w14:paraId="36EAC602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67BAFF0F" w14:textId="0DA0DD81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0BD7D578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72250919" w14:textId="271C786C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A423B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</w:tr>
      <w:tr w:rsidR="00CA423B" w:rsidRPr="00B20F02" w14:paraId="6A96A142" w14:textId="77777777" w:rsidTr="005B045C">
        <w:trPr>
          <w:trHeight w:hRule="exact" w:val="302"/>
        </w:trPr>
        <w:tc>
          <w:tcPr>
            <w:tcW w:w="2699" w:type="dxa"/>
            <w:gridSpan w:val="2"/>
          </w:tcPr>
          <w:p w14:paraId="19A4FD41" w14:textId="7D297201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124" w:type="dxa"/>
            <w:gridSpan w:val="3"/>
          </w:tcPr>
          <w:p w14:paraId="699458F6" w14:textId="2E2DFF41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gridSpan w:val="3"/>
          </w:tcPr>
          <w:p w14:paraId="7B25D7F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75DB0F92" w14:textId="25C5ACA7" w:rsidR="00CA423B" w:rsidRPr="00B20F02" w:rsidRDefault="00CA423B" w:rsidP="00C5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gridSpan w:val="3"/>
          </w:tcPr>
          <w:p w14:paraId="6FF14328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15AA3DC2" w14:textId="59F5CA38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88" w:type="dxa"/>
          </w:tcPr>
          <w:p w14:paraId="3F10086E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2"/>
          </w:tcPr>
          <w:p w14:paraId="65202C57" w14:textId="0019BE05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270" w:type="dxa"/>
            <w:gridSpan w:val="2"/>
          </w:tcPr>
          <w:p w14:paraId="1E51F148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48A20B4E" w14:textId="52C4429F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70" w:type="dxa"/>
            <w:gridSpan w:val="2"/>
          </w:tcPr>
          <w:p w14:paraId="0B98995D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78403915" w14:textId="676A9941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270" w:type="dxa"/>
            <w:gridSpan w:val="2"/>
          </w:tcPr>
          <w:p w14:paraId="52DAD29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2FCDBD5A" w14:textId="447DAFF2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gridSpan w:val="3"/>
          </w:tcPr>
          <w:p w14:paraId="02E5FF04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4C74DD59" w14:textId="246568D5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3A5C6F35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072326DD" w14:textId="251ADBC4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8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A423B" w:rsidRPr="00B20F02" w14:paraId="2A64503E" w14:textId="77777777" w:rsidTr="005B045C">
        <w:trPr>
          <w:trHeight w:hRule="exact" w:val="302"/>
        </w:trPr>
        <w:tc>
          <w:tcPr>
            <w:tcW w:w="2699" w:type="dxa"/>
            <w:gridSpan w:val="2"/>
          </w:tcPr>
          <w:p w14:paraId="2FB54AED" w14:textId="7AF5EA1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4" w:type="dxa"/>
            <w:gridSpan w:val="3"/>
          </w:tcPr>
          <w:p w14:paraId="590839CB" w14:textId="3536A698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gridSpan w:val="3"/>
          </w:tcPr>
          <w:p w14:paraId="2B9DF67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66050546" w14:textId="4AE46438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gridSpan w:val="3"/>
          </w:tcPr>
          <w:p w14:paraId="69A84AA9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78451560" w14:textId="446B211A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88" w:type="dxa"/>
          </w:tcPr>
          <w:p w14:paraId="0D51F7DE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2"/>
          </w:tcPr>
          <w:p w14:paraId="1C9EBA05" w14:textId="44DE08A8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1053186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5EDBDEF0" w14:textId="03CC0FB3" w:rsidR="00CA423B" w:rsidRPr="00B20F02" w:rsidRDefault="00CA423B" w:rsidP="00C5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5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34048DE1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DC3D1C6" w14:textId="26EBCB28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4C535506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33F19495" w14:textId="09CDFB69" w:rsidR="00CA423B" w:rsidRPr="00B20F02" w:rsidRDefault="00CA423B" w:rsidP="00286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gridSpan w:val="3"/>
          </w:tcPr>
          <w:p w14:paraId="55DDE3F5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3C7F00F3" w14:textId="34C65B78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6F544709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0F361F88" w14:textId="5497D99B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397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CA423B" w:rsidRPr="00B20F02" w14:paraId="11A4D3DB" w14:textId="77777777" w:rsidTr="005B045C">
        <w:trPr>
          <w:trHeight w:hRule="exact" w:val="302"/>
        </w:trPr>
        <w:tc>
          <w:tcPr>
            <w:tcW w:w="2699" w:type="dxa"/>
            <w:gridSpan w:val="2"/>
          </w:tcPr>
          <w:p w14:paraId="656717F6" w14:textId="0523BA96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24" w:type="dxa"/>
            <w:gridSpan w:val="3"/>
            <w:tcBorders>
              <w:bottom w:val="single" w:sz="4" w:space="0" w:color="auto"/>
            </w:tcBorders>
          </w:tcPr>
          <w:p w14:paraId="3F0F3679" w14:textId="050FAA3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gridSpan w:val="3"/>
          </w:tcPr>
          <w:p w14:paraId="45A98E55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auto"/>
            </w:tcBorders>
          </w:tcPr>
          <w:p w14:paraId="14C62C92" w14:textId="0A069F8B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gridSpan w:val="3"/>
          </w:tcPr>
          <w:p w14:paraId="11A8A0C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</w:tcPr>
          <w:p w14:paraId="0D2CAD91" w14:textId="6A1F178A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88" w:type="dxa"/>
          </w:tcPr>
          <w:p w14:paraId="060B3ACB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14:paraId="77DB2A2D" w14:textId="27D3A62B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2DEDF589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1CF165E8" w14:textId="4FA11116" w:rsidR="00CA423B" w:rsidRPr="00B20F02" w:rsidRDefault="00CA423B" w:rsidP="00A41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73DF46A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7A6588C" w14:textId="6D48A16F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239FD1A5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gridSpan w:val="4"/>
            <w:tcBorders>
              <w:bottom w:val="single" w:sz="4" w:space="0" w:color="auto"/>
            </w:tcBorders>
          </w:tcPr>
          <w:p w14:paraId="453A782A" w14:textId="3CC7133B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gridSpan w:val="3"/>
          </w:tcPr>
          <w:p w14:paraId="6F20B933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</w:tcPr>
          <w:p w14:paraId="556DC07A" w14:textId="67FCF8B1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6E7DF856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14:paraId="71ACEA49" w14:textId="2C68F349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CA423B" w:rsidRPr="00B20F02" w14:paraId="6B58C2EB" w14:textId="77777777" w:rsidTr="005B045C">
        <w:trPr>
          <w:trHeight w:hRule="exact" w:val="288"/>
        </w:trPr>
        <w:tc>
          <w:tcPr>
            <w:tcW w:w="2699" w:type="dxa"/>
            <w:gridSpan w:val="2"/>
          </w:tcPr>
          <w:p w14:paraId="7B602A3C" w14:textId="5A9372BA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และ 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</w:tcBorders>
          </w:tcPr>
          <w:p w14:paraId="33412A0C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3"/>
          </w:tcPr>
          <w:p w14:paraId="65F6D7B6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</w:tcBorders>
          </w:tcPr>
          <w:p w14:paraId="49BE5AA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3"/>
          </w:tcPr>
          <w:p w14:paraId="26A883F9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</w:tcBorders>
          </w:tcPr>
          <w:p w14:paraId="29DBAFFD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6BFB502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</w:tcPr>
          <w:p w14:paraId="233EE0CE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E430365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2BE61B40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5B02CC2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2B1E565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DBA2224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gridSpan w:val="4"/>
            <w:tcBorders>
              <w:top w:val="single" w:sz="4" w:space="0" w:color="auto"/>
            </w:tcBorders>
          </w:tcPr>
          <w:p w14:paraId="28BC9FBD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6748D546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</w:tcBorders>
          </w:tcPr>
          <w:p w14:paraId="702AC06F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  <w:gridSpan w:val="2"/>
          </w:tcPr>
          <w:p w14:paraId="332552A5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</w:tcPr>
          <w:p w14:paraId="39E04235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423B" w:rsidRPr="00B20F02" w14:paraId="7EC634B4" w14:textId="77777777" w:rsidTr="005B045C">
        <w:tc>
          <w:tcPr>
            <w:tcW w:w="2699" w:type="dxa"/>
            <w:gridSpan w:val="2"/>
          </w:tcPr>
          <w:p w14:paraId="547F5A9A" w14:textId="0F851431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ja-JP"/>
              </w:rPr>
              <w:t xml:space="preserve">  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1</w:t>
            </w: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2563</w:t>
            </w:r>
          </w:p>
        </w:tc>
        <w:tc>
          <w:tcPr>
            <w:tcW w:w="1124" w:type="dxa"/>
            <w:gridSpan w:val="3"/>
          </w:tcPr>
          <w:p w14:paraId="34C3AE52" w14:textId="43349EB4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295</w:t>
            </w:r>
          </w:p>
        </w:tc>
        <w:tc>
          <w:tcPr>
            <w:tcW w:w="243" w:type="dxa"/>
            <w:gridSpan w:val="3"/>
          </w:tcPr>
          <w:p w14:paraId="52035A9A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65B7A57A" w14:textId="49B1C0E4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43" w:type="dxa"/>
            <w:gridSpan w:val="3"/>
          </w:tcPr>
          <w:p w14:paraId="515429DD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24D6D662" w14:textId="4DCF1E08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351</w:t>
            </w:r>
          </w:p>
        </w:tc>
        <w:tc>
          <w:tcPr>
            <w:tcW w:w="288" w:type="dxa"/>
          </w:tcPr>
          <w:p w14:paraId="60EB31EF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2"/>
          </w:tcPr>
          <w:p w14:paraId="39E790D7" w14:textId="668292C3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628</w:t>
            </w:r>
          </w:p>
        </w:tc>
        <w:tc>
          <w:tcPr>
            <w:tcW w:w="270" w:type="dxa"/>
            <w:gridSpan w:val="2"/>
          </w:tcPr>
          <w:p w14:paraId="03AC5AFB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062AFE9E" w14:textId="0DE4D1C6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803</w:t>
            </w:r>
          </w:p>
        </w:tc>
        <w:tc>
          <w:tcPr>
            <w:tcW w:w="270" w:type="dxa"/>
            <w:gridSpan w:val="2"/>
          </w:tcPr>
          <w:p w14:paraId="3A76A60D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74CD1277" w14:textId="6743E89C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477</w:t>
            </w:r>
          </w:p>
        </w:tc>
        <w:tc>
          <w:tcPr>
            <w:tcW w:w="270" w:type="dxa"/>
            <w:gridSpan w:val="2"/>
          </w:tcPr>
          <w:p w14:paraId="7A4A65F3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13360BE6" w14:textId="687BE5A7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616</w:t>
            </w:r>
          </w:p>
        </w:tc>
        <w:tc>
          <w:tcPr>
            <w:tcW w:w="236" w:type="dxa"/>
            <w:gridSpan w:val="3"/>
          </w:tcPr>
          <w:p w14:paraId="1B732A55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2C2BC610" w14:textId="0CB9C30E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265A1CB8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6A0C8E91" w14:textId="0CD19DF4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186</w:t>
            </w:r>
          </w:p>
        </w:tc>
      </w:tr>
      <w:tr w:rsidR="00CA423B" w:rsidRPr="00B20F02" w14:paraId="5E8000CE" w14:textId="77777777" w:rsidTr="005B045C">
        <w:trPr>
          <w:trHeight w:hRule="exact" w:val="302"/>
        </w:trPr>
        <w:tc>
          <w:tcPr>
            <w:tcW w:w="2699" w:type="dxa"/>
            <w:gridSpan w:val="2"/>
          </w:tcPr>
          <w:p w14:paraId="14E0CA0A" w14:textId="6C85E7A0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24" w:type="dxa"/>
            <w:gridSpan w:val="3"/>
          </w:tcPr>
          <w:p w14:paraId="0EB3A3CC" w14:textId="0EC8087F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243" w:type="dxa"/>
            <w:gridSpan w:val="3"/>
          </w:tcPr>
          <w:p w14:paraId="1C9F8B80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2FB75E6E" w14:textId="1016F259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  <w:gridSpan w:val="3"/>
          </w:tcPr>
          <w:p w14:paraId="28AE6CE4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469432E1" w14:textId="3F9AD46F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686</w:t>
            </w:r>
          </w:p>
        </w:tc>
        <w:tc>
          <w:tcPr>
            <w:tcW w:w="288" w:type="dxa"/>
          </w:tcPr>
          <w:p w14:paraId="3E70C99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gridSpan w:val="2"/>
          </w:tcPr>
          <w:p w14:paraId="07F27642" w14:textId="51E79AAF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A423B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006</w:t>
            </w:r>
          </w:p>
        </w:tc>
        <w:tc>
          <w:tcPr>
            <w:tcW w:w="270" w:type="dxa"/>
            <w:gridSpan w:val="2"/>
          </w:tcPr>
          <w:p w14:paraId="7BAF71A1" w14:textId="77777777" w:rsidR="00CA423B" w:rsidRPr="00B20F02" w:rsidRDefault="00CA423B" w:rsidP="00CA42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14A71B69" w14:textId="005358A9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270" w:type="dxa"/>
            <w:gridSpan w:val="2"/>
          </w:tcPr>
          <w:p w14:paraId="69D3509A" w14:textId="77777777" w:rsidR="00CA423B" w:rsidRPr="00B20F02" w:rsidRDefault="00CA423B" w:rsidP="00CA42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72" w:type="dxa"/>
          </w:tcPr>
          <w:p w14:paraId="6AC80C65" w14:textId="6AE540E8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270" w:type="dxa"/>
            <w:gridSpan w:val="2"/>
          </w:tcPr>
          <w:p w14:paraId="1790607A" w14:textId="77777777" w:rsidR="00CA423B" w:rsidRPr="00B20F02" w:rsidRDefault="00CA423B" w:rsidP="00CA42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18D1DD72" w14:textId="2C24D6BE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  <w:tc>
          <w:tcPr>
            <w:tcW w:w="236" w:type="dxa"/>
            <w:gridSpan w:val="3"/>
          </w:tcPr>
          <w:p w14:paraId="46292FF0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3520D5A4" w14:textId="147014EA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47B0CB0C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646A565C" w14:textId="6281AAD6" w:rsidR="00CA423B" w:rsidRPr="00B20F02" w:rsidRDefault="000C58DB" w:rsidP="00286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A423B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</w:tr>
      <w:tr w:rsidR="00CA423B" w:rsidRPr="00B20F02" w14:paraId="4273648C" w14:textId="77777777" w:rsidTr="005B045C">
        <w:trPr>
          <w:trHeight w:hRule="exact" w:val="302"/>
        </w:trPr>
        <w:tc>
          <w:tcPr>
            <w:tcW w:w="2699" w:type="dxa"/>
            <w:gridSpan w:val="2"/>
          </w:tcPr>
          <w:p w14:paraId="6FABC290" w14:textId="5BE4B532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124" w:type="dxa"/>
            <w:gridSpan w:val="3"/>
          </w:tcPr>
          <w:p w14:paraId="2B540573" w14:textId="4D32223B" w:rsidR="00CA423B" w:rsidRPr="00B20F02" w:rsidRDefault="00CA423B" w:rsidP="00FA0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gridSpan w:val="3"/>
          </w:tcPr>
          <w:p w14:paraId="5161DF6C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32C5197D" w14:textId="17580CA0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gridSpan w:val="3"/>
          </w:tcPr>
          <w:p w14:paraId="4E6F8F6D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28DE1939" w14:textId="14CE2524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288" w:type="dxa"/>
          </w:tcPr>
          <w:p w14:paraId="6B7A6444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gridSpan w:val="2"/>
          </w:tcPr>
          <w:p w14:paraId="51656642" w14:textId="327586DE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3A10DEFF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3447C17E" w14:textId="61C3C79E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3FD6C4FB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D4FB298" w14:textId="2ECDD17D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658329CA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73E7098A" w14:textId="28EA8121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0165E733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3D6350F1" w14:textId="476884DD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2624F6FC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7323E0C9" w14:textId="686AB2DB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</w:tr>
      <w:tr w:rsidR="00CA423B" w:rsidRPr="00B20F02" w14:paraId="77512D74" w14:textId="77777777" w:rsidTr="005B045C">
        <w:trPr>
          <w:trHeight w:hRule="exact" w:val="302"/>
        </w:trPr>
        <w:tc>
          <w:tcPr>
            <w:tcW w:w="2699" w:type="dxa"/>
            <w:gridSpan w:val="2"/>
          </w:tcPr>
          <w:p w14:paraId="04D10BA6" w14:textId="70082750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124" w:type="dxa"/>
            <w:gridSpan w:val="3"/>
          </w:tcPr>
          <w:p w14:paraId="62B8A4C3" w14:textId="01CB13D0" w:rsidR="00CA423B" w:rsidRPr="00B20F02" w:rsidRDefault="00CA423B" w:rsidP="00FA0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gridSpan w:val="3"/>
          </w:tcPr>
          <w:p w14:paraId="6095B54A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6A58B9A9" w14:textId="66C3C669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gridSpan w:val="3"/>
          </w:tcPr>
          <w:p w14:paraId="68D78A2B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2FDC848A" w14:textId="7F9F9EA8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88" w:type="dxa"/>
          </w:tcPr>
          <w:p w14:paraId="39D571B5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gridSpan w:val="2"/>
          </w:tcPr>
          <w:p w14:paraId="4C7802D9" w14:textId="6DF5607B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gridSpan w:val="2"/>
          </w:tcPr>
          <w:p w14:paraId="33120D5C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569743AF" w14:textId="3CACF544" w:rsidR="00CA423B" w:rsidRPr="00B20F02" w:rsidRDefault="00CA423B" w:rsidP="00C5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040C726F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6C8EC857" w14:textId="60AF1402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3CA89E6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2BD1A55E" w14:textId="379F8AEF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24C1D9B9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3BCA4821" w14:textId="7EA1D67A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5A3DDD1F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1258E4E0" w14:textId="21ADF67D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8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A423B" w:rsidRPr="00B20F02" w14:paraId="204DCD9D" w14:textId="77777777" w:rsidTr="005B045C">
        <w:trPr>
          <w:trHeight w:hRule="exact" w:val="302"/>
        </w:trPr>
        <w:tc>
          <w:tcPr>
            <w:tcW w:w="2699" w:type="dxa"/>
            <w:gridSpan w:val="2"/>
          </w:tcPr>
          <w:p w14:paraId="5FE52D7E" w14:textId="39EDECDA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4" w:type="dxa"/>
            <w:gridSpan w:val="3"/>
          </w:tcPr>
          <w:p w14:paraId="760F246B" w14:textId="29D5F01B" w:rsidR="00CA423B" w:rsidRPr="00B20F02" w:rsidRDefault="00CA423B" w:rsidP="00FA0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gridSpan w:val="3"/>
          </w:tcPr>
          <w:p w14:paraId="3DF5216B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000FEC27" w14:textId="0F68F55B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gridSpan w:val="3"/>
          </w:tcPr>
          <w:p w14:paraId="7DE34551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12E73AA0" w14:textId="77DB3778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88" w:type="dxa"/>
          </w:tcPr>
          <w:p w14:paraId="4BC0D98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gridSpan w:val="2"/>
          </w:tcPr>
          <w:p w14:paraId="4065DBDF" w14:textId="4056DC2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1EB0CCF6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7FB3AFC3" w14:textId="081D5C3E" w:rsidR="00CA423B" w:rsidRPr="00B20F02" w:rsidRDefault="00CA423B" w:rsidP="00C5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2B6AC719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3A64DC47" w14:textId="6C7BAEB4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4A637399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64568C52" w14:textId="54139B65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gridSpan w:val="3"/>
          </w:tcPr>
          <w:p w14:paraId="67521A86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53D086BB" w14:textId="5DFB82F5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01CD9E09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48347A8A" w14:textId="3E4AE949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CA423B" w:rsidRPr="00B20F02" w14:paraId="11623CC9" w14:textId="77777777" w:rsidTr="005B045C">
        <w:trPr>
          <w:trHeight w:hRule="exact" w:val="302"/>
        </w:trPr>
        <w:tc>
          <w:tcPr>
            <w:tcW w:w="2699" w:type="dxa"/>
            <w:gridSpan w:val="2"/>
          </w:tcPr>
          <w:p w14:paraId="63D5C378" w14:textId="71E738E1" w:rsidR="00CA423B" w:rsidRPr="00B20F02" w:rsidRDefault="00CA423B" w:rsidP="00CA423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24" w:type="dxa"/>
            <w:gridSpan w:val="3"/>
            <w:tcBorders>
              <w:bottom w:val="single" w:sz="4" w:space="0" w:color="auto"/>
            </w:tcBorders>
          </w:tcPr>
          <w:p w14:paraId="1AB8BEB8" w14:textId="53FAF8D9" w:rsidR="00CA423B" w:rsidRPr="00B20F02" w:rsidRDefault="00CA423B" w:rsidP="00FA0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gridSpan w:val="3"/>
          </w:tcPr>
          <w:p w14:paraId="3C795071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auto"/>
            </w:tcBorders>
          </w:tcPr>
          <w:p w14:paraId="150FD05A" w14:textId="5E298608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gridSpan w:val="3"/>
          </w:tcPr>
          <w:p w14:paraId="1AB8C33F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</w:tcPr>
          <w:p w14:paraId="3D27045B" w14:textId="7A07BBA4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88" w:type="dxa"/>
          </w:tcPr>
          <w:p w14:paraId="1CDEE0F1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14:paraId="2D6834C6" w14:textId="75DF815A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11BD64C0" w14:textId="77777777" w:rsidR="00CA423B" w:rsidRPr="00B20F02" w:rsidRDefault="00CA423B" w:rsidP="00CA42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29CEE4E8" w14:textId="159326AE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013052E1" w14:textId="77777777" w:rsidR="00CA423B" w:rsidRPr="00B20F02" w:rsidRDefault="00CA423B" w:rsidP="00CA42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5E836DD" w14:textId="493F9B81" w:rsidR="00CA423B" w:rsidRPr="00B20F02" w:rsidRDefault="00CA423B" w:rsidP="00FA0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288D8DCF" w14:textId="77777777" w:rsidR="00CA423B" w:rsidRPr="00B20F02" w:rsidRDefault="00CA423B" w:rsidP="00CA42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31" w:type="dxa"/>
            <w:gridSpan w:val="4"/>
            <w:tcBorders>
              <w:bottom w:val="single" w:sz="4" w:space="0" w:color="auto"/>
            </w:tcBorders>
          </w:tcPr>
          <w:p w14:paraId="5986151D" w14:textId="283D89D8" w:rsidR="00CA423B" w:rsidRPr="00B20F02" w:rsidRDefault="00CA423B" w:rsidP="00FA0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07E4EE5A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</w:tcPr>
          <w:p w14:paraId="7498ACFD" w14:textId="5BDDDF1C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20314BE4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14:paraId="1E39258C" w14:textId="2CBF4308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CA423B" w:rsidRPr="00B20F02" w14:paraId="525EB002" w14:textId="77777777" w:rsidTr="005B045C">
        <w:trPr>
          <w:trHeight w:hRule="exact" w:val="288"/>
        </w:trPr>
        <w:tc>
          <w:tcPr>
            <w:tcW w:w="2699" w:type="dxa"/>
            <w:gridSpan w:val="2"/>
          </w:tcPr>
          <w:p w14:paraId="00C2A518" w14:textId="6632EE1C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และ </w:t>
            </w:r>
          </w:p>
        </w:tc>
        <w:tc>
          <w:tcPr>
            <w:tcW w:w="1124" w:type="dxa"/>
            <w:gridSpan w:val="3"/>
          </w:tcPr>
          <w:p w14:paraId="4644346E" w14:textId="410BC634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3"/>
          </w:tcPr>
          <w:p w14:paraId="419C27F8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1EB62964" w14:textId="49A10363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3"/>
          </w:tcPr>
          <w:p w14:paraId="4D5EA211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427C3D9E" w14:textId="7CEDCB66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3354AF44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2"/>
          </w:tcPr>
          <w:p w14:paraId="52D48783" w14:textId="6795E7E3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3E5F9531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73EB4227" w14:textId="7B1ECC70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2355CBB4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D7483D8" w14:textId="6B35698A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9F2CBEF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22868131" w14:textId="39DCEB23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1D1707D3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1793E705" w14:textId="3D13C0EC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gridSpan w:val="2"/>
          </w:tcPr>
          <w:p w14:paraId="20127B9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001C225B" w14:textId="770CB1F3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423B" w:rsidRPr="00B20F02" w14:paraId="46205508" w14:textId="77777777" w:rsidTr="005B045C">
        <w:tc>
          <w:tcPr>
            <w:tcW w:w="2699" w:type="dxa"/>
            <w:gridSpan w:val="2"/>
          </w:tcPr>
          <w:p w14:paraId="15932A5A" w14:textId="63D8C651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ja-JP"/>
              </w:rPr>
              <w:t xml:space="preserve">  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1</w:t>
            </w: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2564</w:t>
            </w:r>
          </w:p>
        </w:tc>
        <w:tc>
          <w:tcPr>
            <w:tcW w:w="1124" w:type="dxa"/>
            <w:gridSpan w:val="3"/>
          </w:tcPr>
          <w:p w14:paraId="49CC7697" w14:textId="560B53FB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336</w:t>
            </w:r>
          </w:p>
        </w:tc>
        <w:tc>
          <w:tcPr>
            <w:tcW w:w="243" w:type="dxa"/>
            <w:gridSpan w:val="3"/>
          </w:tcPr>
          <w:p w14:paraId="43EE6C0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2CB314F9" w14:textId="01DC6DA4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243" w:type="dxa"/>
            <w:gridSpan w:val="3"/>
          </w:tcPr>
          <w:p w14:paraId="6D38526C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24BEDB64" w14:textId="06270555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288" w:type="dxa"/>
          </w:tcPr>
          <w:p w14:paraId="48F3635E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2"/>
          </w:tcPr>
          <w:p w14:paraId="3C37F766" w14:textId="0D8D1FF8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527</w:t>
            </w:r>
          </w:p>
        </w:tc>
        <w:tc>
          <w:tcPr>
            <w:tcW w:w="270" w:type="dxa"/>
            <w:gridSpan w:val="2"/>
          </w:tcPr>
          <w:p w14:paraId="4A1ACD42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01414894" w14:textId="577C35AF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961</w:t>
            </w:r>
          </w:p>
        </w:tc>
        <w:tc>
          <w:tcPr>
            <w:tcW w:w="270" w:type="dxa"/>
            <w:gridSpan w:val="2"/>
          </w:tcPr>
          <w:p w14:paraId="408A02F3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099FEC10" w14:textId="38F56F1F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465</w:t>
            </w:r>
          </w:p>
        </w:tc>
        <w:tc>
          <w:tcPr>
            <w:tcW w:w="270" w:type="dxa"/>
            <w:gridSpan w:val="2"/>
          </w:tcPr>
          <w:p w14:paraId="572FE133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62DF54FD" w14:textId="366D99A9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049</w:t>
            </w:r>
          </w:p>
        </w:tc>
        <w:tc>
          <w:tcPr>
            <w:tcW w:w="236" w:type="dxa"/>
            <w:gridSpan w:val="3"/>
          </w:tcPr>
          <w:p w14:paraId="2CCC6A98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39220649" w14:textId="31237058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6957F9C8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6F1650A2" w14:textId="42078DFE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464</w:t>
            </w:r>
          </w:p>
        </w:tc>
      </w:tr>
      <w:tr w:rsidR="00CA423B" w:rsidRPr="00B20F02" w14:paraId="045F781A" w14:textId="77777777" w:rsidTr="005B045C">
        <w:trPr>
          <w:trHeight w:hRule="exact" w:val="302"/>
        </w:trPr>
        <w:tc>
          <w:tcPr>
            <w:tcW w:w="2699" w:type="dxa"/>
            <w:gridSpan w:val="2"/>
          </w:tcPr>
          <w:p w14:paraId="3A847D3B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24" w:type="dxa"/>
            <w:gridSpan w:val="3"/>
          </w:tcPr>
          <w:p w14:paraId="07C50359" w14:textId="0B783400" w:rsidR="00CA423B" w:rsidRPr="00B20F02" w:rsidRDefault="000C58DB" w:rsidP="00286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243" w:type="dxa"/>
            <w:gridSpan w:val="3"/>
          </w:tcPr>
          <w:p w14:paraId="2C1E28AD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1C0B494B" w14:textId="669287A5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  <w:gridSpan w:val="3"/>
          </w:tcPr>
          <w:p w14:paraId="780790EB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554F7CEF" w14:textId="18BBF613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585</w:t>
            </w:r>
          </w:p>
        </w:tc>
        <w:tc>
          <w:tcPr>
            <w:tcW w:w="288" w:type="dxa"/>
          </w:tcPr>
          <w:p w14:paraId="6578B683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gridSpan w:val="2"/>
          </w:tcPr>
          <w:p w14:paraId="62FEA9B0" w14:textId="6D8DA185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987</w:t>
            </w:r>
          </w:p>
        </w:tc>
        <w:tc>
          <w:tcPr>
            <w:tcW w:w="270" w:type="dxa"/>
            <w:gridSpan w:val="2"/>
          </w:tcPr>
          <w:p w14:paraId="5EC0A691" w14:textId="77777777" w:rsidR="00CA423B" w:rsidRPr="00B20F02" w:rsidRDefault="00CA423B" w:rsidP="00CA42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1FC2FC84" w14:textId="7FC3DD80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270" w:type="dxa"/>
            <w:gridSpan w:val="2"/>
          </w:tcPr>
          <w:p w14:paraId="165E26C0" w14:textId="77777777" w:rsidR="00CA423B" w:rsidRPr="00B20F02" w:rsidRDefault="00CA423B" w:rsidP="00CA42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72" w:type="dxa"/>
          </w:tcPr>
          <w:p w14:paraId="35016293" w14:textId="5F6E99D5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270" w:type="dxa"/>
            <w:gridSpan w:val="2"/>
          </w:tcPr>
          <w:p w14:paraId="112F7E8B" w14:textId="77777777" w:rsidR="00CA423B" w:rsidRPr="00B20F02" w:rsidRDefault="00CA423B" w:rsidP="00CA42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66164581" w14:textId="0C4DA123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459</w:t>
            </w:r>
          </w:p>
        </w:tc>
        <w:tc>
          <w:tcPr>
            <w:tcW w:w="236" w:type="dxa"/>
            <w:gridSpan w:val="3"/>
          </w:tcPr>
          <w:p w14:paraId="7F7549BD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519ADCBB" w14:textId="6288F388" w:rsidR="00CA423B" w:rsidRPr="00B20F02" w:rsidRDefault="00CA423B" w:rsidP="00DF5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3D12E28D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188A154A" w14:textId="3A203083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A423B" w:rsidRPr="00B20F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sz w:val="24"/>
                <w:szCs w:val="24"/>
              </w:rPr>
              <w:t>308</w:t>
            </w:r>
          </w:p>
        </w:tc>
      </w:tr>
      <w:tr w:rsidR="00CA423B" w:rsidRPr="00B20F02" w14:paraId="68FFBE6D" w14:textId="77777777" w:rsidTr="005B045C">
        <w:trPr>
          <w:trHeight w:hRule="exact" w:val="302"/>
        </w:trPr>
        <w:tc>
          <w:tcPr>
            <w:tcW w:w="2699" w:type="dxa"/>
            <w:gridSpan w:val="2"/>
          </w:tcPr>
          <w:p w14:paraId="651C6A02" w14:textId="4BF6B969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124" w:type="dxa"/>
            <w:gridSpan w:val="3"/>
          </w:tcPr>
          <w:p w14:paraId="0E1BC8A3" w14:textId="2B14D9D8" w:rsidR="00CA423B" w:rsidRPr="00B20F02" w:rsidRDefault="00CA423B" w:rsidP="00FA0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gridSpan w:val="3"/>
          </w:tcPr>
          <w:p w14:paraId="5AECDCFF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4BE6FCED" w14:textId="59F6030B" w:rsidR="00CA423B" w:rsidRPr="00B20F02" w:rsidRDefault="00CA423B" w:rsidP="00FA0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gridSpan w:val="3"/>
          </w:tcPr>
          <w:p w14:paraId="7781E53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4D435602" w14:textId="31B483B7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288" w:type="dxa"/>
          </w:tcPr>
          <w:p w14:paraId="2B475B4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gridSpan w:val="2"/>
          </w:tcPr>
          <w:p w14:paraId="6B857062" w14:textId="151AA7E2" w:rsidR="00CA423B" w:rsidRPr="00B20F02" w:rsidRDefault="00CA423B" w:rsidP="00FA0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79354547" w14:textId="77777777" w:rsidR="00CA423B" w:rsidRPr="00B20F02" w:rsidRDefault="00CA423B" w:rsidP="00CA42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0BAFA15E" w14:textId="3AA74A5D" w:rsidR="00CA423B" w:rsidRPr="00B20F02" w:rsidRDefault="00CA423B" w:rsidP="00FA0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6BCE4E44" w14:textId="77777777" w:rsidR="00CA423B" w:rsidRPr="00B20F02" w:rsidRDefault="00CA423B" w:rsidP="00CA42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14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72" w:type="dxa"/>
          </w:tcPr>
          <w:p w14:paraId="649D6C9B" w14:textId="3EDCB3A4" w:rsidR="00CA423B" w:rsidRPr="00B20F02" w:rsidRDefault="00CA423B" w:rsidP="00FA0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065C515A" w14:textId="77777777" w:rsidR="00CA423B" w:rsidRPr="00B20F02" w:rsidRDefault="00CA423B" w:rsidP="00CA42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14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1EA99169" w14:textId="33E47CF6" w:rsidR="00CA423B" w:rsidRPr="00B20F02" w:rsidRDefault="00CA423B" w:rsidP="0003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3"/>
          </w:tcPr>
          <w:p w14:paraId="6A3C26F5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20AF7F97" w14:textId="5F9AAFCC" w:rsidR="00CA423B" w:rsidRPr="00B20F02" w:rsidRDefault="00CA423B" w:rsidP="00DF5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07BE7DA1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31E63EB0" w14:textId="7B962433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</w:tr>
      <w:tr w:rsidR="00CA423B" w:rsidRPr="00B20F02" w14:paraId="58732E58" w14:textId="77777777" w:rsidTr="005B045C">
        <w:trPr>
          <w:trHeight w:hRule="exact" w:val="302"/>
        </w:trPr>
        <w:tc>
          <w:tcPr>
            <w:tcW w:w="2699" w:type="dxa"/>
            <w:gridSpan w:val="2"/>
          </w:tcPr>
          <w:p w14:paraId="4D257E46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4" w:type="dxa"/>
            <w:gridSpan w:val="3"/>
          </w:tcPr>
          <w:p w14:paraId="326A2A4F" w14:textId="7AC03639" w:rsidR="00CA423B" w:rsidRPr="00B20F02" w:rsidRDefault="00CA423B" w:rsidP="00286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gridSpan w:val="3"/>
          </w:tcPr>
          <w:p w14:paraId="2DE5DB3D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66187206" w14:textId="3DB7E6D1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gridSpan w:val="3"/>
          </w:tcPr>
          <w:p w14:paraId="52DB393A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3F2F593C" w14:textId="01977716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88" w:type="dxa"/>
          </w:tcPr>
          <w:p w14:paraId="167F339B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gridSpan w:val="2"/>
          </w:tcPr>
          <w:p w14:paraId="28EB8EDC" w14:textId="7C8327EB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6FD467AF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429A95A4" w14:textId="04C29F3C" w:rsidR="00CA423B" w:rsidRPr="00B20F02" w:rsidRDefault="00CA423B" w:rsidP="00C5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3F6B922A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1CD32A14" w14:textId="2AD6EFC0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6C020C6B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25A345D5" w14:textId="08255E2D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gridSpan w:val="3"/>
          </w:tcPr>
          <w:p w14:paraId="03BAB1A8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2C3E3321" w14:textId="6F8C1483" w:rsidR="00CA423B" w:rsidRPr="00B20F02" w:rsidRDefault="00CA423B" w:rsidP="00DF5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693C3C32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46DE47BE" w14:textId="3E293EAF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CA423B" w:rsidRPr="00B20F02" w14:paraId="58C7EC7B" w14:textId="77777777" w:rsidTr="005B045C">
        <w:trPr>
          <w:trHeight w:hRule="exact" w:val="302"/>
        </w:trPr>
        <w:tc>
          <w:tcPr>
            <w:tcW w:w="2699" w:type="dxa"/>
            <w:gridSpan w:val="2"/>
          </w:tcPr>
          <w:p w14:paraId="55C5DC81" w14:textId="77777777" w:rsidR="00CA423B" w:rsidRPr="00B20F02" w:rsidRDefault="00CA423B" w:rsidP="00CA423B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24" w:type="dxa"/>
            <w:gridSpan w:val="3"/>
          </w:tcPr>
          <w:p w14:paraId="22A92857" w14:textId="01B4CDAA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3" w:type="dxa"/>
            <w:gridSpan w:val="3"/>
          </w:tcPr>
          <w:p w14:paraId="4E7D6586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5A051CE5" w14:textId="66E4C97F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14:paraId="3BACB04E" w14:textId="3E63B6C1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3"/>
          </w:tcPr>
          <w:p w14:paraId="6AF46604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gridSpan w:val="2"/>
          </w:tcPr>
          <w:p w14:paraId="3CFAA4CF" w14:textId="3D4F8A3E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288" w:type="dxa"/>
          </w:tcPr>
          <w:p w14:paraId="76916EB0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gridSpan w:val="2"/>
          </w:tcPr>
          <w:p w14:paraId="44505FCE" w14:textId="6CB0BCF6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270" w:type="dxa"/>
            <w:gridSpan w:val="2"/>
          </w:tcPr>
          <w:p w14:paraId="5A784411" w14:textId="77777777" w:rsidR="00CA423B" w:rsidRPr="00B20F02" w:rsidRDefault="00CA423B" w:rsidP="00CA42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9" w:type="dxa"/>
            <w:gridSpan w:val="2"/>
          </w:tcPr>
          <w:p w14:paraId="52D81F09" w14:textId="67E2C2CF" w:rsidR="00CA423B" w:rsidRPr="00B20F02" w:rsidRDefault="000C58DB" w:rsidP="00036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gridSpan w:val="2"/>
          </w:tcPr>
          <w:p w14:paraId="482B7476" w14:textId="77777777" w:rsidR="00CA423B" w:rsidRPr="00B20F02" w:rsidRDefault="00CA423B" w:rsidP="00CA42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72" w:type="dxa"/>
          </w:tcPr>
          <w:p w14:paraId="461FA4B0" w14:textId="56C66114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209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46FDDB43" w14:textId="77777777" w:rsidR="00CA423B" w:rsidRPr="00B20F02" w:rsidRDefault="00CA423B" w:rsidP="00CA423B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31" w:type="dxa"/>
            <w:gridSpan w:val="4"/>
          </w:tcPr>
          <w:p w14:paraId="13D185B0" w14:textId="519B89E9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36" w:type="dxa"/>
            <w:gridSpan w:val="3"/>
          </w:tcPr>
          <w:p w14:paraId="68027D70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gridSpan w:val="2"/>
          </w:tcPr>
          <w:p w14:paraId="42931CFC" w14:textId="4284432B" w:rsidR="00CA423B" w:rsidRPr="00B20F02" w:rsidRDefault="00CA423B" w:rsidP="00DF5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20CBCD96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gridSpan w:val="2"/>
          </w:tcPr>
          <w:p w14:paraId="459AA565" w14:textId="2C30A471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E76A4" w:rsidRPr="00B20F0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CA423B" w:rsidRPr="00B20F02" w14:paraId="068621F7" w14:textId="77777777" w:rsidTr="005B045C">
        <w:tc>
          <w:tcPr>
            <w:tcW w:w="2699" w:type="dxa"/>
            <w:gridSpan w:val="2"/>
          </w:tcPr>
          <w:p w14:paraId="08C80DE4" w14:textId="705C0B38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C9AA2F" w14:textId="5D28419B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375</w:t>
            </w:r>
          </w:p>
        </w:tc>
        <w:tc>
          <w:tcPr>
            <w:tcW w:w="243" w:type="dxa"/>
            <w:gridSpan w:val="3"/>
          </w:tcPr>
          <w:p w14:paraId="3C92BC6B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32BB6" w14:textId="22F8A365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43" w:type="dxa"/>
            <w:gridSpan w:val="3"/>
          </w:tcPr>
          <w:p w14:paraId="65C0D2F6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A0C26" w14:textId="3DA35F3E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755</w:t>
            </w:r>
          </w:p>
        </w:tc>
        <w:tc>
          <w:tcPr>
            <w:tcW w:w="288" w:type="dxa"/>
          </w:tcPr>
          <w:p w14:paraId="4C60CD0B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A70486" w14:textId="3DE09283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445</w:t>
            </w:r>
          </w:p>
        </w:tc>
        <w:tc>
          <w:tcPr>
            <w:tcW w:w="270" w:type="dxa"/>
            <w:gridSpan w:val="2"/>
          </w:tcPr>
          <w:p w14:paraId="7A65673C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3671D8" w14:textId="142E1ED9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</w:t>
            </w:r>
          </w:p>
        </w:tc>
        <w:tc>
          <w:tcPr>
            <w:tcW w:w="270" w:type="dxa"/>
            <w:gridSpan w:val="2"/>
          </w:tcPr>
          <w:p w14:paraId="06BA277D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2E89ACD8" w14:textId="314546AD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438</w:t>
            </w:r>
          </w:p>
        </w:tc>
        <w:tc>
          <w:tcPr>
            <w:tcW w:w="270" w:type="dxa"/>
            <w:gridSpan w:val="2"/>
          </w:tcPr>
          <w:p w14:paraId="72B8AA6A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16E9D71" w14:textId="19342885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504</w:t>
            </w:r>
          </w:p>
        </w:tc>
        <w:tc>
          <w:tcPr>
            <w:tcW w:w="236" w:type="dxa"/>
            <w:gridSpan w:val="3"/>
          </w:tcPr>
          <w:p w14:paraId="7B9AD87B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6FDE1E" w14:textId="4FC45A11" w:rsidR="00CA423B" w:rsidRPr="00B20F02" w:rsidRDefault="00CA423B" w:rsidP="00DF5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24A9136B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5AC6B8" w14:textId="2BD3862B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80" w:lineRule="exact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662</w:t>
            </w:r>
          </w:p>
        </w:tc>
      </w:tr>
      <w:tr w:rsidR="00CA423B" w:rsidRPr="00B20F02" w14:paraId="15808FD1" w14:textId="77777777" w:rsidTr="005B045C">
        <w:tc>
          <w:tcPr>
            <w:tcW w:w="2687" w:type="dxa"/>
          </w:tcPr>
          <w:p w14:paraId="79333BFD" w14:textId="2A7CAE4A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3"/>
          </w:tcPr>
          <w:p w14:paraId="3D91549E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3"/>
          </w:tcPr>
          <w:p w14:paraId="0B68070C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30E2FC13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3"/>
          </w:tcPr>
          <w:p w14:paraId="0EED3EE5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gridSpan w:val="3"/>
          </w:tcPr>
          <w:p w14:paraId="3E929070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17BBE9D6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gridSpan w:val="2"/>
          </w:tcPr>
          <w:p w14:paraId="1F0685B8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5844A88D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gridSpan w:val="2"/>
          </w:tcPr>
          <w:p w14:paraId="5D0318B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5AD8091C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72" w:type="dxa"/>
          </w:tcPr>
          <w:p w14:paraId="2CE24ED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00F75584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42" w:type="dxa"/>
            <w:gridSpan w:val="5"/>
          </w:tcPr>
          <w:p w14:paraId="2B98606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3"/>
          </w:tcPr>
          <w:p w14:paraId="0FB712C8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43" w:type="dxa"/>
            <w:gridSpan w:val="2"/>
          </w:tcPr>
          <w:p w14:paraId="7D584CF2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52" w:type="dxa"/>
            <w:gridSpan w:val="2"/>
          </w:tcPr>
          <w:p w14:paraId="3F8CD0A5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28" w:type="dxa"/>
          </w:tcPr>
          <w:p w14:paraId="182D1B64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361C5" w:rsidRPr="00B20F02" w14:paraId="6BFC5DAA" w14:textId="77777777" w:rsidTr="005B045C">
        <w:tc>
          <w:tcPr>
            <w:tcW w:w="2687" w:type="dxa"/>
          </w:tcPr>
          <w:p w14:paraId="021E9E1E" w14:textId="04138C70" w:rsidR="000361C5" w:rsidRPr="00B20F02" w:rsidRDefault="000361C5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25" w:type="dxa"/>
            <w:gridSpan w:val="3"/>
          </w:tcPr>
          <w:p w14:paraId="6BA48890" w14:textId="77777777" w:rsidR="000361C5" w:rsidRPr="00B20F02" w:rsidRDefault="000361C5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3"/>
          </w:tcPr>
          <w:p w14:paraId="2217E7D7" w14:textId="77777777" w:rsidR="000361C5" w:rsidRPr="00B20F02" w:rsidRDefault="000361C5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3" w:type="dxa"/>
            <w:gridSpan w:val="2"/>
          </w:tcPr>
          <w:p w14:paraId="0A25E053" w14:textId="77777777" w:rsidR="000361C5" w:rsidRPr="00B20F02" w:rsidRDefault="000361C5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gridSpan w:val="3"/>
          </w:tcPr>
          <w:p w14:paraId="6A1B92FC" w14:textId="77777777" w:rsidR="000361C5" w:rsidRPr="00B20F02" w:rsidRDefault="000361C5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gridSpan w:val="3"/>
          </w:tcPr>
          <w:p w14:paraId="3EE2CEA6" w14:textId="77777777" w:rsidR="000361C5" w:rsidRPr="00B20F02" w:rsidRDefault="000361C5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1E1E8EDF" w14:textId="77777777" w:rsidR="000361C5" w:rsidRPr="00B20F02" w:rsidRDefault="000361C5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gridSpan w:val="2"/>
          </w:tcPr>
          <w:p w14:paraId="155BCF51" w14:textId="77777777" w:rsidR="000361C5" w:rsidRPr="00B20F02" w:rsidRDefault="000361C5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7E2D02C8" w14:textId="77777777" w:rsidR="000361C5" w:rsidRPr="00B20F02" w:rsidRDefault="000361C5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gridSpan w:val="2"/>
          </w:tcPr>
          <w:p w14:paraId="1FD0A0E1" w14:textId="77777777" w:rsidR="000361C5" w:rsidRPr="00B20F02" w:rsidRDefault="000361C5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21B892B6" w14:textId="77777777" w:rsidR="000361C5" w:rsidRPr="00B20F02" w:rsidRDefault="000361C5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72" w:type="dxa"/>
          </w:tcPr>
          <w:p w14:paraId="40E101B8" w14:textId="77777777" w:rsidR="000361C5" w:rsidRPr="00B20F02" w:rsidRDefault="000361C5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130BD320" w14:textId="77777777" w:rsidR="000361C5" w:rsidRPr="00B20F02" w:rsidRDefault="000361C5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42" w:type="dxa"/>
            <w:gridSpan w:val="5"/>
          </w:tcPr>
          <w:p w14:paraId="47AF3FF3" w14:textId="77777777" w:rsidR="000361C5" w:rsidRPr="00B20F02" w:rsidRDefault="000361C5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3"/>
          </w:tcPr>
          <w:p w14:paraId="29353880" w14:textId="77777777" w:rsidR="000361C5" w:rsidRPr="00B20F02" w:rsidRDefault="000361C5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43" w:type="dxa"/>
            <w:gridSpan w:val="2"/>
          </w:tcPr>
          <w:p w14:paraId="79C55D90" w14:textId="77777777" w:rsidR="000361C5" w:rsidRPr="00B20F02" w:rsidRDefault="000361C5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52" w:type="dxa"/>
            <w:gridSpan w:val="2"/>
          </w:tcPr>
          <w:p w14:paraId="23A36010" w14:textId="77777777" w:rsidR="000361C5" w:rsidRPr="00B20F02" w:rsidRDefault="000361C5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28" w:type="dxa"/>
          </w:tcPr>
          <w:p w14:paraId="4DA91E4D" w14:textId="77777777" w:rsidR="000361C5" w:rsidRPr="00B20F02" w:rsidRDefault="000361C5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A423B" w:rsidRPr="00B20F02" w14:paraId="355620CB" w14:textId="77777777" w:rsidTr="005B045C">
        <w:tc>
          <w:tcPr>
            <w:tcW w:w="2687" w:type="dxa"/>
          </w:tcPr>
          <w:p w14:paraId="0F38D1B7" w14:textId="58B2B32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25" w:type="dxa"/>
            <w:gridSpan w:val="3"/>
            <w:tcBorders>
              <w:bottom w:val="double" w:sz="4" w:space="0" w:color="auto"/>
            </w:tcBorders>
          </w:tcPr>
          <w:p w14:paraId="11D21307" w14:textId="468B02EE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428</w:t>
            </w:r>
          </w:p>
        </w:tc>
        <w:tc>
          <w:tcPr>
            <w:tcW w:w="243" w:type="dxa"/>
            <w:gridSpan w:val="3"/>
          </w:tcPr>
          <w:p w14:paraId="4330BA33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bottom w:val="double" w:sz="4" w:space="0" w:color="auto"/>
            </w:tcBorders>
          </w:tcPr>
          <w:p w14:paraId="3F641B62" w14:textId="07C11B7B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3" w:type="dxa"/>
            <w:gridSpan w:val="3"/>
          </w:tcPr>
          <w:p w14:paraId="7E7B44CE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gridSpan w:val="3"/>
            <w:tcBorders>
              <w:bottom w:val="double" w:sz="4" w:space="0" w:color="auto"/>
            </w:tcBorders>
          </w:tcPr>
          <w:p w14:paraId="5A0B9A9B" w14:textId="5C9307F9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627</w:t>
            </w:r>
          </w:p>
        </w:tc>
        <w:tc>
          <w:tcPr>
            <w:tcW w:w="288" w:type="dxa"/>
          </w:tcPr>
          <w:p w14:paraId="0A370B3F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bottom w:val="double" w:sz="4" w:space="0" w:color="auto"/>
            </w:tcBorders>
          </w:tcPr>
          <w:p w14:paraId="7CB728AE" w14:textId="0B4A1095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887</w:t>
            </w:r>
          </w:p>
        </w:tc>
        <w:tc>
          <w:tcPr>
            <w:tcW w:w="270" w:type="dxa"/>
            <w:gridSpan w:val="2"/>
          </w:tcPr>
          <w:p w14:paraId="19A08F47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</w:tcPr>
          <w:p w14:paraId="3FA55835" w14:textId="5C3205E0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624</w:t>
            </w:r>
          </w:p>
        </w:tc>
        <w:tc>
          <w:tcPr>
            <w:tcW w:w="270" w:type="dxa"/>
            <w:gridSpan w:val="2"/>
          </w:tcPr>
          <w:p w14:paraId="4535B2AF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3814BDB7" w14:textId="208EB9D7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w="270" w:type="dxa"/>
            <w:gridSpan w:val="2"/>
          </w:tcPr>
          <w:p w14:paraId="0EBEDCAA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  <w:gridSpan w:val="5"/>
            <w:tcBorders>
              <w:bottom w:val="double" w:sz="4" w:space="0" w:color="auto"/>
            </w:tcBorders>
          </w:tcPr>
          <w:p w14:paraId="4B242EAA" w14:textId="504E99D9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808</w:t>
            </w:r>
          </w:p>
        </w:tc>
        <w:tc>
          <w:tcPr>
            <w:tcW w:w="236" w:type="dxa"/>
            <w:gridSpan w:val="3"/>
          </w:tcPr>
          <w:p w14:paraId="461EFF7B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gridSpan w:val="2"/>
            <w:tcBorders>
              <w:bottom w:val="double" w:sz="4" w:space="0" w:color="auto"/>
            </w:tcBorders>
          </w:tcPr>
          <w:p w14:paraId="2E3BF5B7" w14:textId="73EA4C03" w:rsidR="00CA423B" w:rsidRPr="00B20F02" w:rsidRDefault="000C58D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178</w:t>
            </w:r>
          </w:p>
        </w:tc>
        <w:tc>
          <w:tcPr>
            <w:tcW w:w="252" w:type="dxa"/>
            <w:gridSpan w:val="2"/>
          </w:tcPr>
          <w:p w14:paraId="4D4E33C3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4C24A837" w14:textId="72137904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667</w:t>
            </w:r>
          </w:p>
        </w:tc>
      </w:tr>
      <w:tr w:rsidR="00CA423B" w:rsidRPr="00B20F02" w14:paraId="2EB81793" w14:textId="77777777" w:rsidTr="005B045C">
        <w:tc>
          <w:tcPr>
            <w:tcW w:w="2687" w:type="dxa"/>
          </w:tcPr>
          <w:p w14:paraId="21E8A03B" w14:textId="3006123B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25" w:type="dxa"/>
            <w:gridSpan w:val="3"/>
            <w:tcBorders>
              <w:bottom w:val="double" w:sz="4" w:space="0" w:color="auto"/>
            </w:tcBorders>
          </w:tcPr>
          <w:p w14:paraId="7457B971" w14:textId="4629019F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549</w:t>
            </w:r>
          </w:p>
        </w:tc>
        <w:tc>
          <w:tcPr>
            <w:tcW w:w="243" w:type="dxa"/>
            <w:gridSpan w:val="3"/>
          </w:tcPr>
          <w:p w14:paraId="6472253A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bottom w:val="double" w:sz="4" w:space="0" w:color="auto"/>
            </w:tcBorders>
          </w:tcPr>
          <w:p w14:paraId="0A0B019C" w14:textId="1C3533A4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43" w:type="dxa"/>
            <w:gridSpan w:val="3"/>
          </w:tcPr>
          <w:p w14:paraId="6349617C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gridSpan w:val="3"/>
            <w:tcBorders>
              <w:bottom w:val="double" w:sz="4" w:space="0" w:color="auto"/>
            </w:tcBorders>
          </w:tcPr>
          <w:p w14:paraId="112DCB82" w14:textId="4C094283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176</w:t>
            </w:r>
          </w:p>
        </w:tc>
        <w:tc>
          <w:tcPr>
            <w:tcW w:w="288" w:type="dxa"/>
          </w:tcPr>
          <w:p w14:paraId="24E4FE90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bottom w:val="double" w:sz="4" w:space="0" w:color="auto"/>
            </w:tcBorders>
          </w:tcPr>
          <w:p w14:paraId="0006A6F8" w14:textId="1FA87BCA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383</w:t>
            </w:r>
          </w:p>
        </w:tc>
        <w:tc>
          <w:tcPr>
            <w:tcW w:w="270" w:type="dxa"/>
            <w:gridSpan w:val="2"/>
          </w:tcPr>
          <w:p w14:paraId="1A40249B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</w:tcPr>
          <w:p w14:paraId="29C8FDBE" w14:textId="5DC8738F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486</w:t>
            </w:r>
          </w:p>
        </w:tc>
        <w:tc>
          <w:tcPr>
            <w:tcW w:w="270" w:type="dxa"/>
            <w:gridSpan w:val="2"/>
          </w:tcPr>
          <w:p w14:paraId="1EBB2255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0C20E302" w14:textId="3D4AEEB6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270" w:type="dxa"/>
            <w:gridSpan w:val="2"/>
          </w:tcPr>
          <w:p w14:paraId="64B18C2E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  <w:gridSpan w:val="5"/>
            <w:tcBorders>
              <w:bottom w:val="double" w:sz="4" w:space="0" w:color="auto"/>
            </w:tcBorders>
          </w:tcPr>
          <w:p w14:paraId="0A5BB35B" w14:textId="7A2FE484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841</w:t>
            </w:r>
          </w:p>
        </w:tc>
        <w:tc>
          <w:tcPr>
            <w:tcW w:w="236" w:type="dxa"/>
            <w:gridSpan w:val="3"/>
          </w:tcPr>
          <w:p w14:paraId="7AFC5A16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gridSpan w:val="2"/>
            <w:tcBorders>
              <w:bottom w:val="double" w:sz="4" w:space="0" w:color="auto"/>
            </w:tcBorders>
          </w:tcPr>
          <w:p w14:paraId="3E18E864" w14:textId="729E9604" w:rsidR="00CA423B" w:rsidRPr="00B20F02" w:rsidRDefault="000C58D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716</w:t>
            </w:r>
          </w:p>
        </w:tc>
        <w:tc>
          <w:tcPr>
            <w:tcW w:w="252" w:type="dxa"/>
            <w:gridSpan w:val="2"/>
          </w:tcPr>
          <w:p w14:paraId="5C981B78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5262ADF3" w14:textId="05BFD45A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241</w:t>
            </w:r>
          </w:p>
        </w:tc>
      </w:tr>
      <w:tr w:rsidR="00CA423B" w:rsidRPr="00B20F02" w14:paraId="7883C7A2" w14:textId="77777777" w:rsidTr="005B045C">
        <w:tc>
          <w:tcPr>
            <w:tcW w:w="2687" w:type="dxa"/>
          </w:tcPr>
          <w:p w14:paraId="081206B1" w14:textId="588C3423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25" w:type="dxa"/>
            <w:gridSpan w:val="3"/>
            <w:tcBorders>
              <w:bottom w:val="double" w:sz="4" w:space="0" w:color="auto"/>
            </w:tcBorders>
          </w:tcPr>
          <w:p w14:paraId="36975E09" w14:textId="5F1117E3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0361C5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243" w:type="dxa"/>
            <w:gridSpan w:val="3"/>
          </w:tcPr>
          <w:p w14:paraId="67FF5FC6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bottom w:val="double" w:sz="4" w:space="0" w:color="auto"/>
            </w:tcBorders>
          </w:tcPr>
          <w:p w14:paraId="4B0A2D55" w14:textId="0DF985B1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43" w:type="dxa"/>
            <w:gridSpan w:val="3"/>
          </w:tcPr>
          <w:p w14:paraId="607A0020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gridSpan w:val="3"/>
            <w:tcBorders>
              <w:bottom w:val="double" w:sz="4" w:space="0" w:color="auto"/>
            </w:tcBorders>
          </w:tcPr>
          <w:p w14:paraId="4363BB31" w14:textId="3A040301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846</w:t>
            </w:r>
          </w:p>
        </w:tc>
        <w:tc>
          <w:tcPr>
            <w:tcW w:w="288" w:type="dxa"/>
          </w:tcPr>
          <w:p w14:paraId="64113265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bottom w:val="double" w:sz="4" w:space="0" w:color="auto"/>
            </w:tcBorders>
          </w:tcPr>
          <w:p w14:paraId="02C7469B" w14:textId="0C7D0F8D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270" w:type="dxa"/>
            <w:gridSpan w:val="2"/>
          </w:tcPr>
          <w:p w14:paraId="31EC49BA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</w:tcPr>
          <w:p w14:paraId="50D53EDC" w14:textId="6F1FF005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374</w:t>
            </w:r>
          </w:p>
        </w:tc>
        <w:tc>
          <w:tcPr>
            <w:tcW w:w="270" w:type="dxa"/>
            <w:gridSpan w:val="2"/>
          </w:tcPr>
          <w:p w14:paraId="1FD96A0C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72C605F4" w14:textId="750B9BEA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270" w:type="dxa"/>
            <w:gridSpan w:val="2"/>
          </w:tcPr>
          <w:p w14:paraId="31DF594D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  <w:gridSpan w:val="5"/>
            <w:tcBorders>
              <w:bottom w:val="double" w:sz="4" w:space="0" w:color="auto"/>
            </w:tcBorders>
          </w:tcPr>
          <w:p w14:paraId="6071BBF5" w14:textId="3BCE7032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650</w:t>
            </w:r>
          </w:p>
        </w:tc>
        <w:tc>
          <w:tcPr>
            <w:tcW w:w="236" w:type="dxa"/>
            <w:gridSpan w:val="3"/>
          </w:tcPr>
          <w:p w14:paraId="06448FCE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gridSpan w:val="2"/>
            <w:tcBorders>
              <w:bottom w:val="double" w:sz="4" w:space="0" w:color="auto"/>
            </w:tcBorders>
          </w:tcPr>
          <w:p w14:paraId="0F4D9799" w14:textId="32B56BD7" w:rsidR="00CA423B" w:rsidRPr="00B20F02" w:rsidRDefault="000C58D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606</w:t>
            </w:r>
          </w:p>
        </w:tc>
        <w:tc>
          <w:tcPr>
            <w:tcW w:w="252" w:type="dxa"/>
            <w:gridSpan w:val="2"/>
          </w:tcPr>
          <w:p w14:paraId="2EBD802E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36EB3602" w14:textId="47D699B0" w:rsidR="00CA423B" w:rsidRPr="00B20F02" w:rsidRDefault="000C58D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="00CA423B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A2FAF" w:rsidRPr="00B20F0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809</w:t>
            </w:r>
          </w:p>
        </w:tc>
      </w:tr>
      <w:tr w:rsidR="00CA423B" w:rsidRPr="00B20F02" w14:paraId="62E9D00C" w14:textId="77777777" w:rsidTr="005B045C">
        <w:tc>
          <w:tcPr>
            <w:tcW w:w="2687" w:type="dxa"/>
          </w:tcPr>
          <w:p w14:paraId="6F057E6D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3"/>
            <w:tcBorders>
              <w:top w:val="double" w:sz="4" w:space="0" w:color="auto"/>
              <w:bottom w:val="nil"/>
            </w:tcBorders>
          </w:tcPr>
          <w:p w14:paraId="40D01A2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3"/>
          </w:tcPr>
          <w:p w14:paraId="0A881C11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double" w:sz="4" w:space="0" w:color="auto"/>
              <w:bottom w:val="nil"/>
            </w:tcBorders>
          </w:tcPr>
          <w:p w14:paraId="22A9801C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3"/>
          </w:tcPr>
          <w:p w14:paraId="5BA47408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gridSpan w:val="3"/>
            <w:tcBorders>
              <w:top w:val="double" w:sz="4" w:space="0" w:color="auto"/>
              <w:bottom w:val="nil"/>
            </w:tcBorders>
          </w:tcPr>
          <w:p w14:paraId="4F044A25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</w:tcPr>
          <w:p w14:paraId="729D553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double" w:sz="4" w:space="0" w:color="auto"/>
              <w:bottom w:val="nil"/>
            </w:tcBorders>
          </w:tcPr>
          <w:p w14:paraId="18DB0EC7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26D29C12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bottom w:val="nil"/>
            </w:tcBorders>
          </w:tcPr>
          <w:p w14:paraId="78BA25B8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1845F31D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72" w:type="dxa"/>
            <w:tcBorders>
              <w:top w:val="double" w:sz="4" w:space="0" w:color="auto"/>
              <w:bottom w:val="nil"/>
            </w:tcBorders>
          </w:tcPr>
          <w:p w14:paraId="4E8C6F55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</w:tcPr>
          <w:p w14:paraId="7C97FAE0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  <w:gridSpan w:val="5"/>
            <w:tcBorders>
              <w:top w:val="double" w:sz="4" w:space="0" w:color="auto"/>
              <w:bottom w:val="nil"/>
            </w:tcBorders>
          </w:tcPr>
          <w:p w14:paraId="6D804BE6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3"/>
          </w:tcPr>
          <w:p w14:paraId="6DEC9F60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gridSpan w:val="2"/>
            <w:tcBorders>
              <w:top w:val="double" w:sz="4" w:space="0" w:color="auto"/>
              <w:bottom w:val="nil"/>
            </w:tcBorders>
          </w:tcPr>
          <w:p w14:paraId="29AB2A93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68D1741" w14:textId="77777777" w:rsidR="00CA423B" w:rsidRPr="00B20F02" w:rsidRDefault="00CA423B" w:rsidP="00CA423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tcBorders>
              <w:top w:val="double" w:sz="4" w:space="0" w:color="auto"/>
              <w:bottom w:val="nil"/>
            </w:tcBorders>
          </w:tcPr>
          <w:p w14:paraId="0DC1E7E4" w14:textId="77777777" w:rsidR="00CA423B" w:rsidRPr="00B20F02" w:rsidRDefault="00CA423B" w:rsidP="00CA4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</w:tbl>
    <w:p w14:paraId="3EDF3B5E" w14:textId="77777777" w:rsidR="00307C9B" w:rsidRPr="00B20F02" w:rsidRDefault="00307C9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07C9B" w:rsidRPr="00B20F02" w:rsidSect="00D56CE2"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tbl>
      <w:tblPr>
        <w:tblW w:w="14541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270"/>
        <w:gridCol w:w="1350"/>
        <w:gridCol w:w="270"/>
        <w:gridCol w:w="1170"/>
        <w:gridCol w:w="270"/>
        <w:gridCol w:w="1170"/>
        <w:gridCol w:w="270"/>
        <w:gridCol w:w="1215"/>
        <w:gridCol w:w="270"/>
        <w:gridCol w:w="1170"/>
        <w:gridCol w:w="270"/>
        <w:gridCol w:w="1170"/>
        <w:gridCol w:w="270"/>
        <w:gridCol w:w="1176"/>
      </w:tblGrid>
      <w:tr w:rsidR="00A12805" w:rsidRPr="00B20F02" w14:paraId="667BC096" w14:textId="77777777" w:rsidTr="00576B97">
        <w:trPr>
          <w:tblHeader/>
        </w:trPr>
        <w:tc>
          <w:tcPr>
            <w:tcW w:w="3060" w:type="dxa"/>
            <w:shd w:val="clear" w:color="auto" w:fill="auto"/>
          </w:tcPr>
          <w:p w14:paraId="14F56B47" w14:textId="77777777" w:rsidR="00A12805" w:rsidRPr="00B20F02" w:rsidRDefault="00A12805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1" w:type="dxa"/>
            <w:gridSpan w:val="15"/>
            <w:shd w:val="clear" w:color="auto" w:fill="auto"/>
          </w:tcPr>
          <w:p w14:paraId="26214C60" w14:textId="77777777" w:rsidR="00A12805" w:rsidRPr="00B20F02" w:rsidRDefault="00A12805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0884" w:rsidRPr="00B20F02" w14:paraId="5D9612D6" w14:textId="77777777" w:rsidTr="00576B97">
        <w:trPr>
          <w:tblHeader/>
        </w:trPr>
        <w:tc>
          <w:tcPr>
            <w:tcW w:w="3060" w:type="dxa"/>
            <w:shd w:val="clear" w:color="auto" w:fill="auto"/>
          </w:tcPr>
          <w:p w14:paraId="34981FCC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4B089EC3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BF8DE3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3B2F848" w14:textId="4FA87094" w:rsidR="003D0884" w:rsidRPr="00B20F02" w:rsidRDefault="000C71B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โรงงาน</w:t>
            </w:r>
          </w:p>
        </w:tc>
        <w:tc>
          <w:tcPr>
            <w:tcW w:w="270" w:type="dxa"/>
            <w:shd w:val="clear" w:color="auto" w:fill="auto"/>
          </w:tcPr>
          <w:p w14:paraId="63EBD28C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8F93061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C1EC2E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8E6C9D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3EE99CF3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2336EEEB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7882A5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389C2D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CC58F2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CF349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1B8E1A47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3592D8DB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0884" w:rsidRPr="00B20F02" w14:paraId="3226E1C2" w14:textId="77777777" w:rsidTr="00576B97">
        <w:trPr>
          <w:tblHeader/>
        </w:trPr>
        <w:tc>
          <w:tcPr>
            <w:tcW w:w="3060" w:type="dxa"/>
            <w:shd w:val="clear" w:color="auto" w:fill="auto"/>
          </w:tcPr>
          <w:p w14:paraId="615D8E4E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5D293C1F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F45FC9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70B526C" w14:textId="6E56977A" w:rsidR="003D0884" w:rsidRPr="00B20F02" w:rsidRDefault="000C71B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3865E01D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537B13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18A546C5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98B641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auto"/>
          </w:tcPr>
          <w:p w14:paraId="5894A86A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5A0DCB50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3DAFFA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F94E395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EBBC33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79FA7C0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shd w:val="clear" w:color="auto" w:fill="auto"/>
          </w:tcPr>
          <w:p w14:paraId="32F34592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39C0BD31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4F61" w:rsidRPr="00B20F02" w14:paraId="01073D61" w14:textId="77777777" w:rsidTr="00576B97">
        <w:trPr>
          <w:tblHeader/>
        </w:trPr>
        <w:tc>
          <w:tcPr>
            <w:tcW w:w="3060" w:type="dxa"/>
            <w:shd w:val="clear" w:color="auto" w:fill="auto"/>
          </w:tcPr>
          <w:p w14:paraId="18AFAAF7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263E9741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shd w:val="clear" w:color="auto" w:fill="auto"/>
          </w:tcPr>
          <w:p w14:paraId="4A3D6411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034B6A5" w14:textId="0AFE21F4" w:rsidR="00D74F61" w:rsidRPr="00B20F02" w:rsidRDefault="000C71B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โรงงานและส่วน</w:t>
            </w:r>
          </w:p>
        </w:tc>
        <w:tc>
          <w:tcPr>
            <w:tcW w:w="270" w:type="dxa"/>
            <w:shd w:val="clear" w:color="auto" w:fill="auto"/>
          </w:tcPr>
          <w:p w14:paraId="714FA2F1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2AF0F0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ไซโลและ</w:t>
            </w:r>
          </w:p>
        </w:tc>
        <w:tc>
          <w:tcPr>
            <w:tcW w:w="270" w:type="dxa"/>
            <w:shd w:val="clear" w:color="auto" w:fill="auto"/>
          </w:tcPr>
          <w:p w14:paraId="6569E48D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71EC5C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14:paraId="6F8557EA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698AABAF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E94633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36BC0A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0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</w:p>
        </w:tc>
        <w:tc>
          <w:tcPr>
            <w:tcW w:w="270" w:type="dxa"/>
            <w:shd w:val="clear" w:color="auto" w:fill="auto"/>
          </w:tcPr>
          <w:p w14:paraId="1DD8973D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2EBD34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311D36A7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48C67870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4F61" w:rsidRPr="00B20F02" w14:paraId="6D6C4A9B" w14:textId="77777777" w:rsidTr="00576B97">
        <w:trPr>
          <w:tblHeader/>
        </w:trPr>
        <w:tc>
          <w:tcPr>
            <w:tcW w:w="3060" w:type="dxa"/>
            <w:shd w:val="clear" w:color="auto" w:fill="auto"/>
          </w:tcPr>
          <w:p w14:paraId="0DCA59CE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26E3E3B8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0FA3CB72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9C09C16" w14:textId="59EF4ADD" w:rsidR="00D74F61" w:rsidRPr="00B20F02" w:rsidRDefault="000C71B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ปรับปรุงอาคารเช่า</w:t>
            </w:r>
          </w:p>
        </w:tc>
        <w:tc>
          <w:tcPr>
            <w:tcW w:w="270" w:type="dxa"/>
            <w:shd w:val="clear" w:color="auto" w:fill="auto"/>
          </w:tcPr>
          <w:p w14:paraId="0D30B4A6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8F0C6D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14:paraId="2ADC71B3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602B5C8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1104A25F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9D5D719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1BA9C9F4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BB55075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0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70" w:type="dxa"/>
            <w:shd w:val="clear" w:color="auto" w:fill="auto"/>
          </w:tcPr>
          <w:p w14:paraId="55DC88E5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7CA4B8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30C7CD0F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C128459" w14:textId="77777777" w:rsidR="00D74F61" w:rsidRPr="00B20F02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D0884" w:rsidRPr="00B20F02" w14:paraId="71BFE86C" w14:textId="77777777" w:rsidTr="00576B97">
        <w:trPr>
          <w:tblHeader/>
        </w:trPr>
        <w:tc>
          <w:tcPr>
            <w:tcW w:w="3060" w:type="dxa"/>
            <w:shd w:val="clear" w:color="auto" w:fill="auto"/>
          </w:tcPr>
          <w:p w14:paraId="6E771B4F" w14:textId="77777777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81" w:type="dxa"/>
            <w:gridSpan w:val="15"/>
            <w:shd w:val="clear" w:color="auto" w:fill="auto"/>
          </w:tcPr>
          <w:p w14:paraId="6A5FA167" w14:textId="16F58C58" w:rsidR="003D0884" w:rsidRPr="00B20F02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6507D1" w:rsidRPr="00B20F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</w:t>
            </w:r>
            <w:r w:rsidRPr="00B20F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D0884" w:rsidRPr="00B20F02" w14:paraId="4B3B6FBA" w14:textId="77777777" w:rsidTr="00576B97">
        <w:tc>
          <w:tcPr>
            <w:tcW w:w="3060" w:type="dxa"/>
            <w:shd w:val="clear" w:color="auto" w:fill="auto"/>
          </w:tcPr>
          <w:p w14:paraId="6A4468AC" w14:textId="77777777" w:rsidR="003D0884" w:rsidRPr="00B20F02" w:rsidRDefault="003D0884" w:rsidP="0051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5D708EFC" w14:textId="77777777" w:rsidR="003D0884" w:rsidRPr="00B20F02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2A4718" w14:textId="77777777" w:rsidR="003D0884" w:rsidRPr="00B20F02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AF62C9F" w14:textId="77777777" w:rsidR="003D0884" w:rsidRPr="00B20F02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1AC5DA" w14:textId="77777777" w:rsidR="003D0884" w:rsidRPr="00B20F02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24F9DC" w14:textId="77777777" w:rsidR="003D0884" w:rsidRPr="00B20F02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925991" w14:textId="77777777" w:rsidR="003D0884" w:rsidRPr="00B20F02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830398" w14:textId="77777777" w:rsidR="003D0884" w:rsidRPr="00B20F02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2D919E" w14:textId="77777777" w:rsidR="003D0884" w:rsidRPr="00B20F02" w:rsidRDefault="003D0884" w:rsidP="00C43A72">
            <w:pPr>
              <w:pStyle w:val="T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4D384B77" w14:textId="77777777" w:rsidR="003D0884" w:rsidRPr="00B20F02" w:rsidRDefault="003D0884" w:rsidP="00C43A72">
            <w:pPr>
              <w:pStyle w:val="T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B3F1D2" w14:textId="77777777" w:rsidR="003D0884" w:rsidRPr="00B20F02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50B3BF" w14:textId="77777777" w:rsidR="003D0884" w:rsidRPr="00B20F02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0C718B" w14:textId="77777777" w:rsidR="003D0884" w:rsidRPr="00B20F02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6C9C17" w14:textId="77777777" w:rsidR="003D0884" w:rsidRPr="00B20F02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ACF9D8" w14:textId="77777777" w:rsidR="003D0884" w:rsidRPr="00B20F02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73F9A4FD" w14:textId="77777777" w:rsidR="003D0884" w:rsidRPr="00B20F02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B045C" w:rsidRPr="00B20F02" w14:paraId="207AAC7B" w14:textId="77777777" w:rsidTr="00576B97">
        <w:tc>
          <w:tcPr>
            <w:tcW w:w="3060" w:type="dxa"/>
            <w:shd w:val="clear" w:color="auto" w:fill="auto"/>
          </w:tcPr>
          <w:p w14:paraId="3C27B451" w14:textId="1F9AAA78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0F0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5A3D5799" w14:textId="595FCE5D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270" w:type="dxa"/>
            <w:shd w:val="clear" w:color="auto" w:fill="auto"/>
          </w:tcPr>
          <w:p w14:paraId="7E56700E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515C35E" w14:textId="35CFF2C8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B045C" w:rsidRPr="00B20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270" w:type="dxa"/>
            <w:shd w:val="clear" w:color="auto" w:fill="auto"/>
          </w:tcPr>
          <w:p w14:paraId="3EF4D7C6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068C9D" w14:textId="59CFCEA2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B045C" w:rsidRPr="00B20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  <w:tc>
          <w:tcPr>
            <w:tcW w:w="270" w:type="dxa"/>
            <w:shd w:val="clear" w:color="auto" w:fill="auto"/>
          </w:tcPr>
          <w:p w14:paraId="604D3A06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B7F3F7" w14:textId="0A9C656B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270" w:type="dxa"/>
            <w:shd w:val="clear" w:color="auto" w:fill="auto"/>
          </w:tcPr>
          <w:p w14:paraId="651700E7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E8A8445" w14:textId="48761997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6301298D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A3E1EF" w14:textId="1E463795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270" w:type="dxa"/>
            <w:shd w:val="clear" w:color="auto" w:fill="auto"/>
          </w:tcPr>
          <w:p w14:paraId="301F7441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BBA0B4" w14:textId="77E80ABD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270" w:type="dxa"/>
            <w:shd w:val="clear" w:color="auto" w:fill="auto"/>
          </w:tcPr>
          <w:p w14:paraId="5610F0FB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62F9B3FC" w14:textId="2A0AB8AA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B045C" w:rsidRPr="00B20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</w:tr>
      <w:tr w:rsidR="005B045C" w:rsidRPr="00B20F02" w14:paraId="200A3922" w14:textId="77777777" w:rsidTr="00576B97">
        <w:tc>
          <w:tcPr>
            <w:tcW w:w="3060" w:type="dxa"/>
            <w:shd w:val="clear" w:color="auto" w:fill="auto"/>
          </w:tcPr>
          <w:p w14:paraId="1D37ADAC" w14:textId="7B85E228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7C0E61CB" w14:textId="031FF45E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ECA9F6F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E53345F" w14:textId="5BE986A9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690D128D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8D9699" w14:textId="6DC8F4D6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13D72A3A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7BA0DA" w14:textId="22A581B2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61D6A45C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026C3D1C" w14:textId="162EF143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710CED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09AAF4" w14:textId="77BD727C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1EF02EBB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3D7879" w14:textId="4561C694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7443B12A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63F09829" w14:textId="52EAF4B5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</w:tr>
      <w:tr w:rsidR="005B045C" w:rsidRPr="00B20F02" w14:paraId="5E73A43F" w14:textId="77777777" w:rsidTr="00576B97">
        <w:tc>
          <w:tcPr>
            <w:tcW w:w="3060" w:type="dxa"/>
            <w:shd w:val="clear" w:color="auto" w:fill="auto"/>
          </w:tcPr>
          <w:p w14:paraId="433E97D5" w14:textId="16F66635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53538EFC" w14:textId="37898D45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47A133C3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E4B8DFE" w14:textId="4677B149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14:paraId="03930E10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B8F258C" w14:textId="5C959A9C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270" w:type="dxa"/>
            <w:shd w:val="clear" w:color="auto" w:fill="auto"/>
          </w:tcPr>
          <w:p w14:paraId="7DA04C5D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99E8A31" w14:textId="2EC22048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2283DC3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7CD63202" w14:textId="3CEA89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498491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6F82AB" w14:textId="38FDB1A4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53F4CBB6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37ED0A" w14:textId="2ABE1B8D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444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8D965E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17CE3FD6" w14:textId="10C315EE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B045C" w:rsidRPr="00B20F02" w14:paraId="16FE4320" w14:textId="77777777" w:rsidTr="00576B97">
        <w:tc>
          <w:tcPr>
            <w:tcW w:w="3060" w:type="dxa"/>
            <w:shd w:val="clear" w:color="auto" w:fill="auto"/>
          </w:tcPr>
          <w:p w14:paraId="1570E4DF" w14:textId="6CFFC5A5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090CA4" w14:textId="3C902C15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36A9F3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92295DC" w14:textId="0495BDE3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DBF6CE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982D87" w14:textId="3C18DCD8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177513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F33C5C" w14:textId="5DE68675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5F62D2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2E5F047B" w14:textId="1115345A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3BB5A2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B3BE40" w14:textId="0515C31F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967225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A5C790" w14:textId="16F9E34A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E5BC26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0D6FD9AC" w14:textId="1F02B515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B045C" w:rsidRPr="00B20F02" w14:paraId="0140F53D" w14:textId="77777777" w:rsidTr="00576B97">
        <w:tc>
          <w:tcPr>
            <w:tcW w:w="3060" w:type="dxa"/>
            <w:shd w:val="clear" w:color="auto" w:fill="auto"/>
          </w:tcPr>
          <w:p w14:paraId="3361D979" w14:textId="44098CAA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BE0CF4C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7D765F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A32D33C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DE6B87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1D005DE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7DD7BC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ACA2914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96BFAE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3A4440C4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756EC6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279E63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F40A7D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643450A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BC4C1F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3BC14A02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045C" w:rsidRPr="00B20F02" w14:paraId="4D443F39" w14:textId="77777777" w:rsidTr="00576B97">
        <w:tc>
          <w:tcPr>
            <w:tcW w:w="3060" w:type="dxa"/>
            <w:shd w:val="clear" w:color="auto" w:fill="auto"/>
          </w:tcPr>
          <w:p w14:paraId="423A091D" w14:textId="15F77E5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ja-JP"/>
              </w:rPr>
              <w:t xml:space="preserve">  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1</w:t>
            </w:r>
            <w:r w:rsidRPr="00B20F02"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ja-JP"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77C6F82" w14:textId="7E312E14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270" w:type="dxa"/>
            <w:shd w:val="clear" w:color="auto" w:fill="auto"/>
          </w:tcPr>
          <w:p w14:paraId="0BCE9D21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06EB8BC" w14:textId="5A1B00EF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B045C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617</w:t>
            </w:r>
          </w:p>
        </w:tc>
        <w:tc>
          <w:tcPr>
            <w:tcW w:w="270" w:type="dxa"/>
            <w:shd w:val="clear" w:color="auto" w:fill="auto"/>
          </w:tcPr>
          <w:p w14:paraId="02B1AB30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010E53" w14:textId="62CA52DC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B045C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270" w:type="dxa"/>
            <w:shd w:val="clear" w:color="auto" w:fill="auto"/>
          </w:tcPr>
          <w:p w14:paraId="448F87B5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155F768" w14:textId="1176C5DC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619</w:t>
            </w:r>
          </w:p>
        </w:tc>
        <w:tc>
          <w:tcPr>
            <w:tcW w:w="270" w:type="dxa"/>
            <w:shd w:val="clear" w:color="auto" w:fill="auto"/>
          </w:tcPr>
          <w:p w14:paraId="6A0123A6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48C19376" w14:textId="2AC18FE3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4542EEE2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D325D9" w14:textId="64FC914B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B045C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033</w:t>
            </w:r>
          </w:p>
        </w:tc>
        <w:tc>
          <w:tcPr>
            <w:tcW w:w="270" w:type="dxa"/>
            <w:shd w:val="clear" w:color="auto" w:fill="auto"/>
          </w:tcPr>
          <w:p w14:paraId="465FD631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A8DFE7" w14:textId="2E3CCA4F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14:paraId="1AA29369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69FDEB99" w14:textId="219074B2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5B045C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907</w:t>
            </w:r>
          </w:p>
        </w:tc>
      </w:tr>
      <w:tr w:rsidR="005B045C" w:rsidRPr="00B20F02" w14:paraId="20E46FB7" w14:textId="77777777" w:rsidTr="00576B97">
        <w:tc>
          <w:tcPr>
            <w:tcW w:w="3060" w:type="dxa"/>
            <w:shd w:val="clear" w:color="auto" w:fill="auto"/>
          </w:tcPr>
          <w:p w14:paraId="4E3A4419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2C535D7B" w14:textId="791374F3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5360ED4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5E39802" w14:textId="4B87CD1E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174B5906" w14:textId="77777777" w:rsidR="005B045C" w:rsidRPr="00B20F02" w:rsidRDefault="005B045C" w:rsidP="005B045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A2FBEB" w14:textId="60F0521D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47A73DD0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FB2D6D" w14:textId="388A37CF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400A98C5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7193A63D" w14:textId="4FF186C9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5D68D9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8C1BE2" w14:textId="14BD0744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141678C8" w14:textId="77777777" w:rsidR="005B045C" w:rsidRPr="00B20F02" w:rsidRDefault="005B045C" w:rsidP="005B045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2455AA" w14:textId="601343B1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35F73FC3" w14:textId="77777777" w:rsidR="005B045C" w:rsidRPr="00B20F02" w:rsidRDefault="005B045C" w:rsidP="005B045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6955EFFB" w14:textId="785B8D89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</w:tr>
      <w:tr w:rsidR="005B045C" w:rsidRPr="00B20F02" w14:paraId="3F981CA3" w14:textId="77777777" w:rsidTr="00576B97">
        <w:tc>
          <w:tcPr>
            <w:tcW w:w="3060" w:type="dxa"/>
            <w:shd w:val="clear" w:color="auto" w:fill="auto"/>
          </w:tcPr>
          <w:p w14:paraId="769E78CC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388D2897" w14:textId="6BF0F9EB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1A5AF3B6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E445234" w14:textId="632AADB9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E125A81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26B085" w14:textId="1C7D5C9A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744EDE37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0AFE695" w14:textId="576C977B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72DACAF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E468526" w14:textId="69540A1B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6ED8E6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83BE14" w14:textId="105851EB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61FECE5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CFC8AF" w14:textId="7328D3E1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52C3F4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31345470" w14:textId="3DB11AF5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5B045C" w:rsidRPr="00B20F02" w14:paraId="3739B3B8" w14:textId="77777777" w:rsidTr="00576B97">
        <w:tc>
          <w:tcPr>
            <w:tcW w:w="3060" w:type="dxa"/>
            <w:shd w:val="clear" w:color="auto" w:fill="auto"/>
          </w:tcPr>
          <w:p w14:paraId="498F6BC9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26DE4E" w14:textId="4E640AA3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2B1979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47D0735" w14:textId="6EF8DCB0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8A4456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6C670B" w14:textId="0902F45E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B9D5A2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456A03" w14:textId="3ABE29B6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00DDD7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094B588D" w14:textId="0CF3D2B5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90CBBA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E46262" w14:textId="08597806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79F0BD7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960076" w14:textId="33D92F9B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9C820B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033584F1" w14:textId="39E0A82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B045C" w:rsidRPr="00B20F02" w14:paraId="5057C7A8" w14:textId="77777777" w:rsidTr="00576B97">
        <w:tc>
          <w:tcPr>
            <w:tcW w:w="3060" w:type="dxa"/>
            <w:shd w:val="clear" w:color="auto" w:fill="auto"/>
          </w:tcPr>
          <w:p w14:paraId="3BB06D18" w14:textId="17BEBDB0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55F4A0" w14:textId="4C0A522C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E96A632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472A09D" w14:textId="6D4D5D89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884F59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58D888" w14:textId="2707B23C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77B305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E1BA9F2" w14:textId="0E211AA4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538EBD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2E97E318" w14:textId="03452174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EFE1EB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4BAB1CF" w14:textId="032D7DF0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44504E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CC98ECA" w14:textId="14FE847D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7795AE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25B5F3D4" w14:textId="5D9E17A9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B045C" w:rsidRPr="00B20F02" w14:paraId="5743C295" w14:textId="77777777" w:rsidTr="00576B97">
        <w:tc>
          <w:tcPr>
            <w:tcW w:w="3060" w:type="dxa"/>
            <w:shd w:val="clear" w:color="auto" w:fill="auto"/>
          </w:tcPr>
          <w:p w14:paraId="52936859" w14:textId="422EF4DB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B20F02"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ja-JP"/>
              </w:rPr>
              <w:t xml:space="preserve">  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1</w:t>
            </w:r>
            <w:r w:rsidRPr="00B20F02"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ja-JP"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7C1702E2" w14:textId="0D1FE843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378</w:t>
            </w:r>
          </w:p>
        </w:tc>
        <w:tc>
          <w:tcPr>
            <w:tcW w:w="270" w:type="dxa"/>
            <w:shd w:val="clear" w:color="auto" w:fill="auto"/>
          </w:tcPr>
          <w:p w14:paraId="19D68F2A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73F09DC" w14:textId="5D5668E5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B045C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649</w:t>
            </w:r>
          </w:p>
        </w:tc>
        <w:tc>
          <w:tcPr>
            <w:tcW w:w="270" w:type="dxa"/>
            <w:shd w:val="clear" w:color="auto" w:fill="auto"/>
          </w:tcPr>
          <w:p w14:paraId="286A2154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8D5648" w14:textId="23C8F96C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B045C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14:paraId="6B33B58F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C93200" w14:textId="08D8C8F3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610</w:t>
            </w:r>
          </w:p>
        </w:tc>
        <w:tc>
          <w:tcPr>
            <w:tcW w:w="270" w:type="dxa"/>
            <w:shd w:val="clear" w:color="auto" w:fill="auto"/>
          </w:tcPr>
          <w:p w14:paraId="768FF7FF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0C29F537" w14:textId="7FF3C26F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40B0F0F5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18C6C3" w14:textId="3D080DB8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B045C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070</w:t>
            </w:r>
          </w:p>
        </w:tc>
        <w:tc>
          <w:tcPr>
            <w:tcW w:w="270" w:type="dxa"/>
            <w:shd w:val="clear" w:color="auto" w:fill="auto"/>
          </w:tcPr>
          <w:p w14:paraId="548E05EC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861BD4" w14:textId="49C25ABF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270" w:type="dxa"/>
            <w:shd w:val="clear" w:color="auto" w:fill="auto"/>
          </w:tcPr>
          <w:p w14:paraId="1EE67FD7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0BC31D32" w14:textId="2DD959BA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5B045C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046</w:t>
            </w:r>
          </w:p>
        </w:tc>
      </w:tr>
      <w:tr w:rsidR="005B045C" w:rsidRPr="00B20F02" w14:paraId="531101AD" w14:textId="77777777" w:rsidTr="00576B97">
        <w:tc>
          <w:tcPr>
            <w:tcW w:w="3060" w:type="dxa"/>
            <w:shd w:val="clear" w:color="auto" w:fill="auto"/>
          </w:tcPr>
          <w:p w14:paraId="6CC4D74E" w14:textId="6E801DB5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5684C551" w14:textId="043DE800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E92A98A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B7EE94E" w14:textId="000BD930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6EC90477" w14:textId="77777777" w:rsidR="005B045C" w:rsidRPr="00B20F02" w:rsidRDefault="005B045C" w:rsidP="005B045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BD2CBD" w14:textId="13262A4F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646A0A87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22BBE7" w14:textId="66EEB07F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768F651B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7626B4FE" w14:textId="650FE1CC" w:rsidR="005B045C" w:rsidRPr="00B20F02" w:rsidRDefault="000C58DB" w:rsidP="00C5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5FA5B99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98E901" w14:textId="2B8D9967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752F9ED5" w14:textId="77777777" w:rsidR="005B045C" w:rsidRPr="00B20F02" w:rsidRDefault="005B045C" w:rsidP="005B045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ED388E" w14:textId="07FE3B1D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270" w:type="dxa"/>
            <w:shd w:val="clear" w:color="auto" w:fill="auto"/>
          </w:tcPr>
          <w:p w14:paraId="2D9F7E12" w14:textId="77777777" w:rsidR="005B045C" w:rsidRPr="00B20F02" w:rsidRDefault="005B045C" w:rsidP="005B045C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5AB45440" w14:textId="0ADB719E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25070" w:rsidRPr="00B20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5B045C" w:rsidRPr="00B20F02" w14:paraId="46A00AFB" w14:textId="77777777" w:rsidTr="00576B97">
        <w:tc>
          <w:tcPr>
            <w:tcW w:w="3060" w:type="dxa"/>
            <w:shd w:val="clear" w:color="auto" w:fill="auto"/>
          </w:tcPr>
          <w:p w14:paraId="4E7A2F4D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40757490" w14:textId="5C4607EE" w:rsidR="005B045C" w:rsidRPr="00B20F02" w:rsidRDefault="00825070" w:rsidP="00825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059F1C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3B5FD77" w14:textId="1F4F6662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27C9A7A8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31A162" w14:textId="46DB9CAB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14:paraId="51092622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08D82A" w14:textId="123126A9" w:rsidR="005B045C" w:rsidRPr="00B20F02" w:rsidRDefault="00825070" w:rsidP="00825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59C016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632AFD5B" w14:textId="09591251" w:rsidR="005B045C" w:rsidRPr="00B20F02" w:rsidRDefault="0082507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468572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7A23C8" w14:textId="225EB870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3FBB806E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3AE576" w14:textId="7F12C5E5" w:rsidR="005B045C" w:rsidRPr="00B20F02" w:rsidRDefault="0082507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81B01D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0F4E36FC" w14:textId="123B53E3" w:rsidR="005B045C" w:rsidRPr="00B20F02" w:rsidRDefault="0082507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5B045C" w:rsidRPr="00B20F02" w14:paraId="1D5C9BFA" w14:textId="77777777" w:rsidTr="00576B97">
        <w:tc>
          <w:tcPr>
            <w:tcW w:w="3060" w:type="dxa"/>
            <w:shd w:val="clear" w:color="auto" w:fill="auto"/>
          </w:tcPr>
          <w:p w14:paraId="04D22A2F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A90F3D" w14:textId="05AB1F0A" w:rsidR="005B045C" w:rsidRPr="00B20F02" w:rsidRDefault="00825070" w:rsidP="00825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BA598C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D0A2726" w14:textId="5E119C93" w:rsidR="005B045C" w:rsidRPr="00B20F02" w:rsidRDefault="00825070" w:rsidP="00825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8CCE19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CB6122" w14:textId="5902A5C9" w:rsidR="005B045C" w:rsidRPr="00B20F02" w:rsidRDefault="0082507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5A3D34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EAC44A" w14:textId="7513D588" w:rsidR="005B045C" w:rsidRPr="00B20F02" w:rsidRDefault="0082507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7920E6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08F0057A" w14:textId="4D8CA270" w:rsidR="005B045C" w:rsidRPr="00B20F02" w:rsidRDefault="0082507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0EDEC7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8560BF" w14:textId="5387B05B" w:rsidR="005B045C" w:rsidRPr="00B20F02" w:rsidRDefault="0082507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DD3AF5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2B8BFD" w14:textId="4390D584" w:rsidR="005B045C" w:rsidRPr="00B20F02" w:rsidRDefault="0082507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A65196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0D94B7D2" w14:textId="34050B91" w:rsidR="005B045C" w:rsidRPr="00B20F02" w:rsidRDefault="0082507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5B045C" w:rsidRPr="00B20F02" w14:paraId="7332DBD3" w14:textId="77777777" w:rsidTr="00576B97">
        <w:trPr>
          <w:trHeight w:val="325"/>
        </w:trPr>
        <w:tc>
          <w:tcPr>
            <w:tcW w:w="3060" w:type="dxa"/>
            <w:shd w:val="clear" w:color="auto" w:fill="auto"/>
          </w:tcPr>
          <w:p w14:paraId="04D89180" w14:textId="78C2F64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2A083" w14:textId="1EB68079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</w:t>
            </w:r>
          </w:p>
        </w:tc>
        <w:tc>
          <w:tcPr>
            <w:tcW w:w="270" w:type="dxa"/>
            <w:shd w:val="clear" w:color="auto" w:fill="auto"/>
          </w:tcPr>
          <w:p w14:paraId="13E4803C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82B95" w14:textId="5E0AC8A4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25070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766</w:t>
            </w:r>
          </w:p>
        </w:tc>
        <w:tc>
          <w:tcPr>
            <w:tcW w:w="270" w:type="dxa"/>
            <w:shd w:val="clear" w:color="auto" w:fill="auto"/>
          </w:tcPr>
          <w:p w14:paraId="7A4CBCEE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8F370" w14:textId="162107EC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825070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</w:t>
            </w:r>
          </w:p>
        </w:tc>
        <w:tc>
          <w:tcPr>
            <w:tcW w:w="270" w:type="dxa"/>
            <w:shd w:val="clear" w:color="auto" w:fill="auto"/>
          </w:tcPr>
          <w:p w14:paraId="25A00EFE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BF121" w14:textId="2CB7495C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623</w:t>
            </w:r>
          </w:p>
        </w:tc>
        <w:tc>
          <w:tcPr>
            <w:tcW w:w="270" w:type="dxa"/>
            <w:shd w:val="clear" w:color="auto" w:fill="auto"/>
          </w:tcPr>
          <w:p w14:paraId="300E4413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65283" w14:textId="0DBCD09C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40A83B9D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3CF94" w14:textId="75EFAB39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25070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096</w:t>
            </w:r>
          </w:p>
        </w:tc>
        <w:tc>
          <w:tcPr>
            <w:tcW w:w="270" w:type="dxa"/>
            <w:shd w:val="clear" w:color="auto" w:fill="auto"/>
          </w:tcPr>
          <w:p w14:paraId="5A3F1690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17C30" w14:textId="15026146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825070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270" w:type="dxa"/>
            <w:shd w:val="clear" w:color="auto" w:fill="auto"/>
          </w:tcPr>
          <w:p w14:paraId="6E160A29" w14:textId="77777777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0C718" w14:textId="4355A81E" w:rsidR="005B045C" w:rsidRPr="00B20F02" w:rsidRDefault="000C58DB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825070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</w:t>
            </w:r>
          </w:p>
        </w:tc>
      </w:tr>
    </w:tbl>
    <w:p w14:paraId="01283461" w14:textId="719EC892" w:rsidR="005F0D49" w:rsidRPr="00B20F02" w:rsidRDefault="005F0D49" w:rsidP="005B045C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14445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270"/>
        <w:gridCol w:w="1350"/>
        <w:gridCol w:w="270"/>
        <w:gridCol w:w="1170"/>
        <w:gridCol w:w="270"/>
        <w:gridCol w:w="1170"/>
        <w:gridCol w:w="270"/>
        <w:gridCol w:w="1215"/>
        <w:gridCol w:w="270"/>
        <w:gridCol w:w="1170"/>
        <w:gridCol w:w="270"/>
        <w:gridCol w:w="1170"/>
        <w:gridCol w:w="270"/>
        <w:gridCol w:w="1170"/>
      </w:tblGrid>
      <w:tr w:rsidR="005F0D49" w:rsidRPr="00B20F02" w14:paraId="4AC659D7" w14:textId="77777777" w:rsidTr="00511BFF">
        <w:trPr>
          <w:trHeight w:val="299"/>
          <w:tblHeader/>
        </w:trPr>
        <w:tc>
          <w:tcPr>
            <w:tcW w:w="2970" w:type="dxa"/>
            <w:shd w:val="clear" w:color="auto" w:fill="auto"/>
          </w:tcPr>
          <w:p w14:paraId="7E6E1120" w14:textId="77777777" w:rsidR="005F0D49" w:rsidRPr="00B20F02" w:rsidRDefault="005F0D49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5" w:type="dxa"/>
            <w:gridSpan w:val="15"/>
            <w:shd w:val="clear" w:color="auto" w:fill="auto"/>
          </w:tcPr>
          <w:p w14:paraId="5F93F90D" w14:textId="77777777" w:rsidR="005F0D49" w:rsidRPr="00B20F02" w:rsidRDefault="005F0D49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1BFF" w:rsidRPr="00B20F02" w14:paraId="10DB96E7" w14:textId="77777777" w:rsidTr="00511BFF">
        <w:trPr>
          <w:trHeight w:hRule="exact" w:val="331"/>
          <w:tblHeader/>
        </w:trPr>
        <w:tc>
          <w:tcPr>
            <w:tcW w:w="2970" w:type="dxa"/>
            <w:shd w:val="clear" w:color="auto" w:fill="auto"/>
          </w:tcPr>
          <w:p w14:paraId="36715915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35735B83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8A851C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E2158D0" w14:textId="47B6A831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โรงงาน</w:t>
            </w:r>
          </w:p>
        </w:tc>
        <w:tc>
          <w:tcPr>
            <w:tcW w:w="270" w:type="dxa"/>
            <w:shd w:val="clear" w:color="auto" w:fill="auto"/>
          </w:tcPr>
          <w:p w14:paraId="70591500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87A15B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45D962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B1365A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457F0BEA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5F8EC18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8637A0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10C5FA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87BAEC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1AC4EE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2701A618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4DB313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1BFF" w:rsidRPr="00B20F02" w14:paraId="40B3CE97" w14:textId="77777777" w:rsidTr="00511BFF">
        <w:trPr>
          <w:trHeight w:hRule="exact" w:val="331"/>
          <w:tblHeader/>
        </w:trPr>
        <w:tc>
          <w:tcPr>
            <w:tcW w:w="2970" w:type="dxa"/>
            <w:shd w:val="clear" w:color="auto" w:fill="auto"/>
          </w:tcPr>
          <w:p w14:paraId="5338DBD5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5651E5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909E06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80B323C" w14:textId="6F89AD63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5092EA68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3783FB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7FCEF2BF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437CED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auto"/>
          </w:tcPr>
          <w:p w14:paraId="551C6D88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3EA2E7A7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9DC511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9DD705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4EBD58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C2D3B4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shd w:val="clear" w:color="auto" w:fill="auto"/>
          </w:tcPr>
          <w:p w14:paraId="6F40683F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4EC1A26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11BFF" w:rsidRPr="00B20F02" w14:paraId="78344F83" w14:textId="77777777" w:rsidTr="00511BFF">
        <w:trPr>
          <w:trHeight w:hRule="exact" w:val="331"/>
          <w:tblHeader/>
        </w:trPr>
        <w:tc>
          <w:tcPr>
            <w:tcW w:w="2970" w:type="dxa"/>
            <w:shd w:val="clear" w:color="auto" w:fill="auto"/>
          </w:tcPr>
          <w:p w14:paraId="4D0945D4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77C8C116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shd w:val="clear" w:color="auto" w:fill="auto"/>
          </w:tcPr>
          <w:p w14:paraId="6BA4587C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AE371AE" w14:textId="601F1DDE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โรงงานและส่วน</w:t>
            </w:r>
          </w:p>
        </w:tc>
        <w:tc>
          <w:tcPr>
            <w:tcW w:w="270" w:type="dxa"/>
            <w:shd w:val="clear" w:color="auto" w:fill="auto"/>
          </w:tcPr>
          <w:p w14:paraId="228CD197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F515C3C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ไซโลและ</w:t>
            </w:r>
          </w:p>
        </w:tc>
        <w:tc>
          <w:tcPr>
            <w:tcW w:w="270" w:type="dxa"/>
            <w:shd w:val="clear" w:color="auto" w:fill="auto"/>
          </w:tcPr>
          <w:p w14:paraId="3F4C1D20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606185C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14:paraId="12E1630E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6BA1DD8F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BDB01C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19F111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</w:p>
        </w:tc>
        <w:tc>
          <w:tcPr>
            <w:tcW w:w="270" w:type="dxa"/>
            <w:shd w:val="clear" w:color="auto" w:fill="auto"/>
          </w:tcPr>
          <w:p w14:paraId="394223A5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5E3E31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6F84C20D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156E46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1BFF" w:rsidRPr="00B20F02" w14:paraId="3F8E6219" w14:textId="77777777" w:rsidTr="00511BFF">
        <w:trPr>
          <w:trHeight w:hRule="exact" w:val="331"/>
          <w:tblHeader/>
        </w:trPr>
        <w:tc>
          <w:tcPr>
            <w:tcW w:w="2970" w:type="dxa"/>
            <w:shd w:val="clear" w:color="auto" w:fill="auto"/>
          </w:tcPr>
          <w:p w14:paraId="09DB5DDD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AC91C5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5A610C08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8176419" w14:textId="69787D91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ปรับปรุงอาคารเช่า</w:t>
            </w:r>
          </w:p>
        </w:tc>
        <w:tc>
          <w:tcPr>
            <w:tcW w:w="270" w:type="dxa"/>
            <w:shd w:val="clear" w:color="auto" w:fill="auto"/>
          </w:tcPr>
          <w:p w14:paraId="14680114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4FE289D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14:paraId="556912C2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0182E7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4407BD5F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7F8BD1A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1C7B7540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4DD3D1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70" w:type="dxa"/>
            <w:shd w:val="clear" w:color="auto" w:fill="auto"/>
          </w:tcPr>
          <w:p w14:paraId="0FC3E247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CC801A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085B5C23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3EA5367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11BFF" w:rsidRPr="00B20F02" w14:paraId="0AB7C692" w14:textId="77777777" w:rsidTr="00511BFF">
        <w:trPr>
          <w:trHeight w:hRule="exact" w:val="331"/>
          <w:tblHeader/>
        </w:trPr>
        <w:tc>
          <w:tcPr>
            <w:tcW w:w="2970" w:type="dxa"/>
            <w:shd w:val="clear" w:color="auto" w:fill="auto"/>
          </w:tcPr>
          <w:p w14:paraId="54561E17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75" w:type="dxa"/>
            <w:gridSpan w:val="15"/>
            <w:shd w:val="clear" w:color="auto" w:fill="auto"/>
          </w:tcPr>
          <w:p w14:paraId="06CD3D5D" w14:textId="05BBC85A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11BFF" w:rsidRPr="00B20F02" w14:paraId="79701117" w14:textId="77777777" w:rsidTr="00511BFF">
        <w:trPr>
          <w:trHeight w:hRule="exact" w:val="288"/>
        </w:trPr>
        <w:tc>
          <w:tcPr>
            <w:tcW w:w="2970" w:type="dxa"/>
          </w:tcPr>
          <w:p w14:paraId="474981D7" w14:textId="77777777" w:rsidR="00511BFF" w:rsidRPr="00B20F02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6A06F4C9" w14:textId="77777777" w:rsidR="00511BFF" w:rsidRPr="00B20F02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E9C180" w14:textId="77777777" w:rsidR="00511BFF" w:rsidRPr="00B20F02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B1165A" w14:textId="77777777" w:rsidR="00511BFF" w:rsidRPr="00B20F02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36625" w14:textId="77777777" w:rsidR="00511BFF" w:rsidRPr="00B20F02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625F0E" w14:textId="77777777" w:rsidR="00511BFF" w:rsidRPr="00B20F02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E545C0" w14:textId="77777777" w:rsidR="00511BFF" w:rsidRPr="00B20F02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B189EE" w14:textId="77777777" w:rsidR="00511BFF" w:rsidRPr="00B20F02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052542" w14:textId="77777777" w:rsidR="00511BFF" w:rsidRPr="00B20F02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42733EDA" w14:textId="77777777" w:rsidR="00511BFF" w:rsidRPr="00B20F02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3EFDEC" w14:textId="77777777" w:rsidR="00511BFF" w:rsidRPr="00B20F02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A02093" w14:textId="77777777" w:rsidR="00511BFF" w:rsidRPr="00B20F02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0E7913" w14:textId="77777777" w:rsidR="00511BFF" w:rsidRPr="00B20F02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47A74B" w14:textId="77777777" w:rsidR="00511BFF" w:rsidRPr="00B20F02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E9B678" w14:textId="77777777" w:rsidR="00511BFF" w:rsidRPr="00B20F02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0A0BB7" w14:textId="77777777" w:rsidR="00511BFF" w:rsidRPr="00B20F02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B045C" w:rsidRPr="00B20F02" w14:paraId="18ABBDD0" w14:textId="77777777" w:rsidTr="00511BFF">
        <w:trPr>
          <w:trHeight w:hRule="exact" w:val="317"/>
        </w:trPr>
        <w:tc>
          <w:tcPr>
            <w:tcW w:w="2970" w:type="dxa"/>
          </w:tcPr>
          <w:p w14:paraId="68AD4517" w14:textId="002350C4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0F02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5A4067AF" w14:textId="55D83545" w:rsidR="005B045C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270" w:type="dxa"/>
          </w:tcPr>
          <w:p w14:paraId="73D686BA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FB8BD4" w14:textId="3DE19DF2" w:rsidR="005B045C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270" w:type="dxa"/>
          </w:tcPr>
          <w:p w14:paraId="582FFA0A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982A0C" w14:textId="65FDCF5C" w:rsidR="005B045C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B045C" w:rsidRPr="00B20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t>866</w:t>
            </w:r>
          </w:p>
        </w:tc>
        <w:tc>
          <w:tcPr>
            <w:tcW w:w="270" w:type="dxa"/>
          </w:tcPr>
          <w:p w14:paraId="3F91F516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7427F4" w14:textId="5340C9C6" w:rsidR="005B045C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270" w:type="dxa"/>
          </w:tcPr>
          <w:p w14:paraId="4C2DA91C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EBD7F7A" w14:textId="72279E8A" w:rsidR="005B045C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70" w:type="dxa"/>
          </w:tcPr>
          <w:p w14:paraId="16D018CE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545421" w14:textId="13985021" w:rsidR="005B045C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270" w:type="dxa"/>
          </w:tcPr>
          <w:p w14:paraId="662C3FCA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98255D" w14:textId="1FCEC1E8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9DE39BA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595F59" w14:textId="10FAA4AD" w:rsidR="005B045C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B045C" w:rsidRPr="00B20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</w:tr>
      <w:tr w:rsidR="005B045C" w:rsidRPr="00B20F02" w14:paraId="1446AE26" w14:textId="77777777" w:rsidTr="00511BFF">
        <w:trPr>
          <w:trHeight w:hRule="exact" w:val="317"/>
        </w:trPr>
        <w:tc>
          <w:tcPr>
            <w:tcW w:w="2970" w:type="dxa"/>
          </w:tcPr>
          <w:p w14:paraId="0F9D9E5F" w14:textId="323D3900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2CD152C4" w14:textId="150583E5" w:rsidR="005B045C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5610224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9C1039" w14:textId="49A67536" w:rsidR="005B045C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70" w:type="dxa"/>
          </w:tcPr>
          <w:p w14:paraId="6F2718F8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F5E01F" w14:textId="6AD28FB4" w:rsidR="005B045C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270" w:type="dxa"/>
          </w:tcPr>
          <w:p w14:paraId="78A3F32E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B51775" w14:textId="0F597247" w:rsidR="005B045C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70" w:type="dxa"/>
          </w:tcPr>
          <w:p w14:paraId="7251C522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6049D31" w14:textId="68CCB443" w:rsidR="005B045C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A0F33BF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410325" w14:textId="70360085" w:rsidR="005B045C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70" w:type="dxa"/>
          </w:tcPr>
          <w:p w14:paraId="7D229DB2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08AE3A" w14:textId="10AAD18D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C10A496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86ED34" w14:textId="32D24202" w:rsidR="005B045C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</w:tr>
      <w:tr w:rsidR="005B045C" w:rsidRPr="00B20F02" w14:paraId="7BC37E02" w14:textId="77777777" w:rsidTr="00511BFF">
        <w:trPr>
          <w:trHeight w:hRule="exact" w:val="317"/>
        </w:trPr>
        <w:tc>
          <w:tcPr>
            <w:tcW w:w="2970" w:type="dxa"/>
          </w:tcPr>
          <w:p w14:paraId="11F099A2" w14:textId="4A8BC2EB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429BD7" w14:textId="5FB619BC" w:rsidR="005B045C" w:rsidRPr="00B20F02" w:rsidRDefault="005B045C" w:rsidP="00433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4616597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832D92" w14:textId="308A919D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E77FA1A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C29CE7" w14:textId="4F6FD17B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409FB26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F4A13E" w14:textId="745BF49E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CDAA975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BA3B07E" w14:textId="7DAF35BB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1B69417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5BE051" w14:textId="2294C6A4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3B95279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9DDE00" w14:textId="58101296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E5A6B28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CDD079" w14:textId="43432200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B045C" w:rsidRPr="00B20F02" w14:paraId="34AC6E64" w14:textId="77777777" w:rsidTr="00511BFF">
        <w:trPr>
          <w:trHeight w:hRule="exact" w:val="288"/>
        </w:trPr>
        <w:tc>
          <w:tcPr>
            <w:tcW w:w="2970" w:type="dxa"/>
          </w:tcPr>
          <w:p w14:paraId="15C5FA95" w14:textId="0D11651A" w:rsidR="005B045C" w:rsidRPr="00B20F02" w:rsidRDefault="005B045C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2AD050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867104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0AA8C21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CEBA8F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D7E16E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F01EDC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DCDF52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70414D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5861231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74DF3B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A4B6D3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066EB4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D1D61D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D1017F0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732057" w14:textId="77777777" w:rsidR="005B045C" w:rsidRPr="00B20F02" w:rsidRDefault="005B045C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23B9" w:rsidRPr="00B20F02" w14:paraId="2B9604C0" w14:textId="77777777" w:rsidTr="00511BFF">
        <w:trPr>
          <w:trHeight w:hRule="exact" w:val="288"/>
        </w:trPr>
        <w:tc>
          <w:tcPr>
            <w:tcW w:w="2970" w:type="dxa"/>
          </w:tcPr>
          <w:p w14:paraId="5B4CA69A" w14:textId="5DF7BDC6" w:rsidR="00A523B9" w:rsidRPr="00B20F02" w:rsidRDefault="00A523B9" w:rsidP="00A5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  <w:lang w:eastAsia="ja-JP"/>
              </w:rPr>
              <w:t xml:space="preserve">  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1</w:t>
            </w:r>
            <w:r w:rsidRPr="00B20F02"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ja-JP"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2563</w:t>
            </w:r>
          </w:p>
        </w:tc>
        <w:tc>
          <w:tcPr>
            <w:tcW w:w="1170" w:type="dxa"/>
          </w:tcPr>
          <w:p w14:paraId="26A04215" w14:textId="172236A8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70" w:type="dxa"/>
          </w:tcPr>
          <w:p w14:paraId="6D13D4D3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D8A182" w14:textId="7FB25B96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523B9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</w:t>
            </w:r>
          </w:p>
        </w:tc>
        <w:tc>
          <w:tcPr>
            <w:tcW w:w="270" w:type="dxa"/>
          </w:tcPr>
          <w:p w14:paraId="0DB8BFA3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9C87AA" w14:textId="1A055B68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523B9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030</w:t>
            </w:r>
          </w:p>
        </w:tc>
        <w:tc>
          <w:tcPr>
            <w:tcW w:w="270" w:type="dxa"/>
          </w:tcPr>
          <w:p w14:paraId="270D481F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948C0D" w14:textId="39B4FC2F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</w:t>
            </w:r>
          </w:p>
        </w:tc>
        <w:tc>
          <w:tcPr>
            <w:tcW w:w="270" w:type="dxa"/>
          </w:tcPr>
          <w:p w14:paraId="34CDB0CE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52049FC2" w14:textId="565C1332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70" w:type="dxa"/>
          </w:tcPr>
          <w:p w14:paraId="1671B5EA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5C7CB8" w14:textId="74F2CB19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596</w:t>
            </w:r>
          </w:p>
        </w:tc>
        <w:tc>
          <w:tcPr>
            <w:tcW w:w="270" w:type="dxa"/>
          </w:tcPr>
          <w:p w14:paraId="2E2966DA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5B8208" w14:textId="29A291F0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2980F4D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8FBEC3" w14:textId="749FE156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A523B9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292</w:t>
            </w:r>
          </w:p>
        </w:tc>
      </w:tr>
      <w:tr w:rsidR="00A523B9" w:rsidRPr="00B20F02" w14:paraId="493B9401" w14:textId="77777777" w:rsidTr="00511BFF">
        <w:trPr>
          <w:trHeight w:hRule="exact" w:val="288"/>
        </w:trPr>
        <w:tc>
          <w:tcPr>
            <w:tcW w:w="2970" w:type="dxa"/>
          </w:tcPr>
          <w:p w14:paraId="6771E3DC" w14:textId="60647756" w:rsidR="00A523B9" w:rsidRPr="00B20F02" w:rsidRDefault="00A523B9" w:rsidP="00A5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173F58CC" w14:textId="3B35D45D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43E56D5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962996" w14:textId="7C09F41A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270" w:type="dxa"/>
          </w:tcPr>
          <w:p w14:paraId="19C60AE1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9C13BB" w14:textId="40CE55EC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270" w:type="dxa"/>
          </w:tcPr>
          <w:p w14:paraId="47ADDD67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13848B" w14:textId="46532869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70" w:type="dxa"/>
          </w:tcPr>
          <w:p w14:paraId="2BD0B751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1156AC8" w14:textId="726521CE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DAE31A8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B3B9F3" w14:textId="06752068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270" w:type="dxa"/>
          </w:tcPr>
          <w:p w14:paraId="1FF15BEF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60A7F2" w14:textId="4AA4D602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C17AF04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A20236" w14:textId="2D99A1B2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</w:tr>
      <w:tr w:rsidR="00A523B9" w:rsidRPr="00B20F02" w14:paraId="22C34D15" w14:textId="77777777" w:rsidTr="00511BFF">
        <w:trPr>
          <w:trHeight w:hRule="exact" w:val="288"/>
        </w:trPr>
        <w:tc>
          <w:tcPr>
            <w:tcW w:w="2970" w:type="dxa"/>
          </w:tcPr>
          <w:p w14:paraId="3540FF49" w14:textId="6BD4B109" w:rsidR="00A523B9" w:rsidRPr="00B20F02" w:rsidRDefault="00A523B9" w:rsidP="00A5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</w:tcPr>
          <w:p w14:paraId="198E5C94" w14:textId="5C36467B" w:rsidR="00A523B9" w:rsidRPr="00B20F02" w:rsidRDefault="00A523B9" w:rsidP="00433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5825111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6CAE99" w14:textId="293AC9DB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B7310FB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5F2826" w14:textId="547EE7C3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5943821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3A53C8" w14:textId="1B4976DE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2ACFAFF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125CC38" w14:textId="0E465089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2187A68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1C9724" w14:textId="3A8C4973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3DEEBC3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0784B4" w14:textId="32EA84AA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D7ADA6A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19D313" w14:textId="69F036F6" w:rsidR="00A523B9" w:rsidRPr="00B20F02" w:rsidRDefault="00A523B9" w:rsidP="0061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A523B9" w:rsidRPr="00B20F02" w14:paraId="05E11B1A" w14:textId="77777777" w:rsidTr="00511BFF">
        <w:trPr>
          <w:trHeight w:hRule="exact" w:val="288"/>
        </w:trPr>
        <w:tc>
          <w:tcPr>
            <w:tcW w:w="2970" w:type="dxa"/>
          </w:tcPr>
          <w:p w14:paraId="3970D58D" w14:textId="4F5CCB88" w:rsidR="00A523B9" w:rsidRPr="00B20F02" w:rsidRDefault="00A523B9" w:rsidP="00A5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BD6188" w14:textId="3F7966F7" w:rsidR="00A523B9" w:rsidRPr="00B20F02" w:rsidRDefault="00A523B9" w:rsidP="00433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4537A0B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7DD775" w14:textId="2F6FE54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3BF66B6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D451B3" w14:textId="6E3FBF19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C4F03FD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58D115" w14:textId="1466B9A1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059FA1A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6DCB1BA" w14:textId="70A3F56F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B9B1732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D59ED9" w14:textId="5414BB64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93BC1D3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879113" w14:textId="54ECB8EB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FD53C14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6E8B42" w14:textId="3B1BD866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A523B9" w:rsidRPr="00B20F02" w14:paraId="2BE21A01" w14:textId="77777777" w:rsidTr="00455C2C">
        <w:trPr>
          <w:trHeight w:hRule="exact" w:val="317"/>
        </w:trPr>
        <w:tc>
          <w:tcPr>
            <w:tcW w:w="2970" w:type="dxa"/>
          </w:tcPr>
          <w:p w14:paraId="27D969CC" w14:textId="41C2299D" w:rsidR="00A523B9" w:rsidRPr="00B20F02" w:rsidRDefault="00A523B9" w:rsidP="00A5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ABC772C" w14:textId="6D3EBAD8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B34B871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0947848" w14:textId="2A3C7AC6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AD72298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A570328" w14:textId="0930A52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720BD9E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E17370E" w14:textId="25F6D406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BA7FA10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263119D2" w14:textId="7091D720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4B8573E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EF7CA13" w14:textId="41B5A543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31031F7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F599C56" w14:textId="6D070773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BCF4D48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AD4AC48" w14:textId="14ED41EE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23B9" w:rsidRPr="00B20F02" w14:paraId="6BBDA70B" w14:textId="77777777" w:rsidTr="00455C2C">
        <w:trPr>
          <w:trHeight w:hRule="exact" w:val="317"/>
        </w:trPr>
        <w:tc>
          <w:tcPr>
            <w:tcW w:w="2970" w:type="dxa"/>
          </w:tcPr>
          <w:p w14:paraId="1C0C55A8" w14:textId="6C4E6BB6" w:rsidR="00A523B9" w:rsidRPr="00B20F02" w:rsidRDefault="00A523B9" w:rsidP="00A5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0F02"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ja-JP"/>
              </w:rPr>
              <w:t xml:space="preserve">  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1</w:t>
            </w:r>
            <w:r w:rsidRPr="00B20F02">
              <w:rPr>
                <w:rFonts w:asciiTheme="majorBidi" w:hAnsiTheme="majorBidi"/>
                <w:b/>
                <w:bCs/>
                <w:sz w:val="28"/>
                <w:szCs w:val="28"/>
                <w:cs/>
                <w:lang w:eastAsia="ja-JP"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2564</w:t>
            </w:r>
          </w:p>
        </w:tc>
        <w:tc>
          <w:tcPr>
            <w:tcW w:w="1170" w:type="dxa"/>
            <w:vAlign w:val="center"/>
          </w:tcPr>
          <w:p w14:paraId="203ED7D6" w14:textId="47389D3A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70" w:type="dxa"/>
            <w:vAlign w:val="center"/>
          </w:tcPr>
          <w:p w14:paraId="25EB035C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3ECB95D" w14:textId="39DAB207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523B9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70" w:type="dxa"/>
            <w:vAlign w:val="center"/>
          </w:tcPr>
          <w:p w14:paraId="6B8FEF90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BE64BCB" w14:textId="12871CA7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523B9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</w:t>
            </w:r>
          </w:p>
        </w:tc>
        <w:tc>
          <w:tcPr>
            <w:tcW w:w="270" w:type="dxa"/>
            <w:vAlign w:val="center"/>
          </w:tcPr>
          <w:p w14:paraId="1CF6748E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5E21BD7" w14:textId="2B007426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</w:t>
            </w:r>
          </w:p>
        </w:tc>
        <w:tc>
          <w:tcPr>
            <w:tcW w:w="270" w:type="dxa"/>
            <w:vAlign w:val="center"/>
          </w:tcPr>
          <w:p w14:paraId="3E52E00C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0C69F724" w14:textId="25518C0F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70" w:type="dxa"/>
            <w:vAlign w:val="center"/>
          </w:tcPr>
          <w:p w14:paraId="583ADE31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56AEDE4" w14:textId="12929199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667</w:t>
            </w:r>
          </w:p>
        </w:tc>
        <w:tc>
          <w:tcPr>
            <w:tcW w:w="270" w:type="dxa"/>
            <w:vAlign w:val="center"/>
          </w:tcPr>
          <w:p w14:paraId="523539D7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EF8CA2A" w14:textId="73429F3F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09709E07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06B342E" w14:textId="0C5AEA7F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A523B9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680</w:t>
            </w:r>
          </w:p>
        </w:tc>
      </w:tr>
      <w:tr w:rsidR="00A523B9" w:rsidRPr="00B20F02" w14:paraId="0CE58984" w14:textId="77777777" w:rsidTr="00511BFF">
        <w:trPr>
          <w:trHeight w:hRule="exact" w:val="317"/>
        </w:trPr>
        <w:tc>
          <w:tcPr>
            <w:tcW w:w="2970" w:type="dxa"/>
          </w:tcPr>
          <w:p w14:paraId="740DDF58" w14:textId="77777777" w:rsidR="00A523B9" w:rsidRPr="00B20F02" w:rsidRDefault="00A523B9" w:rsidP="00A5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533E2DDA" w14:textId="3CB94815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14:paraId="1371D9D7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BED830" w14:textId="3FBC9B48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270" w:type="dxa"/>
          </w:tcPr>
          <w:p w14:paraId="61785D10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970E6B" w14:textId="137CE29E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270" w:type="dxa"/>
          </w:tcPr>
          <w:p w14:paraId="7B111661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947C93" w14:textId="02B6B0BA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70" w:type="dxa"/>
          </w:tcPr>
          <w:p w14:paraId="307BFEA0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FE41732" w14:textId="16DF7A23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C5A8F31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33FCDB" w14:textId="7A0E663E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270" w:type="dxa"/>
          </w:tcPr>
          <w:p w14:paraId="2A781DEC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20C1B2" w14:textId="18F24754" w:rsidR="00A523B9" w:rsidRPr="00B20F02" w:rsidRDefault="004F370F" w:rsidP="004F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CB3B722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857BA7" w14:textId="51EE5361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</w:tr>
      <w:tr w:rsidR="00A523B9" w:rsidRPr="00B20F02" w14:paraId="4DA62810" w14:textId="77777777" w:rsidTr="00511BFF">
        <w:trPr>
          <w:trHeight w:hRule="exact" w:val="317"/>
        </w:trPr>
        <w:tc>
          <w:tcPr>
            <w:tcW w:w="2970" w:type="dxa"/>
          </w:tcPr>
          <w:p w14:paraId="2FDD76A1" w14:textId="77777777" w:rsidR="00A523B9" w:rsidRPr="00B20F02" w:rsidRDefault="00A523B9" w:rsidP="00A5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1CBACE" w14:textId="08BDBF76" w:rsidR="00A523B9" w:rsidRPr="00B20F02" w:rsidRDefault="004F370F" w:rsidP="00433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F375325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7D71E8" w14:textId="662585F4" w:rsidR="00A523B9" w:rsidRPr="00B20F02" w:rsidRDefault="004F370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F87A559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DF3FE4" w14:textId="380CBF18" w:rsidR="00A523B9" w:rsidRPr="00B20F02" w:rsidRDefault="004F370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CA2F1A3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1CAB98" w14:textId="79F0196F" w:rsidR="00A523B9" w:rsidRPr="00B20F02" w:rsidRDefault="004F370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0EFB499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6F004E8" w14:textId="4D8B1AEE" w:rsidR="00A523B9" w:rsidRPr="00B20F02" w:rsidRDefault="004F370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0F92261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A8C4E0" w14:textId="2F1140BC" w:rsidR="00A523B9" w:rsidRPr="00B20F02" w:rsidRDefault="004F370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65956C7C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6FCA35" w14:textId="53505139" w:rsidR="00A523B9" w:rsidRPr="00B20F02" w:rsidRDefault="004F370F" w:rsidP="004F3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BAD2D8B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B9029D" w14:textId="536EF702" w:rsidR="00A523B9" w:rsidRPr="00B20F02" w:rsidRDefault="004F370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B20F0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A523B9" w:rsidRPr="00B20F02" w14:paraId="7C21DAA4" w14:textId="77777777" w:rsidTr="00511BFF">
        <w:trPr>
          <w:trHeight w:hRule="exact" w:val="317"/>
        </w:trPr>
        <w:tc>
          <w:tcPr>
            <w:tcW w:w="2970" w:type="dxa"/>
          </w:tcPr>
          <w:p w14:paraId="7A5BBE48" w14:textId="19793596" w:rsidR="00A523B9" w:rsidRPr="00B20F02" w:rsidRDefault="00A523B9" w:rsidP="00A5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FD382" w14:textId="1FB60BB3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70" w:type="dxa"/>
            <w:vAlign w:val="center"/>
          </w:tcPr>
          <w:p w14:paraId="0A81E5BE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75063" w14:textId="596D2084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F370F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429</w:t>
            </w:r>
          </w:p>
        </w:tc>
        <w:tc>
          <w:tcPr>
            <w:tcW w:w="270" w:type="dxa"/>
            <w:vAlign w:val="center"/>
          </w:tcPr>
          <w:p w14:paraId="14B3BFCF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21382" w14:textId="09CFF671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F370F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337</w:t>
            </w:r>
          </w:p>
        </w:tc>
        <w:tc>
          <w:tcPr>
            <w:tcW w:w="270" w:type="dxa"/>
            <w:vAlign w:val="center"/>
          </w:tcPr>
          <w:p w14:paraId="6C433B9D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52EA9F" w14:textId="191F73D3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548</w:t>
            </w:r>
          </w:p>
        </w:tc>
        <w:tc>
          <w:tcPr>
            <w:tcW w:w="270" w:type="dxa"/>
            <w:vAlign w:val="center"/>
          </w:tcPr>
          <w:p w14:paraId="09FFC7E2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3CEB7" w14:textId="23018BC1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70" w:type="dxa"/>
            <w:vAlign w:val="center"/>
          </w:tcPr>
          <w:p w14:paraId="0B3E235E" w14:textId="6E9FA459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F7B4D" w14:textId="22FF1F65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744</w:t>
            </w:r>
          </w:p>
        </w:tc>
        <w:tc>
          <w:tcPr>
            <w:tcW w:w="270" w:type="dxa"/>
            <w:vAlign w:val="center"/>
          </w:tcPr>
          <w:p w14:paraId="3D8A34FB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F4C42" w14:textId="63F2C0AA" w:rsidR="00A523B9" w:rsidRPr="00B20F02" w:rsidRDefault="00615DEA" w:rsidP="00615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DBD8055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0F634" w14:textId="5E34580D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615DEA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</w:t>
            </w:r>
          </w:p>
        </w:tc>
      </w:tr>
      <w:tr w:rsidR="00A523B9" w:rsidRPr="00B20F02" w14:paraId="727A3143" w14:textId="77777777" w:rsidTr="000361C5">
        <w:trPr>
          <w:trHeight w:hRule="exact" w:val="273"/>
        </w:trPr>
        <w:tc>
          <w:tcPr>
            <w:tcW w:w="2970" w:type="dxa"/>
            <w:vAlign w:val="bottom"/>
          </w:tcPr>
          <w:p w14:paraId="11687A5F" w14:textId="68A66CF4" w:rsidR="00A523B9" w:rsidRPr="00B20F02" w:rsidRDefault="00A523B9" w:rsidP="00A5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2B376C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FA0AD1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7DD302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14E0D3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01C41C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CD4E9F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4E0B8B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1DAEE8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1CCBEB33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0AD31A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516289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3E16A8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F812A9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F098E3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261ED9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61C5" w:rsidRPr="00B20F02" w14:paraId="1BA9FC84" w14:textId="77777777" w:rsidTr="000361C5">
        <w:trPr>
          <w:trHeight w:hRule="exact" w:val="443"/>
        </w:trPr>
        <w:tc>
          <w:tcPr>
            <w:tcW w:w="2970" w:type="dxa"/>
            <w:vAlign w:val="bottom"/>
          </w:tcPr>
          <w:p w14:paraId="5B0CAC4D" w14:textId="53AEB6F7" w:rsidR="000361C5" w:rsidRPr="00B20F02" w:rsidRDefault="000361C5" w:rsidP="00A5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103AF9F7" w14:textId="77777777" w:rsidR="000361C5" w:rsidRPr="00B20F02" w:rsidRDefault="000361C5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94331A" w14:textId="77777777" w:rsidR="000361C5" w:rsidRPr="00B20F02" w:rsidRDefault="000361C5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793306" w14:textId="77777777" w:rsidR="000361C5" w:rsidRPr="00B20F02" w:rsidRDefault="000361C5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A7716D" w14:textId="77777777" w:rsidR="000361C5" w:rsidRPr="00B20F02" w:rsidRDefault="000361C5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B7535D" w14:textId="77777777" w:rsidR="000361C5" w:rsidRPr="00B20F02" w:rsidRDefault="000361C5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05FEC9" w14:textId="77777777" w:rsidR="000361C5" w:rsidRPr="00B20F02" w:rsidRDefault="000361C5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0C435A" w14:textId="77777777" w:rsidR="000361C5" w:rsidRPr="00B20F02" w:rsidRDefault="000361C5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80C7D5" w14:textId="77777777" w:rsidR="000361C5" w:rsidRPr="00B20F02" w:rsidRDefault="000361C5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0C7F250D" w14:textId="77777777" w:rsidR="000361C5" w:rsidRPr="00B20F02" w:rsidRDefault="000361C5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BD2211" w14:textId="77777777" w:rsidR="000361C5" w:rsidRPr="00B20F02" w:rsidRDefault="000361C5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D09E72" w14:textId="77777777" w:rsidR="000361C5" w:rsidRPr="00B20F02" w:rsidRDefault="000361C5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5B6510" w14:textId="77777777" w:rsidR="000361C5" w:rsidRPr="00B20F02" w:rsidRDefault="000361C5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40F500" w14:textId="77777777" w:rsidR="000361C5" w:rsidRPr="00B20F02" w:rsidRDefault="000361C5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03C0EB" w14:textId="77777777" w:rsidR="000361C5" w:rsidRPr="00B20F02" w:rsidRDefault="000361C5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0CA886" w14:textId="77777777" w:rsidR="000361C5" w:rsidRPr="00B20F02" w:rsidRDefault="000361C5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23B9" w:rsidRPr="00B20F02" w14:paraId="565293A1" w14:textId="77777777" w:rsidTr="00511BFF">
        <w:trPr>
          <w:trHeight w:hRule="exact" w:val="317"/>
        </w:trPr>
        <w:tc>
          <w:tcPr>
            <w:tcW w:w="2970" w:type="dxa"/>
          </w:tcPr>
          <w:p w14:paraId="46E9FB70" w14:textId="3B795DA6" w:rsidR="00A523B9" w:rsidRPr="00B20F02" w:rsidRDefault="00A523B9" w:rsidP="00A5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95FCD42" w14:textId="74766336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294</w:t>
            </w:r>
          </w:p>
        </w:tc>
        <w:tc>
          <w:tcPr>
            <w:tcW w:w="270" w:type="dxa"/>
          </w:tcPr>
          <w:p w14:paraId="0B522117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CC271A" w14:textId="24C2678F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523B9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512</w:t>
            </w:r>
          </w:p>
        </w:tc>
        <w:tc>
          <w:tcPr>
            <w:tcW w:w="270" w:type="dxa"/>
          </w:tcPr>
          <w:p w14:paraId="7B04EFAD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76BBAE2" w14:textId="1075FB20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523B9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117</w:t>
            </w:r>
          </w:p>
        </w:tc>
        <w:tc>
          <w:tcPr>
            <w:tcW w:w="270" w:type="dxa"/>
          </w:tcPr>
          <w:p w14:paraId="4AED2D78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7F6255F" w14:textId="00EA4624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</w:t>
            </w:r>
          </w:p>
        </w:tc>
        <w:tc>
          <w:tcPr>
            <w:tcW w:w="270" w:type="dxa"/>
          </w:tcPr>
          <w:p w14:paraId="090459A6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06EFE842" w14:textId="6B56B6F5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3CADF33C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85914AB" w14:textId="563C8159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437</w:t>
            </w:r>
          </w:p>
        </w:tc>
        <w:tc>
          <w:tcPr>
            <w:tcW w:w="270" w:type="dxa"/>
          </w:tcPr>
          <w:p w14:paraId="0C7AD617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73EE78" w14:textId="50E68B02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270" w:type="dxa"/>
          </w:tcPr>
          <w:p w14:paraId="7D9061AF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7006C97" w14:textId="3E986829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523B9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615</w:t>
            </w:r>
          </w:p>
        </w:tc>
      </w:tr>
      <w:tr w:rsidR="00A523B9" w:rsidRPr="00B20F02" w14:paraId="4E995135" w14:textId="77777777" w:rsidTr="00511BFF">
        <w:trPr>
          <w:trHeight w:hRule="exact" w:val="346"/>
        </w:trPr>
        <w:tc>
          <w:tcPr>
            <w:tcW w:w="2970" w:type="dxa"/>
          </w:tcPr>
          <w:p w14:paraId="54C0CDA7" w14:textId="032123E6" w:rsidR="00A523B9" w:rsidRPr="00B20F02" w:rsidRDefault="00A523B9" w:rsidP="00A5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39E5251" w14:textId="03A4E7A3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346</w:t>
            </w:r>
          </w:p>
        </w:tc>
        <w:tc>
          <w:tcPr>
            <w:tcW w:w="270" w:type="dxa"/>
          </w:tcPr>
          <w:p w14:paraId="6BC8AE50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CD41872" w14:textId="519418D2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523B9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428</w:t>
            </w:r>
          </w:p>
        </w:tc>
        <w:tc>
          <w:tcPr>
            <w:tcW w:w="270" w:type="dxa"/>
          </w:tcPr>
          <w:p w14:paraId="3FBA77C0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90CC46" w14:textId="36732358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523B9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270" w:type="dxa"/>
          </w:tcPr>
          <w:p w14:paraId="20F99D3B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311A765" w14:textId="2D23AEAB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774F81B0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402F3F63" w14:textId="4736D213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F9F9BF1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92E6ABB" w14:textId="7111D853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</w:t>
            </w:r>
          </w:p>
        </w:tc>
        <w:tc>
          <w:tcPr>
            <w:tcW w:w="270" w:type="dxa"/>
          </w:tcPr>
          <w:p w14:paraId="64C15D46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24425C" w14:textId="5AA6B687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270" w:type="dxa"/>
          </w:tcPr>
          <w:p w14:paraId="2F12ADE5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A6084C" w14:textId="054AF937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523B9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366</w:t>
            </w:r>
          </w:p>
        </w:tc>
      </w:tr>
      <w:tr w:rsidR="00A523B9" w:rsidRPr="00B20F02" w14:paraId="0CF2A7AE" w14:textId="77777777" w:rsidTr="00511BFF">
        <w:trPr>
          <w:trHeight w:hRule="exact" w:val="346"/>
        </w:trPr>
        <w:tc>
          <w:tcPr>
            <w:tcW w:w="2970" w:type="dxa"/>
          </w:tcPr>
          <w:p w14:paraId="35E9BA55" w14:textId="53CE23B9" w:rsidR="00A523B9" w:rsidRPr="00B20F02" w:rsidRDefault="00A523B9" w:rsidP="00A5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29E1828" w14:textId="37FBF5F8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334</w:t>
            </w:r>
          </w:p>
        </w:tc>
        <w:tc>
          <w:tcPr>
            <w:tcW w:w="270" w:type="dxa"/>
          </w:tcPr>
          <w:p w14:paraId="6611A918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90F381" w14:textId="5E6103B6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14B1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337</w:t>
            </w:r>
          </w:p>
        </w:tc>
        <w:tc>
          <w:tcPr>
            <w:tcW w:w="270" w:type="dxa"/>
          </w:tcPr>
          <w:p w14:paraId="29DA8A62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FBA85E" w14:textId="4439CEDA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897</w:t>
            </w:r>
          </w:p>
        </w:tc>
        <w:tc>
          <w:tcPr>
            <w:tcW w:w="270" w:type="dxa"/>
          </w:tcPr>
          <w:p w14:paraId="34770507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08A014" w14:textId="72137592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270" w:type="dxa"/>
          </w:tcPr>
          <w:p w14:paraId="46F2047E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4DA33ED3" w14:textId="70C0B314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AADF175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14CFF3" w14:textId="67AB9A3E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</w:t>
            </w:r>
          </w:p>
        </w:tc>
        <w:tc>
          <w:tcPr>
            <w:tcW w:w="270" w:type="dxa"/>
          </w:tcPr>
          <w:p w14:paraId="0F7A6AD5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6120C7" w14:textId="17B944EB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14B1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270" w:type="dxa"/>
          </w:tcPr>
          <w:p w14:paraId="3733635C" w14:textId="77777777" w:rsidR="00A523B9" w:rsidRPr="00B20F02" w:rsidRDefault="00A523B9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9779DEF" w14:textId="186F70DD" w:rsidR="00A523B9" w:rsidRPr="00B20F02" w:rsidRDefault="000C58DB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14B1B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998</w:t>
            </w:r>
          </w:p>
        </w:tc>
      </w:tr>
    </w:tbl>
    <w:p w14:paraId="040F6A8C" w14:textId="77777777" w:rsidR="008021BA" w:rsidRPr="00B20F02" w:rsidRDefault="008021BA" w:rsidP="00802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8021BA" w:rsidRPr="00B20F02" w:rsidSect="00D56CE2">
          <w:headerReference w:type="first" r:id="rId21"/>
          <w:footerReference w:type="first" r:id="rId22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p w14:paraId="5E772A44" w14:textId="74306AD7" w:rsidR="00A40D35" w:rsidRPr="00B20F02" w:rsidRDefault="00A40D35" w:rsidP="005F0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20F02">
        <w:rPr>
          <w:rFonts w:asciiTheme="majorBidi" w:hAnsiTheme="majorBidi" w:cstheme="majorBidi"/>
          <w:spacing w:val="-2"/>
          <w:sz w:val="30"/>
          <w:szCs w:val="30"/>
          <w:cs/>
        </w:rPr>
        <w:t>ราคาทรัพย์สินของกลุ่มบริษัท</w:t>
      </w:r>
      <w:r w:rsidR="00480779" w:rsidRPr="00B20F02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B20F02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0C58DB" w:rsidRPr="00B20F02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B20F0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0C58DB" w:rsidRPr="00B20F02">
        <w:rPr>
          <w:rFonts w:asciiTheme="majorBidi" w:hAnsiTheme="majorBidi" w:cstheme="majorBidi"/>
          <w:spacing w:val="-2"/>
          <w:sz w:val="30"/>
          <w:szCs w:val="30"/>
        </w:rPr>
        <w:t>2564</w:t>
      </w:r>
      <w:r w:rsidR="00990CB7" w:rsidRPr="00B20F0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pacing w:val="-2"/>
          <w:sz w:val="30"/>
          <w:szCs w:val="30"/>
          <w:cs/>
        </w:rPr>
        <w:t>มีจำนวน</w:t>
      </w:r>
      <w:r w:rsidR="00C052F3" w:rsidRPr="00B20F0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C052F3" w:rsidRPr="00B20F02">
        <w:rPr>
          <w:rFonts w:asciiTheme="majorBidi" w:hAnsiTheme="majorBidi" w:cstheme="majorBidi"/>
          <w:spacing w:val="-2"/>
          <w:sz w:val="30"/>
          <w:szCs w:val="30"/>
        </w:rPr>
        <w:t>11,715</w:t>
      </w:r>
      <w:r w:rsidRPr="00B20F0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  <w:r w:rsidR="00BF5600" w:rsidRPr="00B20F02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8876DE" w:rsidRPr="00B20F02">
        <w:rPr>
          <w:rFonts w:asciiTheme="majorBidi" w:hAnsiTheme="majorBidi" w:cstheme="majorBidi"/>
          <w:spacing w:val="-2"/>
          <w:sz w:val="30"/>
          <w:szCs w:val="30"/>
        </w:rPr>
        <w:t xml:space="preserve">2,753 </w:t>
      </w:r>
      <w:r w:rsidR="008876DE" w:rsidRPr="00B20F02">
        <w:rPr>
          <w:rFonts w:asciiTheme="majorBidi" w:hAnsiTheme="majorBidi" w:cstheme="majorBidi" w:hint="cs"/>
          <w:spacing w:val="-2"/>
          <w:sz w:val="30"/>
          <w:szCs w:val="30"/>
          <w:cs/>
        </w:rPr>
        <w:t>ล้</w:t>
      </w:r>
      <w:r w:rsidR="00BF5600" w:rsidRPr="00B20F02">
        <w:rPr>
          <w:rFonts w:asciiTheme="majorBidi" w:hAnsiTheme="majorBidi" w:cstheme="majorBidi"/>
          <w:spacing w:val="-2"/>
          <w:sz w:val="30"/>
          <w:szCs w:val="30"/>
          <w:cs/>
        </w:rPr>
        <w:t>านบาท ตามลำดับ</w:t>
      </w:r>
      <w:r w:rsidRPr="00B20F0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0C58DB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2563</w:t>
      </w:r>
      <w:r w:rsidR="00DF5178"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</w:t>
      </w:r>
      <w:r w:rsidR="00CA64CD"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12</w:t>
      </w:r>
      <w:r w:rsidR="007478D3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,</w:t>
      </w:r>
      <w:r w:rsidR="000C58DB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433</w:t>
      </w:r>
      <w:r w:rsidR="00990CB7"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BF5600"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และ </w:t>
      </w:r>
      <w:r w:rsidR="000C58DB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2</w:t>
      </w:r>
      <w:r w:rsidR="00DF5178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,</w:t>
      </w:r>
      <w:r w:rsidR="000C58DB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522</w:t>
      </w:r>
      <w:r w:rsidR="00BF5600"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ล้านบาท</w:t>
      </w:r>
      <w:r w:rsidR="0067407C" w:rsidRPr="00B20F02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="0067407C"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ตามลำดับ</w:t>
      </w:r>
      <w:r w:rsidR="0067407C" w:rsidRPr="00B20F02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2562</w:t>
      </w:r>
      <w:r w:rsidR="0067407C"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0C58DB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9</w:t>
      </w:r>
      <w:r w:rsidR="007478D3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,</w:t>
      </w:r>
      <w:r w:rsidR="000C58DB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830</w:t>
      </w:r>
      <w:r w:rsidR="0067407C"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ล้านบาท และ </w:t>
      </w:r>
      <w:r w:rsidR="000C58DB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2</w:t>
      </w:r>
      <w:r w:rsidR="0067407C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,</w:t>
      </w:r>
      <w:r w:rsidR="000C58DB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240</w:t>
      </w:r>
      <w:r w:rsidR="0067407C"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ล้านบาท </w:t>
      </w:r>
      <w:r w:rsidR="001B3DAA"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ตามลำดับ</w:t>
      </w:r>
      <w:r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1C9D4F64" w14:textId="77777777" w:rsidR="00A40D35" w:rsidRPr="00B20F02" w:rsidRDefault="00A40D35" w:rsidP="00BF5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eastAsia="ja-JP"/>
        </w:rPr>
      </w:pPr>
    </w:p>
    <w:p w14:paraId="59FB7D41" w14:textId="77777777" w:rsidR="00A40D35" w:rsidRPr="00B20F02" w:rsidRDefault="00640C92" w:rsidP="005F0D49">
      <w:pPr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หลัก</w:t>
      </w:r>
      <w:r w:rsidR="00A40D35" w:rsidRPr="00B20F02">
        <w:rPr>
          <w:rFonts w:asciiTheme="majorBidi" w:hAnsiTheme="majorBidi" w:cstheme="majorBidi"/>
          <w:i/>
          <w:iCs/>
          <w:sz w:val="30"/>
          <w:szCs w:val="30"/>
          <w:cs/>
        </w:rPr>
        <w:t>ประกัน</w:t>
      </w:r>
    </w:p>
    <w:p w14:paraId="2000FCDC" w14:textId="77777777" w:rsidR="00A40D35" w:rsidRPr="00B20F02" w:rsidRDefault="00A40D35" w:rsidP="005F0D49">
      <w:pPr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0F13A05" w14:textId="062BAA2E" w:rsidR="00A40D35" w:rsidRPr="00B20F02" w:rsidRDefault="00A40D35" w:rsidP="005F0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B20F02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กลุ่มบริษัทได้</w:t>
      </w:r>
      <w:r w:rsidRPr="00B20F02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นำเครื่องจักร</w:t>
      </w:r>
      <w:r w:rsidR="0002480F" w:rsidRPr="00B20F02">
        <w:rPr>
          <w:rFonts w:asciiTheme="majorBidi" w:hAnsiTheme="majorBidi" w:cstheme="majorBidi"/>
          <w:spacing w:val="2"/>
          <w:sz w:val="30"/>
          <w:szCs w:val="30"/>
          <w:cs/>
        </w:rPr>
        <w:t>บางส่วนเป็นหลักประกัน</w:t>
      </w:r>
      <w:r w:rsidR="00640C92" w:rsidRPr="00B20F02">
        <w:rPr>
          <w:rFonts w:asciiTheme="majorBidi" w:hAnsiTheme="majorBidi" w:cstheme="majorBidi"/>
          <w:spacing w:val="2"/>
          <w:sz w:val="30"/>
          <w:szCs w:val="30"/>
          <w:cs/>
        </w:rPr>
        <w:t>วงเงินสินเชื่อ</w:t>
      </w:r>
      <w:r w:rsidRPr="00B20F02">
        <w:rPr>
          <w:rFonts w:asciiTheme="majorBidi" w:hAnsiTheme="majorBidi" w:cstheme="majorBidi"/>
          <w:spacing w:val="2"/>
          <w:sz w:val="30"/>
          <w:szCs w:val="30"/>
          <w:cs/>
        </w:rPr>
        <w:t>ระยะสั้นจาก</w:t>
      </w:r>
      <w:r w:rsidR="0002480F" w:rsidRPr="00B20F02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 xml:space="preserve">สถาบันการเงิน </w:t>
      </w:r>
      <w:r w:rsidRPr="00B20F02">
        <w:rPr>
          <w:rFonts w:asciiTheme="majorBidi" w:hAnsiTheme="majorBidi" w:cstheme="majorBidi"/>
          <w:spacing w:val="2"/>
          <w:sz w:val="30"/>
          <w:szCs w:val="30"/>
          <w:cs/>
        </w:rPr>
        <w:t>ตามที่กล่าวใน</w:t>
      </w:r>
      <w:r w:rsidRPr="00B20F02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หมายเหตุ</w:t>
      </w:r>
      <w:r w:rsidRPr="00B20F02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ประกอบงบการเงินข้อ </w:t>
      </w:r>
      <w:r w:rsidR="000C58DB" w:rsidRPr="00B20F02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  <w:r w:rsidR="00433188" w:rsidRPr="00B20F02">
        <w:rPr>
          <w:rFonts w:asciiTheme="majorBidi" w:hAnsiTheme="majorBidi" w:cstheme="majorBidi"/>
          <w:color w:val="000000"/>
          <w:spacing w:val="-2"/>
          <w:sz w:val="30"/>
          <w:szCs w:val="30"/>
        </w:rPr>
        <w:t>6</w:t>
      </w:r>
    </w:p>
    <w:p w14:paraId="214BB134" w14:textId="77777777" w:rsidR="00A40D35" w:rsidRPr="00B20F02" w:rsidRDefault="00A40D35" w:rsidP="005F0D49">
      <w:pPr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FD9D421" w14:textId="53ABB3EA" w:rsidR="0044379F" w:rsidRPr="00B20F02" w:rsidRDefault="003E167F" w:rsidP="00ED7AD5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ต้นทุนการกู้ยืมที่เกี่ยวข้องกับการได้มาซึ่งที่ดินและ</w:t>
      </w:r>
      <w:r w:rsidR="00C521E2" w:rsidRPr="00B20F02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B20F02">
        <w:rPr>
          <w:rFonts w:asciiTheme="majorBidi" w:hAnsiTheme="majorBidi" w:cstheme="majorBidi"/>
          <w:sz w:val="30"/>
          <w:szCs w:val="30"/>
          <w:cs/>
        </w:rPr>
        <w:t>ก่อสร้าง</w:t>
      </w:r>
      <w:r w:rsidR="00C521E2" w:rsidRPr="00B20F02">
        <w:rPr>
          <w:rFonts w:asciiTheme="majorBidi" w:hAnsiTheme="majorBidi" w:cstheme="majorBidi" w:hint="cs"/>
          <w:sz w:val="30"/>
          <w:szCs w:val="30"/>
          <w:cs/>
        </w:rPr>
        <w:t>สินทรัพย์ระหว่างก่อสร้าง ซึ่งรวมถึง</w:t>
      </w:r>
      <w:r w:rsidRPr="00B20F02">
        <w:rPr>
          <w:rFonts w:asciiTheme="majorBidi" w:hAnsiTheme="majorBidi" w:cstheme="majorBidi"/>
          <w:sz w:val="30"/>
          <w:szCs w:val="30"/>
          <w:cs/>
        </w:rPr>
        <w:t>โรงงานใหม่ได้บันทึกเป็นส่วนหนึ่งของต้นทุนสินทรัพย์</w:t>
      </w:r>
      <w:r w:rsidR="0067298D" w:rsidRPr="00B20F02">
        <w:rPr>
          <w:rFonts w:asciiTheme="majorBidi" w:hAnsiTheme="majorBidi" w:cstheme="majorBidi"/>
          <w:spacing w:val="-4"/>
          <w:sz w:val="30"/>
          <w:szCs w:val="30"/>
          <w:cs/>
        </w:rPr>
        <w:t>ของกลุ่มบริษัทและบริษัท</w:t>
      </w:r>
      <w:r w:rsidR="00C15E0A" w:rsidRPr="00B20F02">
        <w:rPr>
          <w:rFonts w:asciiTheme="majorBidi" w:hAnsiTheme="majorBidi" w:cstheme="majorBidi"/>
          <w:spacing w:val="-4"/>
          <w:sz w:val="30"/>
          <w:szCs w:val="30"/>
          <w:cs/>
        </w:rPr>
        <w:t>จํานว</w:t>
      </w:r>
      <w:r w:rsidR="00B522B9" w:rsidRPr="00B20F02">
        <w:rPr>
          <w:rFonts w:asciiTheme="majorBidi" w:hAnsiTheme="majorBidi" w:cstheme="majorBidi"/>
          <w:spacing w:val="-4"/>
          <w:sz w:val="30"/>
          <w:szCs w:val="30"/>
          <w:cs/>
        </w:rPr>
        <w:t>น</w:t>
      </w:r>
      <w:r w:rsidR="00C052F3" w:rsidRPr="00B20F0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C052F3" w:rsidRPr="00B20F02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C052F3" w:rsidRPr="00B20F02">
        <w:rPr>
          <w:rFonts w:asciiTheme="majorBidi" w:hAnsiTheme="majorBidi"/>
          <w:spacing w:val="-4"/>
          <w:sz w:val="30"/>
          <w:szCs w:val="30"/>
          <w:cs/>
        </w:rPr>
        <w:t>.</w:t>
      </w:r>
      <w:r w:rsidR="00C052F3" w:rsidRPr="00B20F02">
        <w:rPr>
          <w:rFonts w:asciiTheme="majorBidi" w:hAnsiTheme="majorBidi" w:cstheme="majorBidi"/>
          <w:spacing w:val="-4"/>
          <w:sz w:val="30"/>
          <w:szCs w:val="30"/>
        </w:rPr>
        <w:t>44</w:t>
      </w:r>
      <w:r w:rsidR="00883340"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0576C"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1826AE"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40A99"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62315B" w:rsidRPr="00B20F02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62315B" w:rsidRPr="00B20F02">
        <w:rPr>
          <w:rFonts w:asciiTheme="majorBidi" w:hAnsiTheme="majorBidi"/>
          <w:spacing w:val="-4"/>
          <w:sz w:val="30"/>
          <w:szCs w:val="30"/>
          <w:cs/>
        </w:rPr>
        <w:t>.</w:t>
      </w:r>
      <w:r w:rsidR="0062315B" w:rsidRPr="00B20F02">
        <w:rPr>
          <w:rFonts w:asciiTheme="majorBidi" w:hAnsiTheme="majorBidi" w:cstheme="majorBidi"/>
          <w:spacing w:val="-4"/>
          <w:sz w:val="30"/>
          <w:szCs w:val="30"/>
        </w:rPr>
        <w:t xml:space="preserve">79 </w:t>
      </w:r>
      <w:r w:rsidR="00D555D6" w:rsidRPr="00B20F02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BF5600"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555D6" w:rsidRPr="00B20F02">
        <w:rPr>
          <w:rFonts w:asciiTheme="majorBidi" w:hAnsiTheme="majorBidi" w:cstheme="majorBidi"/>
          <w:spacing w:val="-4"/>
          <w:sz w:val="30"/>
          <w:szCs w:val="30"/>
          <w:cs/>
        </w:rPr>
        <w:t>ตามลำดับ</w:t>
      </w: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="000C58DB" w:rsidRPr="00B20F02">
        <w:rPr>
          <w:rFonts w:asciiTheme="majorBidi" w:hAnsiTheme="majorBidi" w:cstheme="majorBidi"/>
          <w:i/>
          <w:iCs/>
          <w:spacing w:val="-4"/>
          <w:sz w:val="30"/>
          <w:szCs w:val="30"/>
        </w:rPr>
        <w:t>2563</w:t>
      </w:r>
      <w:r w:rsidR="00F0473C" w:rsidRPr="00B20F0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: </w:t>
      </w:r>
      <w:r w:rsidR="000C58DB" w:rsidRPr="00B20F02">
        <w:rPr>
          <w:rFonts w:asciiTheme="majorBidi" w:hAnsiTheme="majorBidi" w:cstheme="majorBidi"/>
          <w:i/>
          <w:iCs/>
          <w:spacing w:val="-4"/>
          <w:sz w:val="30"/>
          <w:szCs w:val="30"/>
        </w:rPr>
        <w:t>7</w:t>
      </w:r>
      <w:r w:rsidR="00941D81" w:rsidRPr="00B20F02">
        <w:rPr>
          <w:rFonts w:asciiTheme="majorBidi" w:hAnsiTheme="majorBidi"/>
          <w:i/>
          <w:iCs/>
          <w:spacing w:val="-4"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i/>
          <w:iCs/>
          <w:spacing w:val="-4"/>
          <w:sz w:val="30"/>
          <w:szCs w:val="30"/>
        </w:rPr>
        <w:t>82</w:t>
      </w:r>
      <w:r w:rsidR="00C51B65" w:rsidRPr="00B20F0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ล้านบาท</w:t>
      </w:r>
      <w:r w:rsidR="00BF5600" w:rsidRPr="00B20F0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E40A99" w:rsidRPr="00B20F0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และ </w:t>
      </w:r>
      <w:r w:rsidR="000C58DB" w:rsidRPr="00B20F02">
        <w:rPr>
          <w:rFonts w:asciiTheme="majorBidi" w:hAnsiTheme="majorBidi" w:cstheme="majorBidi"/>
          <w:i/>
          <w:iCs/>
          <w:spacing w:val="-4"/>
          <w:sz w:val="30"/>
          <w:szCs w:val="30"/>
        </w:rPr>
        <w:t>0</w:t>
      </w:r>
      <w:r w:rsidR="008F72A8" w:rsidRPr="00B20F0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i/>
          <w:iCs/>
          <w:spacing w:val="-4"/>
          <w:sz w:val="30"/>
          <w:szCs w:val="30"/>
        </w:rPr>
        <w:t>34</w:t>
      </w:r>
      <w:r w:rsidR="00ED7AD5" w:rsidRPr="00B20F0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E40A99" w:rsidRPr="00B20F0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</w:t>
      </w:r>
      <w:r w:rsidR="00ED7AD5" w:rsidRPr="00B20F0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น</w:t>
      </w:r>
      <w:r w:rsidR="00E40A99" w:rsidRPr="00B20F0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บาท</w:t>
      </w:r>
      <w:r w:rsidR="0067407C" w:rsidRPr="00B20F02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1D4176"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ตามลำดับ</w:t>
      </w:r>
      <w:r w:rsidR="0067407C" w:rsidRPr="00B20F02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i/>
          <w:iCs/>
          <w:spacing w:val="-4"/>
          <w:sz w:val="30"/>
          <w:szCs w:val="30"/>
        </w:rPr>
        <w:t>2562</w:t>
      </w:r>
      <w:r w:rsidR="0067407C" w:rsidRPr="00B20F0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: </w:t>
      </w:r>
      <w:r w:rsidR="000C58DB" w:rsidRPr="00B20F02">
        <w:rPr>
          <w:rFonts w:asciiTheme="majorBidi" w:hAnsiTheme="majorBidi" w:cstheme="majorBidi"/>
          <w:i/>
          <w:iCs/>
          <w:spacing w:val="-4"/>
          <w:sz w:val="30"/>
          <w:szCs w:val="30"/>
        </w:rPr>
        <w:t>12</w:t>
      </w:r>
      <w:r w:rsidR="00941D81" w:rsidRPr="00B20F02">
        <w:rPr>
          <w:rFonts w:asciiTheme="majorBidi" w:hAnsiTheme="majorBidi"/>
          <w:i/>
          <w:iCs/>
          <w:spacing w:val="-4"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i/>
          <w:iCs/>
          <w:spacing w:val="-4"/>
          <w:sz w:val="30"/>
          <w:szCs w:val="30"/>
        </w:rPr>
        <w:t>40</w:t>
      </w:r>
      <w:r w:rsidR="0067407C" w:rsidRPr="00B20F0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ล้านบาท และ </w:t>
      </w:r>
      <w:r w:rsidR="000C58DB" w:rsidRPr="00B20F02">
        <w:rPr>
          <w:rFonts w:asciiTheme="majorBidi" w:hAnsiTheme="majorBidi" w:cstheme="majorBidi"/>
          <w:i/>
          <w:iCs/>
          <w:spacing w:val="-4"/>
          <w:sz w:val="30"/>
          <w:szCs w:val="30"/>
        </w:rPr>
        <w:t>0</w:t>
      </w:r>
      <w:r w:rsidR="0067407C" w:rsidRPr="00B20F0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i/>
          <w:iCs/>
          <w:spacing w:val="-4"/>
          <w:sz w:val="30"/>
          <w:szCs w:val="30"/>
        </w:rPr>
        <w:t>22</w:t>
      </w:r>
      <w:r w:rsidR="0067407C" w:rsidRPr="00B20F0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ล้านบาท</w:t>
      </w:r>
      <w:r w:rsidR="0067407C" w:rsidRPr="00B20F02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67407C" w:rsidRPr="00B20F0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ตามลำดับ</w:t>
      </w:r>
      <w:r w:rsidRPr="00B20F0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)</w:t>
      </w:r>
      <w:r w:rsidR="00C521E2" w:rsidRPr="00B20F02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br/>
      </w:r>
      <w:r w:rsidR="00793341" w:rsidRPr="00B20F02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 </w:t>
      </w:r>
      <w:r w:rsidR="00500E2C" w:rsidRPr="00B20F02">
        <w:rPr>
          <w:rFonts w:asciiTheme="majorBidi" w:hAnsiTheme="majorBidi" w:cstheme="majorBidi"/>
          <w:spacing w:val="-2"/>
          <w:sz w:val="30"/>
          <w:szCs w:val="30"/>
          <w:cs/>
        </w:rPr>
        <w:t>มีอัตราดอกเบี้ยที่รับรู้</w:t>
      </w:r>
      <w:r w:rsidR="005A2B9D" w:rsidRPr="00B20F02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ร้อยละ </w:t>
      </w:r>
      <w:r w:rsidR="002D60C0" w:rsidRPr="00B20F02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2D60C0" w:rsidRPr="00B20F02">
        <w:rPr>
          <w:rFonts w:asciiTheme="majorBidi" w:hAnsiTheme="majorBidi"/>
          <w:spacing w:val="-2"/>
          <w:sz w:val="30"/>
          <w:szCs w:val="30"/>
          <w:cs/>
        </w:rPr>
        <w:t>.</w:t>
      </w:r>
      <w:r w:rsidR="002D60C0" w:rsidRPr="00B20F02">
        <w:rPr>
          <w:rFonts w:asciiTheme="majorBidi" w:hAnsiTheme="majorBidi" w:cstheme="majorBidi"/>
          <w:spacing w:val="-2"/>
          <w:sz w:val="30"/>
          <w:szCs w:val="30"/>
        </w:rPr>
        <w:t>07</w:t>
      </w:r>
      <w:r w:rsidR="00775174" w:rsidRPr="00B20F0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20F97" w:rsidRPr="00B20F02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C521E2" w:rsidRPr="00B20F0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420F97" w:rsidRPr="00B20F02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ร้อยละ </w:t>
      </w:r>
      <w:r w:rsidR="002D60C0" w:rsidRPr="00B20F02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2D60C0" w:rsidRPr="00B20F02">
        <w:rPr>
          <w:rFonts w:asciiTheme="majorBidi" w:hAnsiTheme="majorBidi"/>
          <w:spacing w:val="-2"/>
          <w:sz w:val="30"/>
          <w:szCs w:val="30"/>
          <w:cs/>
        </w:rPr>
        <w:t>.</w:t>
      </w:r>
      <w:r w:rsidR="002D60C0" w:rsidRPr="00B20F02">
        <w:rPr>
          <w:rFonts w:asciiTheme="majorBidi" w:hAnsiTheme="majorBidi" w:cstheme="majorBidi"/>
          <w:spacing w:val="-2"/>
          <w:sz w:val="30"/>
          <w:szCs w:val="30"/>
        </w:rPr>
        <w:t>13</w:t>
      </w:r>
      <w:r w:rsidR="00420F97" w:rsidRPr="00B20F0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ตามลำดับ</w:t>
      </w:r>
      <w:r w:rsidR="00C64F15" w:rsidRPr="00B20F0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0473C"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0C58DB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2563</w:t>
      </w:r>
      <w:r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C51B65"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ร้อยละ</w:t>
      </w:r>
      <w:r w:rsidR="00990CB7"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2</w:t>
      </w:r>
      <w:r w:rsidR="008F72A8"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16</w:t>
      </w:r>
      <w:r w:rsidR="00BF5600"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และ ร้อยละ </w:t>
      </w:r>
      <w:r w:rsidR="000C58DB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2</w:t>
      </w:r>
      <w:r w:rsidR="008F72A8"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15</w:t>
      </w:r>
      <w:r w:rsidR="00A1565D"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ตามลำดับ</w:t>
      </w:r>
      <w:r w:rsidR="0067407C" w:rsidRPr="00B20F02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2562</w:t>
      </w:r>
      <w:r w:rsidR="0067407C"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ร้อยละ </w:t>
      </w:r>
      <w:r w:rsidR="000C58DB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2</w:t>
      </w:r>
      <w:r w:rsidR="00654743" w:rsidRPr="00B20F02">
        <w:rPr>
          <w:rFonts w:asciiTheme="majorBidi" w:hAnsiTheme="majorBidi"/>
          <w:i/>
          <w:iCs/>
          <w:spacing w:val="-2"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33</w:t>
      </w:r>
      <w:r w:rsidR="0067407C"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และ ร้อยละ </w:t>
      </w:r>
      <w:r w:rsidR="000C58DB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2</w:t>
      </w:r>
      <w:r w:rsidR="0067407C"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i/>
          <w:iCs/>
          <w:spacing w:val="-2"/>
          <w:sz w:val="30"/>
          <w:szCs w:val="30"/>
        </w:rPr>
        <w:t>09</w:t>
      </w:r>
      <w:r w:rsidR="0067407C" w:rsidRPr="00B20F02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</w:t>
      </w:r>
      <w:r w:rsidR="0067407C"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ตามลำดับ</w:t>
      </w:r>
      <w:r w:rsidRPr="00B20F0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12ABF7B1" w14:textId="77777777" w:rsidR="00D46DE0" w:rsidRPr="00B20F02" w:rsidRDefault="00D46DE0" w:rsidP="000B1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A4A04F5" w14:textId="63F38FEA" w:rsidR="002C1DE2" w:rsidRPr="00B20F02" w:rsidRDefault="00CB0FA3" w:rsidP="0051180B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2C1DE2" w:rsidRPr="00B20F02">
        <w:rPr>
          <w:rFonts w:asciiTheme="majorBidi" w:hAnsiTheme="majorBidi" w:cstheme="majorBidi"/>
          <w:sz w:val="30"/>
          <w:szCs w:val="30"/>
          <w:u w:val="none"/>
          <w:cs/>
        </w:rPr>
        <w:t>สัญญาเช่า</w:t>
      </w:r>
    </w:p>
    <w:p w14:paraId="0D43274A" w14:textId="77777777" w:rsidR="002C1DE2" w:rsidRPr="00B20F02" w:rsidRDefault="002C1DE2" w:rsidP="002C1DE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260"/>
        <w:gridCol w:w="180"/>
        <w:gridCol w:w="1260"/>
        <w:gridCol w:w="180"/>
        <w:gridCol w:w="1260"/>
        <w:gridCol w:w="180"/>
        <w:gridCol w:w="1260"/>
      </w:tblGrid>
      <w:tr w:rsidR="00012295" w:rsidRPr="00B20F02" w14:paraId="27D2889C" w14:textId="77777777" w:rsidTr="00A0225D">
        <w:trPr>
          <w:cantSplit/>
          <w:tblHeader/>
        </w:trPr>
        <w:tc>
          <w:tcPr>
            <w:tcW w:w="3780" w:type="dxa"/>
            <w:vAlign w:val="bottom"/>
            <w:hideMark/>
          </w:tcPr>
          <w:p w14:paraId="6446EDDD" w14:textId="4125095A" w:rsidR="00012295" w:rsidRPr="00B20F02" w:rsidRDefault="00012295" w:rsidP="002C1DE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2700" w:type="dxa"/>
            <w:gridSpan w:val="3"/>
          </w:tcPr>
          <w:p w14:paraId="5035B605" w14:textId="2CEDF792" w:rsidR="00012295" w:rsidRPr="00B20F02" w:rsidRDefault="00012295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6EBC12A" w14:textId="0A934E76" w:rsidR="00012295" w:rsidRPr="00B20F02" w:rsidRDefault="00012295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6DA681E8" w14:textId="1163DF36" w:rsidR="00012295" w:rsidRPr="00B20F02" w:rsidRDefault="00012295" w:rsidP="002C1DE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12295" w:rsidRPr="00B20F02" w14:paraId="3718CDD5" w14:textId="77777777" w:rsidTr="00012295">
        <w:trPr>
          <w:cantSplit/>
          <w:tblHeader/>
        </w:trPr>
        <w:tc>
          <w:tcPr>
            <w:tcW w:w="3780" w:type="dxa"/>
            <w:vAlign w:val="bottom"/>
          </w:tcPr>
          <w:p w14:paraId="7ACF1C65" w14:textId="6B830283" w:rsidR="00012295" w:rsidRPr="00B20F02" w:rsidRDefault="00012295" w:rsidP="002C1DE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260" w:type="dxa"/>
          </w:tcPr>
          <w:p w14:paraId="76813B8F" w14:textId="0B8FA8FE" w:rsidR="00012295" w:rsidRPr="00B20F02" w:rsidRDefault="000C58DB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6D6DA4E" w14:textId="77777777" w:rsidR="00012295" w:rsidRPr="00B20F02" w:rsidRDefault="00012295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1B7D5" w14:textId="7F5F81EE" w:rsidR="00012295" w:rsidRPr="00B20F02" w:rsidRDefault="000C58DB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A762386" w14:textId="77777777" w:rsidR="00012295" w:rsidRPr="00B20F02" w:rsidRDefault="00012295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3D878B" w14:textId="75B1544D" w:rsidR="00012295" w:rsidRPr="00B20F02" w:rsidRDefault="000C58DB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085E4B8" w14:textId="77777777" w:rsidR="00012295" w:rsidRPr="00B20F02" w:rsidRDefault="00012295" w:rsidP="002C1D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A43F30" w14:textId="1596533C" w:rsidR="00012295" w:rsidRPr="00B20F02" w:rsidRDefault="000C58DB" w:rsidP="002C1DE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012295" w:rsidRPr="00B20F02" w14:paraId="3BF5A998" w14:textId="77777777" w:rsidTr="00A0225D">
        <w:trPr>
          <w:cantSplit/>
          <w:tblHeader/>
        </w:trPr>
        <w:tc>
          <w:tcPr>
            <w:tcW w:w="3780" w:type="dxa"/>
          </w:tcPr>
          <w:p w14:paraId="52CF8EBB" w14:textId="77777777" w:rsidR="00012295" w:rsidRPr="00B20F02" w:rsidRDefault="00012295" w:rsidP="002C1DE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7FA36F66" w14:textId="1D5E0F00" w:rsidR="00012295" w:rsidRPr="00B20F02" w:rsidRDefault="00012295" w:rsidP="002C1DE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400F8" w:rsidRPr="00B20F02" w14:paraId="07315C60" w14:textId="77777777" w:rsidTr="00012295">
        <w:trPr>
          <w:cantSplit/>
        </w:trPr>
        <w:tc>
          <w:tcPr>
            <w:tcW w:w="3780" w:type="dxa"/>
          </w:tcPr>
          <w:p w14:paraId="573BCDEC" w14:textId="461217CC" w:rsidR="00B400F8" w:rsidRPr="00B20F02" w:rsidRDefault="00B400F8" w:rsidP="00B400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</w:tcPr>
          <w:p w14:paraId="0BC69034" w14:textId="46BE3193" w:rsidR="00B400F8" w:rsidRPr="00B20F02" w:rsidRDefault="000C58DB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7528B3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6D3066F" w14:textId="3C650D93" w:rsidR="00B400F8" w:rsidRPr="00B20F02" w:rsidRDefault="00B400F8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50E440E" w14:textId="47026AB1" w:rsidR="00B400F8" w:rsidRPr="00B20F02" w:rsidRDefault="000C58DB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354</w:t>
            </w:r>
          </w:p>
        </w:tc>
        <w:tc>
          <w:tcPr>
            <w:tcW w:w="180" w:type="dxa"/>
          </w:tcPr>
          <w:p w14:paraId="2BB95AF6" w14:textId="71E6245F" w:rsidR="00B400F8" w:rsidRPr="00B20F02" w:rsidRDefault="00B400F8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C57B8AB" w14:textId="3319665C" w:rsidR="00B400F8" w:rsidRPr="00B20F02" w:rsidRDefault="000C58DB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80" w:type="dxa"/>
          </w:tcPr>
          <w:p w14:paraId="3C543B1C" w14:textId="77777777" w:rsidR="00B400F8" w:rsidRPr="00B20F02" w:rsidRDefault="00B400F8" w:rsidP="00B400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6C637D" w14:textId="28B61BB7" w:rsidR="00B400F8" w:rsidRPr="00B20F02" w:rsidRDefault="000C58DB" w:rsidP="00B400F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B400F8" w:rsidRPr="00B20F02" w14:paraId="033F3D5E" w14:textId="77777777" w:rsidTr="00012295">
        <w:trPr>
          <w:cantSplit/>
        </w:trPr>
        <w:tc>
          <w:tcPr>
            <w:tcW w:w="3780" w:type="dxa"/>
          </w:tcPr>
          <w:p w14:paraId="38E888D5" w14:textId="77777777" w:rsidR="00B400F8" w:rsidRPr="00B20F02" w:rsidRDefault="00B400F8" w:rsidP="00B400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</w:tcPr>
          <w:p w14:paraId="460A0034" w14:textId="548D6D51" w:rsidR="00B400F8" w:rsidRPr="00B20F02" w:rsidRDefault="007528B3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400F8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180" w:type="dxa"/>
          </w:tcPr>
          <w:p w14:paraId="72DF4680" w14:textId="5B96DF86" w:rsidR="00B400F8" w:rsidRPr="00B20F02" w:rsidRDefault="00B400F8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BBDFC6" w14:textId="10E96772" w:rsidR="00B400F8" w:rsidRPr="00B20F02" w:rsidRDefault="000C58DB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843</w:t>
            </w:r>
          </w:p>
        </w:tc>
        <w:tc>
          <w:tcPr>
            <w:tcW w:w="180" w:type="dxa"/>
          </w:tcPr>
          <w:p w14:paraId="2D3F9F56" w14:textId="2F558429" w:rsidR="00B400F8" w:rsidRPr="00B20F02" w:rsidRDefault="00B400F8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D62D11" w14:textId="361797FA" w:rsidR="00B400F8" w:rsidRPr="00B20F02" w:rsidRDefault="000C58DB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180" w:type="dxa"/>
          </w:tcPr>
          <w:p w14:paraId="728BCF45" w14:textId="77777777" w:rsidR="00B400F8" w:rsidRPr="00B20F02" w:rsidRDefault="00B400F8" w:rsidP="00B400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9B920F" w14:textId="2CF8D036" w:rsidR="00B400F8" w:rsidRPr="00B20F02" w:rsidRDefault="000C58DB" w:rsidP="00B400F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B400F8" w:rsidRPr="00B20F02" w14:paraId="6EB7D588" w14:textId="77777777" w:rsidTr="00012295">
        <w:trPr>
          <w:cantSplit/>
        </w:trPr>
        <w:tc>
          <w:tcPr>
            <w:tcW w:w="3780" w:type="dxa"/>
          </w:tcPr>
          <w:p w14:paraId="491761A0" w14:textId="5A1BE282" w:rsidR="00B400F8" w:rsidRPr="00B20F02" w:rsidRDefault="00B400F8" w:rsidP="00B400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</w:t>
            </w:r>
          </w:p>
        </w:tc>
        <w:tc>
          <w:tcPr>
            <w:tcW w:w="1260" w:type="dxa"/>
          </w:tcPr>
          <w:p w14:paraId="641671DE" w14:textId="1B2881EE" w:rsidR="00B400F8" w:rsidRPr="00B20F02" w:rsidRDefault="00635343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</w:p>
        </w:tc>
        <w:tc>
          <w:tcPr>
            <w:tcW w:w="180" w:type="dxa"/>
          </w:tcPr>
          <w:p w14:paraId="7DD98072" w14:textId="08B6B3A5" w:rsidR="00B400F8" w:rsidRPr="00B20F02" w:rsidRDefault="00B400F8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4484838" w14:textId="11D67805" w:rsidR="00B400F8" w:rsidRPr="00B20F02" w:rsidRDefault="000C58DB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</w:p>
        </w:tc>
        <w:tc>
          <w:tcPr>
            <w:tcW w:w="180" w:type="dxa"/>
          </w:tcPr>
          <w:p w14:paraId="628A086F" w14:textId="0884A8B1" w:rsidR="00B400F8" w:rsidRPr="00B20F02" w:rsidRDefault="00B400F8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1090FD8" w14:textId="2B83AFBF" w:rsidR="00B400F8" w:rsidRPr="00B20F02" w:rsidRDefault="000C58DB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  <w:tc>
          <w:tcPr>
            <w:tcW w:w="180" w:type="dxa"/>
          </w:tcPr>
          <w:p w14:paraId="73B18757" w14:textId="77777777" w:rsidR="00B400F8" w:rsidRPr="00B20F02" w:rsidRDefault="00B400F8" w:rsidP="00B400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A20572" w14:textId="2B577656" w:rsidR="00B400F8" w:rsidRPr="00B20F02" w:rsidRDefault="00B400F8" w:rsidP="00B400F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400F8" w:rsidRPr="00B20F02" w14:paraId="331ABFC2" w14:textId="77777777" w:rsidTr="00012295">
        <w:trPr>
          <w:cantSplit/>
        </w:trPr>
        <w:tc>
          <w:tcPr>
            <w:tcW w:w="3780" w:type="dxa"/>
          </w:tcPr>
          <w:p w14:paraId="2C21F2A0" w14:textId="77777777" w:rsidR="00B400F8" w:rsidRPr="00B20F02" w:rsidRDefault="00B400F8" w:rsidP="00B400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</w:tcPr>
          <w:p w14:paraId="4CE3E39A" w14:textId="473DBF3A" w:rsidR="00B400F8" w:rsidRPr="00B20F02" w:rsidRDefault="00635343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EEBA65A" w14:textId="4C1B42F1" w:rsidR="00B400F8" w:rsidRPr="00B20F02" w:rsidRDefault="00B400F8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D40AFB7" w14:textId="54E8E1E0" w:rsidR="00B400F8" w:rsidRPr="00B20F02" w:rsidRDefault="000C58DB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71CC708" w14:textId="440775D8" w:rsidR="00B400F8" w:rsidRPr="00B20F02" w:rsidRDefault="00B400F8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D65B5CD" w14:textId="43E0E0DF" w:rsidR="00B400F8" w:rsidRPr="00B20F02" w:rsidRDefault="00B400F8" w:rsidP="00B400F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FC4381" w14:textId="77777777" w:rsidR="00B400F8" w:rsidRPr="00B20F02" w:rsidRDefault="00B400F8" w:rsidP="00B400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B67106" w14:textId="55637E62" w:rsidR="00B400F8" w:rsidRPr="00B20F02" w:rsidRDefault="00B400F8" w:rsidP="00B400F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400F8" w:rsidRPr="00B20F02" w14:paraId="6B6D2C31" w14:textId="77777777" w:rsidTr="00012295">
        <w:trPr>
          <w:cantSplit/>
        </w:trPr>
        <w:tc>
          <w:tcPr>
            <w:tcW w:w="3780" w:type="dxa"/>
          </w:tcPr>
          <w:p w14:paraId="243B4162" w14:textId="77777777" w:rsidR="00B400F8" w:rsidRPr="00B20F02" w:rsidRDefault="00B400F8" w:rsidP="00B400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903CC82" w14:textId="09A4FA2C" w:rsidR="00B400F8" w:rsidRPr="00B20F02" w:rsidRDefault="00635343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714</w:t>
            </w:r>
          </w:p>
        </w:tc>
        <w:tc>
          <w:tcPr>
            <w:tcW w:w="180" w:type="dxa"/>
          </w:tcPr>
          <w:p w14:paraId="28E9F7D8" w14:textId="5D9F72CB" w:rsidR="00B400F8" w:rsidRPr="00B20F02" w:rsidRDefault="00B400F8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316D0D" w14:textId="1BC562C3" w:rsidR="00B400F8" w:rsidRPr="00B20F02" w:rsidRDefault="000C58DB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</w:t>
            </w:r>
          </w:p>
        </w:tc>
        <w:tc>
          <w:tcPr>
            <w:tcW w:w="180" w:type="dxa"/>
          </w:tcPr>
          <w:p w14:paraId="5DDD821E" w14:textId="65A1EDEC" w:rsidR="00B400F8" w:rsidRPr="00B20F02" w:rsidRDefault="00B400F8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480028" w14:textId="19609E0B" w:rsidR="00B400F8" w:rsidRPr="00B20F02" w:rsidRDefault="000C58DB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180" w:type="dxa"/>
          </w:tcPr>
          <w:p w14:paraId="353AB0CF" w14:textId="77777777" w:rsidR="00B400F8" w:rsidRPr="00B20F02" w:rsidRDefault="00B400F8" w:rsidP="00B400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9DCA78" w14:textId="3737F229" w:rsidR="00B400F8" w:rsidRPr="00B20F02" w:rsidRDefault="000C58DB" w:rsidP="00B400F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</w:tr>
      <w:tr w:rsidR="00B400F8" w:rsidRPr="00B20F02" w14:paraId="76B496CC" w14:textId="77777777" w:rsidTr="004D1681">
        <w:trPr>
          <w:cantSplit/>
        </w:trPr>
        <w:tc>
          <w:tcPr>
            <w:tcW w:w="3780" w:type="dxa"/>
          </w:tcPr>
          <w:p w14:paraId="56454265" w14:textId="0BBFDA06" w:rsidR="00B400F8" w:rsidRPr="00B20F02" w:rsidRDefault="00B400F8" w:rsidP="00B400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70D172" w14:textId="7799DA24" w:rsidR="00B400F8" w:rsidRPr="00B20F02" w:rsidRDefault="000C58DB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80" w:type="dxa"/>
          </w:tcPr>
          <w:p w14:paraId="552BCC23" w14:textId="31C96D3F" w:rsidR="00B400F8" w:rsidRPr="00B20F02" w:rsidRDefault="00B400F8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3B85BF" w14:textId="390E0CD4" w:rsidR="00B400F8" w:rsidRPr="00B20F02" w:rsidRDefault="000C58DB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</w:tcPr>
          <w:p w14:paraId="3CCA3593" w14:textId="533137EE" w:rsidR="00B400F8" w:rsidRPr="00B20F02" w:rsidRDefault="00B400F8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A10FA6D" w14:textId="4A90EA88" w:rsidR="00B400F8" w:rsidRPr="00B20F02" w:rsidRDefault="00B400F8" w:rsidP="00B400F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640A5B" w14:textId="77777777" w:rsidR="00B400F8" w:rsidRPr="00B20F02" w:rsidRDefault="00B400F8" w:rsidP="00B400F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EE07F8" w14:textId="316AAD5A" w:rsidR="00B400F8" w:rsidRPr="00B20F02" w:rsidRDefault="00B400F8" w:rsidP="00B400F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400F8" w:rsidRPr="00B20F02" w14:paraId="662B8DA5" w14:textId="77777777" w:rsidTr="004D1681">
        <w:trPr>
          <w:cantSplit/>
        </w:trPr>
        <w:tc>
          <w:tcPr>
            <w:tcW w:w="3780" w:type="dxa"/>
            <w:hideMark/>
          </w:tcPr>
          <w:p w14:paraId="090A0AEC" w14:textId="77777777" w:rsidR="00B400F8" w:rsidRPr="00B20F02" w:rsidRDefault="00B400F8" w:rsidP="00B400F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40BE98" w14:textId="46D6E9ED" w:rsidR="00B400F8" w:rsidRPr="00B20F02" w:rsidRDefault="007528B3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B400F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180" w:type="dxa"/>
          </w:tcPr>
          <w:p w14:paraId="0B018937" w14:textId="5E1FC7CC" w:rsidR="00B400F8" w:rsidRPr="00B20F02" w:rsidRDefault="00B400F8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A1EBEE" w14:textId="0868AC1D" w:rsidR="00B400F8" w:rsidRPr="00B20F02" w:rsidRDefault="000C58DB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B400F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180" w:type="dxa"/>
          </w:tcPr>
          <w:p w14:paraId="331235F0" w14:textId="6086B385" w:rsidR="00B400F8" w:rsidRPr="00B20F02" w:rsidRDefault="00B400F8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1A81E" w14:textId="4E2B8C5E" w:rsidR="00B400F8" w:rsidRPr="00B20F02" w:rsidRDefault="000C58DB" w:rsidP="00B400F8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339</w:t>
            </w:r>
          </w:p>
        </w:tc>
        <w:tc>
          <w:tcPr>
            <w:tcW w:w="180" w:type="dxa"/>
          </w:tcPr>
          <w:p w14:paraId="14AB836F" w14:textId="77777777" w:rsidR="00B400F8" w:rsidRPr="00B20F02" w:rsidRDefault="00B400F8" w:rsidP="00B400F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DE875" w14:textId="305E30C7" w:rsidR="00B400F8" w:rsidRPr="00B20F02" w:rsidRDefault="000C58DB" w:rsidP="00B400F8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110</w:t>
            </w:r>
          </w:p>
        </w:tc>
      </w:tr>
    </w:tbl>
    <w:p w14:paraId="2FE5D52C" w14:textId="77777777" w:rsidR="002C1DE2" w:rsidRPr="00B20F02" w:rsidRDefault="002C1DE2" w:rsidP="002C1DE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1F2FD7D9" w14:textId="2848491F" w:rsidR="002C1DE2" w:rsidRPr="00B20F02" w:rsidRDefault="002C1DE2" w:rsidP="002C1DE2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0C58DB" w:rsidRPr="00B20F02">
        <w:rPr>
          <w:rFonts w:asciiTheme="majorBidi" w:hAnsiTheme="majorBidi" w:cstheme="majorBidi"/>
          <w:sz w:val="30"/>
          <w:szCs w:val="30"/>
        </w:rPr>
        <w:t>2564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</w:t>
      </w:r>
      <w:r w:rsidR="001C775A" w:rsidRPr="00B20F02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เพิ่มขึ้นเป็นจำนวน </w:t>
      </w:r>
      <w:r w:rsidR="00635343" w:rsidRPr="00B20F02">
        <w:rPr>
          <w:rFonts w:asciiTheme="majorBidi" w:hAnsiTheme="majorBidi" w:cstheme="majorBidi"/>
          <w:sz w:val="30"/>
          <w:szCs w:val="30"/>
        </w:rPr>
        <w:t>2,633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0C58DB" w:rsidRPr="00B20F02">
        <w:rPr>
          <w:rFonts w:asciiTheme="majorBidi" w:hAnsiTheme="majorBidi" w:cstheme="majorBidi"/>
          <w:sz w:val="30"/>
          <w:szCs w:val="30"/>
        </w:rPr>
        <w:t>287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</w:t>
      </w:r>
      <w:r w:rsidR="00832BEC" w:rsidRPr="00B20F02">
        <w:rPr>
          <w:rFonts w:asciiTheme="majorBidi" w:hAnsiTheme="majorBidi"/>
          <w:i/>
          <w:iCs/>
          <w:sz w:val="30"/>
          <w:szCs w:val="30"/>
          <w:cs/>
        </w:rPr>
        <w:t>(</w:t>
      </w:r>
      <w:r w:rsidR="000C58DB" w:rsidRPr="00B20F02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832BEC" w:rsidRPr="00B20F02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0C58DB" w:rsidRPr="00B20F02">
        <w:rPr>
          <w:rFonts w:asciiTheme="majorBidi" w:hAnsiTheme="majorBidi" w:cstheme="majorBidi"/>
          <w:i/>
          <w:iCs/>
          <w:sz w:val="30"/>
          <w:szCs w:val="30"/>
        </w:rPr>
        <w:t>638</w:t>
      </w:r>
      <w:r w:rsidR="00832BEC" w:rsidRPr="00B20F0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832BEC" w:rsidRPr="00B20F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0C58DB" w:rsidRPr="00B20F02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AD7324" w:rsidRPr="00B20F0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832BEC" w:rsidRPr="00B20F02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5E88BD20" w14:textId="77777777" w:rsidR="00654743" w:rsidRPr="00B20F02" w:rsidRDefault="00654743" w:rsidP="002C1DE2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7E19237" w14:textId="3259CF53" w:rsidR="002C1DE2" w:rsidRPr="00B20F02" w:rsidRDefault="002C1DE2" w:rsidP="002C1DE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กลุ่มบริษัทเช่า</w:t>
      </w:r>
      <w:r w:rsidR="009E7723" w:rsidRPr="00B20F0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ที่ดิน อาคาร และอุปกรณ์ต่าง ๆ 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เป็นระยะเวลา </w:t>
      </w:r>
      <w:r w:rsidR="000C58DB" w:rsidRPr="00B20F02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9E7723" w:rsidRPr="00B20F02">
        <w:rPr>
          <w:rFonts w:asciiTheme="majorBidi" w:hAnsiTheme="majorBidi"/>
          <w:sz w:val="30"/>
          <w:szCs w:val="30"/>
          <w:cs/>
          <w:lang w:val="en-US" w:bidi="th-TH"/>
        </w:rPr>
        <w:t xml:space="preserve"> - </w:t>
      </w:r>
      <w:r w:rsidR="000C58DB" w:rsidRPr="00B20F02">
        <w:rPr>
          <w:rFonts w:asciiTheme="majorBidi" w:hAnsiTheme="majorBidi" w:cstheme="majorBidi"/>
          <w:sz w:val="30"/>
          <w:szCs w:val="30"/>
          <w:lang w:val="en-US" w:bidi="th-TH"/>
        </w:rPr>
        <w:t>60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5B85121D" w14:textId="77777777" w:rsidR="002C1DE2" w:rsidRPr="00B20F02" w:rsidRDefault="002C1DE2" w:rsidP="002C1DE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1B14C717" w14:textId="204CB574" w:rsidR="002C1DE2" w:rsidRPr="00B20F02" w:rsidRDefault="002C1DE2" w:rsidP="002C1DE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9D9E53B" w14:textId="77777777" w:rsidR="00E7009C" w:rsidRPr="00B20F02" w:rsidRDefault="00E7009C" w:rsidP="002C1DE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80B679" w14:textId="4C8E99CB" w:rsidR="0067757F" w:rsidRPr="00B20F02" w:rsidRDefault="00832BEC" w:rsidP="00E70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B20F02">
        <w:rPr>
          <w:rFonts w:asciiTheme="majorBidi" w:hAnsiTheme="majorBidi"/>
          <w:sz w:val="30"/>
          <w:szCs w:val="30"/>
          <w:cs/>
          <w:lang w:val="en-GB"/>
        </w:rPr>
        <w:t>กลุ่มบริษัท</w:t>
      </w:r>
      <w:r w:rsidRPr="00B20F02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6DA8F902" w14:textId="77777777" w:rsidR="00832BEC" w:rsidRPr="00B20F02" w:rsidRDefault="00832BEC" w:rsidP="0083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W w:w="990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990"/>
        <w:gridCol w:w="180"/>
        <w:gridCol w:w="810"/>
        <w:gridCol w:w="180"/>
        <w:gridCol w:w="810"/>
        <w:gridCol w:w="183"/>
        <w:gridCol w:w="810"/>
        <w:gridCol w:w="180"/>
        <w:gridCol w:w="903"/>
        <w:gridCol w:w="178"/>
        <w:gridCol w:w="903"/>
      </w:tblGrid>
      <w:tr w:rsidR="00AA1120" w:rsidRPr="00B20F02" w14:paraId="34EB7142" w14:textId="7178C9BD" w:rsidTr="00DF71FA">
        <w:trPr>
          <w:cantSplit/>
          <w:tblHeader/>
        </w:trPr>
        <w:tc>
          <w:tcPr>
            <w:tcW w:w="3780" w:type="dxa"/>
            <w:shd w:val="clear" w:color="auto" w:fill="auto"/>
            <w:vAlign w:val="bottom"/>
          </w:tcPr>
          <w:p w14:paraId="03E506EB" w14:textId="77777777" w:rsidR="00AA1120" w:rsidRPr="00B20F02" w:rsidRDefault="00AA1120" w:rsidP="002C1DE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5"/>
          </w:tcPr>
          <w:p w14:paraId="0FD9F434" w14:textId="0974CA2E" w:rsidR="00AA1120" w:rsidRPr="00B20F02" w:rsidRDefault="00AA1120" w:rsidP="002C1DE2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</w:tcPr>
          <w:p w14:paraId="377A2823" w14:textId="77777777" w:rsidR="00AA1120" w:rsidRPr="00B20F02" w:rsidRDefault="00AA1120" w:rsidP="002C1DE2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74" w:type="dxa"/>
            <w:gridSpan w:val="5"/>
          </w:tcPr>
          <w:p w14:paraId="55E832FF" w14:textId="578E5988" w:rsidR="00AA1120" w:rsidRPr="00B20F02" w:rsidRDefault="00AA1120" w:rsidP="002C1DE2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54743" w:rsidRPr="00B20F02" w14:paraId="4C85A180" w14:textId="47F936CE" w:rsidTr="00AA1120">
        <w:trPr>
          <w:cantSplit/>
          <w:tblHeader/>
        </w:trPr>
        <w:tc>
          <w:tcPr>
            <w:tcW w:w="3780" w:type="dxa"/>
          </w:tcPr>
          <w:p w14:paraId="4764CA84" w14:textId="774F5D9B" w:rsidR="00654743" w:rsidRPr="00B20F02" w:rsidRDefault="00654743" w:rsidP="0065474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</w:tcPr>
          <w:p w14:paraId="00BA061E" w14:textId="7B9D4D4C" w:rsidR="00654743" w:rsidRPr="00B20F02" w:rsidRDefault="000C58DB" w:rsidP="0065474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7B897068" w14:textId="77777777" w:rsidR="00654743" w:rsidRPr="00B20F02" w:rsidRDefault="00654743" w:rsidP="0065474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2AA38DF" w14:textId="31ECADBA" w:rsidR="00654743" w:rsidRPr="00B20F02" w:rsidRDefault="000C58DB" w:rsidP="0065474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3754A864" w14:textId="77777777" w:rsidR="00654743" w:rsidRPr="00B20F02" w:rsidRDefault="00654743" w:rsidP="0065474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568C843" w14:textId="03415678" w:rsidR="00654743" w:rsidRPr="00B20F02" w:rsidRDefault="000C58DB" w:rsidP="0065474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3" w:type="dxa"/>
          </w:tcPr>
          <w:p w14:paraId="0FD7770D" w14:textId="77777777" w:rsidR="00654743" w:rsidRPr="00B20F02" w:rsidRDefault="00654743" w:rsidP="0065474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45CCD4F3" w14:textId="7A8BDF98" w:rsidR="00654743" w:rsidRPr="00B20F02" w:rsidRDefault="000C58DB" w:rsidP="0065474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5E125933" w14:textId="77777777" w:rsidR="00654743" w:rsidRPr="00B20F02" w:rsidRDefault="00654743" w:rsidP="0065474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3" w:type="dxa"/>
          </w:tcPr>
          <w:p w14:paraId="00F4DB17" w14:textId="230A23C2" w:rsidR="00654743" w:rsidRPr="00B20F02" w:rsidRDefault="000C58DB" w:rsidP="0065474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3EB85254" w14:textId="77777777" w:rsidR="00654743" w:rsidRPr="00B20F02" w:rsidRDefault="00654743" w:rsidP="0065474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903" w:type="dxa"/>
          </w:tcPr>
          <w:p w14:paraId="403B4405" w14:textId="4D171862" w:rsidR="00654743" w:rsidRPr="00B20F02" w:rsidRDefault="000C58DB" w:rsidP="0065474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654743" w:rsidRPr="00B20F02" w14:paraId="006E23AA" w14:textId="3CAD560C" w:rsidTr="00DF71FA">
        <w:trPr>
          <w:cantSplit/>
          <w:tblHeader/>
        </w:trPr>
        <w:tc>
          <w:tcPr>
            <w:tcW w:w="3780" w:type="dxa"/>
          </w:tcPr>
          <w:p w14:paraId="3D91826B" w14:textId="77777777" w:rsidR="00654743" w:rsidRPr="00B20F02" w:rsidRDefault="00654743" w:rsidP="0065474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7" w:type="dxa"/>
            <w:gridSpan w:val="11"/>
          </w:tcPr>
          <w:p w14:paraId="6361E188" w14:textId="55A136D9" w:rsidR="00654743" w:rsidRPr="00B20F02" w:rsidRDefault="00654743" w:rsidP="0065474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54743" w:rsidRPr="00B20F02" w14:paraId="6B41229E" w14:textId="3D161697" w:rsidTr="00AA1120">
        <w:trPr>
          <w:cantSplit/>
        </w:trPr>
        <w:tc>
          <w:tcPr>
            <w:tcW w:w="3780" w:type="dxa"/>
          </w:tcPr>
          <w:p w14:paraId="1C5ADFAA" w14:textId="77777777" w:rsidR="00654743" w:rsidRPr="00B20F02" w:rsidRDefault="00654743" w:rsidP="0065474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990" w:type="dxa"/>
          </w:tcPr>
          <w:p w14:paraId="65434B5B" w14:textId="77777777" w:rsidR="00654743" w:rsidRPr="00B20F02" w:rsidRDefault="00654743" w:rsidP="00654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AEDC27" w14:textId="77777777" w:rsidR="00654743" w:rsidRPr="00B20F02" w:rsidRDefault="00654743" w:rsidP="0065474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C40B085" w14:textId="77777777" w:rsidR="00654743" w:rsidRPr="00B20F02" w:rsidRDefault="00654743" w:rsidP="00654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C08475" w14:textId="77777777" w:rsidR="00654743" w:rsidRPr="00B20F02" w:rsidRDefault="00654743" w:rsidP="0065474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77E8FB8" w14:textId="77777777" w:rsidR="00654743" w:rsidRPr="00B20F02" w:rsidRDefault="00654743" w:rsidP="00654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1D5C40F7" w14:textId="77777777" w:rsidR="00654743" w:rsidRPr="00B20F02" w:rsidRDefault="00654743" w:rsidP="00654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CA6416F" w14:textId="68470458" w:rsidR="00654743" w:rsidRPr="00B20F02" w:rsidRDefault="00654743" w:rsidP="00654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2943BA" w14:textId="77777777" w:rsidR="00654743" w:rsidRPr="00B20F02" w:rsidRDefault="00654743" w:rsidP="0065474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</w:tcPr>
          <w:p w14:paraId="7717E88B" w14:textId="77777777" w:rsidR="00654743" w:rsidRPr="00B20F02" w:rsidRDefault="00654743" w:rsidP="00654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36D862F" w14:textId="77777777" w:rsidR="00654743" w:rsidRPr="00B20F02" w:rsidRDefault="00654743" w:rsidP="00654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</w:tcPr>
          <w:p w14:paraId="6BC17F0E" w14:textId="77777777" w:rsidR="00654743" w:rsidRPr="00B20F02" w:rsidRDefault="00654743" w:rsidP="00654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4743" w:rsidRPr="00B20F02" w14:paraId="0CD908E7" w14:textId="79342EF3" w:rsidTr="00AA1120">
        <w:trPr>
          <w:cantSplit/>
        </w:trPr>
        <w:tc>
          <w:tcPr>
            <w:tcW w:w="3780" w:type="dxa"/>
          </w:tcPr>
          <w:p w14:paraId="20CAEF7E" w14:textId="77777777" w:rsidR="00654743" w:rsidRPr="00B20F02" w:rsidRDefault="00654743" w:rsidP="0065474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245268C7" w14:textId="77777777" w:rsidR="00654743" w:rsidRPr="00B20F02" w:rsidRDefault="00654743" w:rsidP="00654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88A5005" w14:textId="77777777" w:rsidR="00654743" w:rsidRPr="00B20F02" w:rsidRDefault="00654743" w:rsidP="0065474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D2C8C5C" w14:textId="77777777" w:rsidR="00654743" w:rsidRPr="00B20F02" w:rsidRDefault="00654743" w:rsidP="00654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1117644" w14:textId="77777777" w:rsidR="00654743" w:rsidRPr="00B20F02" w:rsidRDefault="00654743" w:rsidP="0065474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7CB491B" w14:textId="77777777" w:rsidR="00654743" w:rsidRPr="00B20F02" w:rsidRDefault="00654743" w:rsidP="00654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5CC05EF5" w14:textId="77777777" w:rsidR="00654743" w:rsidRPr="00B20F02" w:rsidRDefault="00654743" w:rsidP="00654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5F30E88" w14:textId="77350344" w:rsidR="00654743" w:rsidRPr="00B20F02" w:rsidRDefault="00654743" w:rsidP="00654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8814CC1" w14:textId="77777777" w:rsidR="00654743" w:rsidRPr="00B20F02" w:rsidRDefault="00654743" w:rsidP="0065474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</w:tcPr>
          <w:p w14:paraId="336A3752" w14:textId="77777777" w:rsidR="00654743" w:rsidRPr="00B20F02" w:rsidRDefault="00654743" w:rsidP="00654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61FA0BA6" w14:textId="77777777" w:rsidR="00654743" w:rsidRPr="00B20F02" w:rsidRDefault="00654743" w:rsidP="00654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3" w:type="dxa"/>
          </w:tcPr>
          <w:p w14:paraId="509DC462" w14:textId="77777777" w:rsidR="00654743" w:rsidRPr="00B20F02" w:rsidRDefault="00654743" w:rsidP="0065474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400F8" w:rsidRPr="00B20F02" w14:paraId="39796DA0" w14:textId="4F83BEB7" w:rsidTr="00576B97">
        <w:trPr>
          <w:cantSplit/>
        </w:trPr>
        <w:tc>
          <w:tcPr>
            <w:tcW w:w="3780" w:type="dxa"/>
          </w:tcPr>
          <w:p w14:paraId="14520221" w14:textId="77997461" w:rsidR="00B400F8" w:rsidRPr="00B20F02" w:rsidRDefault="00B400F8" w:rsidP="00B400F8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29285739" w14:textId="63F33F66" w:rsidR="00B400F8" w:rsidRPr="00B20F02" w:rsidRDefault="000C58DB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528B3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BA6F822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F89DC56" w14:textId="3CC1D7AF" w:rsidR="00B400F8" w:rsidRPr="00B20F02" w:rsidRDefault="000C58DB" w:rsidP="00B400F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80" w:type="dxa"/>
            <w:vAlign w:val="bottom"/>
          </w:tcPr>
          <w:p w14:paraId="06D69AA0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965044" w14:textId="485F7FC5" w:rsidR="00B400F8" w:rsidRPr="00B20F02" w:rsidRDefault="00B400F8" w:rsidP="00B400F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right="11" w:firstLine="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25922136" w14:textId="77777777" w:rsidR="00B400F8" w:rsidRPr="00B20F02" w:rsidRDefault="00B400F8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1F69542" w14:textId="44E1A33E" w:rsidR="00B400F8" w:rsidRPr="00B20F02" w:rsidRDefault="000C58DB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1BC8FA77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083D79E1" w14:textId="32D3536D" w:rsidR="00B400F8" w:rsidRPr="00B20F02" w:rsidRDefault="000C58DB" w:rsidP="00B400F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78" w:type="dxa"/>
          </w:tcPr>
          <w:p w14:paraId="0C384787" w14:textId="77777777" w:rsidR="00B400F8" w:rsidRPr="00B20F02" w:rsidRDefault="00B400F8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3" w:type="dxa"/>
          </w:tcPr>
          <w:p w14:paraId="661CBFBC" w14:textId="45CF6C6F" w:rsidR="00B400F8" w:rsidRPr="00B20F02" w:rsidRDefault="00B400F8" w:rsidP="00B400F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right="11" w:firstLine="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400F8" w:rsidRPr="00B20F02" w14:paraId="5D13FF93" w14:textId="77F48A40" w:rsidTr="00576B97">
        <w:trPr>
          <w:cantSplit/>
        </w:trPr>
        <w:tc>
          <w:tcPr>
            <w:tcW w:w="3780" w:type="dxa"/>
          </w:tcPr>
          <w:p w14:paraId="7D373DA9" w14:textId="77777777" w:rsidR="00B400F8" w:rsidRPr="00B20F02" w:rsidRDefault="00B400F8" w:rsidP="00B400F8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90" w:type="dxa"/>
            <w:vAlign w:val="bottom"/>
          </w:tcPr>
          <w:p w14:paraId="4B4581FE" w14:textId="3BE5D8A6" w:rsidR="00B400F8" w:rsidRPr="00B20F02" w:rsidRDefault="000C58DB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528B3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80" w:type="dxa"/>
            <w:vAlign w:val="bottom"/>
          </w:tcPr>
          <w:p w14:paraId="4498C204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357FE01" w14:textId="076AF0EC" w:rsidR="00B400F8" w:rsidRPr="00B20F02" w:rsidRDefault="000C58DB" w:rsidP="00B400F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</w:p>
        </w:tc>
        <w:tc>
          <w:tcPr>
            <w:tcW w:w="180" w:type="dxa"/>
            <w:vAlign w:val="bottom"/>
          </w:tcPr>
          <w:p w14:paraId="51B82B14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53D348" w14:textId="12B57359" w:rsidR="00B400F8" w:rsidRPr="00B20F02" w:rsidRDefault="00B400F8" w:rsidP="00B400F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right="11" w:firstLine="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40DD3A83" w14:textId="77777777" w:rsidR="00B400F8" w:rsidRPr="00B20F02" w:rsidRDefault="00B400F8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1597961" w14:textId="7A0D31CB" w:rsidR="00B400F8" w:rsidRPr="00B20F02" w:rsidRDefault="007528B3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180" w:type="dxa"/>
            <w:vAlign w:val="bottom"/>
          </w:tcPr>
          <w:p w14:paraId="00925349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0891D138" w14:textId="492F697B" w:rsidR="00B400F8" w:rsidRPr="00B20F02" w:rsidRDefault="000C58DB" w:rsidP="00B400F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178" w:type="dxa"/>
          </w:tcPr>
          <w:p w14:paraId="7B68BC39" w14:textId="77777777" w:rsidR="00B400F8" w:rsidRPr="00B20F02" w:rsidRDefault="00B400F8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3" w:type="dxa"/>
          </w:tcPr>
          <w:p w14:paraId="7C09C406" w14:textId="417FC13B" w:rsidR="00B400F8" w:rsidRPr="00B20F02" w:rsidRDefault="00B400F8" w:rsidP="00B400F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right="11" w:firstLine="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400F8" w:rsidRPr="00B20F02" w14:paraId="7972F45F" w14:textId="1DB21AFC" w:rsidTr="00576B97">
        <w:trPr>
          <w:cantSplit/>
        </w:trPr>
        <w:tc>
          <w:tcPr>
            <w:tcW w:w="3780" w:type="dxa"/>
          </w:tcPr>
          <w:p w14:paraId="02A87FBC" w14:textId="22EB60CD" w:rsidR="00B400F8" w:rsidRPr="00B20F02" w:rsidRDefault="00B400F8" w:rsidP="00B400F8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</w:t>
            </w:r>
          </w:p>
        </w:tc>
        <w:tc>
          <w:tcPr>
            <w:tcW w:w="990" w:type="dxa"/>
            <w:vAlign w:val="bottom"/>
          </w:tcPr>
          <w:p w14:paraId="1538FDC1" w14:textId="6246A5FE" w:rsidR="00B400F8" w:rsidRPr="00B20F02" w:rsidRDefault="007528B3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vAlign w:val="bottom"/>
          </w:tcPr>
          <w:p w14:paraId="466BA045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9F048AA" w14:textId="68D56057" w:rsidR="00B400F8" w:rsidRPr="00B20F02" w:rsidRDefault="000C58DB" w:rsidP="00B400F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0220742F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EB0B224" w14:textId="5616DB72" w:rsidR="00B400F8" w:rsidRPr="00B20F02" w:rsidRDefault="00B400F8" w:rsidP="00B400F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right="11" w:firstLine="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6BAEFDF9" w14:textId="77777777" w:rsidR="00B400F8" w:rsidRPr="00B20F02" w:rsidRDefault="00B400F8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215DB0F" w14:textId="6C4D8E3D" w:rsidR="00B400F8" w:rsidRPr="00B20F02" w:rsidRDefault="000C58DB" w:rsidP="00FC6DE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B8199D5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05F74085" w14:textId="7051B487" w:rsidR="00B400F8" w:rsidRPr="00B20F02" w:rsidRDefault="00B400F8" w:rsidP="00B400F8">
            <w:pPr>
              <w:pStyle w:val="acctfourfigures"/>
              <w:tabs>
                <w:tab w:val="clear" w:pos="765"/>
                <w:tab w:val="decimal" w:pos="4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4C1F250" w14:textId="77777777" w:rsidR="00B400F8" w:rsidRPr="00B20F02" w:rsidRDefault="00B400F8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3" w:type="dxa"/>
          </w:tcPr>
          <w:p w14:paraId="2F79CCD1" w14:textId="5D24C548" w:rsidR="00B400F8" w:rsidRPr="00B20F02" w:rsidRDefault="00B400F8" w:rsidP="00B400F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right="11" w:firstLine="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400F8" w:rsidRPr="00B20F02" w14:paraId="00596972" w14:textId="6EB33B06" w:rsidTr="00576B97">
        <w:trPr>
          <w:cantSplit/>
        </w:trPr>
        <w:tc>
          <w:tcPr>
            <w:tcW w:w="3780" w:type="dxa"/>
          </w:tcPr>
          <w:p w14:paraId="63409283" w14:textId="77777777" w:rsidR="00B400F8" w:rsidRPr="00B20F02" w:rsidRDefault="00B400F8" w:rsidP="00B400F8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90" w:type="dxa"/>
            <w:vAlign w:val="bottom"/>
          </w:tcPr>
          <w:p w14:paraId="3F41A786" w14:textId="4C55E561" w:rsidR="00B400F8" w:rsidRPr="00B20F02" w:rsidRDefault="000C58DB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F02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4C483CA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200BA7F" w14:textId="32C02F7A" w:rsidR="00B400F8" w:rsidRPr="00B20F02" w:rsidRDefault="000C58DB" w:rsidP="00B400F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40FF5302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130A01B" w14:textId="45ED9482" w:rsidR="00B400F8" w:rsidRPr="00B20F02" w:rsidRDefault="00B400F8" w:rsidP="00B400F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right="11" w:firstLine="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717B2557" w14:textId="77777777" w:rsidR="00B400F8" w:rsidRPr="00B20F02" w:rsidRDefault="00B400F8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E204866" w14:textId="6A17D973" w:rsidR="00B400F8" w:rsidRPr="00B20F02" w:rsidRDefault="00FC6DE1" w:rsidP="00B400F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right="11" w:firstLine="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862E45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51A9F644" w14:textId="2EF2D3E1" w:rsidR="00B400F8" w:rsidRPr="00B20F02" w:rsidRDefault="00B400F8" w:rsidP="00B400F8">
            <w:pPr>
              <w:pStyle w:val="acctfourfigures"/>
              <w:tabs>
                <w:tab w:val="clear" w:pos="765"/>
                <w:tab w:val="decimal" w:pos="4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CEC51DC" w14:textId="77777777" w:rsidR="00B400F8" w:rsidRPr="00B20F02" w:rsidRDefault="00B400F8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3" w:type="dxa"/>
          </w:tcPr>
          <w:p w14:paraId="410D485A" w14:textId="66B1349E" w:rsidR="00B400F8" w:rsidRPr="00B20F02" w:rsidRDefault="00B400F8" w:rsidP="00B400F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right="11" w:firstLine="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400F8" w:rsidRPr="00B20F02" w14:paraId="797F4BA8" w14:textId="359D8009" w:rsidTr="00576B97">
        <w:trPr>
          <w:cantSplit/>
        </w:trPr>
        <w:tc>
          <w:tcPr>
            <w:tcW w:w="3780" w:type="dxa"/>
          </w:tcPr>
          <w:p w14:paraId="012EEC9F" w14:textId="77777777" w:rsidR="00B400F8" w:rsidRPr="00B20F02" w:rsidRDefault="00B400F8" w:rsidP="00B400F8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0" w:type="dxa"/>
            <w:vAlign w:val="bottom"/>
          </w:tcPr>
          <w:p w14:paraId="003837B4" w14:textId="332D5D31" w:rsidR="00B400F8" w:rsidRPr="00B20F02" w:rsidRDefault="000C58DB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323</w:t>
            </w:r>
          </w:p>
        </w:tc>
        <w:tc>
          <w:tcPr>
            <w:tcW w:w="180" w:type="dxa"/>
            <w:vAlign w:val="bottom"/>
          </w:tcPr>
          <w:p w14:paraId="07BDAF20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2F4164D" w14:textId="0CE46682" w:rsidR="00B400F8" w:rsidRPr="00B20F02" w:rsidRDefault="000C58DB" w:rsidP="00B400F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</w:p>
        </w:tc>
        <w:tc>
          <w:tcPr>
            <w:tcW w:w="180" w:type="dxa"/>
            <w:vAlign w:val="bottom"/>
          </w:tcPr>
          <w:p w14:paraId="390853BF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DD041C6" w14:textId="46670EE0" w:rsidR="00B400F8" w:rsidRPr="00B20F02" w:rsidRDefault="00B400F8" w:rsidP="00B400F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right="11" w:firstLine="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69784143" w14:textId="77777777" w:rsidR="00B400F8" w:rsidRPr="00B20F02" w:rsidRDefault="00B400F8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F818A85" w14:textId="7D4DB6AC" w:rsidR="00B400F8" w:rsidRPr="00B20F02" w:rsidRDefault="000C58DB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180" w:type="dxa"/>
            <w:vAlign w:val="bottom"/>
          </w:tcPr>
          <w:p w14:paraId="77ABC031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12F91AA1" w14:textId="3DB582D3" w:rsidR="00B400F8" w:rsidRPr="00B20F02" w:rsidRDefault="000C58DB" w:rsidP="00B400F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178" w:type="dxa"/>
          </w:tcPr>
          <w:p w14:paraId="76459CDA" w14:textId="77777777" w:rsidR="00B400F8" w:rsidRPr="00B20F02" w:rsidRDefault="00B400F8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3" w:type="dxa"/>
          </w:tcPr>
          <w:p w14:paraId="679F5140" w14:textId="373C8CF5" w:rsidR="00B400F8" w:rsidRPr="00B20F02" w:rsidRDefault="00B400F8" w:rsidP="00B400F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right="11" w:firstLine="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400F8" w:rsidRPr="00B20F02" w14:paraId="09A30205" w14:textId="77777777" w:rsidTr="00576B97">
        <w:trPr>
          <w:cantSplit/>
        </w:trPr>
        <w:tc>
          <w:tcPr>
            <w:tcW w:w="3780" w:type="dxa"/>
          </w:tcPr>
          <w:p w14:paraId="03911B38" w14:textId="579FCF9B" w:rsidR="00B400F8" w:rsidRPr="00B20F02" w:rsidRDefault="00B400F8" w:rsidP="00B400F8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90" w:type="dxa"/>
            <w:vAlign w:val="bottom"/>
          </w:tcPr>
          <w:p w14:paraId="70CDE159" w14:textId="04752CE5" w:rsidR="00B400F8" w:rsidRPr="00B20F02" w:rsidRDefault="000C58DB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54B0167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9819FD0" w14:textId="177F1DD9" w:rsidR="00B400F8" w:rsidRPr="00B20F02" w:rsidRDefault="000C58DB" w:rsidP="00B400F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180" w:type="dxa"/>
            <w:vAlign w:val="bottom"/>
          </w:tcPr>
          <w:p w14:paraId="0CDCCEC6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DF53E1A" w14:textId="76BCB612" w:rsidR="00B400F8" w:rsidRPr="00B20F02" w:rsidRDefault="00B400F8" w:rsidP="00B400F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right="11" w:firstLine="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145C1974" w14:textId="77777777" w:rsidR="00B400F8" w:rsidRPr="00B20F02" w:rsidRDefault="00B400F8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C493ED9" w14:textId="7DD13A42" w:rsidR="00B400F8" w:rsidRPr="00B20F02" w:rsidRDefault="00FC6DE1" w:rsidP="00B400F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right="11" w:firstLine="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FCDE28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4FE35768" w14:textId="1B550778" w:rsidR="00B400F8" w:rsidRPr="00B20F02" w:rsidRDefault="00B400F8" w:rsidP="00B400F8">
            <w:pPr>
              <w:pStyle w:val="acctfourfigures"/>
              <w:tabs>
                <w:tab w:val="clear" w:pos="765"/>
                <w:tab w:val="decimal" w:pos="4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F9D176E" w14:textId="77777777" w:rsidR="00B400F8" w:rsidRPr="00B20F02" w:rsidRDefault="00B400F8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3" w:type="dxa"/>
          </w:tcPr>
          <w:p w14:paraId="2898D152" w14:textId="56B6FCC0" w:rsidR="00B400F8" w:rsidRPr="00B20F02" w:rsidRDefault="00B400F8" w:rsidP="00B400F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right="11" w:firstLine="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400F8" w:rsidRPr="00B20F02" w14:paraId="35F3B69C" w14:textId="65FD0067" w:rsidTr="00576B97">
        <w:trPr>
          <w:cantSplit/>
        </w:trPr>
        <w:tc>
          <w:tcPr>
            <w:tcW w:w="3780" w:type="dxa"/>
          </w:tcPr>
          <w:p w14:paraId="670A4184" w14:textId="77777777" w:rsidR="00B400F8" w:rsidRPr="00B20F02" w:rsidRDefault="00B400F8" w:rsidP="00B400F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</w:tcPr>
          <w:p w14:paraId="0F806442" w14:textId="06F7D7B9" w:rsidR="00B400F8" w:rsidRPr="00B20F02" w:rsidRDefault="000C58DB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528B3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80" w:type="dxa"/>
            <w:vAlign w:val="bottom"/>
          </w:tcPr>
          <w:p w14:paraId="4B9302C1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DD8A97" w14:textId="76F8A4AE" w:rsidR="00B400F8" w:rsidRPr="00B20F02" w:rsidRDefault="000C58DB" w:rsidP="00B400F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80" w:type="dxa"/>
            <w:vAlign w:val="bottom"/>
          </w:tcPr>
          <w:p w14:paraId="0B1AB2F4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2C663CA" w14:textId="7AB2846F" w:rsidR="00B400F8" w:rsidRPr="00B20F02" w:rsidRDefault="00B400F8" w:rsidP="00B400F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right="11" w:firstLine="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3FEF27C1" w14:textId="77777777" w:rsidR="00B400F8" w:rsidRPr="00B20F02" w:rsidRDefault="00B400F8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A4FE3EE" w14:textId="266A0EA5" w:rsidR="00B400F8" w:rsidRPr="00B20F02" w:rsidRDefault="000C58DB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80" w:type="dxa"/>
            <w:vAlign w:val="bottom"/>
          </w:tcPr>
          <w:p w14:paraId="05E7D82A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</w:tcPr>
          <w:p w14:paraId="2A5C674D" w14:textId="0979A6AA" w:rsidR="00B400F8" w:rsidRPr="00B20F02" w:rsidRDefault="000C58DB" w:rsidP="00B400F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78" w:type="dxa"/>
          </w:tcPr>
          <w:p w14:paraId="36056ECC" w14:textId="77777777" w:rsidR="00B400F8" w:rsidRPr="00B20F02" w:rsidRDefault="00B400F8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3" w:type="dxa"/>
            <w:vAlign w:val="bottom"/>
          </w:tcPr>
          <w:p w14:paraId="097859DC" w14:textId="28F85AA3" w:rsidR="00B400F8" w:rsidRPr="00B20F02" w:rsidRDefault="00B400F8" w:rsidP="00B400F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right="11" w:firstLine="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400F8" w:rsidRPr="00B20F02" w14:paraId="21F91597" w14:textId="691C06EA" w:rsidTr="00576B97">
        <w:trPr>
          <w:cantSplit/>
        </w:trPr>
        <w:tc>
          <w:tcPr>
            <w:tcW w:w="3780" w:type="dxa"/>
          </w:tcPr>
          <w:p w14:paraId="61B15D01" w14:textId="0665A276" w:rsidR="00B400F8" w:rsidRPr="00B20F02" w:rsidRDefault="00B400F8" w:rsidP="00B400F8">
            <w:pPr>
              <w:tabs>
                <w:tab w:val="clear" w:pos="227"/>
                <w:tab w:val="clear" w:pos="680"/>
                <w:tab w:val="clear" w:pos="907"/>
                <w:tab w:val="left" w:pos="0"/>
              </w:tabs>
              <w:ind w:left="98" w:hanging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ค่าใช้จ่ายสัญญาเช่าระยะสั้นและสัญญาเช่าสินทรัพย์ที่มีมูลค่าต่ำ</w:t>
            </w:r>
          </w:p>
        </w:tc>
        <w:tc>
          <w:tcPr>
            <w:tcW w:w="990" w:type="dxa"/>
          </w:tcPr>
          <w:p w14:paraId="18E61312" w14:textId="77777777" w:rsidR="00B400F8" w:rsidRPr="00B20F02" w:rsidRDefault="00B400F8" w:rsidP="00B400F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C49E380" w14:textId="3180AD0E" w:rsidR="00B400F8" w:rsidRPr="00B20F02" w:rsidRDefault="007F02DB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80" w:type="dxa"/>
            <w:vAlign w:val="bottom"/>
          </w:tcPr>
          <w:p w14:paraId="69A9942B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A61A67" w14:textId="67BB0978" w:rsidR="00B400F8" w:rsidRPr="00B20F02" w:rsidRDefault="00B400F8" w:rsidP="00B400F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br/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F02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644FA0A8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9DBBEEB" w14:textId="2D8F8718" w:rsidR="00B400F8" w:rsidRPr="00B20F02" w:rsidRDefault="00B400F8" w:rsidP="00B400F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right="11" w:firstLine="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4E37EC0D" w14:textId="77777777" w:rsidR="00B400F8" w:rsidRPr="00B20F02" w:rsidRDefault="00B400F8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9CE542B" w14:textId="77777777" w:rsidR="00FC6DE1" w:rsidRPr="00B20F02" w:rsidRDefault="00FC6DE1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D3328F" w14:textId="535A4601" w:rsidR="00B400F8" w:rsidRPr="00B20F02" w:rsidRDefault="000C58DB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0A477683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</w:tcPr>
          <w:p w14:paraId="729A3BE8" w14:textId="50AACAB0" w:rsidR="00B400F8" w:rsidRPr="00B20F02" w:rsidRDefault="00B400F8" w:rsidP="00B400F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  <w:br/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178" w:type="dxa"/>
          </w:tcPr>
          <w:p w14:paraId="73422F79" w14:textId="77777777" w:rsidR="00B400F8" w:rsidRPr="00B20F02" w:rsidRDefault="00B400F8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3" w:type="dxa"/>
            <w:vAlign w:val="bottom"/>
          </w:tcPr>
          <w:p w14:paraId="4D242772" w14:textId="5AB9EB91" w:rsidR="00B400F8" w:rsidRPr="00B20F02" w:rsidRDefault="00B400F8" w:rsidP="00B400F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right="11" w:firstLine="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400F8" w:rsidRPr="00B20F02" w14:paraId="227752B9" w14:textId="00F2FF64" w:rsidTr="00576B97">
        <w:trPr>
          <w:cantSplit/>
        </w:trPr>
        <w:tc>
          <w:tcPr>
            <w:tcW w:w="3780" w:type="dxa"/>
          </w:tcPr>
          <w:p w14:paraId="172B33A3" w14:textId="77777777" w:rsidR="00B400F8" w:rsidRPr="00B20F02" w:rsidRDefault="00B400F8" w:rsidP="00B400F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6F68A2D1" w14:textId="7F67E418" w:rsidR="00B400F8" w:rsidRPr="00B20F02" w:rsidRDefault="007F02DB" w:rsidP="007F02DB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3B2B62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4FC0108" w14:textId="65706A31" w:rsidR="00B400F8" w:rsidRPr="00B20F02" w:rsidRDefault="00B400F8" w:rsidP="00B400F8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C04CBF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F28FF7" w14:textId="328EB9F9" w:rsidR="00B400F8" w:rsidRPr="00B20F02" w:rsidRDefault="000C58DB" w:rsidP="00B400F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 w:firstLine="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488</w:t>
            </w:r>
          </w:p>
        </w:tc>
        <w:tc>
          <w:tcPr>
            <w:tcW w:w="183" w:type="dxa"/>
          </w:tcPr>
          <w:p w14:paraId="0A89B36D" w14:textId="77777777" w:rsidR="00B400F8" w:rsidRPr="00B20F02" w:rsidRDefault="00B400F8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64D281B" w14:textId="5ADC9EE7" w:rsidR="00B400F8" w:rsidRPr="00B20F02" w:rsidRDefault="00FC6DE1" w:rsidP="00B400F8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right="11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08833A" w14:textId="77777777" w:rsidR="00B400F8" w:rsidRPr="00B20F02" w:rsidRDefault="00B400F8" w:rsidP="00B400F8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069F25BC" w14:textId="182E8014" w:rsidR="00B400F8" w:rsidRPr="00B20F02" w:rsidRDefault="00B400F8" w:rsidP="00B400F8">
            <w:pPr>
              <w:pStyle w:val="acctfourfigures"/>
              <w:tabs>
                <w:tab w:val="clear" w:pos="765"/>
                <w:tab w:val="decimal" w:pos="478"/>
              </w:tabs>
              <w:spacing w:line="240" w:lineRule="atLeast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53C47DF" w14:textId="77777777" w:rsidR="00B400F8" w:rsidRPr="00B20F02" w:rsidRDefault="00B400F8" w:rsidP="00B400F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</w:tcPr>
          <w:p w14:paraId="749DE462" w14:textId="30A41850" w:rsidR="00B400F8" w:rsidRPr="00B20F02" w:rsidRDefault="000C58DB" w:rsidP="00B400F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 w:firstLine="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</w:tr>
    </w:tbl>
    <w:p w14:paraId="3AA5D373" w14:textId="77777777" w:rsidR="003464CA" w:rsidRPr="00B20F02" w:rsidRDefault="003464CA" w:rsidP="002C1DE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63796B96" w14:textId="6B92EB2A" w:rsidR="008622E0" w:rsidRPr="00B20F02" w:rsidRDefault="002C1DE2" w:rsidP="002C1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0C58DB" w:rsidRPr="00B20F02">
        <w:rPr>
          <w:rFonts w:asciiTheme="majorBidi" w:hAnsiTheme="majorBidi" w:cstheme="majorBidi"/>
          <w:sz w:val="30"/>
          <w:szCs w:val="30"/>
        </w:rPr>
        <w:t>2564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7F02DB" w:rsidRPr="00B20F02">
        <w:rPr>
          <w:rFonts w:asciiTheme="majorBidi" w:hAnsiTheme="majorBidi" w:cstheme="majorBidi"/>
          <w:sz w:val="30"/>
          <w:szCs w:val="30"/>
        </w:rPr>
        <w:t>712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0C58DB" w:rsidRPr="00B20F02">
        <w:rPr>
          <w:rFonts w:asciiTheme="majorBidi" w:hAnsiTheme="majorBidi" w:cstheme="majorBidi"/>
          <w:sz w:val="30"/>
          <w:szCs w:val="30"/>
        </w:rPr>
        <w:t>6</w:t>
      </w:r>
      <w:r w:rsidR="007F02DB" w:rsidRPr="00B20F02">
        <w:rPr>
          <w:rFonts w:asciiTheme="majorBidi" w:hAnsiTheme="majorBidi" w:cstheme="majorBidi"/>
          <w:sz w:val="30"/>
          <w:szCs w:val="30"/>
        </w:rPr>
        <w:t>1</w:t>
      </w:r>
      <w:r w:rsidR="004860B0" w:rsidRPr="00B20F02">
        <w:rPr>
          <w:rFonts w:asciiTheme="majorBidi" w:hAnsiTheme="majorBidi"/>
          <w:sz w:val="30"/>
          <w:szCs w:val="30"/>
          <w:cs/>
        </w:rPr>
        <w:t xml:space="preserve">               </w:t>
      </w:r>
      <w:r w:rsidRPr="00B20F02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3464CA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3464CA" w:rsidRPr="00B20F02">
        <w:rPr>
          <w:rFonts w:asciiTheme="majorBidi" w:hAnsiTheme="majorBidi"/>
          <w:i/>
          <w:iCs/>
          <w:sz w:val="30"/>
          <w:szCs w:val="30"/>
          <w:cs/>
        </w:rPr>
        <w:t>(</w:t>
      </w:r>
      <w:r w:rsidR="000C58DB" w:rsidRPr="00B20F02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3464CA" w:rsidRPr="00B20F02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7F02DB" w:rsidRPr="00B20F02">
        <w:rPr>
          <w:rFonts w:asciiTheme="majorBidi" w:hAnsiTheme="majorBidi" w:cstheme="majorBidi"/>
          <w:i/>
          <w:iCs/>
          <w:sz w:val="30"/>
          <w:szCs w:val="30"/>
        </w:rPr>
        <w:t>586</w:t>
      </w:r>
      <w:r w:rsidR="003464CA" w:rsidRPr="00B20F02">
        <w:rPr>
          <w:rFonts w:asciiTheme="majorBidi" w:hAnsiTheme="majorBidi"/>
          <w:i/>
          <w:iCs/>
          <w:sz w:val="30"/>
          <w:szCs w:val="30"/>
          <w:cs/>
        </w:rPr>
        <w:t xml:space="preserve">  </w:t>
      </w:r>
      <w:r w:rsidR="003464CA" w:rsidRPr="00B20F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7F02DB" w:rsidRPr="00B20F02">
        <w:rPr>
          <w:rFonts w:asciiTheme="majorBidi" w:hAnsiTheme="majorBidi" w:cstheme="majorBidi"/>
          <w:i/>
          <w:iCs/>
          <w:sz w:val="30"/>
          <w:szCs w:val="30"/>
        </w:rPr>
        <w:t>43</w:t>
      </w:r>
      <w:r w:rsidR="003464CA" w:rsidRPr="00B20F0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3464CA" w:rsidRPr="00B20F02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519CFFA8" w14:textId="5BE8DDEF" w:rsidR="005E4208" w:rsidRPr="00B20F02" w:rsidRDefault="005E4208" w:rsidP="002C1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F970ECA" w14:textId="4F1A2092" w:rsidR="003464CA" w:rsidRPr="00B20F02" w:rsidRDefault="003464CA" w:rsidP="002C1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606E23" w14:textId="666DFA2C" w:rsidR="001F2BB6" w:rsidRPr="00B20F02" w:rsidRDefault="001F2BB6" w:rsidP="002C1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235270" w14:textId="77777777" w:rsidR="001F2BB6" w:rsidRPr="00B20F02" w:rsidRDefault="001F2BB6" w:rsidP="002C1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0496CD" w14:textId="77777777" w:rsidR="001F2BB6" w:rsidRPr="00B20F02" w:rsidRDefault="001F2BB6" w:rsidP="002C1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A61BC6" w14:textId="77777777" w:rsidR="003464CA" w:rsidRPr="00B20F02" w:rsidRDefault="003464CA" w:rsidP="002C1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95B73B" w14:textId="7DD9D8BC" w:rsidR="00E67CF0" w:rsidRPr="00B20F02" w:rsidRDefault="002C1DE2" w:rsidP="00116029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DC5168" w:rsidRPr="00B20F02">
        <w:rPr>
          <w:rFonts w:asciiTheme="majorBidi" w:hAnsiTheme="majorBidi" w:cstheme="majorBidi"/>
          <w:sz w:val="30"/>
          <w:szCs w:val="30"/>
          <w:u w:val="none"/>
          <w:cs/>
        </w:rPr>
        <w:t>สินทรัพย์ไม่มีตัวตน</w:t>
      </w:r>
    </w:p>
    <w:p w14:paraId="32A33B09" w14:textId="77777777" w:rsidR="00ED2D34" w:rsidRPr="00B20F02" w:rsidRDefault="00ED2D34" w:rsidP="008F72A8">
      <w:pPr>
        <w:tabs>
          <w:tab w:val="clear" w:pos="227"/>
          <w:tab w:val="clear" w:pos="454"/>
          <w:tab w:val="clear" w:pos="680"/>
          <w:tab w:val="left" w:pos="531"/>
        </w:tabs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44"/>
        <w:gridCol w:w="1261"/>
        <w:gridCol w:w="269"/>
        <w:gridCol w:w="1263"/>
        <w:gridCol w:w="236"/>
        <w:gridCol w:w="7"/>
        <w:gridCol w:w="1290"/>
      </w:tblGrid>
      <w:tr w:rsidR="00421AA9" w:rsidRPr="00B20F02" w14:paraId="1D5F80EA" w14:textId="77777777" w:rsidTr="00B400F8">
        <w:trPr>
          <w:tblHeader/>
        </w:trPr>
        <w:tc>
          <w:tcPr>
            <w:tcW w:w="2667" w:type="pct"/>
          </w:tcPr>
          <w:p w14:paraId="3B1C91A0" w14:textId="77777777" w:rsidR="006161EB" w:rsidRPr="00B20F02" w:rsidRDefault="006161EB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33" w:type="pct"/>
            <w:gridSpan w:val="6"/>
          </w:tcPr>
          <w:p w14:paraId="520B7A4B" w14:textId="77777777" w:rsidR="006161EB" w:rsidRPr="00B20F02" w:rsidRDefault="006161EB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0206F" w:rsidRPr="00B20F02" w14:paraId="721BF328" w14:textId="77777777" w:rsidTr="00B400F8">
        <w:trPr>
          <w:tblHeader/>
        </w:trPr>
        <w:tc>
          <w:tcPr>
            <w:tcW w:w="2667" w:type="pct"/>
          </w:tcPr>
          <w:p w14:paraId="73E15989" w14:textId="77777777" w:rsidR="00C41651" w:rsidRPr="00B20F02" w:rsidRDefault="00C41651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2734D661" w14:textId="77777777" w:rsidR="00C41651" w:rsidRPr="00B20F02" w:rsidRDefault="00C41651" w:rsidP="00A0206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1111996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780F5ADE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ค่าสิทธิ์ </w:t>
            </w:r>
          </w:p>
        </w:tc>
        <w:tc>
          <w:tcPr>
            <w:tcW w:w="131" w:type="pct"/>
            <w:gridSpan w:val="2"/>
          </w:tcPr>
          <w:p w14:paraId="001DEC84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pct"/>
          </w:tcPr>
          <w:p w14:paraId="146E9A23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06F" w:rsidRPr="00B20F02" w14:paraId="5E998FCB" w14:textId="77777777" w:rsidTr="00B400F8">
        <w:trPr>
          <w:tblHeader/>
        </w:trPr>
        <w:tc>
          <w:tcPr>
            <w:tcW w:w="2667" w:type="pct"/>
          </w:tcPr>
          <w:p w14:paraId="354C2BA4" w14:textId="77777777" w:rsidR="00C41651" w:rsidRPr="00B20F02" w:rsidRDefault="00C41651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46330406" w14:textId="77777777" w:rsidR="00C41651" w:rsidRPr="00B20F02" w:rsidRDefault="00C41651" w:rsidP="00A0206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E2E4507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01AF822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131" w:type="pct"/>
            <w:gridSpan w:val="2"/>
          </w:tcPr>
          <w:p w14:paraId="65ADFAFA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pct"/>
          </w:tcPr>
          <w:p w14:paraId="5F691D65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06F" w:rsidRPr="00B20F02" w14:paraId="61D5B536" w14:textId="77777777" w:rsidTr="00B400F8">
        <w:trPr>
          <w:tblHeader/>
        </w:trPr>
        <w:tc>
          <w:tcPr>
            <w:tcW w:w="2667" w:type="pct"/>
          </w:tcPr>
          <w:p w14:paraId="442E525C" w14:textId="77777777" w:rsidR="00C41651" w:rsidRPr="00B20F02" w:rsidRDefault="00C41651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401A77AD" w14:textId="77777777" w:rsidR="00C41651" w:rsidRPr="00B20F02" w:rsidRDefault="00C41651" w:rsidP="00A0206F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26E0309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1774C48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 </w:t>
            </w:r>
          </w:p>
        </w:tc>
        <w:tc>
          <w:tcPr>
            <w:tcW w:w="131" w:type="pct"/>
            <w:gridSpan w:val="2"/>
          </w:tcPr>
          <w:p w14:paraId="38B64218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pct"/>
          </w:tcPr>
          <w:p w14:paraId="63417942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06F" w:rsidRPr="00B20F02" w14:paraId="25D74BF1" w14:textId="77777777" w:rsidTr="00B400F8">
        <w:trPr>
          <w:tblHeader/>
        </w:trPr>
        <w:tc>
          <w:tcPr>
            <w:tcW w:w="2667" w:type="pct"/>
          </w:tcPr>
          <w:p w14:paraId="5E95C975" w14:textId="77777777" w:rsidR="00C41651" w:rsidRPr="00B20F02" w:rsidRDefault="00C41651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335E7C79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45" w:type="pct"/>
          </w:tcPr>
          <w:p w14:paraId="4ADA082C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29784E23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131" w:type="pct"/>
            <w:gridSpan w:val="2"/>
          </w:tcPr>
          <w:p w14:paraId="075A5981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pct"/>
          </w:tcPr>
          <w:p w14:paraId="49964B65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06F" w:rsidRPr="00B20F02" w14:paraId="2AB0C0F0" w14:textId="77777777" w:rsidTr="00B400F8">
        <w:trPr>
          <w:tblHeader/>
        </w:trPr>
        <w:tc>
          <w:tcPr>
            <w:tcW w:w="2667" w:type="pct"/>
          </w:tcPr>
          <w:p w14:paraId="4F8925C1" w14:textId="77777777" w:rsidR="00C41651" w:rsidRPr="00B20F02" w:rsidRDefault="00C41651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5B7A48B5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45" w:type="pct"/>
          </w:tcPr>
          <w:p w14:paraId="7D4441A9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3E97DE8A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</w:t>
            </w:r>
          </w:p>
        </w:tc>
        <w:tc>
          <w:tcPr>
            <w:tcW w:w="131" w:type="pct"/>
            <w:gridSpan w:val="2"/>
          </w:tcPr>
          <w:p w14:paraId="63412E92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" w:type="pct"/>
          </w:tcPr>
          <w:p w14:paraId="5CFB2B16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21AA9" w:rsidRPr="00B20F02" w14:paraId="12B29272" w14:textId="77777777" w:rsidTr="00B400F8">
        <w:trPr>
          <w:tblHeader/>
        </w:trPr>
        <w:tc>
          <w:tcPr>
            <w:tcW w:w="2667" w:type="pct"/>
          </w:tcPr>
          <w:p w14:paraId="3E4AF468" w14:textId="1BF913BD" w:rsidR="00C41651" w:rsidRPr="00B20F02" w:rsidRDefault="00C41651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33" w:type="pct"/>
            <w:gridSpan w:val="6"/>
          </w:tcPr>
          <w:p w14:paraId="1A6E40A4" w14:textId="50D15961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206F" w:rsidRPr="00B20F02" w14:paraId="375B30E0" w14:textId="77777777" w:rsidTr="00B400F8">
        <w:tc>
          <w:tcPr>
            <w:tcW w:w="2667" w:type="pct"/>
          </w:tcPr>
          <w:p w14:paraId="167E5A3B" w14:textId="00CB1599" w:rsidR="00C41651" w:rsidRPr="00B20F02" w:rsidRDefault="00C41651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80" w:type="pct"/>
          </w:tcPr>
          <w:p w14:paraId="08585736" w14:textId="77777777" w:rsidR="00C41651" w:rsidRPr="00B20F02" w:rsidRDefault="00C41651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0167AEC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39769470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5296B53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7107126F" w14:textId="77777777" w:rsidR="00C41651" w:rsidRPr="00B20F02" w:rsidRDefault="00C41651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06F" w:rsidRPr="00B20F02" w14:paraId="4AECD998" w14:textId="77777777" w:rsidTr="00B400F8">
        <w:tc>
          <w:tcPr>
            <w:tcW w:w="2667" w:type="pct"/>
          </w:tcPr>
          <w:p w14:paraId="104CDC64" w14:textId="2C101653" w:rsidR="005E4208" w:rsidRPr="00B20F02" w:rsidRDefault="005E4208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680" w:type="pct"/>
          </w:tcPr>
          <w:p w14:paraId="6FAF997A" w14:textId="05E13BE8" w:rsidR="005E4208" w:rsidRPr="00B20F02" w:rsidRDefault="000C58DB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4208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145" w:type="pct"/>
          </w:tcPr>
          <w:p w14:paraId="3E9FE384" w14:textId="77777777" w:rsidR="005E4208" w:rsidRPr="00B20F02" w:rsidRDefault="005E4208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6E82515" w14:textId="7555630F" w:rsidR="005E4208" w:rsidRPr="00B20F02" w:rsidRDefault="000C58DB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27" w:type="pct"/>
          </w:tcPr>
          <w:p w14:paraId="62E36035" w14:textId="77777777" w:rsidR="005E4208" w:rsidRPr="00B20F02" w:rsidRDefault="005E4208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7BB431F1" w14:textId="176DE911" w:rsidR="005E4208" w:rsidRPr="00B20F02" w:rsidRDefault="000C58DB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4208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</w:tr>
      <w:tr w:rsidR="00A0206F" w:rsidRPr="00B20F02" w14:paraId="227FEFF4" w14:textId="77777777" w:rsidTr="00B400F8">
        <w:tc>
          <w:tcPr>
            <w:tcW w:w="2667" w:type="pct"/>
          </w:tcPr>
          <w:p w14:paraId="7B647D8C" w14:textId="215446F8" w:rsidR="005E4208" w:rsidRPr="00B20F02" w:rsidRDefault="005E4208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0" w:type="pct"/>
          </w:tcPr>
          <w:p w14:paraId="59316230" w14:textId="634DD939" w:rsidR="005E4208" w:rsidRPr="00B20F02" w:rsidRDefault="000C58DB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45" w:type="pct"/>
          </w:tcPr>
          <w:p w14:paraId="5690AEDE" w14:textId="77777777" w:rsidR="005E4208" w:rsidRPr="00B20F02" w:rsidRDefault="005E4208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79155EA" w14:textId="61382710" w:rsidR="005E4208" w:rsidRPr="00B20F02" w:rsidRDefault="005E4208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6D99AE9F" w14:textId="77777777" w:rsidR="005E4208" w:rsidRPr="00B20F02" w:rsidRDefault="005E4208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4B088FC2" w14:textId="7BF30967" w:rsidR="005E4208" w:rsidRPr="00B20F02" w:rsidRDefault="000C58DB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A0206F" w:rsidRPr="00B20F02" w14:paraId="3BFB9122" w14:textId="77777777" w:rsidTr="00B400F8">
        <w:tc>
          <w:tcPr>
            <w:tcW w:w="2667" w:type="pct"/>
          </w:tcPr>
          <w:p w14:paraId="61AEF56C" w14:textId="3AE73786" w:rsidR="005E4208" w:rsidRPr="00B20F02" w:rsidRDefault="005E4208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100A117F" w14:textId="140D05BC" w:rsidR="005E4208" w:rsidRPr="00B20F02" w:rsidRDefault="005E4208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57"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6D4DDFC5" w14:textId="77777777" w:rsidR="005E4208" w:rsidRPr="00B20F02" w:rsidRDefault="005E4208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5F8E6FF7" w14:textId="7272B268" w:rsidR="005E4208" w:rsidRPr="00B20F02" w:rsidRDefault="005E4208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766A4A0B" w14:textId="77777777" w:rsidR="005E4208" w:rsidRPr="00B20F02" w:rsidRDefault="005E4208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pct"/>
            <w:gridSpan w:val="2"/>
            <w:tcBorders>
              <w:bottom w:val="single" w:sz="4" w:space="0" w:color="auto"/>
            </w:tcBorders>
          </w:tcPr>
          <w:p w14:paraId="5DE88322" w14:textId="1194E986" w:rsidR="005E4208" w:rsidRPr="00B20F02" w:rsidRDefault="005E4208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0206F" w:rsidRPr="00B20F02" w14:paraId="5015FEC6" w14:textId="77777777" w:rsidTr="00B400F8">
        <w:tc>
          <w:tcPr>
            <w:tcW w:w="2667" w:type="pct"/>
          </w:tcPr>
          <w:p w14:paraId="67A8E219" w14:textId="316F62B8" w:rsidR="005E4208" w:rsidRPr="00B20F02" w:rsidRDefault="005E4208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54F6CC3F" w14:textId="67175AA9" w:rsidR="005E4208" w:rsidRPr="00B20F02" w:rsidRDefault="000C58DB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E420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</w:t>
            </w:r>
          </w:p>
        </w:tc>
        <w:tc>
          <w:tcPr>
            <w:tcW w:w="145" w:type="pct"/>
          </w:tcPr>
          <w:p w14:paraId="1B066DB2" w14:textId="77777777" w:rsidR="005E4208" w:rsidRPr="00B20F02" w:rsidRDefault="005E4208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60AB1337" w14:textId="389628BA" w:rsidR="005E4208" w:rsidRPr="00B20F02" w:rsidRDefault="000C58DB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127" w:type="pct"/>
          </w:tcPr>
          <w:p w14:paraId="1E0CFEBF" w14:textId="77777777" w:rsidR="005E4208" w:rsidRPr="00B20F02" w:rsidRDefault="005E4208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</w:tcBorders>
          </w:tcPr>
          <w:p w14:paraId="6F4BF57F" w14:textId="7A3B5201" w:rsidR="005E4208" w:rsidRPr="00B20F02" w:rsidRDefault="000C58DB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E420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749</w:t>
            </w:r>
          </w:p>
        </w:tc>
      </w:tr>
      <w:tr w:rsidR="00A0206F" w:rsidRPr="00B20F02" w14:paraId="197EE7C5" w14:textId="77777777" w:rsidTr="00B400F8">
        <w:tc>
          <w:tcPr>
            <w:tcW w:w="2667" w:type="pct"/>
          </w:tcPr>
          <w:p w14:paraId="76DBD2A9" w14:textId="77777777" w:rsidR="005E4208" w:rsidRPr="00B20F02" w:rsidRDefault="005E4208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0" w:type="pct"/>
          </w:tcPr>
          <w:p w14:paraId="6A2D8A57" w14:textId="7C49AA05" w:rsidR="005E4208" w:rsidRPr="00B20F02" w:rsidRDefault="000C58DB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57"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45" w:type="pct"/>
          </w:tcPr>
          <w:p w14:paraId="702109A3" w14:textId="77777777" w:rsidR="005E4208" w:rsidRPr="00B20F02" w:rsidRDefault="005E4208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3E7BB0D8" w14:textId="78E3FCCE" w:rsidR="005E4208" w:rsidRPr="00B20F02" w:rsidRDefault="005E4208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2A3C2769" w14:textId="77777777" w:rsidR="005E4208" w:rsidRPr="00B20F02" w:rsidRDefault="005E4208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6E60FAB5" w14:textId="44E82DF7" w:rsidR="005E4208" w:rsidRPr="00B20F02" w:rsidRDefault="000C58DB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A0206F" w:rsidRPr="00B20F02" w14:paraId="500D13B1" w14:textId="77777777" w:rsidTr="00B400F8">
        <w:tc>
          <w:tcPr>
            <w:tcW w:w="2667" w:type="pct"/>
          </w:tcPr>
          <w:p w14:paraId="7AEE9A96" w14:textId="480668A3" w:rsidR="005E4208" w:rsidRPr="00B20F02" w:rsidRDefault="005E4208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80" w:type="pct"/>
          </w:tcPr>
          <w:p w14:paraId="2EAD55C5" w14:textId="28F7ABB1" w:rsidR="005E4208" w:rsidRPr="00B20F02" w:rsidRDefault="005E4208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57" w:right="-2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4AC021FC" w14:textId="77777777" w:rsidR="005E4208" w:rsidRPr="00B20F02" w:rsidRDefault="005E4208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7E49BF6" w14:textId="162A9EC2" w:rsidR="005E4208" w:rsidRPr="00B20F02" w:rsidRDefault="005E4208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283FF6EC" w14:textId="77777777" w:rsidR="005E4208" w:rsidRPr="00B20F02" w:rsidRDefault="005E4208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1D25D946" w14:textId="660A1FA4" w:rsidR="005E4208" w:rsidRPr="00B20F02" w:rsidRDefault="005E4208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A0206F" w:rsidRPr="00B20F02" w14:paraId="5907330B" w14:textId="77777777" w:rsidTr="00B400F8">
        <w:tc>
          <w:tcPr>
            <w:tcW w:w="2667" w:type="pct"/>
          </w:tcPr>
          <w:p w14:paraId="750AFB1C" w14:textId="0907B436" w:rsidR="005E4208" w:rsidRPr="00B20F02" w:rsidRDefault="005E4208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41505323" w14:textId="3972E669" w:rsidR="005E4208" w:rsidRPr="00B20F02" w:rsidRDefault="000C58DB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E420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</w:t>
            </w:r>
          </w:p>
        </w:tc>
        <w:tc>
          <w:tcPr>
            <w:tcW w:w="145" w:type="pct"/>
          </w:tcPr>
          <w:p w14:paraId="41924A32" w14:textId="77777777" w:rsidR="005E4208" w:rsidRPr="00B20F02" w:rsidRDefault="005E4208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243529E5" w14:textId="3C63C476" w:rsidR="005E4208" w:rsidRPr="00B20F02" w:rsidRDefault="000C58DB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127" w:type="pct"/>
          </w:tcPr>
          <w:p w14:paraId="269505D8" w14:textId="77777777" w:rsidR="005E4208" w:rsidRPr="00B20F02" w:rsidRDefault="005E4208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</w:tcBorders>
          </w:tcPr>
          <w:p w14:paraId="61AA302E" w14:textId="48D79BB0" w:rsidR="005E4208" w:rsidRPr="00B20F02" w:rsidRDefault="000C58DB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E420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</w:t>
            </w:r>
          </w:p>
        </w:tc>
      </w:tr>
      <w:tr w:rsidR="00B400F8" w:rsidRPr="00B20F02" w14:paraId="03C45F34" w14:textId="77777777" w:rsidTr="00B400F8">
        <w:tc>
          <w:tcPr>
            <w:tcW w:w="2667" w:type="pct"/>
          </w:tcPr>
          <w:p w14:paraId="043E2124" w14:textId="77777777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0" w:type="pct"/>
          </w:tcPr>
          <w:p w14:paraId="5E8A0405" w14:textId="26C3EF38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57"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45" w:type="pct"/>
          </w:tcPr>
          <w:p w14:paraId="6FC91884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0BE84F4" w14:textId="0B32AD14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77FF4800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75F2EEE9" w14:textId="7E29EDB2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B400F8" w:rsidRPr="00B20F02" w14:paraId="4C5078B6" w14:textId="77777777" w:rsidTr="00B400F8">
        <w:tc>
          <w:tcPr>
            <w:tcW w:w="2667" w:type="pct"/>
          </w:tcPr>
          <w:p w14:paraId="1F84F96D" w14:textId="77777777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80" w:type="pct"/>
          </w:tcPr>
          <w:p w14:paraId="4B619287" w14:textId="47A32698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57"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793F2D44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7B87CF2" w14:textId="47B6F17C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8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4B9E117A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2A6052AD" w14:textId="4ABD3EC3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400F8" w:rsidRPr="00B20F02" w14:paraId="66C682E3" w14:textId="77777777" w:rsidTr="00B400F8">
        <w:tc>
          <w:tcPr>
            <w:tcW w:w="2667" w:type="pct"/>
          </w:tcPr>
          <w:p w14:paraId="4633AAFE" w14:textId="3129313A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</w:tcPr>
          <w:p w14:paraId="4733BA0D" w14:textId="4F5003B0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400F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755</w:t>
            </w:r>
          </w:p>
        </w:tc>
        <w:tc>
          <w:tcPr>
            <w:tcW w:w="145" w:type="pct"/>
          </w:tcPr>
          <w:p w14:paraId="26754E27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7D44084E" w14:textId="60906C76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127" w:type="pct"/>
          </w:tcPr>
          <w:p w14:paraId="35FF85E2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7D796" w14:textId="0595AD10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8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400F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812</w:t>
            </w:r>
          </w:p>
        </w:tc>
      </w:tr>
      <w:tr w:rsidR="00B400F8" w:rsidRPr="00B20F02" w14:paraId="739E8121" w14:textId="77777777" w:rsidTr="00B400F8">
        <w:tc>
          <w:tcPr>
            <w:tcW w:w="2667" w:type="pct"/>
          </w:tcPr>
          <w:p w14:paraId="68981FCB" w14:textId="77777777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2F08AD14" w14:textId="77777777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" w:type="pct"/>
          </w:tcPr>
          <w:p w14:paraId="7AE4952E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1" w:type="pct"/>
          </w:tcPr>
          <w:p w14:paraId="2E3BF967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4DDBA947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0" w:type="pct"/>
            <w:gridSpan w:val="2"/>
          </w:tcPr>
          <w:p w14:paraId="5509CA30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400F8" w:rsidRPr="00B20F02" w14:paraId="2BD28470" w14:textId="77777777" w:rsidTr="00B400F8">
        <w:tc>
          <w:tcPr>
            <w:tcW w:w="2667" w:type="pct"/>
          </w:tcPr>
          <w:p w14:paraId="104B347B" w14:textId="047982E3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680" w:type="pct"/>
          </w:tcPr>
          <w:p w14:paraId="302914FF" w14:textId="77777777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3174AF6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FA38E6B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09B6A8C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4553683B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00F8" w:rsidRPr="00B20F02" w14:paraId="04A4C762" w14:textId="77777777" w:rsidTr="00B400F8">
        <w:tc>
          <w:tcPr>
            <w:tcW w:w="2667" w:type="pct"/>
          </w:tcPr>
          <w:p w14:paraId="12C88749" w14:textId="322F236B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680" w:type="pct"/>
          </w:tcPr>
          <w:p w14:paraId="31FABD15" w14:textId="54D01AAA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57"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145" w:type="pct"/>
          </w:tcPr>
          <w:p w14:paraId="7B34A5FE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2DD0F989" w14:textId="0CDB2603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27" w:type="pct"/>
          </w:tcPr>
          <w:p w14:paraId="4501C4C7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6FE6CF1F" w14:textId="1F4D549E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</w:tr>
      <w:tr w:rsidR="00B400F8" w:rsidRPr="00B20F02" w14:paraId="0D551D48" w14:textId="77777777" w:rsidTr="00B400F8">
        <w:tc>
          <w:tcPr>
            <w:tcW w:w="2667" w:type="pct"/>
          </w:tcPr>
          <w:p w14:paraId="6DD05202" w14:textId="65617FD5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80" w:type="pct"/>
          </w:tcPr>
          <w:p w14:paraId="6BE6F788" w14:textId="3770F3BE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57"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45" w:type="pct"/>
          </w:tcPr>
          <w:p w14:paraId="16B31053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E85F3A0" w14:textId="611FB2A0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7ED9857C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79E2D011" w14:textId="06EB7340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</w:tr>
      <w:tr w:rsidR="00B400F8" w:rsidRPr="00B20F02" w14:paraId="1A1C438B" w14:textId="77777777" w:rsidTr="00B400F8">
        <w:tc>
          <w:tcPr>
            <w:tcW w:w="2667" w:type="pct"/>
          </w:tcPr>
          <w:p w14:paraId="15510570" w14:textId="79924836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80" w:type="pct"/>
          </w:tcPr>
          <w:p w14:paraId="604A4897" w14:textId="6B3EB6D5" w:rsidR="00B400F8" w:rsidRPr="00B20F02" w:rsidRDefault="00B400F8" w:rsidP="007F0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60" w:lineRule="exact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1CCFBDD2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8B1E985" w14:textId="2384F2B0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6EFE4B98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2CA6E7ED" w14:textId="5DB976D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400F8" w:rsidRPr="00B20F02" w14:paraId="2D93A96A" w14:textId="77777777" w:rsidTr="00B400F8">
        <w:tc>
          <w:tcPr>
            <w:tcW w:w="2667" w:type="pct"/>
          </w:tcPr>
          <w:p w14:paraId="5FED29A7" w14:textId="2C95190C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2863E727" w14:textId="066044B2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57"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5" w:type="pct"/>
          </w:tcPr>
          <w:p w14:paraId="1BA783D5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047952DB" w14:textId="1F838519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127" w:type="pct"/>
          </w:tcPr>
          <w:p w14:paraId="427C9F59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</w:tcBorders>
          </w:tcPr>
          <w:p w14:paraId="41F9F75E" w14:textId="52C809CF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</w:t>
            </w:r>
          </w:p>
        </w:tc>
      </w:tr>
      <w:tr w:rsidR="00B400F8" w:rsidRPr="00B20F02" w14:paraId="1759241A" w14:textId="77777777" w:rsidTr="00B400F8">
        <w:tc>
          <w:tcPr>
            <w:tcW w:w="2667" w:type="pct"/>
          </w:tcPr>
          <w:p w14:paraId="14D7204D" w14:textId="77777777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80" w:type="pct"/>
          </w:tcPr>
          <w:p w14:paraId="1BFEE6D1" w14:textId="52E1BB21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45" w:type="pct"/>
          </w:tcPr>
          <w:p w14:paraId="1CE9A649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14:paraId="4A9D0780" w14:textId="5E1D6BAD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040817C7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4584EBDC" w14:textId="52D3F6EA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</w:tr>
      <w:tr w:rsidR="00B400F8" w:rsidRPr="00B20F02" w14:paraId="76723FBF" w14:textId="77777777" w:rsidTr="00B400F8">
        <w:tc>
          <w:tcPr>
            <w:tcW w:w="2667" w:type="pct"/>
          </w:tcPr>
          <w:p w14:paraId="51CAB05E" w14:textId="77777777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80" w:type="pct"/>
          </w:tcPr>
          <w:p w14:paraId="67DCE575" w14:textId="57D97196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57"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205B9525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74756589" w14:textId="4EB4CED1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60" w:lineRule="exact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59771244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4804AD1E" w14:textId="06EF8728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400F8" w:rsidRPr="00B20F02" w14:paraId="53E5DFC9" w14:textId="77777777" w:rsidTr="00B400F8">
        <w:tc>
          <w:tcPr>
            <w:tcW w:w="2667" w:type="pct"/>
          </w:tcPr>
          <w:p w14:paraId="18047927" w14:textId="67A7DB8F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7EA87CE5" w14:textId="3BFC589B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57"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682</w:t>
            </w:r>
          </w:p>
        </w:tc>
        <w:tc>
          <w:tcPr>
            <w:tcW w:w="145" w:type="pct"/>
          </w:tcPr>
          <w:p w14:paraId="20CC5215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5975B0E4" w14:textId="314A52AC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127" w:type="pct"/>
          </w:tcPr>
          <w:p w14:paraId="0F012871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</w:tcBorders>
          </w:tcPr>
          <w:p w14:paraId="3A7920A3" w14:textId="3CD7416B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</w:t>
            </w:r>
          </w:p>
        </w:tc>
      </w:tr>
      <w:tr w:rsidR="00B400F8" w:rsidRPr="00B20F02" w14:paraId="73A3AB22" w14:textId="77777777" w:rsidTr="00B400F8">
        <w:tc>
          <w:tcPr>
            <w:tcW w:w="2667" w:type="pct"/>
          </w:tcPr>
          <w:p w14:paraId="34C7024E" w14:textId="77777777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80" w:type="pct"/>
          </w:tcPr>
          <w:p w14:paraId="51B02D79" w14:textId="27EB5BD6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7F02DB" w:rsidRPr="00B20F0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6ECD4B34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14:paraId="54CAF856" w14:textId="7E7B7B57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5EB5C1CB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7DD8723E" w14:textId="6E888784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7F02DB" w:rsidRPr="00B20F0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400F8" w:rsidRPr="00B20F02" w14:paraId="114D80F0" w14:textId="77777777" w:rsidTr="00B400F8">
        <w:tc>
          <w:tcPr>
            <w:tcW w:w="2667" w:type="pct"/>
          </w:tcPr>
          <w:p w14:paraId="68E925DE" w14:textId="77777777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80" w:type="pct"/>
          </w:tcPr>
          <w:p w14:paraId="535EB2DA" w14:textId="23786D01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57" w:right="-29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F02DB" w:rsidRPr="00B20F0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5" w:type="pct"/>
          </w:tcPr>
          <w:p w14:paraId="7300430A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C18BB69" w14:textId="05EA922D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360" w:lineRule="exact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2C113D55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2C6A9E74" w14:textId="21A2560B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F02DB" w:rsidRPr="00B20F0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B400F8" w:rsidRPr="00B20F02" w14:paraId="4A5272BA" w14:textId="77777777" w:rsidTr="00B400F8">
        <w:tc>
          <w:tcPr>
            <w:tcW w:w="2667" w:type="pct"/>
          </w:tcPr>
          <w:p w14:paraId="655844E3" w14:textId="54B921FC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0657A02B" w14:textId="6105368D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57"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841</w:t>
            </w:r>
          </w:p>
        </w:tc>
        <w:tc>
          <w:tcPr>
            <w:tcW w:w="145" w:type="pct"/>
          </w:tcPr>
          <w:p w14:paraId="6AA85415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56AE87E3" w14:textId="558F6B14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127" w:type="pct"/>
          </w:tcPr>
          <w:p w14:paraId="1CCA08E9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</w:tcBorders>
          </w:tcPr>
          <w:p w14:paraId="0DC499F1" w14:textId="4C5F4911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</w:p>
        </w:tc>
      </w:tr>
      <w:tr w:rsidR="00B400F8" w:rsidRPr="00B20F02" w14:paraId="73C5B08D" w14:textId="77777777" w:rsidTr="00B400F8">
        <w:tc>
          <w:tcPr>
            <w:tcW w:w="2667" w:type="pct"/>
          </w:tcPr>
          <w:p w14:paraId="2E7B32D9" w14:textId="77777777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475A81ED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6374BCB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42639DC3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02A814CA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gridSpan w:val="2"/>
            <w:tcBorders>
              <w:top w:val="single" w:sz="4" w:space="0" w:color="auto"/>
            </w:tcBorders>
          </w:tcPr>
          <w:p w14:paraId="05323FC9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00F8" w:rsidRPr="00B20F02" w14:paraId="7FE279D9" w14:textId="77777777" w:rsidTr="00B400F8">
        <w:tc>
          <w:tcPr>
            <w:tcW w:w="2667" w:type="pct"/>
          </w:tcPr>
          <w:p w14:paraId="411A83B8" w14:textId="77777777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313BF3CD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404BDA9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14:paraId="24ECF375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1449B08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2FFC5F58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00F8" w:rsidRPr="00B20F02" w14:paraId="57AF9348" w14:textId="77777777" w:rsidTr="00B400F8">
        <w:tc>
          <w:tcPr>
            <w:tcW w:w="2667" w:type="pct"/>
          </w:tcPr>
          <w:p w14:paraId="6967B87D" w14:textId="77777777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4B1D73B1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3EC36CD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14:paraId="57FF26B8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27D4F49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0" w:type="pct"/>
            <w:gridSpan w:val="2"/>
          </w:tcPr>
          <w:p w14:paraId="4C5799AE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00F8" w:rsidRPr="00B20F02" w14:paraId="3430FF95" w14:textId="77777777" w:rsidTr="00B400F8">
        <w:tc>
          <w:tcPr>
            <w:tcW w:w="2667" w:type="pct"/>
          </w:tcPr>
          <w:p w14:paraId="019FCEA6" w14:textId="77777777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80" w:type="pct"/>
          </w:tcPr>
          <w:p w14:paraId="6AC77757" w14:textId="77777777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13A37ED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</w:tcPr>
          <w:p w14:paraId="31802CBB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14:paraId="1D40CD2A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</w:tcPr>
          <w:p w14:paraId="1C6D9D1C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00F8" w:rsidRPr="00B20F02" w14:paraId="26643387" w14:textId="77777777" w:rsidTr="00B400F8">
        <w:tc>
          <w:tcPr>
            <w:tcW w:w="2667" w:type="pct"/>
          </w:tcPr>
          <w:p w14:paraId="366F4C57" w14:textId="30746088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66D08596" w14:textId="0E409FB0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400F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145" w:type="pct"/>
          </w:tcPr>
          <w:p w14:paraId="68A1BF7B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14:paraId="203BB26B" w14:textId="7D4D6EC8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1" w:type="pct"/>
            <w:gridSpan w:val="2"/>
          </w:tcPr>
          <w:p w14:paraId="2D387974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double" w:sz="4" w:space="0" w:color="auto"/>
            </w:tcBorders>
          </w:tcPr>
          <w:p w14:paraId="189BA70C" w14:textId="4FA1AB40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400F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</w:p>
        </w:tc>
      </w:tr>
      <w:tr w:rsidR="00B400F8" w:rsidRPr="00B20F02" w14:paraId="1D4F16BF" w14:textId="77777777" w:rsidTr="00B400F8">
        <w:tc>
          <w:tcPr>
            <w:tcW w:w="2667" w:type="pct"/>
          </w:tcPr>
          <w:p w14:paraId="56C9CABF" w14:textId="78C8ACF9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680" w:type="pct"/>
            <w:tcBorders>
              <w:bottom w:val="double" w:sz="4" w:space="0" w:color="auto"/>
            </w:tcBorders>
          </w:tcPr>
          <w:p w14:paraId="1673F681" w14:textId="407A8327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400F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023</w:t>
            </w:r>
          </w:p>
        </w:tc>
        <w:tc>
          <w:tcPr>
            <w:tcW w:w="145" w:type="pct"/>
          </w:tcPr>
          <w:p w14:paraId="79C462AA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</w:tcPr>
          <w:p w14:paraId="7E0A0F9C" w14:textId="0E3476D6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1" w:type="pct"/>
            <w:gridSpan w:val="2"/>
          </w:tcPr>
          <w:p w14:paraId="6305DD9D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double" w:sz="4" w:space="0" w:color="auto"/>
            </w:tcBorders>
          </w:tcPr>
          <w:p w14:paraId="0F78833B" w14:textId="02F46389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400F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025</w:t>
            </w:r>
          </w:p>
        </w:tc>
      </w:tr>
      <w:tr w:rsidR="00B400F8" w:rsidRPr="00B20F02" w14:paraId="281F7B84" w14:textId="77777777" w:rsidTr="00B400F8">
        <w:tc>
          <w:tcPr>
            <w:tcW w:w="2667" w:type="pct"/>
          </w:tcPr>
          <w:p w14:paraId="7E286C95" w14:textId="437F50A9" w:rsidR="00B400F8" w:rsidRPr="00B20F02" w:rsidRDefault="00B400F8" w:rsidP="00B40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80" w:type="pct"/>
            <w:tcBorders>
              <w:top w:val="double" w:sz="4" w:space="0" w:color="auto"/>
              <w:bottom w:val="double" w:sz="4" w:space="0" w:color="auto"/>
            </w:tcBorders>
          </w:tcPr>
          <w:p w14:paraId="6FDA901B" w14:textId="02058D08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914</w:t>
            </w:r>
          </w:p>
        </w:tc>
        <w:tc>
          <w:tcPr>
            <w:tcW w:w="145" w:type="pct"/>
          </w:tcPr>
          <w:p w14:paraId="2ED73EF1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double" w:sz="4" w:space="0" w:color="auto"/>
              <w:bottom w:val="double" w:sz="4" w:space="0" w:color="auto"/>
            </w:tcBorders>
          </w:tcPr>
          <w:p w14:paraId="12966305" w14:textId="0F81A55E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1" w:type="pct"/>
            <w:gridSpan w:val="2"/>
          </w:tcPr>
          <w:p w14:paraId="2E616486" w14:textId="77777777" w:rsidR="00B400F8" w:rsidRPr="00B20F02" w:rsidRDefault="00B400F8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double" w:sz="4" w:space="0" w:color="auto"/>
              <w:bottom w:val="double" w:sz="4" w:space="0" w:color="auto"/>
            </w:tcBorders>
          </w:tcPr>
          <w:p w14:paraId="7AFBC773" w14:textId="3CC0DDAD" w:rsidR="00B400F8" w:rsidRPr="00B20F02" w:rsidRDefault="000C58DB" w:rsidP="00B400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  <w:r w:rsidR="00E8616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5AD250CA" w14:textId="6BCDA41B" w:rsidR="001D4176" w:rsidRPr="00B20F02" w:rsidRDefault="001D4176">
      <w:pPr>
        <w:rPr>
          <w:rFonts w:asciiTheme="majorBidi" w:hAnsiTheme="majorBidi" w:cstheme="majorBidi"/>
        </w:rPr>
      </w:pPr>
    </w:p>
    <w:p w14:paraId="4B1DA029" w14:textId="573BC39D" w:rsidR="001D4176" w:rsidRPr="00B20F02" w:rsidRDefault="001D41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1"/>
        <w:gridCol w:w="1282"/>
        <w:gridCol w:w="236"/>
        <w:gridCol w:w="1274"/>
        <w:gridCol w:w="269"/>
        <w:gridCol w:w="1276"/>
      </w:tblGrid>
      <w:tr w:rsidR="00E66453" w:rsidRPr="00B20F02" w14:paraId="6260CDD6" w14:textId="77777777" w:rsidTr="00A0206F">
        <w:trPr>
          <w:tblHeader/>
        </w:trPr>
        <w:tc>
          <w:tcPr>
            <w:tcW w:w="2665" w:type="pct"/>
          </w:tcPr>
          <w:p w14:paraId="6B69F16D" w14:textId="77777777" w:rsidR="00E66453" w:rsidRPr="00B20F02" w:rsidRDefault="00E66453" w:rsidP="00E6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5A5FD4F0" w14:textId="77777777" w:rsidR="00E66453" w:rsidRPr="00B20F02" w:rsidRDefault="00E66453" w:rsidP="00E66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978DC39" w14:textId="77777777" w:rsidR="00E66453" w:rsidRPr="00B20F02" w:rsidRDefault="00E66453" w:rsidP="00E66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1CA532CD" w14:textId="2ACC4464" w:rsidR="00E66453" w:rsidRPr="00B20F02" w:rsidRDefault="00E66453" w:rsidP="00E66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9"/>
              </w:tabs>
              <w:spacing w:after="0" w:line="240" w:lineRule="auto"/>
              <w:ind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89AAFE1" w14:textId="77777777" w:rsidR="00E66453" w:rsidRPr="00B20F02" w:rsidRDefault="00E66453" w:rsidP="00E66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3159F034" w14:textId="2CE912B5" w:rsidR="00E66453" w:rsidRPr="00B20F02" w:rsidRDefault="005F2A64" w:rsidP="00E66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2A64" w:rsidRPr="00B20F02" w14:paraId="246547D3" w14:textId="77777777" w:rsidTr="00A0206F">
        <w:trPr>
          <w:tblHeader/>
        </w:trPr>
        <w:tc>
          <w:tcPr>
            <w:tcW w:w="2665" w:type="pct"/>
          </w:tcPr>
          <w:p w14:paraId="36C56781" w14:textId="77777777" w:rsidR="005F2A64" w:rsidRPr="00B20F02" w:rsidRDefault="005F2A64" w:rsidP="005F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4E2094C2" w14:textId="79686872" w:rsidR="005F2A64" w:rsidRPr="00B20F02" w:rsidRDefault="005F2A64" w:rsidP="005F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2F7A899" w14:textId="77777777" w:rsidR="005F2A64" w:rsidRPr="00B20F02" w:rsidRDefault="005F2A64" w:rsidP="005F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020BD26C" w14:textId="357BDF7E" w:rsidR="005F2A64" w:rsidRPr="00B20F02" w:rsidRDefault="005F2A64" w:rsidP="005F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A942EBC" w14:textId="77777777" w:rsidR="005F2A64" w:rsidRPr="00B20F02" w:rsidRDefault="005F2A64" w:rsidP="005F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41D1B04D" w14:textId="5D664E4E" w:rsidR="005F2A64" w:rsidRPr="00B20F02" w:rsidRDefault="005F2A64" w:rsidP="005F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</w:tr>
      <w:tr w:rsidR="005F2A64" w:rsidRPr="00B20F02" w14:paraId="579793AA" w14:textId="77777777" w:rsidTr="00A0206F">
        <w:trPr>
          <w:tblHeader/>
        </w:trPr>
        <w:tc>
          <w:tcPr>
            <w:tcW w:w="2665" w:type="pct"/>
          </w:tcPr>
          <w:p w14:paraId="5C8138ED" w14:textId="77777777" w:rsidR="005F2A64" w:rsidRPr="00B20F02" w:rsidRDefault="005F2A64" w:rsidP="005F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6471BCAE" w14:textId="6C39A4D6" w:rsidR="005F2A64" w:rsidRPr="00B20F02" w:rsidRDefault="005F2A64" w:rsidP="005F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A603E37" w14:textId="77777777" w:rsidR="005F2A64" w:rsidRPr="00B20F02" w:rsidRDefault="005F2A64" w:rsidP="005F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593FD078" w14:textId="7A758B31" w:rsidR="005F2A64" w:rsidRPr="00B20F02" w:rsidRDefault="005F2A64" w:rsidP="005F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02D7B9E" w14:textId="77777777" w:rsidR="005F2A64" w:rsidRPr="00B20F02" w:rsidRDefault="005F2A64" w:rsidP="005F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6BEBFEB7" w14:textId="0A69D4E9" w:rsidR="005F2A64" w:rsidRPr="00B20F02" w:rsidRDefault="005F2A64" w:rsidP="005F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</w:tr>
      <w:tr w:rsidR="005F2A64" w:rsidRPr="00B20F02" w14:paraId="6FAD251A" w14:textId="77777777" w:rsidTr="00A0206F">
        <w:trPr>
          <w:tblHeader/>
        </w:trPr>
        <w:tc>
          <w:tcPr>
            <w:tcW w:w="2665" w:type="pct"/>
          </w:tcPr>
          <w:p w14:paraId="05DDC4F2" w14:textId="191996BC" w:rsidR="005F2A64" w:rsidRPr="00B20F02" w:rsidRDefault="005F2A64" w:rsidP="005F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27D926F9" w14:textId="77777777" w:rsidR="005F2A64" w:rsidRPr="00B20F02" w:rsidRDefault="005F2A64" w:rsidP="005F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0B8D4A1" w14:textId="77777777" w:rsidR="005F2A64" w:rsidRPr="00B20F02" w:rsidRDefault="005F2A64" w:rsidP="005F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DC20AD7" w14:textId="77777777" w:rsidR="005F2A64" w:rsidRPr="00B20F02" w:rsidRDefault="005F2A64" w:rsidP="005F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826B896" w14:textId="77777777" w:rsidR="005F2A64" w:rsidRPr="00B20F02" w:rsidRDefault="005F2A64" w:rsidP="005F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00845492" w14:textId="592A8811" w:rsidR="005F2A64" w:rsidRPr="00B20F02" w:rsidRDefault="005F2A64" w:rsidP="00D64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F2A64" w:rsidRPr="00B20F02" w14:paraId="74479D4B" w14:textId="77777777" w:rsidTr="00A0206F">
        <w:tc>
          <w:tcPr>
            <w:tcW w:w="2665" w:type="pct"/>
          </w:tcPr>
          <w:p w14:paraId="24A7F038" w14:textId="6974BE71" w:rsidR="005F2A64" w:rsidRPr="00B20F02" w:rsidRDefault="005F2A64" w:rsidP="005F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90" w:type="pct"/>
          </w:tcPr>
          <w:p w14:paraId="59B7615E" w14:textId="77777777" w:rsidR="005F2A64" w:rsidRPr="00B20F02" w:rsidRDefault="005F2A64" w:rsidP="005F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B1F48DC" w14:textId="77777777" w:rsidR="005F2A64" w:rsidRPr="00B20F02" w:rsidRDefault="005F2A64" w:rsidP="005F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A3B0779" w14:textId="77777777" w:rsidR="005F2A64" w:rsidRPr="00B20F02" w:rsidRDefault="005F2A64" w:rsidP="005F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59A87FF" w14:textId="77777777" w:rsidR="005F2A64" w:rsidRPr="00B20F02" w:rsidRDefault="005F2A64" w:rsidP="005F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04600FB7" w14:textId="77777777" w:rsidR="005F2A64" w:rsidRPr="00B20F02" w:rsidRDefault="005F2A64" w:rsidP="005F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06F" w:rsidRPr="00B20F02" w14:paraId="15223468" w14:textId="77777777" w:rsidTr="00A0206F">
        <w:tc>
          <w:tcPr>
            <w:tcW w:w="2665" w:type="pct"/>
          </w:tcPr>
          <w:p w14:paraId="4D027BCD" w14:textId="50011475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690" w:type="pct"/>
          </w:tcPr>
          <w:p w14:paraId="735457CA" w14:textId="4CD8D5AA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5B8C4F1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1C67FC0A" w14:textId="3589C888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C3CBEBC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16E077E" w14:textId="04150410" w:rsidR="00A0206F" w:rsidRPr="00B20F02" w:rsidRDefault="000C58DB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</w:tr>
      <w:tr w:rsidR="00A0206F" w:rsidRPr="00B20F02" w14:paraId="5D2946F8" w14:textId="77777777" w:rsidTr="00A0206F">
        <w:tc>
          <w:tcPr>
            <w:tcW w:w="2665" w:type="pct"/>
          </w:tcPr>
          <w:p w14:paraId="5C414622" w14:textId="1226183D" w:rsidR="00A0206F" w:rsidRPr="00B20F02" w:rsidRDefault="00A0206F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90" w:type="pct"/>
          </w:tcPr>
          <w:p w14:paraId="4F2C63B6" w14:textId="50C61CC9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4FA2364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B2CB135" w14:textId="5B4B3784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C971E16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0C6A180C" w14:textId="7E7F599C" w:rsidR="00A0206F" w:rsidRPr="00B20F02" w:rsidRDefault="000C58DB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A0206F" w:rsidRPr="00B20F02" w14:paraId="2381A6E9" w14:textId="77777777" w:rsidTr="00A0206F">
        <w:tc>
          <w:tcPr>
            <w:tcW w:w="2665" w:type="pct"/>
          </w:tcPr>
          <w:p w14:paraId="60753BE6" w14:textId="5B7EA7F1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690" w:type="pct"/>
          </w:tcPr>
          <w:p w14:paraId="0C87C9B0" w14:textId="7E682BDD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0512453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53EB779E" w14:textId="7D67B9D0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B58BEB8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669955E9" w14:textId="34F79DB6" w:rsidR="00A0206F" w:rsidRPr="00B20F02" w:rsidRDefault="000C58DB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</w:t>
            </w:r>
          </w:p>
        </w:tc>
      </w:tr>
      <w:tr w:rsidR="00A0206F" w:rsidRPr="00B20F02" w14:paraId="4ECEEBAB" w14:textId="77777777" w:rsidTr="00A0206F">
        <w:tc>
          <w:tcPr>
            <w:tcW w:w="2665" w:type="pct"/>
          </w:tcPr>
          <w:p w14:paraId="353FC0BC" w14:textId="659BC235" w:rsidR="00A0206F" w:rsidRPr="00B20F02" w:rsidRDefault="00A0206F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90" w:type="pct"/>
          </w:tcPr>
          <w:p w14:paraId="69D1CD40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0BC121A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A0F40F8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3C358B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EDF1253" w14:textId="5E4396DE" w:rsidR="00A0206F" w:rsidRPr="00B20F02" w:rsidRDefault="000C58DB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0206F" w:rsidRPr="00B20F02" w14:paraId="59E32363" w14:textId="77777777" w:rsidTr="00A0206F">
        <w:tc>
          <w:tcPr>
            <w:tcW w:w="2665" w:type="pct"/>
          </w:tcPr>
          <w:p w14:paraId="3FECF543" w14:textId="0D1FC60E" w:rsidR="00A0206F" w:rsidRPr="00B20F02" w:rsidRDefault="00A0206F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90" w:type="pct"/>
          </w:tcPr>
          <w:p w14:paraId="0089E329" w14:textId="15791DF8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44DC4AE0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23148F2" w14:textId="627F5E40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7C83B7D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679F0080" w14:textId="3152B06C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A0206F" w:rsidRPr="00B20F02" w14:paraId="0541C893" w14:textId="77777777" w:rsidTr="00A0206F">
        <w:tc>
          <w:tcPr>
            <w:tcW w:w="2665" w:type="pct"/>
          </w:tcPr>
          <w:p w14:paraId="6688D556" w14:textId="1E043224" w:rsidR="00A0206F" w:rsidRPr="00B20F02" w:rsidRDefault="00A0206F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90" w:type="pct"/>
          </w:tcPr>
          <w:p w14:paraId="2A6D29FF" w14:textId="37583D91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8F0E8BD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0D1D70FB" w14:textId="4F3EA9E2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after="0"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D840A40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  <w:tab w:val="decimal" w:pos="1423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0D8A1484" w14:textId="3AB1DDB4" w:rsidR="00A0206F" w:rsidRPr="00B20F02" w:rsidRDefault="000C58DB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108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646</w:t>
            </w:r>
          </w:p>
        </w:tc>
      </w:tr>
      <w:tr w:rsidR="00A0206F" w:rsidRPr="00B20F02" w14:paraId="4E2EC921" w14:textId="77777777" w:rsidTr="00A0206F">
        <w:tc>
          <w:tcPr>
            <w:tcW w:w="2665" w:type="pct"/>
          </w:tcPr>
          <w:p w14:paraId="590B587C" w14:textId="77777777" w:rsidR="00A0206F" w:rsidRPr="00B20F02" w:rsidRDefault="00A0206F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90" w:type="pct"/>
          </w:tcPr>
          <w:p w14:paraId="234E67B6" w14:textId="1AB0B8F0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11ED82B8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FBC78E6" w14:textId="08B39E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C770843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D84E414" w14:textId="731724BA" w:rsidR="00A0206F" w:rsidRPr="00B20F02" w:rsidRDefault="000C58DB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A0206F" w:rsidRPr="00B20F02" w14:paraId="46DCE41F" w14:textId="77777777" w:rsidTr="00A0206F">
        <w:tc>
          <w:tcPr>
            <w:tcW w:w="2665" w:type="pct"/>
          </w:tcPr>
          <w:p w14:paraId="55963D11" w14:textId="77777777" w:rsidR="00A0206F" w:rsidRPr="00B20F02" w:rsidRDefault="00A0206F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90" w:type="pct"/>
          </w:tcPr>
          <w:p w14:paraId="7FB19FB8" w14:textId="29CC7F63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C496149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062608B6" w14:textId="253FBAAE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28E3C3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7B6B224" w14:textId="03E3D40B" w:rsidR="00A0206F" w:rsidRPr="00B20F02" w:rsidRDefault="00FF1F3D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26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A0206F" w:rsidRPr="00B20F02" w14:paraId="18CAFC7F" w14:textId="77777777" w:rsidTr="00A0206F">
        <w:tc>
          <w:tcPr>
            <w:tcW w:w="2665" w:type="pct"/>
          </w:tcPr>
          <w:p w14:paraId="23285952" w14:textId="27C096DC" w:rsidR="00A0206F" w:rsidRPr="00B20F02" w:rsidRDefault="00A0206F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90" w:type="pct"/>
          </w:tcPr>
          <w:p w14:paraId="5DF77362" w14:textId="4BD11D14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9125336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4F0F2BF0" w14:textId="3055622E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after="0"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141570A1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  <w:tab w:val="decimal" w:pos="1423"/>
              </w:tabs>
              <w:spacing w:after="0" w:line="240" w:lineRule="auto"/>
              <w:ind w:left="-10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158E8D2F" w14:textId="40EE88B4" w:rsidR="00A0206F" w:rsidRPr="00B20F02" w:rsidRDefault="000C58DB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672</w:t>
            </w:r>
          </w:p>
        </w:tc>
      </w:tr>
      <w:tr w:rsidR="00A0206F" w:rsidRPr="00B20F02" w14:paraId="0B47852F" w14:textId="77777777" w:rsidTr="00A0206F">
        <w:trPr>
          <w:trHeight w:hRule="exact" w:val="360"/>
        </w:trPr>
        <w:tc>
          <w:tcPr>
            <w:tcW w:w="2665" w:type="pct"/>
          </w:tcPr>
          <w:p w14:paraId="25D95560" w14:textId="77777777" w:rsidR="00A0206F" w:rsidRPr="00B20F02" w:rsidRDefault="00A0206F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1DACFCF9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0719FAC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2073A56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A55DF91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6B6E8DEC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06F" w:rsidRPr="00B20F02" w14:paraId="721C1E74" w14:textId="77777777" w:rsidTr="00A0206F">
        <w:trPr>
          <w:trHeight w:val="406"/>
        </w:trPr>
        <w:tc>
          <w:tcPr>
            <w:tcW w:w="2665" w:type="pct"/>
          </w:tcPr>
          <w:p w14:paraId="40D811AF" w14:textId="77777777" w:rsidR="00A0206F" w:rsidRPr="00B20F02" w:rsidRDefault="00A0206F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3C2B2A89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F0B99F1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B1D9A07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9AAD277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958E37D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06F" w:rsidRPr="00B20F02" w14:paraId="7DFE4CED" w14:textId="77777777" w:rsidTr="00A0206F">
        <w:trPr>
          <w:trHeight w:val="406"/>
        </w:trPr>
        <w:tc>
          <w:tcPr>
            <w:tcW w:w="2665" w:type="pct"/>
          </w:tcPr>
          <w:p w14:paraId="4652159E" w14:textId="77777777" w:rsidR="00A0206F" w:rsidRPr="00B20F02" w:rsidRDefault="00A0206F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56142D7B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F21B4C7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B21221E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269AFD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1149754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06F" w:rsidRPr="00B20F02" w14:paraId="058115F0" w14:textId="77777777" w:rsidTr="00A0206F">
        <w:trPr>
          <w:trHeight w:val="406"/>
        </w:trPr>
        <w:tc>
          <w:tcPr>
            <w:tcW w:w="2665" w:type="pct"/>
          </w:tcPr>
          <w:p w14:paraId="5A3CE329" w14:textId="77777777" w:rsidR="00A0206F" w:rsidRPr="00B20F02" w:rsidRDefault="00A0206F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6CE38A90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0479B03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0612C717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96C80B8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292D1A2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06F" w:rsidRPr="00B20F02" w14:paraId="20B2328C" w14:textId="77777777" w:rsidTr="00A0206F">
        <w:trPr>
          <w:trHeight w:val="406"/>
        </w:trPr>
        <w:tc>
          <w:tcPr>
            <w:tcW w:w="2665" w:type="pct"/>
          </w:tcPr>
          <w:p w14:paraId="2D50AE7A" w14:textId="77777777" w:rsidR="00A0206F" w:rsidRPr="00B20F02" w:rsidRDefault="00A0206F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0" w:type="pct"/>
          </w:tcPr>
          <w:p w14:paraId="0B424967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906A80C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F698D9A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F6A4474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5AD10B7A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206F" w:rsidRPr="00B20F02" w14:paraId="3187AAC2" w14:textId="77777777" w:rsidTr="00A0206F">
        <w:trPr>
          <w:trHeight w:val="406"/>
        </w:trPr>
        <w:tc>
          <w:tcPr>
            <w:tcW w:w="2665" w:type="pct"/>
          </w:tcPr>
          <w:p w14:paraId="074E505E" w14:textId="77777777" w:rsidR="00A0206F" w:rsidRPr="00B20F02" w:rsidRDefault="00A0206F" w:rsidP="00A02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690" w:type="pct"/>
          </w:tcPr>
          <w:p w14:paraId="626DE6BC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39AA2B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1841EE5E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4624F36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A8593E6" w14:textId="77777777" w:rsidR="00A0206F" w:rsidRPr="00B20F02" w:rsidRDefault="00A0206F" w:rsidP="00A02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43AB" w:rsidRPr="00B20F02" w14:paraId="0416FF26" w14:textId="77777777" w:rsidTr="00A0206F">
        <w:tc>
          <w:tcPr>
            <w:tcW w:w="2665" w:type="pct"/>
          </w:tcPr>
          <w:p w14:paraId="2F04FF3C" w14:textId="0D20350C" w:rsidR="00C543AB" w:rsidRPr="00B20F02" w:rsidRDefault="00C543AB" w:rsidP="00C54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690" w:type="pct"/>
          </w:tcPr>
          <w:p w14:paraId="6DC07C35" w14:textId="34BA533E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0C69EE2D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6E2DDA2" w14:textId="6B184212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85D6CE9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328176A" w14:textId="393C6651" w:rsidR="00C543AB" w:rsidRPr="00B20F02" w:rsidRDefault="000C58D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</w:tr>
      <w:tr w:rsidR="00C543AB" w:rsidRPr="00B20F02" w14:paraId="0BE142BA" w14:textId="77777777" w:rsidTr="00A0206F">
        <w:tc>
          <w:tcPr>
            <w:tcW w:w="2665" w:type="pct"/>
          </w:tcPr>
          <w:p w14:paraId="01470CC8" w14:textId="3D51B160" w:rsidR="00C543AB" w:rsidRPr="00B20F02" w:rsidRDefault="00C543AB" w:rsidP="00C54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90" w:type="pct"/>
          </w:tcPr>
          <w:p w14:paraId="1DC1FC12" w14:textId="4E40C2CC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5F006D9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4437CAC" w14:textId="257DFDDA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C12BFBB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36523C54" w14:textId="4967AD67" w:rsidR="00C543AB" w:rsidRPr="00B20F02" w:rsidRDefault="000C58D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C543AB" w:rsidRPr="00B20F02" w14:paraId="4E5488B0" w14:textId="77777777" w:rsidTr="00A0206F">
        <w:tc>
          <w:tcPr>
            <w:tcW w:w="2665" w:type="pct"/>
          </w:tcPr>
          <w:p w14:paraId="3CAEA3E7" w14:textId="105404A9" w:rsidR="00C543AB" w:rsidRPr="00B20F02" w:rsidRDefault="00C543AB" w:rsidP="00C54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690" w:type="pct"/>
          </w:tcPr>
          <w:p w14:paraId="12D29D14" w14:textId="696E218B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4E0B8AC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2C195F00" w14:textId="4109B47A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45E4589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0F9E7E00" w14:textId="564A825E" w:rsidR="00C543AB" w:rsidRPr="00B20F02" w:rsidRDefault="000C58D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</w:t>
            </w:r>
          </w:p>
        </w:tc>
      </w:tr>
      <w:tr w:rsidR="00C543AB" w:rsidRPr="00B20F02" w14:paraId="6B9635C7" w14:textId="77777777" w:rsidTr="00A0206F">
        <w:tc>
          <w:tcPr>
            <w:tcW w:w="2665" w:type="pct"/>
          </w:tcPr>
          <w:p w14:paraId="1AC861D1" w14:textId="4F4F7699" w:rsidR="00C543AB" w:rsidRPr="00B20F02" w:rsidRDefault="00C543AB" w:rsidP="00C54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90" w:type="pct"/>
          </w:tcPr>
          <w:p w14:paraId="145D4AF3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A10F7D9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8011E6E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DF934FB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1C7264EA" w14:textId="6F92F7F9" w:rsidR="00C543AB" w:rsidRPr="00B20F02" w:rsidRDefault="000C58D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C543AB" w:rsidRPr="00B20F02" w14:paraId="24C8E9CE" w14:textId="77777777" w:rsidTr="00A0206F">
        <w:tc>
          <w:tcPr>
            <w:tcW w:w="2665" w:type="pct"/>
          </w:tcPr>
          <w:p w14:paraId="1C0C94BE" w14:textId="4041D0BE" w:rsidR="00C543AB" w:rsidRPr="00B20F02" w:rsidRDefault="00C543AB" w:rsidP="00C54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90" w:type="pct"/>
          </w:tcPr>
          <w:p w14:paraId="29B2F778" w14:textId="6B8F6CED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1CC8425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DF65935" w14:textId="78529E48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EC910F5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629C6483" w14:textId="54EC6635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543AB" w:rsidRPr="00B20F02" w14:paraId="1F6AE4CC" w14:textId="77777777" w:rsidTr="00A0206F">
        <w:tc>
          <w:tcPr>
            <w:tcW w:w="2665" w:type="pct"/>
          </w:tcPr>
          <w:p w14:paraId="4ABE531C" w14:textId="105D03BF" w:rsidR="00C543AB" w:rsidRPr="00B20F02" w:rsidRDefault="00C543AB" w:rsidP="00C54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90" w:type="pct"/>
          </w:tcPr>
          <w:p w14:paraId="028739C2" w14:textId="1354C7E3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18BF8020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05A30B65" w14:textId="3684F82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AF8DBE9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181958A8" w14:textId="33A7C3D1" w:rsidR="00C543AB" w:rsidRPr="00B20F02" w:rsidRDefault="000C58D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338</w:t>
            </w:r>
          </w:p>
        </w:tc>
      </w:tr>
      <w:tr w:rsidR="00C543AB" w:rsidRPr="00B20F02" w14:paraId="0F8ED589" w14:textId="77777777" w:rsidTr="00A0206F">
        <w:tc>
          <w:tcPr>
            <w:tcW w:w="2665" w:type="pct"/>
          </w:tcPr>
          <w:p w14:paraId="62D82FB0" w14:textId="77777777" w:rsidR="00C543AB" w:rsidRPr="00B20F02" w:rsidRDefault="00C543AB" w:rsidP="00C54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90" w:type="pct"/>
          </w:tcPr>
          <w:p w14:paraId="1AAA5B04" w14:textId="5B418751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14726765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03F5575A" w14:textId="7BF10796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24BA02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A00E645" w14:textId="5EC5DBFF" w:rsidR="00C543AB" w:rsidRPr="00B20F02" w:rsidRDefault="000C58D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C543AB" w:rsidRPr="00B20F02" w14:paraId="546E7D92" w14:textId="77777777" w:rsidTr="00A0206F">
        <w:tc>
          <w:tcPr>
            <w:tcW w:w="2665" w:type="pct"/>
          </w:tcPr>
          <w:p w14:paraId="75A2B4F8" w14:textId="77777777" w:rsidR="00C543AB" w:rsidRPr="00B20F02" w:rsidRDefault="00C543AB" w:rsidP="00C54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690" w:type="pct"/>
          </w:tcPr>
          <w:p w14:paraId="7E0583E1" w14:textId="777E8213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4A13D42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8B7E3D2" w14:textId="4B510CBC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1ABB6C6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38F8859" w14:textId="2AA181DD" w:rsidR="00C543AB" w:rsidRPr="00B20F02" w:rsidRDefault="000838B2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543AB" w:rsidRPr="00B20F02" w14:paraId="733B7176" w14:textId="77777777" w:rsidTr="00A0206F">
        <w:tc>
          <w:tcPr>
            <w:tcW w:w="2665" w:type="pct"/>
          </w:tcPr>
          <w:p w14:paraId="2DD42F91" w14:textId="738C6C0C" w:rsidR="00C543AB" w:rsidRPr="00B20F02" w:rsidRDefault="00C543AB" w:rsidP="00C54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90" w:type="pct"/>
          </w:tcPr>
          <w:p w14:paraId="4031AC3C" w14:textId="378A4AE5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CA95C7A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184D96A1" w14:textId="4F681293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3985DF3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</w:tcPr>
          <w:p w14:paraId="37592DB6" w14:textId="0A7E0E29" w:rsidR="00C543AB" w:rsidRPr="00B20F02" w:rsidRDefault="000C58D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</w:t>
            </w:r>
          </w:p>
        </w:tc>
      </w:tr>
      <w:tr w:rsidR="00C543AB" w:rsidRPr="00B20F02" w14:paraId="0C9AF7C5" w14:textId="77777777" w:rsidTr="00A0206F">
        <w:trPr>
          <w:trHeight w:hRule="exact" w:val="360"/>
        </w:trPr>
        <w:tc>
          <w:tcPr>
            <w:tcW w:w="2665" w:type="pct"/>
          </w:tcPr>
          <w:p w14:paraId="4A7CAD9C" w14:textId="77777777" w:rsidR="00C543AB" w:rsidRPr="00B20F02" w:rsidRDefault="00C543AB" w:rsidP="00C54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90" w:type="pct"/>
          </w:tcPr>
          <w:p w14:paraId="2C1D0952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0FB6BD9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8655499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26B59A8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B5B6769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43AB" w:rsidRPr="00B20F02" w14:paraId="016CF08A" w14:textId="77777777" w:rsidTr="00A0206F">
        <w:tc>
          <w:tcPr>
            <w:tcW w:w="2665" w:type="pct"/>
          </w:tcPr>
          <w:p w14:paraId="30200521" w14:textId="77777777" w:rsidR="00C543AB" w:rsidRPr="00B20F02" w:rsidRDefault="00C543AB" w:rsidP="00C54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90" w:type="pct"/>
          </w:tcPr>
          <w:p w14:paraId="57717E2E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8029795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67E060B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BBAC8CF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07B68DDC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43AB" w:rsidRPr="00B20F02" w14:paraId="707476D9" w14:textId="77777777" w:rsidTr="00A0206F">
        <w:tc>
          <w:tcPr>
            <w:tcW w:w="2665" w:type="pct"/>
          </w:tcPr>
          <w:p w14:paraId="4741ADF9" w14:textId="1A4BB38C" w:rsidR="00C543AB" w:rsidRPr="00B20F02" w:rsidRDefault="00C543AB" w:rsidP="00C54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690" w:type="pct"/>
          </w:tcPr>
          <w:p w14:paraId="3DBBF79C" w14:textId="7C49D571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F16E074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5BADB89A" w14:textId="378E38E0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28FCC87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51A6360D" w14:textId="0F414D91" w:rsidR="00C543AB" w:rsidRPr="00B20F02" w:rsidRDefault="000C58D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</w:t>
            </w:r>
          </w:p>
        </w:tc>
      </w:tr>
      <w:tr w:rsidR="00C543AB" w:rsidRPr="00B20F02" w14:paraId="116688C7" w14:textId="77777777" w:rsidTr="00A0206F">
        <w:tc>
          <w:tcPr>
            <w:tcW w:w="2665" w:type="pct"/>
          </w:tcPr>
          <w:p w14:paraId="4B5499C6" w14:textId="38BEB58B" w:rsidR="00C543AB" w:rsidRPr="00B20F02" w:rsidRDefault="00C543AB" w:rsidP="00C54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690" w:type="pct"/>
          </w:tcPr>
          <w:p w14:paraId="079C3141" w14:textId="1A3CE635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0E1A2DE8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1D5FE5F7" w14:textId="2D585114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305EF8E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</w:tcPr>
          <w:p w14:paraId="15C3BE41" w14:textId="6D66E078" w:rsidR="00C543AB" w:rsidRPr="00B20F02" w:rsidRDefault="000C58D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</w:p>
        </w:tc>
      </w:tr>
      <w:tr w:rsidR="00C543AB" w:rsidRPr="00B20F02" w14:paraId="6CEDE490" w14:textId="77777777" w:rsidTr="00A0206F">
        <w:tc>
          <w:tcPr>
            <w:tcW w:w="2665" w:type="pct"/>
          </w:tcPr>
          <w:p w14:paraId="2599F783" w14:textId="5A7B886E" w:rsidR="00C543AB" w:rsidRPr="00B20F02" w:rsidRDefault="00C543AB" w:rsidP="00C54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90" w:type="pct"/>
            <w:tcBorders>
              <w:bottom w:val="nil"/>
            </w:tcBorders>
          </w:tcPr>
          <w:p w14:paraId="1EB91F6E" w14:textId="7E3B6A05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tcBorders>
              <w:bottom w:val="nil"/>
            </w:tcBorders>
          </w:tcPr>
          <w:p w14:paraId="3EF77356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nil"/>
            </w:tcBorders>
          </w:tcPr>
          <w:p w14:paraId="361082CF" w14:textId="485F3EDF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2770D80" w14:textId="77777777" w:rsidR="00C543AB" w:rsidRPr="00B20F02" w:rsidRDefault="00C543A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3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double" w:sz="4" w:space="0" w:color="auto"/>
              <w:bottom w:val="double" w:sz="4" w:space="0" w:color="auto"/>
            </w:tcBorders>
          </w:tcPr>
          <w:p w14:paraId="1C4DBA39" w14:textId="076A17B8" w:rsidR="00C543AB" w:rsidRPr="00B20F02" w:rsidRDefault="000C58DB" w:rsidP="00C54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</w:t>
            </w:r>
          </w:p>
        </w:tc>
      </w:tr>
    </w:tbl>
    <w:p w14:paraId="5C8FB984" w14:textId="749707CD" w:rsidR="00DD4220" w:rsidRPr="00B20F02" w:rsidRDefault="00DD4220" w:rsidP="00DD4220">
      <w:pPr>
        <w:rPr>
          <w:rFonts w:asciiTheme="majorBidi" w:hAnsiTheme="majorBidi"/>
          <w:cs/>
        </w:rPr>
        <w:sectPr w:rsidR="00DD4220" w:rsidRPr="00B20F02" w:rsidSect="00D56CE2">
          <w:footerReference w:type="first" r:id="rId2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D4EFB7E" w14:textId="24892D97" w:rsidR="00007FE1" w:rsidRPr="00B20F02" w:rsidRDefault="00CD72C1" w:rsidP="00116029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D90F2A" w:rsidRPr="00B20F02">
        <w:rPr>
          <w:rFonts w:asciiTheme="majorBidi" w:hAnsiTheme="majorBidi" w:cstheme="majorBidi"/>
          <w:sz w:val="30"/>
          <w:szCs w:val="30"/>
          <w:u w:val="none"/>
          <w:cs/>
        </w:rPr>
        <w:t>หนี้สิน</w:t>
      </w:r>
      <w:r w:rsidR="00007FE1" w:rsidRPr="00B20F02">
        <w:rPr>
          <w:rFonts w:asciiTheme="majorBidi" w:hAnsiTheme="majorBidi" w:cstheme="majorBidi"/>
          <w:sz w:val="30"/>
          <w:szCs w:val="30"/>
          <w:u w:val="none"/>
          <w:cs/>
        </w:rPr>
        <w:t>ที่มีภาระดอกเบี้ย</w:t>
      </w:r>
    </w:p>
    <w:p w14:paraId="3073DCEC" w14:textId="77777777" w:rsidR="00E57D4C" w:rsidRPr="00B20F02" w:rsidRDefault="00E57D4C" w:rsidP="00D646E5">
      <w:pPr>
        <w:rPr>
          <w:rFonts w:asciiTheme="majorBidi" w:hAnsiTheme="majorBidi" w:cstheme="majorBidi"/>
        </w:rPr>
      </w:pPr>
    </w:p>
    <w:tbl>
      <w:tblPr>
        <w:tblStyle w:val="TableGrid"/>
        <w:tblW w:w="13968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4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71"/>
        <w:gridCol w:w="236"/>
        <w:gridCol w:w="1071"/>
        <w:gridCol w:w="238"/>
        <w:gridCol w:w="1071"/>
        <w:gridCol w:w="236"/>
        <w:gridCol w:w="1071"/>
      </w:tblGrid>
      <w:tr w:rsidR="00946C59" w:rsidRPr="00B20F02" w14:paraId="2345DA88" w14:textId="02ED06D2" w:rsidTr="00CD4561">
        <w:trPr>
          <w:trHeight w:hRule="exact" w:val="317"/>
          <w:tblHeader/>
        </w:trPr>
        <w:tc>
          <w:tcPr>
            <w:tcW w:w="2314" w:type="dxa"/>
          </w:tcPr>
          <w:p w14:paraId="2AE0555E" w14:textId="77777777" w:rsidR="00946C59" w:rsidRPr="00B20F02" w:rsidRDefault="00946C59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4" w:type="dxa"/>
            <w:gridSpan w:val="17"/>
          </w:tcPr>
          <w:p w14:paraId="5A2B6740" w14:textId="478BAE06" w:rsidR="00946C59" w:rsidRPr="00B20F02" w:rsidRDefault="00946C59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6C59" w:rsidRPr="00B20F02" w14:paraId="3DB96041" w14:textId="4E24EE99" w:rsidTr="00CD4561">
        <w:trPr>
          <w:trHeight w:hRule="exact" w:val="405"/>
          <w:tblHeader/>
        </w:trPr>
        <w:tc>
          <w:tcPr>
            <w:tcW w:w="2314" w:type="dxa"/>
          </w:tcPr>
          <w:p w14:paraId="49DD4648" w14:textId="77777777" w:rsidR="00946C59" w:rsidRPr="00B20F02" w:rsidRDefault="00946C59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0" w:type="dxa"/>
            <w:gridSpan w:val="5"/>
          </w:tcPr>
          <w:p w14:paraId="48DE1ECF" w14:textId="083E5779" w:rsidR="00946C59" w:rsidRPr="00B20F02" w:rsidRDefault="000C58DB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C50BF33" w14:textId="77777777" w:rsidR="00946C59" w:rsidRPr="00B20F02" w:rsidRDefault="00946C59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71" w:type="dxa"/>
            <w:gridSpan w:val="5"/>
          </w:tcPr>
          <w:p w14:paraId="10C3AC65" w14:textId="711C23FE" w:rsidR="00946C59" w:rsidRPr="00B20F02" w:rsidRDefault="000C58DB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137DEB2" w14:textId="77777777" w:rsidR="00946C59" w:rsidRPr="00B20F02" w:rsidRDefault="00946C59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7" w:type="dxa"/>
            <w:gridSpan w:val="5"/>
          </w:tcPr>
          <w:p w14:paraId="79E24715" w14:textId="42E925D8" w:rsidR="00946C59" w:rsidRPr="00B20F02" w:rsidRDefault="000C58DB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46C59" w:rsidRPr="00B20F02" w14:paraId="21EBDB2B" w14:textId="78CDF938" w:rsidTr="00CD4561">
        <w:trPr>
          <w:tblHeader/>
        </w:trPr>
        <w:tc>
          <w:tcPr>
            <w:tcW w:w="2314" w:type="dxa"/>
          </w:tcPr>
          <w:p w14:paraId="0BAE74FC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CA9315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C79548F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ADDA2C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997BD4D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45FB5B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20C8975F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63CBA9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188FC6A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486F89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8EBAC85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446244F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1E56B850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  <w:vAlign w:val="bottom"/>
          </w:tcPr>
          <w:p w14:paraId="7FE98D1B" w14:textId="39C20880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3DD73FEB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  <w:vAlign w:val="bottom"/>
          </w:tcPr>
          <w:p w14:paraId="05BBDEA2" w14:textId="63CCD8BC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1358B28A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" w:type="dxa"/>
            <w:vAlign w:val="bottom"/>
          </w:tcPr>
          <w:p w14:paraId="10DEDEA5" w14:textId="44A39404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46C59" w:rsidRPr="00B20F02" w14:paraId="0B187F9C" w14:textId="511018D0" w:rsidTr="00CD4561">
        <w:trPr>
          <w:trHeight w:val="351"/>
          <w:tblHeader/>
        </w:trPr>
        <w:tc>
          <w:tcPr>
            <w:tcW w:w="2314" w:type="dxa"/>
          </w:tcPr>
          <w:p w14:paraId="7043CCBF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4" w:type="dxa"/>
            <w:gridSpan w:val="17"/>
            <w:vAlign w:val="bottom"/>
          </w:tcPr>
          <w:p w14:paraId="7194B83B" w14:textId="3DCF6486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46C59" w:rsidRPr="00B20F02" w14:paraId="02B20378" w14:textId="716C9303" w:rsidTr="00CD4561">
        <w:tc>
          <w:tcPr>
            <w:tcW w:w="2314" w:type="dxa"/>
          </w:tcPr>
          <w:p w14:paraId="45E43ABE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0" w:type="dxa"/>
            <w:vAlign w:val="bottom"/>
          </w:tcPr>
          <w:p w14:paraId="5FAE7844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348C276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590913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7BE006F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2376B1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E8D525E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9DD9D5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BA999E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4290D" w14:textId="77777777" w:rsidR="00946C59" w:rsidRPr="00B20F02" w:rsidRDefault="00946C59" w:rsidP="00946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C7ABB7" w14:textId="77777777" w:rsidR="00946C59" w:rsidRPr="00B20F02" w:rsidRDefault="00946C59" w:rsidP="00946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C137D13" w14:textId="77777777" w:rsidR="00946C59" w:rsidRPr="00B20F02" w:rsidRDefault="00946C59" w:rsidP="00946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B70404" w14:textId="77777777" w:rsidR="00946C59" w:rsidRPr="00B20F02" w:rsidRDefault="00946C59" w:rsidP="00946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2321E56C" w14:textId="77777777" w:rsidR="00946C59" w:rsidRPr="00B20F02" w:rsidRDefault="00946C59" w:rsidP="00946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66B1D26" w14:textId="77777777" w:rsidR="00946C59" w:rsidRPr="00B20F02" w:rsidRDefault="00946C59" w:rsidP="00946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64A2E7F" w14:textId="77777777" w:rsidR="00946C59" w:rsidRPr="00B20F02" w:rsidRDefault="00946C59" w:rsidP="00946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6E682FF" w14:textId="77777777" w:rsidR="00946C59" w:rsidRPr="00B20F02" w:rsidRDefault="00946C59" w:rsidP="00946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D50C35D" w14:textId="77777777" w:rsidR="00946C59" w:rsidRPr="00B20F02" w:rsidRDefault="00946C59" w:rsidP="00946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0523" w:rsidRPr="00B20F02" w14:paraId="49852250" w14:textId="4E63A891" w:rsidTr="00576B97">
        <w:tc>
          <w:tcPr>
            <w:tcW w:w="2314" w:type="dxa"/>
          </w:tcPr>
          <w:p w14:paraId="023BC39A" w14:textId="77777777" w:rsidR="001C0523" w:rsidRPr="00B20F02" w:rsidRDefault="001C0523" w:rsidP="001C0523">
            <w:pPr>
              <w:pStyle w:val="ListParagraph"/>
              <w:ind w:left="221" w:right="-22" w:hanging="22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90" w:type="dxa"/>
            <w:vAlign w:val="bottom"/>
          </w:tcPr>
          <w:p w14:paraId="49CB967B" w14:textId="53EA8E00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258CB9D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881D8D" w14:textId="68567A2D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7E28A0E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D72124" w14:textId="589A0AEE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01F24B0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CF6023" w14:textId="16A2B615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FA7DD48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E0E056" w14:textId="575CCC1B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14:paraId="1F0AFA2B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32BFC92" w14:textId="4035152F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7797A0C6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EFFCAB6" w14:textId="1B0B3CEC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610687C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3E8511A6" w14:textId="3782D048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6" w:type="dxa"/>
            <w:vAlign w:val="bottom"/>
          </w:tcPr>
          <w:p w14:paraId="1202D46A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0469E29" w14:textId="4D7A383B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1C0523" w:rsidRPr="00B20F02" w14:paraId="237F6808" w14:textId="102E82C8" w:rsidTr="00576B97">
        <w:tc>
          <w:tcPr>
            <w:tcW w:w="2314" w:type="dxa"/>
          </w:tcPr>
          <w:p w14:paraId="13823687" w14:textId="77777777" w:rsidR="001C0523" w:rsidRPr="00B20F02" w:rsidRDefault="001C0523" w:rsidP="001C0523">
            <w:pPr>
              <w:pStyle w:val="ListParagraph"/>
              <w:ind w:left="221" w:right="-22" w:hanging="2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990" w:type="dxa"/>
            <w:vAlign w:val="bottom"/>
          </w:tcPr>
          <w:p w14:paraId="05728CE6" w14:textId="28A22C98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693FB58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1E23C1" w14:textId="4345A2DD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052</w:t>
            </w:r>
          </w:p>
        </w:tc>
        <w:tc>
          <w:tcPr>
            <w:tcW w:w="270" w:type="dxa"/>
            <w:vAlign w:val="bottom"/>
          </w:tcPr>
          <w:p w14:paraId="0D4E7337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A6BF21" w14:textId="6622C410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052</w:t>
            </w:r>
          </w:p>
        </w:tc>
        <w:tc>
          <w:tcPr>
            <w:tcW w:w="270" w:type="dxa"/>
            <w:vAlign w:val="bottom"/>
          </w:tcPr>
          <w:p w14:paraId="38FF06AB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AF9202" w14:textId="77AAE1F8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C811FEF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B2D90E" w14:textId="4CC72B4B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70" w:type="dxa"/>
            <w:vAlign w:val="bottom"/>
          </w:tcPr>
          <w:p w14:paraId="183DE7FF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19F9E97F" w14:textId="704B854A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36" w:type="dxa"/>
          </w:tcPr>
          <w:p w14:paraId="1B99F143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BC954A1" w14:textId="14651F9F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5C094A7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813C7B8" w14:textId="7CE51D96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236" w:type="dxa"/>
            <w:vAlign w:val="bottom"/>
          </w:tcPr>
          <w:p w14:paraId="29E1E431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35BFE1B" w14:textId="11A215CD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</w:tr>
      <w:tr w:rsidR="001C0523" w:rsidRPr="00B20F02" w14:paraId="483B3E0D" w14:textId="5B304EA3" w:rsidTr="00CD4561">
        <w:trPr>
          <w:trHeight w:val="70"/>
        </w:trPr>
        <w:tc>
          <w:tcPr>
            <w:tcW w:w="2314" w:type="dxa"/>
          </w:tcPr>
          <w:p w14:paraId="69C6CBE7" w14:textId="77777777" w:rsidR="001C0523" w:rsidRPr="00B20F02" w:rsidRDefault="001C0523" w:rsidP="001C0523">
            <w:pPr>
              <w:pStyle w:val="ListParagraph"/>
              <w:ind w:left="221" w:right="-22" w:hanging="22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หนี้สินภายใต้สัญญา</w:t>
            </w:r>
          </w:p>
          <w:p w14:paraId="0A894453" w14:textId="77777777" w:rsidR="001C0523" w:rsidRPr="00B20F02" w:rsidRDefault="001C0523" w:rsidP="001C0523">
            <w:pPr>
              <w:pStyle w:val="ListParagraph"/>
              <w:tabs>
                <w:tab w:val="clear" w:pos="227"/>
                <w:tab w:val="left" w:pos="401"/>
              </w:tabs>
              <w:ind w:left="221" w:right="-22" w:hanging="2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ทรัสต์รีซีทส์</w:t>
            </w:r>
          </w:p>
        </w:tc>
        <w:tc>
          <w:tcPr>
            <w:tcW w:w="990" w:type="dxa"/>
            <w:vAlign w:val="bottom"/>
          </w:tcPr>
          <w:p w14:paraId="4F0ECABD" w14:textId="25DB7DBC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1C0523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414</w:t>
            </w:r>
          </w:p>
        </w:tc>
        <w:tc>
          <w:tcPr>
            <w:tcW w:w="270" w:type="dxa"/>
            <w:vAlign w:val="bottom"/>
          </w:tcPr>
          <w:p w14:paraId="0584A368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7D9217" w14:textId="5F08196D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85A56DF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C36CAD" w14:textId="03BD6852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270" w:type="dxa"/>
            <w:vAlign w:val="bottom"/>
          </w:tcPr>
          <w:p w14:paraId="402CDD26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2CCC68" w14:textId="18579B0E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1C0523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392</w:t>
            </w:r>
          </w:p>
        </w:tc>
        <w:tc>
          <w:tcPr>
            <w:tcW w:w="270" w:type="dxa"/>
            <w:vAlign w:val="bottom"/>
          </w:tcPr>
          <w:p w14:paraId="15AA5DD8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DED374" w14:textId="5EDA601D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662D484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287FC1D1" w14:textId="1443CF7C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36" w:type="dxa"/>
          </w:tcPr>
          <w:p w14:paraId="329F8B34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2DAC0C5A" w14:textId="2B44EA1C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1C0523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753</w:t>
            </w:r>
          </w:p>
        </w:tc>
        <w:tc>
          <w:tcPr>
            <w:tcW w:w="238" w:type="dxa"/>
            <w:vAlign w:val="bottom"/>
          </w:tcPr>
          <w:p w14:paraId="3C62B6F5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32119BD0" w14:textId="3E3BECBD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89346FD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745B494" w14:textId="681DD82C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</w:tr>
      <w:tr w:rsidR="001C0523" w:rsidRPr="00B20F02" w14:paraId="337204A4" w14:textId="782D8B25" w:rsidTr="00CD4561">
        <w:tc>
          <w:tcPr>
            <w:tcW w:w="2314" w:type="dxa"/>
          </w:tcPr>
          <w:p w14:paraId="23C84B5F" w14:textId="77777777" w:rsidR="001C0523" w:rsidRPr="00B20F02" w:rsidRDefault="001C0523" w:rsidP="001C0523">
            <w:pPr>
              <w:pStyle w:val="ListParagraph"/>
              <w:tabs>
                <w:tab w:val="decimal" w:pos="717"/>
              </w:tabs>
              <w:ind w:left="221" w:right="-22" w:hanging="2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990" w:type="dxa"/>
            <w:vAlign w:val="bottom"/>
          </w:tcPr>
          <w:p w14:paraId="56003C66" w14:textId="0AE3B2F2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219FA6E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A944F3" w14:textId="3E12F883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66F59"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71CBA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DC6E2D7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F90D4D" w14:textId="5787698A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66F59"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71CBA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A80097A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F88A9A" w14:textId="4FC5826D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5EA0464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B7775A" w14:textId="6729718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26A7775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975B372" w14:textId="3BF53165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76ED252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11874578" w14:textId="232AA67D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D80D07B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21CAC7E4" w14:textId="6CEAD798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236" w:type="dxa"/>
            <w:vAlign w:val="bottom"/>
          </w:tcPr>
          <w:p w14:paraId="7B633B0F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640148A" w14:textId="14D55A35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D66F59" w:rsidRPr="00B20F02" w14:paraId="7E8BFB71" w14:textId="77777777" w:rsidTr="00CD4561">
        <w:tc>
          <w:tcPr>
            <w:tcW w:w="2314" w:type="dxa"/>
          </w:tcPr>
          <w:p w14:paraId="7FBADAA8" w14:textId="2E12AC95" w:rsidR="00D66F59" w:rsidRPr="00B20F02" w:rsidRDefault="00D66F59" w:rsidP="00D66F59">
            <w:pPr>
              <w:pStyle w:val="ListParagraph"/>
              <w:tabs>
                <w:tab w:val="decimal" w:pos="717"/>
              </w:tabs>
              <w:ind w:left="221" w:right="-22" w:hanging="2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3E636262" w14:textId="1D73A613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5C20D1E" w14:textId="77777777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7DDE44" w14:textId="78B6E77D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</w:rPr>
              <w:t>3,000</w:t>
            </w:r>
          </w:p>
        </w:tc>
        <w:tc>
          <w:tcPr>
            <w:tcW w:w="270" w:type="dxa"/>
            <w:vAlign w:val="bottom"/>
          </w:tcPr>
          <w:p w14:paraId="77C48A2D" w14:textId="77777777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F5D862" w14:textId="1BDB9648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</w:rPr>
              <w:t>3,000</w:t>
            </w:r>
          </w:p>
        </w:tc>
        <w:tc>
          <w:tcPr>
            <w:tcW w:w="270" w:type="dxa"/>
            <w:vAlign w:val="bottom"/>
          </w:tcPr>
          <w:p w14:paraId="777B0C87" w14:textId="77777777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9C8A95" w14:textId="522102F9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E7D5390" w14:textId="77777777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FBA88F" w14:textId="577BFAD9" w:rsidR="00D66F59" w:rsidRPr="00B20F02" w:rsidRDefault="00D66F59" w:rsidP="00D66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70" w:type="dxa"/>
            <w:vAlign w:val="bottom"/>
          </w:tcPr>
          <w:p w14:paraId="597E497E" w14:textId="77777777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CD654EB" w14:textId="4A53425B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6" w:type="dxa"/>
          </w:tcPr>
          <w:p w14:paraId="258495A9" w14:textId="77777777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A6E4983" w14:textId="772569A2" w:rsidR="00D66F59" w:rsidRPr="00B20F02" w:rsidRDefault="00D66F59" w:rsidP="00D66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4070D9E" w14:textId="77777777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3DA236DF" w14:textId="71525E1D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  <w:tc>
          <w:tcPr>
            <w:tcW w:w="236" w:type="dxa"/>
            <w:vAlign w:val="bottom"/>
          </w:tcPr>
          <w:p w14:paraId="131FE600" w14:textId="77777777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9C7516F" w14:textId="7FF17EE2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</w:tr>
      <w:tr w:rsidR="00D66F59" w:rsidRPr="00B20F02" w14:paraId="285C1E88" w14:textId="63609C9E" w:rsidTr="00576B97">
        <w:tc>
          <w:tcPr>
            <w:tcW w:w="2314" w:type="dxa"/>
          </w:tcPr>
          <w:p w14:paraId="3828D488" w14:textId="1ED7D13F" w:rsidR="00D66F59" w:rsidRPr="00B20F02" w:rsidRDefault="00D66F59" w:rsidP="00D66F59">
            <w:pPr>
              <w:pStyle w:val="ListParagraph"/>
              <w:ind w:left="221" w:right="-22" w:hanging="2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เงินกู้ระยะสั้น</w:t>
            </w:r>
          </w:p>
        </w:tc>
        <w:tc>
          <w:tcPr>
            <w:tcW w:w="990" w:type="dxa"/>
            <w:vAlign w:val="bottom"/>
          </w:tcPr>
          <w:p w14:paraId="116E2DCA" w14:textId="0F4B985E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ADF63B1" w14:textId="77777777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0057D0" w14:textId="567978C2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</w:rPr>
              <w:t>1,320</w:t>
            </w:r>
          </w:p>
        </w:tc>
        <w:tc>
          <w:tcPr>
            <w:tcW w:w="270" w:type="dxa"/>
            <w:vAlign w:val="bottom"/>
          </w:tcPr>
          <w:p w14:paraId="6335B096" w14:textId="77777777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C4453C" w14:textId="5B549D70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</w:rPr>
              <w:t>1,320</w:t>
            </w:r>
          </w:p>
        </w:tc>
        <w:tc>
          <w:tcPr>
            <w:tcW w:w="270" w:type="dxa"/>
            <w:vAlign w:val="bottom"/>
          </w:tcPr>
          <w:p w14:paraId="0DA0C101" w14:textId="77777777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18EB4C" w14:textId="4874B201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607BBB2" w14:textId="77777777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B86385" w14:textId="58CA0A49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9CEC692" w14:textId="77777777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CA4C667" w14:textId="59F98366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A909947" w14:textId="77777777" w:rsidR="00D66F59" w:rsidRPr="00B20F02" w:rsidRDefault="00D66F59" w:rsidP="00D66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8551A0C" w14:textId="6BA33A70" w:rsidR="00D66F59" w:rsidRPr="00B20F02" w:rsidRDefault="00D66F59" w:rsidP="00D66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73D535B8" w14:textId="77777777" w:rsidR="00D66F59" w:rsidRPr="00B20F02" w:rsidRDefault="00D66F59" w:rsidP="00D66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57ABB52" w14:textId="0C7258CD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0710CC8" w14:textId="77777777" w:rsidR="00D66F59" w:rsidRPr="00B20F02" w:rsidRDefault="00D66F59" w:rsidP="00D66F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C6532DE" w14:textId="19C55AF6" w:rsidR="00D66F59" w:rsidRPr="00B20F02" w:rsidRDefault="00D66F59" w:rsidP="00D66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161E5" w:rsidRPr="00B20F02" w14:paraId="5ECA8711" w14:textId="77777777" w:rsidTr="00576B97">
        <w:tc>
          <w:tcPr>
            <w:tcW w:w="2314" w:type="dxa"/>
          </w:tcPr>
          <w:p w14:paraId="4C5ADBBC" w14:textId="1EC141EC" w:rsidR="00E161E5" w:rsidRPr="00B20F02" w:rsidRDefault="00E161E5" w:rsidP="00E161E5">
            <w:pPr>
              <w:pStyle w:val="ListParagraph"/>
              <w:ind w:left="221" w:right="-22" w:hanging="2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990" w:type="dxa"/>
            <w:vAlign w:val="bottom"/>
          </w:tcPr>
          <w:p w14:paraId="54ACA625" w14:textId="6AB6C520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E6EB407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FD6188" w14:textId="1C4E7928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</w:rPr>
              <w:t>547</w:t>
            </w:r>
          </w:p>
        </w:tc>
        <w:tc>
          <w:tcPr>
            <w:tcW w:w="270" w:type="dxa"/>
            <w:vAlign w:val="bottom"/>
          </w:tcPr>
          <w:p w14:paraId="4E939B50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BA1E1D" w14:textId="23A0B8D1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</w:rPr>
              <w:t>547</w:t>
            </w:r>
          </w:p>
        </w:tc>
        <w:tc>
          <w:tcPr>
            <w:tcW w:w="270" w:type="dxa"/>
            <w:vAlign w:val="bottom"/>
          </w:tcPr>
          <w:p w14:paraId="7221EE09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B5D59E" w14:textId="67DF0290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CD0DC19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9892C9" w14:textId="2E406B43" w:rsidR="00E161E5" w:rsidRPr="00B20F02" w:rsidRDefault="00E161E5" w:rsidP="00E16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270" w:type="dxa"/>
            <w:vAlign w:val="bottom"/>
          </w:tcPr>
          <w:p w14:paraId="0F43EB7C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3BADABF2" w14:textId="7A7DF430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236" w:type="dxa"/>
          </w:tcPr>
          <w:p w14:paraId="10AA29B9" w14:textId="77777777" w:rsidR="00E161E5" w:rsidRPr="00B20F02" w:rsidRDefault="00E161E5" w:rsidP="00E16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B0F6AA2" w14:textId="14222341" w:rsidR="00E161E5" w:rsidRPr="00B20F02" w:rsidRDefault="00E161E5" w:rsidP="00E16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97AAD2E" w14:textId="77777777" w:rsidR="00E161E5" w:rsidRPr="00B20F02" w:rsidRDefault="00E161E5" w:rsidP="00E16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2529FF2" w14:textId="7CAF1EB8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6CEBF69" w14:textId="77777777" w:rsidR="00E161E5" w:rsidRPr="00B20F02" w:rsidRDefault="00E161E5" w:rsidP="00E16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3491F757" w14:textId="653A7C31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161E5" w:rsidRPr="00B20F02" w14:paraId="0EF8B69D" w14:textId="215D1D7B" w:rsidTr="00CD4561">
        <w:tc>
          <w:tcPr>
            <w:tcW w:w="2314" w:type="dxa"/>
          </w:tcPr>
          <w:p w14:paraId="710C1B53" w14:textId="77777777" w:rsidR="00E161E5" w:rsidRPr="00B20F02" w:rsidRDefault="00E161E5" w:rsidP="00E161E5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129C6" w14:textId="3EA9425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2,414</w:t>
            </w:r>
          </w:p>
        </w:tc>
        <w:tc>
          <w:tcPr>
            <w:tcW w:w="270" w:type="dxa"/>
            <w:vAlign w:val="bottom"/>
          </w:tcPr>
          <w:p w14:paraId="0E2C7D0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639C2" w14:textId="0AD58C7E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17,57</w:t>
            </w:r>
            <w:r w:rsidR="0039637E"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5EA29FB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714D1" w14:textId="790720B6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19,98</w:t>
            </w:r>
            <w:r w:rsidR="00971CBA"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94652C5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215ED" w14:textId="034D2038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3,392</w:t>
            </w:r>
          </w:p>
        </w:tc>
        <w:tc>
          <w:tcPr>
            <w:tcW w:w="270" w:type="dxa"/>
            <w:vAlign w:val="bottom"/>
          </w:tcPr>
          <w:p w14:paraId="316FEE14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D4BF6" w14:textId="36AAEA3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6,575</w:t>
            </w:r>
          </w:p>
        </w:tc>
        <w:tc>
          <w:tcPr>
            <w:tcW w:w="270" w:type="dxa"/>
            <w:vAlign w:val="bottom"/>
          </w:tcPr>
          <w:p w14:paraId="4F27D5E9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638AA" w14:textId="5D738960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9,967</w:t>
            </w:r>
          </w:p>
        </w:tc>
        <w:tc>
          <w:tcPr>
            <w:tcW w:w="236" w:type="dxa"/>
          </w:tcPr>
          <w:p w14:paraId="7B07C6CF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2F100" w14:textId="4FD85BE9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3,753</w:t>
            </w:r>
          </w:p>
        </w:tc>
        <w:tc>
          <w:tcPr>
            <w:tcW w:w="238" w:type="dxa"/>
            <w:vAlign w:val="bottom"/>
          </w:tcPr>
          <w:p w14:paraId="12C48C4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75731" w14:textId="648BC31D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10,617</w:t>
            </w:r>
          </w:p>
        </w:tc>
        <w:tc>
          <w:tcPr>
            <w:tcW w:w="236" w:type="dxa"/>
            <w:vAlign w:val="bottom"/>
          </w:tcPr>
          <w:p w14:paraId="60E8B7E2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0BF52" w14:textId="1C81EDA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14,370</w:t>
            </w:r>
          </w:p>
        </w:tc>
      </w:tr>
      <w:tr w:rsidR="00E161E5" w:rsidRPr="00B20F02" w14:paraId="7BDCFEBD" w14:textId="2AF852C8" w:rsidTr="00CD4561">
        <w:tc>
          <w:tcPr>
            <w:tcW w:w="2314" w:type="dxa"/>
          </w:tcPr>
          <w:p w14:paraId="76826B3D" w14:textId="77777777" w:rsidR="00E161E5" w:rsidRPr="00B20F02" w:rsidRDefault="00E161E5" w:rsidP="00E161E5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4590AEF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7052B65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5EA0DA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54D98E5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CEF70E4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8CAC3A7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C0BC00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DF94023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1E6D62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0572D4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1B71E7F9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BDDB9ED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643292A3" w14:textId="506F7D00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03305361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6FFB73BF" w14:textId="61D200A4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C94597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138C79A8" w14:textId="0949731E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161E5" w:rsidRPr="00B20F02" w14:paraId="462DFD7C" w14:textId="0F23E1F3" w:rsidTr="00CD4561">
        <w:tc>
          <w:tcPr>
            <w:tcW w:w="2314" w:type="dxa"/>
          </w:tcPr>
          <w:p w14:paraId="68259D35" w14:textId="004DD3A8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60CE089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0E98EC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0D7591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6421B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6EC58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9D51B2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53D83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9B1C9C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A569F4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DEBB51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6C4C7B4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1289B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33AC764" w14:textId="570820DD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61002CD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EC5AC1E" w14:textId="14247E25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68DD94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E9FD86E" w14:textId="601B58A4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E5" w:rsidRPr="00B20F02" w14:paraId="798D91AC" w14:textId="77777777" w:rsidTr="00CD4561">
        <w:tc>
          <w:tcPr>
            <w:tcW w:w="2314" w:type="dxa"/>
          </w:tcPr>
          <w:p w14:paraId="61EC0C70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7A613CF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52ADFC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E988D1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32A5E5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1338A7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713F2D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917963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EAB536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36C830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AA9EAC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24960008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8BFAB0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7A1D0C39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476AE230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A743276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6C0CFB5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2DED0961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E5" w:rsidRPr="00B20F02" w14:paraId="475654A7" w14:textId="77777777" w:rsidTr="00CD4561">
        <w:tc>
          <w:tcPr>
            <w:tcW w:w="2314" w:type="dxa"/>
          </w:tcPr>
          <w:p w14:paraId="28A37051" w14:textId="44BD76CC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90" w:type="dxa"/>
            <w:vAlign w:val="bottom"/>
          </w:tcPr>
          <w:p w14:paraId="2118A1BA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012F4A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80181A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297EB4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EE9063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260D5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DB9C1A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0059D4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82DF53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BE4DAA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3B65CC8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123F65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516DE42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19595848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139C6E84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4885C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0423775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E5" w:rsidRPr="00B20F02" w14:paraId="7FA9193B" w14:textId="77777777" w:rsidTr="008402EA">
        <w:tc>
          <w:tcPr>
            <w:tcW w:w="2314" w:type="dxa"/>
          </w:tcPr>
          <w:p w14:paraId="1EA304FB" w14:textId="4B9B0FD0" w:rsidR="00E161E5" w:rsidRPr="00B20F02" w:rsidRDefault="00E161E5" w:rsidP="00E161E5">
            <w:pPr>
              <w:pStyle w:val="ListParagraph"/>
              <w:ind w:left="221" w:right="-22" w:hanging="2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6F02E1F5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CA35D80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46EE1E" w14:textId="071799B2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bottom"/>
          </w:tcPr>
          <w:p w14:paraId="7629969D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83FB33" w14:textId="26DD49CB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bottom"/>
          </w:tcPr>
          <w:p w14:paraId="4648AF2A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74BDB7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29EFF0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AB9361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941BB2C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39B62CAD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CDCAA56" w14:textId="77777777" w:rsidR="00E161E5" w:rsidRPr="00B20F02" w:rsidRDefault="00E161E5" w:rsidP="00E16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87F75A4" w14:textId="77777777" w:rsidR="00E161E5" w:rsidRPr="00B20F02" w:rsidRDefault="00E161E5" w:rsidP="00E16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2CD0EA99" w14:textId="77777777" w:rsidR="00E161E5" w:rsidRPr="00B20F02" w:rsidRDefault="00E161E5" w:rsidP="00E16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65C4B723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6B2A576" w14:textId="77777777" w:rsidR="00E161E5" w:rsidRPr="00B20F02" w:rsidRDefault="00E161E5" w:rsidP="00E16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E828159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161E5" w:rsidRPr="00B20F02" w14:paraId="1B85966E" w14:textId="053ED3CC" w:rsidTr="00CD4561">
        <w:tc>
          <w:tcPr>
            <w:tcW w:w="2314" w:type="dxa"/>
          </w:tcPr>
          <w:p w14:paraId="6D62679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732E15FA" w14:textId="171F6214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A0E0225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7515B1" w14:textId="32FA3D21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270" w:type="dxa"/>
            <w:vAlign w:val="bottom"/>
          </w:tcPr>
          <w:p w14:paraId="24CDEF62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655267" w14:textId="5E5C2E45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270" w:type="dxa"/>
            <w:vAlign w:val="bottom"/>
          </w:tcPr>
          <w:p w14:paraId="4916FE0D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1D2140" w14:textId="3F3065E6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29156A4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B58282" w14:textId="43088390" w:rsidR="00E161E5" w:rsidRPr="00B20F02" w:rsidRDefault="00E161E5" w:rsidP="00E16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14:paraId="7A5C8027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9AD6196" w14:textId="3C81E17E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6" w:type="dxa"/>
          </w:tcPr>
          <w:p w14:paraId="2BAAED5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7610338" w14:textId="6C2B0002" w:rsidR="00E161E5" w:rsidRPr="00B20F02" w:rsidRDefault="00E161E5" w:rsidP="00E16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FC54D8A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F3C8AF1" w14:textId="101BEDE4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36" w:type="dxa"/>
            <w:vAlign w:val="bottom"/>
          </w:tcPr>
          <w:p w14:paraId="20AAF0E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64FF8DF" w14:textId="08C80831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</w:tr>
      <w:tr w:rsidR="00E161E5" w:rsidRPr="00B20F02" w14:paraId="1C8CFA93" w14:textId="77777777" w:rsidTr="004B3C46">
        <w:tc>
          <w:tcPr>
            <w:tcW w:w="2314" w:type="dxa"/>
          </w:tcPr>
          <w:p w14:paraId="037C3BF2" w14:textId="414ED885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0145F32" w14:textId="346A0B28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894E86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A50FE3" w14:textId="37DB7694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3,576</w:t>
            </w:r>
          </w:p>
        </w:tc>
        <w:tc>
          <w:tcPr>
            <w:tcW w:w="270" w:type="dxa"/>
            <w:vAlign w:val="bottom"/>
          </w:tcPr>
          <w:p w14:paraId="2E5F4817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5D5EEB" w14:textId="26979FD9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3,576</w:t>
            </w:r>
          </w:p>
        </w:tc>
        <w:tc>
          <w:tcPr>
            <w:tcW w:w="270" w:type="dxa"/>
            <w:vAlign w:val="bottom"/>
          </w:tcPr>
          <w:p w14:paraId="510F1890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2E392F" w14:textId="47C7C2FD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75496F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315CBA" w14:textId="1ACF03BE" w:rsidR="00E161E5" w:rsidRPr="00B20F02" w:rsidRDefault="00E161E5" w:rsidP="00E16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1,757</w:t>
            </w:r>
          </w:p>
        </w:tc>
        <w:tc>
          <w:tcPr>
            <w:tcW w:w="270" w:type="dxa"/>
            <w:vAlign w:val="bottom"/>
          </w:tcPr>
          <w:p w14:paraId="67BF05DD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650D544" w14:textId="52EB768F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1,757</w:t>
            </w:r>
          </w:p>
        </w:tc>
        <w:tc>
          <w:tcPr>
            <w:tcW w:w="236" w:type="dxa"/>
          </w:tcPr>
          <w:p w14:paraId="06124D5A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072E194A" w14:textId="4C9F621B" w:rsidR="00E161E5" w:rsidRPr="00B20F02" w:rsidRDefault="00E161E5" w:rsidP="00E16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0E8CEA14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EFCAB99" w14:textId="1983917C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E4FFE79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6DE24564" w14:textId="6770F632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161E5" w:rsidRPr="00B20F02" w14:paraId="28046731" w14:textId="77777777" w:rsidTr="004B3C46">
        <w:tc>
          <w:tcPr>
            <w:tcW w:w="2314" w:type="dxa"/>
          </w:tcPr>
          <w:p w14:paraId="4C4C6396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545F0" w14:textId="633ACADB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EA8D6DC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47AB7D" w14:textId="62FAB78F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10,606</w:t>
            </w:r>
          </w:p>
        </w:tc>
        <w:tc>
          <w:tcPr>
            <w:tcW w:w="270" w:type="dxa"/>
            <w:vAlign w:val="bottom"/>
          </w:tcPr>
          <w:p w14:paraId="6E8A8DA9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96F86" w14:textId="52920B49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10,606</w:t>
            </w:r>
          </w:p>
        </w:tc>
        <w:tc>
          <w:tcPr>
            <w:tcW w:w="270" w:type="dxa"/>
            <w:vAlign w:val="bottom"/>
          </w:tcPr>
          <w:p w14:paraId="6BE84D81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2484C" w14:textId="00E1692B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ECC5DF4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D4B62" w14:textId="1EE94663" w:rsidR="00E161E5" w:rsidRPr="00B20F02" w:rsidRDefault="00E161E5" w:rsidP="00E16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11,757</w:t>
            </w:r>
          </w:p>
        </w:tc>
        <w:tc>
          <w:tcPr>
            <w:tcW w:w="270" w:type="dxa"/>
            <w:vAlign w:val="bottom"/>
          </w:tcPr>
          <w:p w14:paraId="1781BE41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C7A4F" w14:textId="2E302DE2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11,757</w:t>
            </w:r>
          </w:p>
        </w:tc>
        <w:tc>
          <w:tcPr>
            <w:tcW w:w="236" w:type="dxa"/>
          </w:tcPr>
          <w:p w14:paraId="479D1977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6D23A" w14:textId="4EF306AB" w:rsidR="00E161E5" w:rsidRPr="00B20F02" w:rsidRDefault="00E161E5" w:rsidP="00E16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621BFFC4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FF66A" w14:textId="6476D7FF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36" w:type="dxa"/>
            <w:vAlign w:val="bottom"/>
          </w:tcPr>
          <w:p w14:paraId="360D3625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30A06" w14:textId="0B83ABB4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</w:tr>
      <w:tr w:rsidR="00E161E5" w:rsidRPr="00B20F02" w14:paraId="0AD87B50" w14:textId="77777777" w:rsidTr="004B3C46">
        <w:tc>
          <w:tcPr>
            <w:tcW w:w="2314" w:type="dxa"/>
          </w:tcPr>
          <w:p w14:paraId="39AB1566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60B8E0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0A16CDF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DA9ED3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0BC922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301E4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076109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229A25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804B4A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D54B84" w14:textId="77777777" w:rsidR="00E161E5" w:rsidRPr="00B20F02" w:rsidRDefault="00E161E5" w:rsidP="00E16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BF0DE7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6A850FA3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B5CD50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12923B86" w14:textId="77777777" w:rsidR="00E161E5" w:rsidRPr="00B20F02" w:rsidRDefault="00E161E5" w:rsidP="00E161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0F0245C5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653B51FC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FC50BF6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3568A6EC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E5" w:rsidRPr="00B20F02" w14:paraId="5BE9704B" w14:textId="550B72F4" w:rsidTr="004B3C46">
        <w:trPr>
          <w:trHeight w:val="854"/>
        </w:trPr>
        <w:tc>
          <w:tcPr>
            <w:tcW w:w="2314" w:type="dxa"/>
          </w:tcPr>
          <w:p w14:paraId="6EE8B2C1" w14:textId="77777777" w:rsidR="00E161E5" w:rsidRPr="00B20F02" w:rsidRDefault="00E161E5" w:rsidP="00E161E5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01E8A2D" w14:textId="59C595B1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2,414</w:t>
            </w:r>
          </w:p>
        </w:tc>
        <w:tc>
          <w:tcPr>
            <w:tcW w:w="270" w:type="dxa"/>
            <w:vAlign w:val="bottom"/>
          </w:tcPr>
          <w:p w14:paraId="5EA7C81F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5B53D21" w14:textId="34C37EF2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28,17</w:t>
            </w:r>
            <w:r w:rsidR="0039637E"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4F6FC18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2320E25" w14:textId="097A18CC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30,59</w:t>
            </w:r>
            <w:r w:rsidR="0039637E"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15556ACD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8EEE749" w14:textId="743470C4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3,392</w:t>
            </w:r>
          </w:p>
        </w:tc>
        <w:tc>
          <w:tcPr>
            <w:tcW w:w="270" w:type="dxa"/>
            <w:vAlign w:val="bottom"/>
          </w:tcPr>
          <w:p w14:paraId="502B8075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FEBF766" w14:textId="5805525F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18,332</w:t>
            </w:r>
          </w:p>
        </w:tc>
        <w:tc>
          <w:tcPr>
            <w:tcW w:w="270" w:type="dxa"/>
            <w:vAlign w:val="bottom"/>
          </w:tcPr>
          <w:p w14:paraId="0A7ED74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3F16773F" w14:textId="24414C59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21,724</w:t>
            </w:r>
          </w:p>
        </w:tc>
        <w:tc>
          <w:tcPr>
            <w:tcW w:w="236" w:type="dxa"/>
          </w:tcPr>
          <w:p w14:paraId="16FEF36F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4DCDAD0F" w14:textId="7C05877C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3,753</w:t>
            </w:r>
          </w:p>
        </w:tc>
        <w:tc>
          <w:tcPr>
            <w:tcW w:w="238" w:type="dxa"/>
            <w:vAlign w:val="bottom"/>
          </w:tcPr>
          <w:p w14:paraId="6674FA14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30AAC51B" w14:textId="1F8718BB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19,617</w:t>
            </w:r>
          </w:p>
        </w:tc>
        <w:tc>
          <w:tcPr>
            <w:tcW w:w="236" w:type="dxa"/>
            <w:vAlign w:val="bottom"/>
          </w:tcPr>
          <w:p w14:paraId="22586F9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3345E2B8" w14:textId="1EA1E7B1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23,370</w:t>
            </w:r>
          </w:p>
        </w:tc>
      </w:tr>
    </w:tbl>
    <w:p w14:paraId="1D049130" w14:textId="007D4532" w:rsidR="00D721E4" w:rsidRPr="00B20F02" w:rsidRDefault="00D721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</w:rPr>
      </w:pPr>
    </w:p>
    <w:p w14:paraId="60D430F4" w14:textId="4766FDC6" w:rsidR="0063378E" w:rsidRPr="00B20F02" w:rsidRDefault="00633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</w:rPr>
      </w:pPr>
    </w:p>
    <w:p w14:paraId="552260E8" w14:textId="77777777" w:rsidR="0063378E" w:rsidRPr="00B20F02" w:rsidRDefault="00633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</w:rPr>
      </w:pPr>
    </w:p>
    <w:tbl>
      <w:tblPr>
        <w:tblStyle w:val="TableGrid"/>
        <w:tblW w:w="14017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992"/>
        <w:gridCol w:w="270"/>
        <w:gridCol w:w="1080"/>
        <w:gridCol w:w="270"/>
        <w:gridCol w:w="1083"/>
        <w:gridCol w:w="270"/>
        <w:gridCol w:w="1080"/>
        <w:gridCol w:w="270"/>
        <w:gridCol w:w="1080"/>
        <w:gridCol w:w="270"/>
        <w:gridCol w:w="1080"/>
        <w:gridCol w:w="236"/>
        <w:gridCol w:w="1114"/>
        <w:gridCol w:w="270"/>
        <w:gridCol w:w="990"/>
        <w:gridCol w:w="270"/>
        <w:gridCol w:w="1080"/>
      </w:tblGrid>
      <w:tr w:rsidR="00946C59" w:rsidRPr="00B20F02" w14:paraId="2EEE9AF6" w14:textId="51C5E3DB" w:rsidTr="00CD4561">
        <w:trPr>
          <w:trHeight w:hRule="exact" w:val="360"/>
          <w:tblHeader/>
        </w:trPr>
        <w:tc>
          <w:tcPr>
            <w:tcW w:w="2312" w:type="dxa"/>
          </w:tcPr>
          <w:p w14:paraId="53428E3E" w14:textId="7E4D9F04" w:rsidR="00946C59" w:rsidRPr="00B20F02" w:rsidRDefault="00946C59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5" w:type="dxa"/>
            <w:gridSpan w:val="17"/>
          </w:tcPr>
          <w:p w14:paraId="2FC32EFD" w14:textId="2DF0BA55" w:rsidR="00946C59" w:rsidRPr="00B20F02" w:rsidRDefault="00946C59" w:rsidP="00AB5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6C59" w:rsidRPr="00B20F02" w14:paraId="4A6D425E" w14:textId="6DEE5EFF" w:rsidTr="00271166">
        <w:trPr>
          <w:trHeight w:hRule="exact" w:val="333"/>
          <w:tblHeader/>
        </w:trPr>
        <w:tc>
          <w:tcPr>
            <w:tcW w:w="2312" w:type="dxa"/>
          </w:tcPr>
          <w:p w14:paraId="12BB8B3D" w14:textId="77777777" w:rsidR="00946C59" w:rsidRPr="00B20F02" w:rsidRDefault="00946C59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5" w:type="dxa"/>
            <w:gridSpan w:val="5"/>
          </w:tcPr>
          <w:p w14:paraId="3FD95BA8" w14:textId="35F9C8A3" w:rsidR="00946C59" w:rsidRPr="00B20F02" w:rsidRDefault="000C58DB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09E143A" w14:textId="77777777" w:rsidR="00946C59" w:rsidRPr="00B20F02" w:rsidRDefault="00946C59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5"/>
          </w:tcPr>
          <w:p w14:paraId="1B7AA088" w14:textId="01880229" w:rsidR="00946C59" w:rsidRPr="00B20F02" w:rsidRDefault="000C58DB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0F5A6B3" w14:textId="77777777" w:rsidR="00946C59" w:rsidRPr="00B20F02" w:rsidRDefault="00946C59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24" w:type="dxa"/>
            <w:gridSpan w:val="5"/>
          </w:tcPr>
          <w:p w14:paraId="6CBF5A97" w14:textId="56362FFB" w:rsidR="00946C59" w:rsidRPr="00B20F02" w:rsidRDefault="000C58DB" w:rsidP="00AB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D4561" w:rsidRPr="00B20F02" w14:paraId="790F9C02" w14:textId="040339BC" w:rsidTr="00271166">
        <w:trPr>
          <w:trHeight w:hRule="exact" w:val="720"/>
          <w:tblHeader/>
        </w:trPr>
        <w:tc>
          <w:tcPr>
            <w:tcW w:w="2312" w:type="dxa"/>
          </w:tcPr>
          <w:p w14:paraId="5C97FC7E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DBE60A3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1B8E3884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1AD7A0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2CEED64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4775EE1E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123CD81B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3B4A2B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54991C9A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EB16A4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25D04B20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DED148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64544D53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11275AF9" w14:textId="5B5D8D6D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DD9B290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3A40952" w14:textId="2F077F84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17063B73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ACAA3E9" w14:textId="4DB3BA8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D4561" w:rsidRPr="00B20F02" w14:paraId="37C43642" w14:textId="1AFEE77B" w:rsidTr="00CD4561">
        <w:trPr>
          <w:trHeight w:hRule="exact" w:val="360"/>
          <w:tblHeader/>
        </w:trPr>
        <w:tc>
          <w:tcPr>
            <w:tcW w:w="2312" w:type="dxa"/>
          </w:tcPr>
          <w:p w14:paraId="66E0E54C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5" w:type="dxa"/>
            <w:gridSpan w:val="17"/>
            <w:vAlign w:val="bottom"/>
          </w:tcPr>
          <w:p w14:paraId="40031840" w14:textId="0E3A87D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4561" w:rsidRPr="00B20F02" w14:paraId="68B8DE43" w14:textId="51C61C6D" w:rsidTr="00CD4561">
        <w:trPr>
          <w:trHeight w:hRule="exact" w:val="360"/>
        </w:trPr>
        <w:tc>
          <w:tcPr>
            <w:tcW w:w="2312" w:type="dxa"/>
          </w:tcPr>
          <w:p w14:paraId="7D625D03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2" w:type="dxa"/>
            <w:vAlign w:val="bottom"/>
          </w:tcPr>
          <w:p w14:paraId="41973087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02D8F5F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E211AB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1CCA503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2E34067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32A80DD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9E8923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FFB7F0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40632D" w14:textId="77777777" w:rsidR="00CD4561" w:rsidRPr="00B20F02" w:rsidRDefault="00CD4561" w:rsidP="00CD4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29B241" w14:textId="77777777" w:rsidR="00CD4561" w:rsidRPr="00B20F02" w:rsidRDefault="00CD4561" w:rsidP="00CD4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A839A8" w14:textId="77777777" w:rsidR="00CD4561" w:rsidRPr="00B20F02" w:rsidRDefault="00CD4561" w:rsidP="00CD4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822196" w14:textId="77777777" w:rsidR="00CD4561" w:rsidRPr="00B20F02" w:rsidRDefault="00CD4561" w:rsidP="00CD4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4F609F" w14:textId="77777777" w:rsidR="00CD4561" w:rsidRPr="00B20F02" w:rsidRDefault="00CD4561" w:rsidP="00CD4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3A782C" w14:textId="77777777" w:rsidR="00CD4561" w:rsidRPr="00B20F02" w:rsidRDefault="00CD4561" w:rsidP="00CD4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21039C" w14:textId="77777777" w:rsidR="00CD4561" w:rsidRPr="00B20F02" w:rsidRDefault="00CD4561" w:rsidP="00CD4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942010" w14:textId="77777777" w:rsidR="00CD4561" w:rsidRPr="00B20F02" w:rsidRDefault="00CD4561" w:rsidP="00CD4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3D5EE2" w14:textId="77777777" w:rsidR="00CD4561" w:rsidRPr="00B20F02" w:rsidRDefault="00CD4561" w:rsidP="00CD4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6B97" w:rsidRPr="00B20F02" w14:paraId="7A8B3A21" w14:textId="256DE36A" w:rsidTr="00576B97">
        <w:trPr>
          <w:trHeight w:hRule="exact" w:val="360"/>
        </w:trPr>
        <w:tc>
          <w:tcPr>
            <w:tcW w:w="2312" w:type="dxa"/>
          </w:tcPr>
          <w:p w14:paraId="1733907A" w14:textId="77777777" w:rsidR="00576B97" w:rsidRPr="00B20F02" w:rsidRDefault="00576B97" w:rsidP="00576B97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992" w:type="dxa"/>
            <w:vAlign w:val="bottom"/>
          </w:tcPr>
          <w:p w14:paraId="303A4D85" w14:textId="4FC1797A" w:rsidR="00576B97" w:rsidRPr="00B20F02" w:rsidRDefault="00CF73FF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7BCBFCE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172F88" w14:textId="16756EE9" w:rsidR="00576B97" w:rsidRPr="00B20F02" w:rsidRDefault="00CF73FF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7874B40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0C5E9DBC" w14:textId="322CA654" w:rsidR="00576B97" w:rsidRPr="00B20F02" w:rsidRDefault="00CF73FF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4D5F3B7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372B8" w14:textId="4714D763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C84E260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ED3513" w14:textId="0597CC88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719D639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3C04A6" w14:textId="2B8E2F89" w:rsidR="00576B97" w:rsidRPr="00B20F02" w:rsidRDefault="00576B97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BAA43E4" w14:textId="77777777" w:rsidR="00576B97" w:rsidRPr="00B20F02" w:rsidRDefault="00576B97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DFB6554" w14:textId="445930CC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06B501C" w14:textId="77777777" w:rsidR="00576B97" w:rsidRPr="00B20F02" w:rsidRDefault="00576B97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ED211C" w14:textId="585A0FA1" w:rsidR="00576B97" w:rsidRPr="00B20F02" w:rsidRDefault="000C58DB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671BE7F7" w14:textId="77777777" w:rsidR="00576B97" w:rsidRPr="00B20F02" w:rsidRDefault="00576B97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BA0EC9" w14:textId="02E59040" w:rsidR="00576B97" w:rsidRPr="00B20F02" w:rsidRDefault="000C58DB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</w:tr>
      <w:tr w:rsidR="00576B97" w:rsidRPr="00B20F02" w14:paraId="1095206A" w14:textId="13D5EE1E" w:rsidTr="00576B97">
        <w:trPr>
          <w:trHeight w:hRule="exact" w:val="360"/>
        </w:trPr>
        <w:tc>
          <w:tcPr>
            <w:tcW w:w="2312" w:type="dxa"/>
          </w:tcPr>
          <w:p w14:paraId="4A41FE6C" w14:textId="77777777" w:rsidR="00576B97" w:rsidRPr="00B20F02" w:rsidRDefault="00576B97" w:rsidP="00576B97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992" w:type="dxa"/>
            <w:vAlign w:val="bottom"/>
          </w:tcPr>
          <w:p w14:paraId="60CA4794" w14:textId="4C5E23BF" w:rsidR="00576B97" w:rsidRPr="00B20F02" w:rsidRDefault="00CF73FF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B28EA82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B94CB9" w14:textId="154CF311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="00CF73FF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536</w:t>
            </w:r>
          </w:p>
        </w:tc>
        <w:tc>
          <w:tcPr>
            <w:tcW w:w="270" w:type="dxa"/>
            <w:vAlign w:val="bottom"/>
          </w:tcPr>
          <w:p w14:paraId="0EC14AB3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85B6150" w14:textId="1A97D9BB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="00CF73FF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536</w:t>
            </w:r>
          </w:p>
        </w:tc>
        <w:tc>
          <w:tcPr>
            <w:tcW w:w="270" w:type="dxa"/>
            <w:vAlign w:val="bottom"/>
          </w:tcPr>
          <w:p w14:paraId="54B0FAF3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9821A8" w14:textId="08C2621B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B4FFAA7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4FC397" w14:textId="3A5B6304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576B97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474</w:t>
            </w:r>
          </w:p>
        </w:tc>
        <w:tc>
          <w:tcPr>
            <w:tcW w:w="270" w:type="dxa"/>
            <w:vAlign w:val="bottom"/>
          </w:tcPr>
          <w:p w14:paraId="7D0F597C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E8DDE3" w14:textId="12832C57" w:rsidR="00576B97" w:rsidRPr="00B20F02" w:rsidRDefault="000C58DB" w:rsidP="00C54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576B97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474</w:t>
            </w:r>
          </w:p>
        </w:tc>
        <w:tc>
          <w:tcPr>
            <w:tcW w:w="236" w:type="dxa"/>
          </w:tcPr>
          <w:p w14:paraId="4E6F6D72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3C6973E" w14:textId="785F9CFF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4A4DD6C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CF3F0B" w14:textId="78927C13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576B97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700</w:t>
            </w:r>
          </w:p>
        </w:tc>
        <w:tc>
          <w:tcPr>
            <w:tcW w:w="270" w:type="dxa"/>
            <w:vAlign w:val="bottom"/>
          </w:tcPr>
          <w:p w14:paraId="10B2556D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1CB81D" w14:textId="1F22085A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576B97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700</w:t>
            </w:r>
          </w:p>
        </w:tc>
      </w:tr>
      <w:tr w:rsidR="00576B97" w:rsidRPr="00B20F02" w14:paraId="15E39BD1" w14:textId="15CFE164" w:rsidTr="00CD4561">
        <w:trPr>
          <w:trHeight w:hRule="exact" w:val="720"/>
        </w:trPr>
        <w:tc>
          <w:tcPr>
            <w:tcW w:w="2312" w:type="dxa"/>
          </w:tcPr>
          <w:p w14:paraId="440938E8" w14:textId="77777777" w:rsidR="00576B97" w:rsidRPr="00B20F02" w:rsidRDefault="00576B97" w:rsidP="00576B97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หนี้สินภายใต้สัญญา</w:t>
            </w:r>
          </w:p>
          <w:p w14:paraId="30D8F12D" w14:textId="77777777" w:rsidR="00576B97" w:rsidRPr="00B20F02" w:rsidRDefault="00576B97" w:rsidP="00576B97">
            <w:pPr>
              <w:pStyle w:val="ListParagraph"/>
              <w:tabs>
                <w:tab w:val="clear" w:pos="227"/>
                <w:tab w:val="left" w:pos="401"/>
              </w:tabs>
              <w:ind w:left="166" w:right="-107" w:firstLine="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ทรัสต์รีซีทส์</w:t>
            </w:r>
          </w:p>
        </w:tc>
        <w:tc>
          <w:tcPr>
            <w:tcW w:w="992" w:type="dxa"/>
            <w:vAlign w:val="bottom"/>
          </w:tcPr>
          <w:p w14:paraId="0DA91D79" w14:textId="5F1A88DE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73FF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270" w:type="dxa"/>
            <w:vAlign w:val="bottom"/>
          </w:tcPr>
          <w:p w14:paraId="2BDC616E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9294D3" w14:textId="6596F196" w:rsidR="00576B97" w:rsidRPr="00B20F02" w:rsidRDefault="00CF73FF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26430A7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8AB53E0" w14:textId="0EB38E06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CF73FF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510</w:t>
            </w:r>
          </w:p>
        </w:tc>
        <w:tc>
          <w:tcPr>
            <w:tcW w:w="270" w:type="dxa"/>
            <w:vAlign w:val="bottom"/>
          </w:tcPr>
          <w:p w14:paraId="0FBDB715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255A05" w14:textId="6A44875D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270" w:type="dxa"/>
            <w:vAlign w:val="bottom"/>
          </w:tcPr>
          <w:p w14:paraId="3FFB7744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1B3283" w14:textId="205079FE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76D9805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6DB5C9" w14:textId="3039F843" w:rsidR="00576B97" w:rsidRPr="00B20F02" w:rsidRDefault="000C58DB" w:rsidP="00C54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576B97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653</w:t>
            </w:r>
          </w:p>
        </w:tc>
        <w:tc>
          <w:tcPr>
            <w:tcW w:w="236" w:type="dxa"/>
          </w:tcPr>
          <w:p w14:paraId="754A1A77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6E6457C" w14:textId="606B40C0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270" w:type="dxa"/>
            <w:vAlign w:val="bottom"/>
          </w:tcPr>
          <w:p w14:paraId="3B04826F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0CB4BE" w14:textId="324E4911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D7E9D62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067D49" w14:textId="4AB025C0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576B97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742</w:t>
            </w:r>
          </w:p>
        </w:tc>
      </w:tr>
      <w:tr w:rsidR="00576B97" w:rsidRPr="00B20F02" w14:paraId="09C55422" w14:textId="0B01500F" w:rsidTr="00CD4561">
        <w:trPr>
          <w:trHeight w:hRule="exact" w:val="360"/>
        </w:trPr>
        <w:tc>
          <w:tcPr>
            <w:tcW w:w="2312" w:type="dxa"/>
          </w:tcPr>
          <w:p w14:paraId="57DD5274" w14:textId="77777777" w:rsidR="00576B97" w:rsidRPr="00B20F02" w:rsidRDefault="00576B97" w:rsidP="00576B97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992" w:type="dxa"/>
            <w:vAlign w:val="bottom"/>
          </w:tcPr>
          <w:p w14:paraId="60B10873" w14:textId="55C484A8" w:rsidR="00576B97" w:rsidRPr="00B20F02" w:rsidRDefault="00CF73FF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29E1B97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953458" w14:textId="4EEEBD2D" w:rsidR="00576B97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4,65</w:t>
            </w:r>
            <w:r w:rsidR="00E17D7E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505C833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9DE07C9" w14:textId="1ADF9C08" w:rsidR="00576B97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4,65</w:t>
            </w:r>
            <w:r w:rsidR="00E17D7E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05DD8E9D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B4DE13" w14:textId="17DC2F39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8B84BDA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42D8F0" w14:textId="750C5A65" w:rsidR="00576B97" w:rsidRPr="00B20F02" w:rsidRDefault="00576B97" w:rsidP="00883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C895B03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75442E" w14:textId="75F4D9D6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5B1A6B8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B55B0CA" w14:textId="27F3A70E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16C2E52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39B9DC" w14:textId="069C67A2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161</w:t>
            </w:r>
          </w:p>
        </w:tc>
        <w:tc>
          <w:tcPr>
            <w:tcW w:w="270" w:type="dxa"/>
            <w:vAlign w:val="bottom"/>
          </w:tcPr>
          <w:p w14:paraId="179BFDFF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691090" w14:textId="760EDE19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576B97" w:rsidRPr="00B20F02" w14:paraId="21C52BEA" w14:textId="75AD383B" w:rsidTr="00576B97">
        <w:trPr>
          <w:trHeight w:hRule="exact" w:val="360"/>
        </w:trPr>
        <w:tc>
          <w:tcPr>
            <w:tcW w:w="2312" w:type="dxa"/>
          </w:tcPr>
          <w:p w14:paraId="72395166" w14:textId="77777777" w:rsidR="00576B97" w:rsidRPr="00B20F02" w:rsidRDefault="00576B97" w:rsidP="00576B97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2" w:type="dxa"/>
            <w:vAlign w:val="bottom"/>
          </w:tcPr>
          <w:p w14:paraId="1BF4A6F9" w14:textId="6F22062F" w:rsidR="00576B97" w:rsidRPr="00B20F02" w:rsidRDefault="00CF73FF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3B66E1C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ADEDE" w14:textId="12A925D7" w:rsidR="00576B97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3,000</w:t>
            </w:r>
          </w:p>
        </w:tc>
        <w:tc>
          <w:tcPr>
            <w:tcW w:w="270" w:type="dxa"/>
            <w:vAlign w:val="bottom"/>
          </w:tcPr>
          <w:p w14:paraId="2E34DB6B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3CD25982" w14:textId="1886DC48" w:rsidR="00576B97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3,000</w:t>
            </w:r>
          </w:p>
        </w:tc>
        <w:tc>
          <w:tcPr>
            <w:tcW w:w="270" w:type="dxa"/>
            <w:vAlign w:val="bottom"/>
          </w:tcPr>
          <w:p w14:paraId="6CC0AE8F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F59817" w14:textId="4D55DE6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6D872D1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B961D7" w14:textId="60AB1899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3AEB4B80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BC3188" w14:textId="6A1AF135" w:rsidR="00576B97" w:rsidRPr="00B20F02" w:rsidRDefault="000C58DB" w:rsidP="00C54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04A26DC7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65A0DAF" w14:textId="4CADD60C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7CBDABA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92D77A" w14:textId="2CF7CE2F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576B97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500</w:t>
            </w:r>
          </w:p>
        </w:tc>
        <w:tc>
          <w:tcPr>
            <w:tcW w:w="270" w:type="dxa"/>
            <w:vAlign w:val="bottom"/>
          </w:tcPr>
          <w:p w14:paraId="66614F37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531A0F" w14:textId="55703CA4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576B97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500</w:t>
            </w:r>
          </w:p>
        </w:tc>
      </w:tr>
      <w:tr w:rsidR="00576B97" w:rsidRPr="00B20F02" w14:paraId="2BFD7C01" w14:textId="3C1B7735" w:rsidTr="0063378E">
        <w:trPr>
          <w:trHeight w:hRule="exact" w:val="414"/>
        </w:trPr>
        <w:tc>
          <w:tcPr>
            <w:tcW w:w="2312" w:type="dxa"/>
          </w:tcPr>
          <w:p w14:paraId="24326D14" w14:textId="22EC852A" w:rsidR="00CF73FF" w:rsidRPr="00B20F02" w:rsidRDefault="00576B97" w:rsidP="00CF73FF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2" w:type="dxa"/>
            <w:vAlign w:val="bottom"/>
          </w:tcPr>
          <w:p w14:paraId="3D8F4D2A" w14:textId="09EA5ED9" w:rsidR="00576B97" w:rsidRPr="00B20F02" w:rsidRDefault="00CF73FF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D90273D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3E26F9" w14:textId="3A80EE9C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CF73FF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634</w:t>
            </w:r>
          </w:p>
        </w:tc>
        <w:tc>
          <w:tcPr>
            <w:tcW w:w="270" w:type="dxa"/>
            <w:vAlign w:val="bottom"/>
          </w:tcPr>
          <w:p w14:paraId="116A1A2B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E7A92D4" w14:textId="0A93EF38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CF73FF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634</w:t>
            </w:r>
          </w:p>
        </w:tc>
        <w:tc>
          <w:tcPr>
            <w:tcW w:w="270" w:type="dxa"/>
            <w:vAlign w:val="bottom"/>
          </w:tcPr>
          <w:p w14:paraId="2F5F9320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9C10BD" w14:textId="1D08811B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E3ADB87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04C514" w14:textId="5D9CB9F7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576B97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468</w:t>
            </w:r>
          </w:p>
        </w:tc>
        <w:tc>
          <w:tcPr>
            <w:tcW w:w="270" w:type="dxa"/>
            <w:vAlign w:val="bottom"/>
          </w:tcPr>
          <w:p w14:paraId="59095905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A8FCF7" w14:textId="22705185" w:rsidR="00576B97" w:rsidRPr="00B20F02" w:rsidRDefault="000C58DB" w:rsidP="00C54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576B97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468</w:t>
            </w:r>
          </w:p>
        </w:tc>
        <w:tc>
          <w:tcPr>
            <w:tcW w:w="236" w:type="dxa"/>
          </w:tcPr>
          <w:p w14:paraId="413586B7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D7DF645" w14:textId="4E066016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45D7C1A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6EAC6A" w14:textId="21D413D1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576B97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997</w:t>
            </w:r>
          </w:p>
        </w:tc>
        <w:tc>
          <w:tcPr>
            <w:tcW w:w="270" w:type="dxa"/>
            <w:vAlign w:val="bottom"/>
          </w:tcPr>
          <w:p w14:paraId="7DD93678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B90A38" w14:textId="5BEF519C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576B97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997</w:t>
            </w:r>
          </w:p>
        </w:tc>
      </w:tr>
      <w:tr w:rsidR="00E161E5" w:rsidRPr="00B20F02" w14:paraId="529404A0" w14:textId="77777777" w:rsidTr="00E161E5">
        <w:trPr>
          <w:trHeight w:hRule="exact" w:val="361"/>
        </w:trPr>
        <w:tc>
          <w:tcPr>
            <w:tcW w:w="2312" w:type="dxa"/>
          </w:tcPr>
          <w:p w14:paraId="2711A32F" w14:textId="4C39DE69" w:rsidR="00E161E5" w:rsidRPr="00B20F02" w:rsidRDefault="00E161E5" w:rsidP="00E161E5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AAE0D00" w14:textId="1FA64626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235AB6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FFDE95C" w14:textId="4B4CA592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</w:t>
            </w:r>
          </w:p>
        </w:tc>
        <w:tc>
          <w:tcPr>
            <w:tcW w:w="270" w:type="dxa"/>
            <w:vAlign w:val="bottom"/>
          </w:tcPr>
          <w:p w14:paraId="5AEE3ED2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00ECD450" w14:textId="67140BCE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63</w:t>
            </w:r>
          </w:p>
        </w:tc>
        <w:tc>
          <w:tcPr>
            <w:tcW w:w="270" w:type="dxa"/>
            <w:vAlign w:val="bottom"/>
          </w:tcPr>
          <w:p w14:paraId="1899A242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F2835C" w14:textId="7A8C249D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AA64D67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F45D03" w14:textId="73766028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34</w:t>
            </w:r>
          </w:p>
        </w:tc>
        <w:tc>
          <w:tcPr>
            <w:tcW w:w="270" w:type="dxa"/>
            <w:vAlign w:val="bottom"/>
          </w:tcPr>
          <w:p w14:paraId="21A0E17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F6F7A9" w14:textId="33EA213D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34</w:t>
            </w:r>
          </w:p>
        </w:tc>
        <w:tc>
          <w:tcPr>
            <w:tcW w:w="236" w:type="dxa"/>
          </w:tcPr>
          <w:p w14:paraId="2487EF47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DF34B51" w14:textId="03A5BF0F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99D11B5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BD17D5" w14:textId="089F5721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648205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0E95C2" w14:textId="63DE34B3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161E5" w:rsidRPr="00B20F02" w14:paraId="67E67D3F" w14:textId="49C9B147" w:rsidTr="0064643C">
        <w:tc>
          <w:tcPr>
            <w:tcW w:w="2312" w:type="dxa"/>
          </w:tcPr>
          <w:p w14:paraId="368AF7E6" w14:textId="77777777" w:rsidR="00E161E5" w:rsidRPr="00B20F02" w:rsidRDefault="00E161E5" w:rsidP="00E161E5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4FB9D" w14:textId="3C59E384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1,510</w:t>
            </w:r>
          </w:p>
        </w:tc>
        <w:tc>
          <w:tcPr>
            <w:tcW w:w="270" w:type="dxa"/>
            <w:vAlign w:val="bottom"/>
          </w:tcPr>
          <w:p w14:paraId="33456D55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031AB" w14:textId="56434189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16,88</w:t>
            </w:r>
            <w:r w:rsidR="00F52E79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5FE3428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39D80" w14:textId="2D4949A0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18,39</w:t>
            </w:r>
            <w:r w:rsidR="00F52E79"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55E0F76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42B83" w14:textId="3AFE9E9F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2,653</w:t>
            </w:r>
          </w:p>
        </w:tc>
        <w:tc>
          <w:tcPr>
            <w:tcW w:w="270" w:type="dxa"/>
            <w:vAlign w:val="bottom"/>
          </w:tcPr>
          <w:p w14:paraId="4D860DF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3951A" w14:textId="2C4EC262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6,976</w:t>
            </w:r>
          </w:p>
        </w:tc>
        <w:tc>
          <w:tcPr>
            <w:tcW w:w="270" w:type="dxa"/>
            <w:vAlign w:val="bottom"/>
          </w:tcPr>
          <w:p w14:paraId="120BD965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FAE16" w14:textId="65395423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9,629</w:t>
            </w:r>
          </w:p>
        </w:tc>
        <w:tc>
          <w:tcPr>
            <w:tcW w:w="236" w:type="dxa"/>
          </w:tcPr>
          <w:p w14:paraId="06822891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AE824" w14:textId="4B0D72ED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2,742</w:t>
            </w:r>
          </w:p>
        </w:tc>
        <w:tc>
          <w:tcPr>
            <w:tcW w:w="270" w:type="dxa"/>
            <w:vAlign w:val="bottom"/>
          </w:tcPr>
          <w:p w14:paraId="1C888007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442F1" w14:textId="57012BB1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12,361</w:t>
            </w:r>
          </w:p>
        </w:tc>
        <w:tc>
          <w:tcPr>
            <w:tcW w:w="270" w:type="dxa"/>
            <w:vAlign w:val="bottom"/>
          </w:tcPr>
          <w:p w14:paraId="27A8EC72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2CDB4" w14:textId="12E232E6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15,103</w:t>
            </w:r>
          </w:p>
        </w:tc>
      </w:tr>
      <w:tr w:rsidR="00E161E5" w:rsidRPr="00B20F02" w14:paraId="0842431D" w14:textId="55BA5538" w:rsidTr="00576B97">
        <w:trPr>
          <w:trHeight w:hRule="exact" w:val="288"/>
        </w:trPr>
        <w:tc>
          <w:tcPr>
            <w:tcW w:w="2312" w:type="dxa"/>
          </w:tcPr>
          <w:p w14:paraId="105FD273" w14:textId="77777777" w:rsidR="00E161E5" w:rsidRPr="00B20F02" w:rsidRDefault="00E161E5" w:rsidP="00E161E5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7194338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349316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FB815F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9ECCD6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242517D8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1074BD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5B4424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51C584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13016A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2A1CA5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99C5B3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259B9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64CF652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6916FD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A39EC1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0E50D2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643596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E5" w:rsidRPr="00B20F02" w14:paraId="3C29D3EA" w14:textId="67689913" w:rsidTr="000345AF">
        <w:tc>
          <w:tcPr>
            <w:tcW w:w="2312" w:type="dxa"/>
          </w:tcPr>
          <w:p w14:paraId="71157644" w14:textId="4E7277A9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5F66FA86" w14:textId="5FD6F2B6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A5CF35" w14:textId="70416C4C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0AE6A4" w14:textId="1148C18E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3EF8D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03DE4DF2" w14:textId="2F362001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60E29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E215C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6B0382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727F40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8878BD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8CD73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CA9588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8D74505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7F96A7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C3433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F721F9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C56916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E5" w:rsidRPr="00B20F02" w14:paraId="04D23B84" w14:textId="77777777" w:rsidTr="000345AF">
        <w:tc>
          <w:tcPr>
            <w:tcW w:w="2312" w:type="dxa"/>
          </w:tcPr>
          <w:p w14:paraId="0F6E82A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1D980FE6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A6B75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D4FED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425834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13E764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4CE5F2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1E78CA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0CAB3C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11EC13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9A4F20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DA3746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873831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A839FB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94241A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39B876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66577D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374156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E5" w:rsidRPr="00B20F02" w14:paraId="5B54C612" w14:textId="77777777" w:rsidTr="000345AF">
        <w:tc>
          <w:tcPr>
            <w:tcW w:w="2312" w:type="dxa"/>
          </w:tcPr>
          <w:p w14:paraId="6AE80DC9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6365D200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363F1D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2011B4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53FBE3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5F2F09C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054C8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5628FD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6F7077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3A5721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2D54EC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1FA399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D3F176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4E2FD47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1B7C96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8760A2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92EE09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C2982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378E" w:rsidRPr="00B20F02" w14:paraId="7ECBDB62" w14:textId="77777777" w:rsidTr="000345AF">
        <w:tc>
          <w:tcPr>
            <w:tcW w:w="2312" w:type="dxa"/>
          </w:tcPr>
          <w:p w14:paraId="409CC9E2" w14:textId="77777777" w:rsidR="0063378E" w:rsidRPr="00B20F02" w:rsidRDefault="0063378E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59F9B719" w14:textId="77777777" w:rsidR="0063378E" w:rsidRPr="00B20F02" w:rsidRDefault="0063378E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F21C50" w14:textId="77777777" w:rsidR="0063378E" w:rsidRPr="00B20F02" w:rsidRDefault="0063378E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3507EB" w14:textId="77777777" w:rsidR="0063378E" w:rsidRPr="00B20F02" w:rsidRDefault="0063378E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77DC0EC" w14:textId="77777777" w:rsidR="0063378E" w:rsidRPr="00B20F02" w:rsidRDefault="0063378E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E5F15FF" w14:textId="77777777" w:rsidR="0063378E" w:rsidRPr="00B20F02" w:rsidRDefault="0063378E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DB9FA5" w14:textId="77777777" w:rsidR="0063378E" w:rsidRPr="00B20F02" w:rsidRDefault="0063378E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8845C5" w14:textId="77777777" w:rsidR="0063378E" w:rsidRPr="00B20F02" w:rsidRDefault="0063378E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E985B0" w14:textId="77777777" w:rsidR="0063378E" w:rsidRPr="00B20F02" w:rsidRDefault="0063378E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BA72BA" w14:textId="77777777" w:rsidR="0063378E" w:rsidRPr="00B20F02" w:rsidRDefault="0063378E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D00F7A" w14:textId="77777777" w:rsidR="0063378E" w:rsidRPr="00B20F02" w:rsidRDefault="0063378E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EEA738" w14:textId="77777777" w:rsidR="0063378E" w:rsidRPr="00B20F02" w:rsidRDefault="0063378E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91D866" w14:textId="77777777" w:rsidR="0063378E" w:rsidRPr="00B20F02" w:rsidRDefault="0063378E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6279EB8" w14:textId="77777777" w:rsidR="0063378E" w:rsidRPr="00B20F02" w:rsidRDefault="0063378E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00AE45" w14:textId="77777777" w:rsidR="0063378E" w:rsidRPr="00B20F02" w:rsidRDefault="0063378E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2A5419" w14:textId="77777777" w:rsidR="0063378E" w:rsidRPr="00B20F02" w:rsidRDefault="0063378E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E92469" w14:textId="77777777" w:rsidR="0063378E" w:rsidRPr="00B20F02" w:rsidRDefault="0063378E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26CE7A" w14:textId="77777777" w:rsidR="0063378E" w:rsidRPr="00B20F02" w:rsidRDefault="0063378E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E5" w:rsidRPr="00B20F02" w14:paraId="204DEA48" w14:textId="77777777" w:rsidTr="000345AF">
        <w:tc>
          <w:tcPr>
            <w:tcW w:w="2312" w:type="dxa"/>
          </w:tcPr>
          <w:p w14:paraId="468B6417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6C8B9DB8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2E941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F497D0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70F5C1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4E90DC3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5DABA9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8F3F45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C7B21D7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CE24FA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6D45A3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156E9C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411BD5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1D586F5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A730E8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0C0E31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896CCF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1FF02D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E5" w:rsidRPr="00B20F02" w14:paraId="22B80106" w14:textId="77777777" w:rsidTr="000345AF">
        <w:tc>
          <w:tcPr>
            <w:tcW w:w="2312" w:type="dxa"/>
          </w:tcPr>
          <w:p w14:paraId="723D82AB" w14:textId="18656085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92" w:type="dxa"/>
            <w:vAlign w:val="bottom"/>
          </w:tcPr>
          <w:p w14:paraId="3CCACDE3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49495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907510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E7BF74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52A89A69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387CBF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16739D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5E5223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81C52F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7665F4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321F39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E4C8E3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2FB9DFC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E88737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982B70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C73517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4C7F2F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E5" w:rsidRPr="00B20F02" w14:paraId="1C121BCF" w14:textId="77777777" w:rsidTr="008402EA">
        <w:tc>
          <w:tcPr>
            <w:tcW w:w="2312" w:type="dxa"/>
          </w:tcPr>
          <w:p w14:paraId="6719E724" w14:textId="77777777" w:rsidR="00E161E5" w:rsidRPr="00B20F02" w:rsidRDefault="00E161E5" w:rsidP="008402EA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vAlign w:val="bottom"/>
          </w:tcPr>
          <w:p w14:paraId="67C531B5" w14:textId="77777777" w:rsidR="00E161E5" w:rsidRPr="00B20F02" w:rsidRDefault="00E161E5" w:rsidP="00840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310E099" w14:textId="77777777" w:rsidR="00E161E5" w:rsidRPr="00B20F02" w:rsidRDefault="00E161E5" w:rsidP="00840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84FA05" w14:textId="77777777" w:rsidR="00E161E5" w:rsidRPr="00B20F02" w:rsidRDefault="00E161E5" w:rsidP="00840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bottom"/>
          </w:tcPr>
          <w:p w14:paraId="4D783A47" w14:textId="77777777" w:rsidR="00E161E5" w:rsidRPr="00B20F02" w:rsidRDefault="00E161E5" w:rsidP="00840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86092EE" w14:textId="77777777" w:rsidR="00E161E5" w:rsidRPr="00B20F02" w:rsidRDefault="00E161E5" w:rsidP="00840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vAlign w:val="bottom"/>
          </w:tcPr>
          <w:p w14:paraId="4BF185D5" w14:textId="77777777" w:rsidR="00E161E5" w:rsidRPr="00B20F02" w:rsidRDefault="00E161E5" w:rsidP="00840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A82043" w14:textId="77777777" w:rsidR="00E161E5" w:rsidRPr="00B20F02" w:rsidRDefault="00E161E5" w:rsidP="00840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BEA62AF" w14:textId="77777777" w:rsidR="00E161E5" w:rsidRPr="00B20F02" w:rsidRDefault="00E161E5" w:rsidP="00840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D8C430" w14:textId="77777777" w:rsidR="00E161E5" w:rsidRPr="00B20F02" w:rsidRDefault="00E161E5" w:rsidP="00840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BEB65DE" w14:textId="77777777" w:rsidR="00E161E5" w:rsidRPr="00B20F02" w:rsidRDefault="00E161E5" w:rsidP="00840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AFB603" w14:textId="77777777" w:rsidR="00E161E5" w:rsidRPr="00B20F02" w:rsidRDefault="00E161E5" w:rsidP="00840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FE66C0D" w14:textId="77777777" w:rsidR="00E161E5" w:rsidRPr="00B20F02" w:rsidRDefault="00E161E5" w:rsidP="00840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5CC1C31" w14:textId="77777777" w:rsidR="00E161E5" w:rsidRPr="00B20F02" w:rsidRDefault="00E161E5" w:rsidP="00840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2626C1B" w14:textId="77777777" w:rsidR="00E161E5" w:rsidRPr="00B20F02" w:rsidRDefault="00E161E5" w:rsidP="00840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D9F54A" w14:textId="77777777" w:rsidR="00E161E5" w:rsidRPr="00B20F02" w:rsidRDefault="00E161E5" w:rsidP="00840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8A3FB8A" w14:textId="77777777" w:rsidR="00E161E5" w:rsidRPr="00B20F02" w:rsidRDefault="00E161E5" w:rsidP="00840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F5A6EF" w14:textId="77777777" w:rsidR="00E161E5" w:rsidRPr="00B20F02" w:rsidRDefault="00E161E5" w:rsidP="00840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161E5" w:rsidRPr="00B20F02" w14:paraId="35D06C88" w14:textId="5A5D3C25" w:rsidTr="000345AF">
        <w:tc>
          <w:tcPr>
            <w:tcW w:w="2312" w:type="dxa"/>
          </w:tcPr>
          <w:p w14:paraId="2BB39DE9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2" w:type="dxa"/>
            <w:vAlign w:val="bottom"/>
          </w:tcPr>
          <w:p w14:paraId="24BDCEAF" w14:textId="2C454084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0AEDDA7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7A0D7B" w14:textId="453683AD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7,000</w:t>
            </w:r>
          </w:p>
        </w:tc>
        <w:tc>
          <w:tcPr>
            <w:tcW w:w="270" w:type="dxa"/>
            <w:vAlign w:val="bottom"/>
          </w:tcPr>
          <w:p w14:paraId="38642244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4836AD5" w14:textId="0B700E45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270" w:type="dxa"/>
            <w:vAlign w:val="bottom"/>
          </w:tcPr>
          <w:p w14:paraId="70A66F4D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08DBFA" w14:textId="1691A098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AEBDB2A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3AFD4" w14:textId="1A55654A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14:paraId="10BD1C21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ECD5BC" w14:textId="0E2D2C09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236" w:type="dxa"/>
          </w:tcPr>
          <w:p w14:paraId="2A7D5A13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5F55E4D" w14:textId="26678B6C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12F69D1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FB5975" w14:textId="6528333C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9,000</w:t>
            </w:r>
          </w:p>
        </w:tc>
        <w:tc>
          <w:tcPr>
            <w:tcW w:w="270" w:type="dxa"/>
            <w:vAlign w:val="bottom"/>
          </w:tcPr>
          <w:p w14:paraId="1FA3B1E0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D93866" w14:textId="5BA7B1AC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9,000</w:t>
            </w:r>
          </w:p>
        </w:tc>
      </w:tr>
      <w:tr w:rsidR="00E161E5" w:rsidRPr="00B20F02" w14:paraId="09A9EF02" w14:textId="77777777" w:rsidTr="00E161E5">
        <w:tc>
          <w:tcPr>
            <w:tcW w:w="2312" w:type="dxa"/>
          </w:tcPr>
          <w:p w14:paraId="24FA7659" w14:textId="08568E0F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9B03AF" w14:textId="7B9487B9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0E911C3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5B40BB" w14:textId="57A32E3B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282</w:t>
            </w:r>
          </w:p>
        </w:tc>
        <w:tc>
          <w:tcPr>
            <w:tcW w:w="270" w:type="dxa"/>
            <w:vAlign w:val="bottom"/>
          </w:tcPr>
          <w:p w14:paraId="7FCF0612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4428CCF6" w14:textId="7B66EE7D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270" w:type="dxa"/>
            <w:vAlign w:val="bottom"/>
          </w:tcPr>
          <w:p w14:paraId="6C4BCCE9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00F4CA" w14:textId="14619195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6BBC3D2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543259" w14:textId="61F40B74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73</w:t>
            </w:r>
          </w:p>
        </w:tc>
        <w:tc>
          <w:tcPr>
            <w:tcW w:w="270" w:type="dxa"/>
            <w:vAlign w:val="bottom"/>
          </w:tcPr>
          <w:p w14:paraId="351C38C1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BA1557" w14:textId="1BE7BA5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73</w:t>
            </w:r>
          </w:p>
        </w:tc>
        <w:tc>
          <w:tcPr>
            <w:tcW w:w="236" w:type="dxa"/>
          </w:tcPr>
          <w:p w14:paraId="7BD15A2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97DA407" w14:textId="51D0128A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40A6A32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98EF36" w14:textId="3664077C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C1DA570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6083B7" w14:textId="367FE13C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161E5" w:rsidRPr="00B20F02" w14:paraId="3A048460" w14:textId="77777777" w:rsidTr="00E161E5">
        <w:tc>
          <w:tcPr>
            <w:tcW w:w="2312" w:type="dxa"/>
          </w:tcPr>
          <w:p w14:paraId="41C55571" w14:textId="77777777" w:rsidR="00E161E5" w:rsidRPr="00B20F02" w:rsidRDefault="00E161E5" w:rsidP="00E161E5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B9941" w14:textId="4903615F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CE33E36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67129" w14:textId="7720C35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7,312</w:t>
            </w:r>
          </w:p>
        </w:tc>
        <w:tc>
          <w:tcPr>
            <w:tcW w:w="270" w:type="dxa"/>
            <w:vAlign w:val="bottom"/>
          </w:tcPr>
          <w:p w14:paraId="41C0200A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9F9ED" w14:textId="4C66874E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7,312</w:t>
            </w:r>
          </w:p>
        </w:tc>
        <w:tc>
          <w:tcPr>
            <w:tcW w:w="270" w:type="dxa"/>
            <w:vAlign w:val="bottom"/>
          </w:tcPr>
          <w:p w14:paraId="6815A7DA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53D3A" w14:textId="4AA51876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C9A9B30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02DFF" w14:textId="3E58726E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10,073</w:t>
            </w:r>
          </w:p>
        </w:tc>
        <w:tc>
          <w:tcPr>
            <w:tcW w:w="270" w:type="dxa"/>
            <w:vAlign w:val="bottom"/>
          </w:tcPr>
          <w:p w14:paraId="133153E6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C643C" w14:textId="35616955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10,073</w:t>
            </w:r>
          </w:p>
        </w:tc>
        <w:tc>
          <w:tcPr>
            <w:tcW w:w="236" w:type="dxa"/>
          </w:tcPr>
          <w:p w14:paraId="674E4F26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F6096" w14:textId="611A4189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4693708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0EDE6" w14:textId="09CD7D15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70" w:type="dxa"/>
            <w:vAlign w:val="bottom"/>
          </w:tcPr>
          <w:p w14:paraId="3E6348AD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7F090" w14:textId="7646C4DB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</w:tr>
      <w:tr w:rsidR="00E161E5" w:rsidRPr="00B20F02" w14:paraId="4291BED5" w14:textId="77777777" w:rsidTr="00E161E5">
        <w:tc>
          <w:tcPr>
            <w:tcW w:w="2312" w:type="dxa"/>
          </w:tcPr>
          <w:p w14:paraId="13FD9B4C" w14:textId="77777777" w:rsidR="00E161E5" w:rsidRPr="00B20F02" w:rsidRDefault="00E161E5" w:rsidP="00E161E5">
            <w:pPr>
              <w:pStyle w:val="ListParagraph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33B7B12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BED0775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43C388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B139CF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4B038859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92A97A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7CA3C8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A4102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0CF34D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DE94D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018520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5D084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514261F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075D4A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2929442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4E808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A622CC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61E5" w:rsidRPr="00B20F02" w14:paraId="72AE0021" w14:textId="39557C8B" w:rsidTr="00711DE0">
        <w:trPr>
          <w:trHeight w:val="359"/>
        </w:trPr>
        <w:tc>
          <w:tcPr>
            <w:tcW w:w="2312" w:type="dxa"/>
          </w:tcPr>
          <w:p w14:paraId="17E07214" w14:textId="77777777" w:rsidR="00E161E5" w:rsidRPr="00B20F02" w:rsidRDefault="00E161E5" w:rsidP="00E161E5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1885267C" w14:textId="4BF86E4D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1,510</w:t>
            </w:r>
          </w:p>
        </w:tc>
        <w:tc>
          <w:tcPr>
            <w:tcW w:w="270" w:type="dxa"/>
            <w:vAlign w:val="bottom"/>
          </w:tcPr>
          <w:p w14:paraId="472225E2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41429D8" w14:textId="5ECCD84F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24,1</w:t>
            </w:r>
            <w:r w:rsidR="004A02CD"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96</w:t>
            </w:r>
          </w:p>
        </w:tc>
        <w:tc>
          <w:tcPr>
            <w:tcW w:w="270" w:type="dxa"/>
            <w:vAlign w:val="bottom"/>
          </w:tcPr>
          <w:p w14:paraId="1495F5AC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57FE95C9" w14:textId="1698CEEE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25,</w:t>
            </w:r>
            <w:r w:rsidR="004A02CD"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706</w:t>
            </w:r>
          </w:p>
        </w:tc>
        <w:tc>
          <w:tcPr>
            <w:tcW w:w="270" w:type="dxa"/>
            <w:vAlign w:val="bottom"/>
          </w:tcPr>
          <w:p w14:paraId="5CC512BD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F6CCAE2" w14:textId="7D1AF358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2,653</w:t>
            </w:r>
          </w:p>
        </w:tc>
        <w:tc>
          <w:tcPr>
            <w:tcW w:w="270" w:type="dxa"/>
            <w:vAlign w:val="bottom"/>
          </w:tcPr>
          <w:p w14:paraId="5BAFFAFE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93CD9A3" w14:textId="7E5E131A" w:rsidR="00E161E5" w:rsidRPr="00B20F02" w:rsidRDefault="00711DE0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17,049</w:t>
            </w:r>
          </w:p>
        </w:tc>
        <w:tc>
          <w:tcPr>
            <w:tcW w:w="270" w:type="dxa"/>
            <w:vAlign w:val="bottom"/>
          </w:tcPr>
          <w:p w14:paraId="7E760340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067A191" w14:textId="4E074EA8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19,</w:t>
            </w:r>
            <w:r w:rsidR="00711DE0"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702</w:t>
            </w:r>
          </w:p>
        </w:tc>
        <w:tc>
          <w:tcPr>
            <w:tcW w:w="236" w:type="dxa"/>
            <w:tcBorders>
              <w:bottom w:val="nil"/>
            </w:tcBorders>
          </w:tcPr>
          <w:p w14:paraId="1C4F46F4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2861B185" w14:textId="52C92B5A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E3FB9B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3383D4E" w14:textId="7AAA00D9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21,36</w:t>
            </w:r>
            <w:r w:rsidR="00711DE0"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F94A491" w14:textId="77777777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F97B205" w14:textId="0D3FC27C" w:rsidR="00E161E5" w:rsidRPr="00B20F02" w:rsidRDefault="00E161E5" w:rsidP="00E1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11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24,10</w:t>
            </w:r>
            <w:r w:rsidR="00711DE0"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</w:t>
            </w:r>
          </w:p>
        </w:tc>
      </w:tr>
    </w:tbl>
    <w:p w14:paraId="4CED74E2" w14:textId="7CF4E4E8" w:rsidR="00946C59" w:rsidRPr="00B20F02" w:rsidRDefault="00946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  <w:cs/>
        </w:rPr>
        <w:sectPr w:rsidR="00946C59" w:rsidRPr="00B20F02" w:rsidSect="00946C59">
          <w:pgSz w:w="16834" w:h="11909" w:orient="landscape" w:code="9"/>
          <w:pgMar w:top="1440" w:right="1152" w:bottom="1440" w:left="1152" w:header="720" w:footer="720" w:gutter="0"/>
          <w:cols w:space="720"/>
          <w:titlePg/>
          <w:docGrid w:linePitch="245"/>
        </w:sectPr>
      </w:pPr>
    </w:p>
    <w:p w14:paraId="191ACB08" w14:textId="557A84FB" w:rsidR="0074714A" w:rsidRPr="00B20F02" w:rsidRDefault="0074714A" w:rsidP="00D1440F">
      <w:pPr>
        <w:pStyle w:val="block"/>
        <w:spacing w:after="0" w:line="240" w:lineRule="auto"/>
        <w:ind w:left="540" w:firstLine="1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B20F02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หนี้สินที่มีภาระดอกเบี้ยแสดงตามระยะเวลาครบกำหนดการจ่าย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ชำระ</w:t>
      </w:r>
      <w:r w:rsidR="0009305F" w:rsidRPr="00B20F0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0C58DB" w:rsidRPr="00B20F02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ได้ดังนี้</w:t>
      </w:r>
    </w:p>
    <w:p w14:paraId="33EBC3E1" w14:textId="77777777" w:rsidR="0075172E" w:rsidRPr="00B20F02" w:rsidRDefault="0075172E" w:rsidP="00D1440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W w:w="99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811"/>
        <w:gridCol w:w="270"/>
        <w:gridCol w:w="720"/>
        <w:gridCol w:w="237"/>
        <w:gridCol w:w="753"/>
        <w:gridCol w:w="254"/>
        <w:gridCol w:w="826"/>
        <w:gridCol w:w="270"/>
        <w:gridCol w:w="810"/>
        <w:gridCol w:w="270"/>
        <w:gridCol w:w="810"/>
      </w:tblGrid>
      <w:tr w:rsidR="00844E8B" w:rsidRPr="00B20F02" w14:paraId="612867A7" w14:textId="54F302F3" w:rsidTr="00844E8B">
        <w:tc>
          <w:tcPr>
            <w:tcW w:w="3869" w:type="dxa"/>
          </w:tcPr>
          <w:p w14:paraId="76C65DA2" w14:textId="77777777" w:rsidR="00844E8B" w:rsidRPr="00B20F02" w:rsidRDefault="00844E8B" w:rsidP="00B8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1" w:type="dxa"/>
            <w:gridSpan w:val="5"/>
          </w:tcPr>
          <w:p w14:paraId="2E96D763" w14:textId="67867FDC" w:rsidR="00844E8B" w:rsidRPr="00B20F02" w:rsidRDefault="00844E8B" w:rsidP="00B8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7E31FAA6" w14:textId="77777777" w:rsidR="00844E8B" w:rsidRPr="00B20F02" w:rsidRDefault="00844E8B" w:rsidP="00B8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86" w:type="dxa"/>
            <w:gridSpan w:val="5"/>
          </w:tcPr>
          <w:p w14:paraId="09C508AF" w14:textId="7B47D859" w:rsidR="00844E8B" w:rsidRPr="00B20F02" w:rsidRDefault="00844E8B" w:rsidP="00B8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5A5B" w:rsidRPr="00B20F02" w14:paraId="1ACD388C" w14:textId="66EAE455" w:rsidTr="00844E8B">
        <w:tc>
          <w:tcPr>
            <w:tcW w:w="3869" w:type="dxa"/>
          </w:tcPr>
          <w:p w14:paraId="661D4DAE" w14:textId="77777777" w:rsidR="001D5A5B" w:rsidRPr="00B20F02" w:rsidRDefault="001D5A5B" w:rsidP="001D5A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1" w:type="dxa"/>
          </w:tcPr>
          <w:p w14:paraId="0D39E827" w14:textId="060A6D71" w:rsidR="001D5A5B" w:rsidRPr="00B20F02" w:rsidRDefault="000C58D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18BCEC7" w14:textId="77777777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B885B04" w14:textId="1BDC1B46" w:rsidR="001D5A5B" w:rsidRPr="00B20F02" w:rsidRDefault="000C58D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7" w:type="dxa"/>
          </w:tcPr>
          <w:p w14:paraId="6918A788" w14:textId="77777777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dxa"/>
          </w:tcPr>
          <w:p w14:paraId="6A6F51BB" w14:textId="69A16BC2" w:rsidR="001D5A5B" w:rsidRPr="00B20F02" w:rsidRDefault="000C58D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4" w:type="dxa"/>
          </w:tcPr>
          <w:p w14:paraId="18313422" w14:textId="77777777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</w:tcPr>
          <w:p w14:paraId="71DFF42E" w14:textId="29056FD1" w:rsidR="001D5A5B" w:rsidRPr="00B20F02" w:rsidRDefault="000C58D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7A77881" w14:textId="77777777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EC6C701" w14:textId="0DA1A6FD" w:rsidR="001D5A5B" w:rsidRPr="00B20F02" w:rsidRDefault="000C58D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124F5F8" w14:textId="77777777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C468B03" w14:textId="64FB49FF" w:rsidR="001D5A5B" w:rsidRPr="00B20F02" w:rsidRDefault="000C58D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D5A5B" w:rsidRPr="00B20F02" w14:paraId="75925120" w14:textId="194FCEC7" w:rsidTr="00844E8B">
        <w:tc>
          <w:tcPr>
            <w:tcW w:w="3869" w:type="dxa"/>
          </w:tcPr>
          <w:p w14:paraId="4DFF1BC4" w14:textId="77777777" w:rsidR="001D5A5B" w:rsidRPr="00B20F02" w:rsidRDefault="001D5A5B" w:rsidP="001D5A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1" w:type="dxa"/>
            <w:gridSpan w:val="11"/>
          </w:tcPr>
          <w:p w14:paraId="25BC7638" w14:textId="664FE14A" w:rsidR="001D5A5B" w:rsidRPr="00B20F02" w:rsidRDefault="001D5A5B" w:rsidP="001D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0523" w:rsidRPr="00B20F02" w14:paraId="43DD7271" w14:textId="4A101896" w:rsidTr="002F3B00">
        <w:tc>
          <w:tcPr>
            <w:tcW w:w="3869" w:type="dxa"/>
          </w:tcPr>
          <w:p w14:paraId="093F2546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ครบกำหนดภายในหนึ่งปี </w:t>
            </w:r>
          </w:p>
        </w:tc>
        <w:tc>
          <w:tcPr>
            <w:tcW w:w="811" w:type="dxa"/>
          </w:tcPr>
          <w:p w14:paraId="5685B097" w14:textId="51E09485" w:rsidR="001C0523" w:rsidRPr="00B20F02" w:rsidRDefault="00711DE0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19,98</w:t>
            </w:r>
            <w:r w:rsidR="00F031C3"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1D4799A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2F4A069A" w14:textId="6C54732D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11DE0" w:rsidRPr="00B20F02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37" w:type="dxa"/>
          </w:tcPr>
          <w:p w14:paraId="45EC0CE0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3" w:type="dxa"/>
          </w:tcPr>
          <w:p w14:paraId="17ED8F28" w14:textId="7B1D1DE9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7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254" w:type="dxa"/>
          </w:tcPr>
          <w:p w14:paraId="7A1446AA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</w:tcPr>
          <w:p w14:paraId="0BB6B96E" w14:textId="06D5436F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345AF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11DE0" w:rsidRPr="00B20F02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8014A8"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F47272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BD7762C" w14:textId="236EC9E8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11DE0" w:rsidRPr="00B20F02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270" w:type="dxa"/>
          </w:tcPr>
          <w:p w14:paraId="3E457B2E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68C0EF4" w14:textId="482FC466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11DE0"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C0523" w:rsidRPr="00B20F02" w14:paraId="4EEC8024" w14:textId="26268607" w:rsidTr="002F3B00">
        <w:tc>
          <w:tcPr>
            <w:tcW w:w="3869" w:type="dxa"/>
          </w:tcPr>
          <w:p w14:paraId="217C27A7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 แต่ไม่เกินห้าปี</w:t>
            </w:r>
          </w:p>
        </w:tc>
        <w:tc>
          <w:tcPr>
            <w:tcW w:w="811" w:type="dxa"/>
          </w:tcPr>
          <w:p w14:paraId="3309F9E6" w14:textId="0D16A124" w:rsidR="001C0523" w:rsidRPr="00B20F02" w:rsidRDefault="0053571C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11DE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270" w:type="dxa"/>
          </w:tcPr>
          <w:p w14:paraId="20C4CA4B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38915BA4" w14:textId="192E96A1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032D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11DE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32D2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237" w:type="dxa"/>
          </w:tcPr>
          <w:p w14:paraId="3B75657D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3" w:type="dxa"/>
          </w:tcPr>
          <w:p w14:paraId="17196FD9" w14:textId="62E5034D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7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54" w:type="dxa"/>
          </w:tcPr>
          <w:p w14:paraId="381F8C89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</w:tcPr>
          <w:p w14:paraId="21C34E1E" w14:textId="54D5B6AE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345AF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0794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5C98A957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7A563A4" w14:textId="014FF101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005F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5571254C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EF076C9" w14:textId="0BFEDE5A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5C3B06" w:rsidRPr="00B20F02" w14:paraId="1AA6019E" w14:textId="77777777" w:rsidTr="002F3B00">
        <w:tc>
          <w:tcPr>
            <w:tcW w:w="3869" w:type="dxa"/>
          </w:tcPr>
          <w:p w14:paraId="66386EC8" w14:textId="69817F20" w:rsidR="005C3B06" w:rsidRPr="00B20F02" w:rsidRDefault="00BF7B9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ห้า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11" w:type="dxa"/>
          </w:tcPr>
          <w:p w14:paraId="1DFED3D0" w14:textId="255638DC" w:rsidR="005C3B06" w:rsidRPr="00B20F02" w:rsidRDefault="0053571C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2,044</w:t>
            </w:r>
          </w:p>
        </w:tc>
        <w:tc>
          <w:tcPr>
            <w:tcW w:w="270" w:type="dxa"/>
          </w:tcPr>
          <w:p w14:paraId="54108E48" w14:textId="77777777" w:rsidR="005C3B06" w:rsidRPr="00B20F02" w:rsidRDefault="005C3B06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A2F3115" w14:textId="10285B2E" w:rsidR="005C3B06" w:rsidRPr="00B20F02" w:rsidRDefault="00D032D2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237" w:type="dxa"/>
          </w:tcPr>
          <w:p w14:paraId="1F7AACB3" w14:textId="77777777" w:rsidR="005C3B06" w:rsidRPr="00B20F02" w:rsidRDefault="005C3B06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3" w:type="dxa"/>
          </w:tcPr>
          <w:p w14:paraId="4040201A" w14:textId="773EB45F" w:rsidR="005C3B06" w:rsidRPr="00B20F02" w:rsidRDefault="00D032D2" w:rsidP="00D032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71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</w:tcPr>
          <w:p w14:paraId="771C4D73" w14:textId="77777777" w:rsidR="005C3B06" w:rsidRPr="00B20F02" w:rsidRDefault="005C3B06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</w:tcPr>
          <w:p w14:paraId="13D423F9" w14:textId="1652CC0F" w:rsidR="005C3B06" w:rsidRPr="00B20F02" w:rsidRDefault="00510794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70" w:type="dxa"/>
          </w:tcPr>
          <w:p w14:paraId="4C74D036" w14:textId="77777777" w:rsidR="005C3B06" w:rsidRPr="00B20F02" w:rsidRDefault="005C3B06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8648FC5" w14:textId="330414AD" w:rsidR="005C3B06" w:rsidRPr="00B20F02" w:rsidRDefault="002005F0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4EC3E7A" w14:textId="77777777" w:rsidR="005C3B06" w:rsidRPr="00B20F02" w:rsidRDefault="005C3B06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62593DA" w14:textId="3E99FF99" w:rsidR="005C3B06" w:rsidRPr="00B20F02" w:rsidRDefault="002005F0" w:rsidP="002005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71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C0523" w:rsidRPr="00B20F02" w14:paraId="5AB16CD3" w14:textId="5A09D85B" w:rsidTr="00844E8B">
        <w:tc>
          <w:tcPr>
            <w:tcW w:w="3869" w:type="dxa"/>
          </w:tcPr>
          <w:p w14:paraId="61FCBEB1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382C6F6F" w14:textId="5846350D" w:rsidR="001C0523" w:rsidRPr="00B20F02" w:rsidRDefault="00711DE0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30,59</w:t>
            </w:r>
            <w:r w:rsidR="00F031C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BBBB4B7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B109D96" w14:textId="1B9E0726" w:rsidR="001C0523" w:rsidRPr="00B20F02" w:rsidRDefault="00711DE0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21,724</w:t>
            </w:r>
          </w:p>
        </w:tc>
        <w:tc>
          <w:tcPr>
            <w:tcW w:w="237" w:type="dxa"/>
          </w:tcPr>
          <w:p w14:paraId="177A3373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6A79761D" w14:textId="5B97BA1D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23</w:t>
            </w:r>
            <w:r w:rsidR="001C0523"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370</w:t>
            </w:r>
          </w:p>
        </w:tc>
        <w:tc>
          <w:tcPr>
            <w:tcW w:w="254" w:type="dxa"/>
          </w:tcPr>
          <w:p w14:paraId="36110648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</w:tcPr>
          <w:p w14:paraId="46147FD8" w14:textId="53860C4D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0345AF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014A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706</w:t>
            </w:r>
          </w:p>
        </w:tc>
        <w:tc>
          <w:tcPr>
            <w:tcW w:w="270" w:type="dxa"/>
          </w:tcPr>
          <w:p w14:paraId="1B795CBC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9E754EB" w14:textId="73BEAC57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1C052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11DE0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270" w:type="dxa"/>
          </w:tcPr>
          <w:p w14:paraId="480F81B2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6BE0502" w14:textId="4D88EDCC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24</w:t>
            </w:r>
            <w:r w:rsidR="001C0523"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10</w:t>
            </w:r>
            <w:r w:rsidR="00711DE0"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</w:t>
            </w:r>
          </w:p>
        </w:tc>
      </w:tr>
    </w:tbl>
    <w:p w14:paraId="63A8AFFE" w14:textId="14FC1DFF" w:rsidR="002F19CF" w:rsidRPr="00B20F02" w:rsidRDefault="002F1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0"/>
          <w:szCs w:val="20"/>
          <w:cs/>
        </w:rPr>
      </w:pPr>
    </w:p>
    <w:p w14:paraId="59749F34" w14:textId="23752F65" w:rsidR="0075172E" w:rsidRPr="00B20F02" w:rsidRDefault="00095C4E" w:rsidP="00095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pacing w:val="-4"/>
          <w:sz w:val="30"/>
          <w:szCs w:val="30"/>
        </w:rPr>
      </w:pP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สินทรัพย์ที่ใช้เป็นหลักประกันหนี้สิน </w:t>
      </w:r>
      <w:r w:rsidR="0075172E"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0C58DB" w:rsidRPr="00B20F02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75172E"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มี</w:t>
      </w:r>
      <w:r w:rsidR="0075172E" w:rsidRPr="00B20F02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A0C785D" w14:textId="77777777" w:rsidR="006E3615" w:rsidRPr="00B20F02" w:rsidRDefault="006E3615" w:rsidP="00C92E8C">
      <w:pPr>
        <w:pStyle w:val="block"/>
        <w:spacing w:after="0" w:line="240" w:lineRule="auto"/>
        <w:ind w:left="540" w:firstLine="1"/>
        <w:jc w:val="both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98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56"/>
        <w:gridCol w:w="844"/>
        <w:gridCol w:w="286"/>
        <w:gridCol w:w="704"/>
        <w:gridCol w:w="270"/>
        <w:gridCol w:w="700"/>
        <w:gridCol w:w="270"/>
        <w:gridCol w:w="810"/>
        <w:gridCol w:w="254"/>
        <w:gridCol w:w="826"/>
        <w:gridCol w:w="270"/>
        <w:gridCol w:w="810"/>
      </w:tblGrid>
      <w:tr w:rsidR="00844E8B" w:rsidRPr="00B20F02" w14:paraId="310975E4" w14:textId="77F2F640" w:rsidTr="00844E8B">
        <w:tc>
          <w:tcPr>
            <w:tcW w:w="2880" w:type="dxa"/>
          </w:tcPr>
          <w:p w14:paraId="7B7265E4" w14:textId="77777777" w:rsidR="00844E8B" w:rsidRPr="00B20F02" w:rsidRDefault="00844E8B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6" w:type="dxa"/>
          </w:tcPr>
          <w:p w14:paraId="6EBBE16C" w14:textId="77777777" w:rsidR="00844E8B" w:rsidRPr="00B20F02" w:rsidRDefault="00844E8B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04" w:type="dxa"/>
            <w:gridSpan w:val="5"/>
          </w:tcPr>
          <w:p w14:paraId="274566FB" w14:textId="33FDC783" w:rsidR="00844E8B" w:rsidRPr="00B20F02" w:rsidRDefault="00844E8B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8EDF3A" w14:textId="5B6E0868" w:rsidR="00844E8B" w:rsidRPr="00B20F02" w:rsidRDefault="00844E8B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5"/>
          </w:tcPr>
          <w:p w14:paraId="3EDDE74B" w14:textId="2BAB73A0" w:rsidR="00844E8B" w:rsidRPr="00B20F02" w:rsidRDefault="00844E8B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5A5B" w:rsidRPr="00B20F02" w14:paraId="70BA011F" w14:textId="24174454" w:rsidTr="002F3B00">
        <w:tc>
          <w:tcPr>
            <w:tcW w:w="2880" w:type="dxa"/>
          </w:tcPr>
          <w:p w14:paraId="52FC813F" w14:textId="77777777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6" w:type="dxa"/>
          </w:tcPr>
          <w:p w14:paraId="3BF72A6C" w14:textId="77777777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1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44" w:type="dxa"/>
          </w:tcPr>
          <w:p w14:paraId="14235797" w14:textId="2A342482" w:rsidR="001D5A5B" w:rsidRPr="00B20F02" w:rsidRDefault="000C58D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86" w:type="dxa"/>
          </w:tcPr>
          <w:p w14:paraId="2AE3F3FA" w14:textId="77777777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4" w:type="dxa"/>
          </w:tcPr>
          <w:p w14:paraId="06139989" w14:textId="405ADE10" w:rsidR="001D5A5B" w:rsidRPr="00B20F02" w:rsidRDefault="000C58D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D9F307F" w14:textId="77777777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</w:tcPr>
          <w:p w14:paraId="25FA874D" w14:textId="725C286F" w:rsidR="001D5A5B" w:rsidRPr="00B20F02" w:rsidRDefault="000C58D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0" w:right="-2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8F5DCD5" w14:textId="2C8C85EC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B25BCD5" w14:textId="0273413B" w:rsidR="001D5A5B" w:rsidRPr="00B20F02" w:rsidRDefault="000C58D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4" w:type="dxa"/>
          </w:tcPr>
          <w:p w14:paraId="01CA0EF9" w14:textId="77777777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</w:tcPr>
          <w:p w14:paraId="3FAD26E5" w14:textId="2758C30E" w:rsidR="001D5A5B" w:rsidRPr="00B20F02" w:rsidRDefault="000C58D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8F2F6BE" w14:textId="77777777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A4FE11" w14:textId="0BB1DA25" w:rsidR="001D5A5B" w:rsidRPr="00B20F02" w:rsidRDefault="000C58D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D5A5B" w:rsidRPr="00B20F02" w14:paraId="0F004A39" w14:textId="5A7AF1EA" w:rsidTr="00844E8B">
        <w:tc>
          <w:tcPr>
            <w:tcW w:w="2880" w:type="dxa"/>
          </w:tcPr>
          <w:p w14:paraId="2ACA029E" w14:textId="77777777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6" w:type="dxa"/>
          </w:tcPr>
          <w:p w14:paraId="22D320B8" w14:textId="77777777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44" w:type="dxa"/>
            <w:gridSpan w:val="11"/>
          </w:tcPr>
          <w:p w14:paraId="399F742D" w14:textId="144854FC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8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0523" w:rsidRPr="00B20F02" w14:paraId="12CFA759" w14:textId="5E2BC0E7" w:rsidTr="002F3B00">
        <w:tc>
          <w:tcPr>
            <w:tcW w:w="2880" w:type="dxa"/>
          </w:tcPr>
          <w:p w14:paraId="192C31CB" w14:textId="77777777" w:rsidR="001C0523" w:rsidRPr="00B20F02" w:rsidRDefault="001C0523" w:rsidP="001C05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56" w:type="dxa"/>
          </w:tcPr>
          <w:p w14:paraId="4F7EFE5B" w14:textId="25C4C63A" w:rsidR="001C0523" w:rsidRPr="00B20F02" w:rsidRDefault="000C58DB" w:rsidP="001C0523">
            <w:pPr>
              <w:tabs>
                <w:tab w:val="clear" w:pos="680"/>
                <w:tab w:val="left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844" w:type="dxa"/>
          </w:tcPr>
          <w:p w14:paraId="55F0B915" w14:textId="6DFEDAB7" w:rsidR="001C0523" w:rsidRPr="00B20F02" w:rsidRDefault="000C58DB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348</w:t>
            </w:r>
          </w:p>
        </w:tc>
        <w:tc>
          <w:tcPr>
            <w:tcW w:w="286" w:type="dxa"/>
          </w:tcPr>
          <w:p w14:paraId="0EF9342C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4" w:type="dxa"/>
          </w:tcPr>
          <w:p w14:paraId="095331C9" w14:textId="600DE142" w:rsidR="001C0523" w:rsidRPr="00B20F02" w:rsidRDefault="000C58DB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70" w:type="dxa"/>
          </w:tcPr>
          <w:p w14:paraId="50752E45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</w:tcPr>
          <w:p w14:paraId="2202A670" w14:textId="1EF87EA4" w:rsidR="001C0523" w:rsidRPr="00B20F02" w:rsidRDefault="000C58DB" w:rsidP="001C052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70" w:type="dxa"/>
          </w:tcPr>
          <w:p w14:paraId="57A9AF87" w14:textId="0BDC6B0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3BFC123" w14:textId="23CBF837" w:rsidR="001C0523" w:rsidRPr="00B20F02" w:rsidRDefault="000C58DB" w:rsidP="001C05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808B8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54" w:type="dxa"/>
          </w:tcPr>
          <w:p w14:paraId="0E610F32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26" w:type="dxa"/>
          </w:tcPr>
          <w:p w14:paraId="3C909C79" w14:textId="2D16BD46" w:rsidR="001C0523" w:rsidRPr="00B20F02" w:rsidRDefault="000C58DB" w:rsidP="001C05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637</w:t>
            </w:r>
          </w:p>
        </w:tc>
        <w:tc>
          <w:tcPr>
            <w:tcW w:w="270" w:type="dxa"/>
          </w:tcPr>
          <w:p w14:paraId="4CD9D2FA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4F943CC7" w14:textId="1BBFB5AC" w:rsidR="001C0523" w:rsidRPr="00B20F02" w:rsidRDefault="000C58DB" w:rsidP="001C05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</w:p>
        </w:tc>
      </w:tr>
      <w:tr w:rsidR="001C0523" w:rsidRPr="00B20F02" w14:paraId="7F1FA827" w14:textId="1980DFFA" w:rsidTr="002F3B00">
        <w:tc>
          <w:tcPr>
            <w:tcW w:w="2880" w:type="dxa"/>
          </w:tcPr>
          <w:p w14:paraId="4353CF8F" w14:textId="77777777" w:rsidR="001C0523" w:rsidRPr="00B20F02" w:rsidRDefault="001C0523" w:rsidP="001C052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956" w:type="dxa"/>
          </w:tcPr>
          <w:p w14:paraId="014E6CB5" w14:textId="54939C87" w:rsidR="001C0523" w:rsidRPr="00B20F02" w:rsidRDefault="000C58DB" w:rsidP="001C0523">
            <w:pPr>
              <w:tabs>
                <w:tab w:val="clear" w:pos="680"/>
                <w:tab w:val="left" w:pos="79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711DE0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844" w:type="dxa"/>
          </w:tcPr>
          <w:p w14:paraId="38AD015E" w14:textId="1BC2A425" w:rsidR="001C0523" w:rsidRPr="00B20F02" w:rsidRDefault="000C58DB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86" w:type="dxa"/>
          </w:tcPr>
          <w:p w14:paraId="601A5408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4" w:type="dxa"/>
          </w:tcPr>
          <w:p w14:paraId="6D1696E3" w14:textId="0488E967" w:rsidR="001C0523" w:rsidRPr="00B20F02" w:rsidRDefault="000C58DB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</w:tcPr>
          <w:p w14:paraId="62DE9908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5C400BF9" w14:textId="7D8907C3" w:rsidR="001C0523" w:rsidRPr="00B20F02" w:rsidRDefault="000C58DB" w:rsidP="001C052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16A77675" w14:textId="5AB7E7AF" w:rsidR="001C0523" w:rsidRPr="00B20F02" w:rsidRDefault="001C0523" w:rsidP="001C052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7820E0" w14:textId="6F13CC5F" w:rsidR="001C0523" w:rsidRPr="00B20F02" w:rsidRDefault="000C58DB" w:rsidP="001C05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54" w:type="dxa"/>
          </w:tcPr>
          <w:p w14:paraId="6891F7F5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26" w:type="dxa"/>
          </w:tcPr>
          <w:p w14:paraId="42E24FE4" w14:textId="1E41D37C" w:rsidR="001C0523" w:rsidRPr="00B20F02" w:rsidRDefault="000C58DB" w:rsidP="001C05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4877216A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001D3FE2" w14:textId="0F7AD0AD" w:rsidR="001C0523" w:rsidRPr="00B20F02" w:rsidRDefault="000C58DB" w:rsidP="001C05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</w:tr>
      <w:tr w:rsidR="001C0523" w:rsidRPr="00B20F02" w14:paraId="36A399B5" w14:textId="39B43ED5" w:rsidTr="002F3B00">
        <w:tc>
          <w:tcPr>
            <w:tcW w:w="2880" w:type="dxa"/>
          </w:tcPr>
          <w:p w14:paraId="7C82E78F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6" w:type="dxa"/>
          </w:tcPr>
          <w:p w14:paraId="44FA61D8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4886FE9" w14:textId="492AA9F7" w:rsidR="001C0523" w:rsidRPr="00B20F02" w:rsidRDefault="000C58DB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1C052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286" w:type="dxa"/>
          </w:tcPr>
          <w:p w14:paraId="113A32B0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</w:tcPr>
          <w:p w14:paraId="00B732C7" w14:textId="49BC9061" w:rsidR="001C0523" w:rsidRPr="00B20F02" w:rsidRDefault="000C58DB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1C052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392</w:t>
            </w:r>
          </w:p>
        </w:tc>
        <w:tc>
          <w:tcPr>
            <w:tcW w:w="270" w:type="dxa"/>
          </w:tcPr>
          <w:p w14:paraId="26A3ED15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5DC66E4F" w14:textId="35CABE3E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C052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270" w:type="dxa"/>
          </w:tcPr>
          <w:p w14:paraId="0F23AF8C" w14:textId="201842C6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7124AA0" w14:textId="7B0C8470" w:rsidR="001C0523" w:rsidRPr="00B20F02" w:rsidRDefault="000C58DB" w:rsidP="001C05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808B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510</w:t>
            </w:r>
          </w:p>
        </w:tc>
        <w:tc>
          <w:tcPr>
            <w:tcW w:w="254" w:type="dxa"/>
          </w:tcPr>
          <w:p w14:paraId="43C5CD61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</w:tcPr>
          <w:p w14:paraId="1664DDF4" w14:textId="6210F46F" w:rsidR="001C0523" w:rsidRPr="00B20F02" w:rsidRDefault="000C58DB" w:rsidP="001C05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C052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2DF138AE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2DB484B" w14:textId="63F3B17F" w:rsidR="001C0523" w:rsidRPr="00B20F02" w:rsidRDefault="000C58DB" w:rsidP="001C0523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C052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742</w:t>
            </w:r>
          </w:p>
        </w:tc>
      </w:tr>
    </w:tbl>
    <w:p w14:paraId="3D4C73D8" w14:textId="77777777" w:rsidR="000C467E" w:rsidRPr="00B20F02" w:rsidRDefault="000C467E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3904FD10" w14:textId="77777777" w:rsidR="00CE1A9C" w:rsidRPr="00B20F02" w:rsidRDefault="00CE1A9C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B20F02">
        <w:rPr>
          <w:rFonts w:asciiTheme="majorBidi" w:hAnsiTheme="majorBidi" w:cstheme="majorBidi"/>
          <w:sz w:val="30"/>
          <w:szCs w:val="30"/>
          <w:cs/>
          <w:lang w:val="th-TH"/>
        </w:rPr>
        <w:t>บริษัทมีวงเงินสินเชื่อกับสถาบันการเงินในประเทศหลายแห่งและสาขาของสถาบันการเงินต่างประเทศ</w:t>
      </w:r>
      <w:r w:rsidR="00300696" w:rsidRPr="00B20F02">
        <w:rPr>
          <w:rFonts w:asciiTheme="majorBidi" w:hAnsiTheme="majorBidi" w:cstheme="majorBidi"/>
          <w:sz w:val="30"/>
          <w:szCs w:val="30"/>
          <w:cs/>
        </w:rPr>
        <w:t xml:space="preserve">        </w:t>
      </w:r>
      <w:r w:rsidRPr="00B20F02">
        <w:rPr>
          <w:rFonts w:asciiTheme="majorBidi" w:hAnsiTheme="majorBidi" w:cstheme="majorBidi"/>
          <w:sz w:val="30"/>
          <w:szCs w:val="30"/>
          <w:cs/>
          <w:lang w:val="th-TH"/>
        </w:rPr>
        <w:t>บางแห่งโดยมีอัตราดอกเบี้ยต่อปีดังนี้</w:t>
      </w:r>
    </w:p>
    <w:p w14:paraId="0F6D0F41" w14:textId="77777777" w:rsidR="00CE1A9C" w:rsidRPr="00B20F02" w:rsidRDefault="00CE1A9C" w:rsidP="00F44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270"/>
        <w:gridCol w:w="1530"/>
        <w:gridCol w:w="270"/>
        <w:gridCol w:w="1440"/>
      </w:tblGrid>
      <w:tr w:rsidR="004257D5" w:rsidRPr="00B20F02" w14:paraId="785CA253" w14:textId="44929464" w:rsidTr="004257D5">
        <w:trPr>
          <w:trHeight w:hRule="exact" w:val="360"/>
        </w:trPr>
        <w:tc>
          <w:tcPr>
            <w:tcW w:w="4230" w:type="dxa"/>
          </w:tcPr>
          <w:p w14:paraId="65EEEC2E" w14:textId="77777777" w:rsidR="004257D5" w:rsidRPr="00B20F02" w:rsidRDefault="004257D5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950" w:type="dxa"/>
            <w:gridSpan w:val="5"/>
          </w:tcPr>
          <w:p w14:paraId="6579E6AE" w14:textId="423DF8F9" w:rsidR="004257D5" w:rsidRPr="00B20F02" w:rsidRDefault="004257D5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1D5A5B" w:rsidRPr="00B20F02" w14:paraId="25CF414B" w14:textId="12C978B7" w:rsidTr="004257D5">
        <w:trPr>
          <w:trHeight w:hRule="exact" w:val="360"/>
        </w:trPr>
        <w:tc>
          <w:tcPr>
            <w:tcW w:w="4230" w:type="dxa"/>
          </w:tcPr>
          <w:p w14:paraId="14CC3C45" w14:textId="77777777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7A30EF1E" w14:textId="69DA80EC" w:rsidR="001D5A5B" w:rsidRPr="00B20F02" w:rsidRDefault="000C58D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25239C0" w14:textId="77777777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7E4B4C" w14:textId="11B40A82" w:rsidR="001D5A5B" w:rsidRPr="00B20F02" w:rsidRDefault="000C58D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7A6F201" w14:textId="77777777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93747D" w14:textId="04A3D87B" w:rsidR="001D5A5B" w:rsidRPr="00B20F02" w:rsidRDefault="000C58D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D5A5B" w:rsidRPr="00B20F02" w14:paraId="3D47819D" w14:textId="74931340" w:rsidTr="004257D5">
        <w:trPr>
          <w:trHeight w:hRule="exact" w:val="360"/>
        </w:trPr>
        <w:tc>
          <w:tcPr>
            <w:tcW w:w="4230" w:type="dxa"/>
          </w:tcPr>
          <w:p w14:paraId="1B08B057" w14:textId="77777777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950" w:type="dxa"/>
            <w:gridSpan w:val="5"/>
          </w:tcPr>
          <w:p w14:paraId="3FD26AA2" w14:textId="31C291AA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(ร้อยละต่อปี)</w:t>
            </w:r>
          </w:p>
        </w:tc>
      </w:tr>
      <w:tr w:rsidR="00576B97" w:rsidRPr="00B20F02" w14:paraId="583FCB06" w14:textId="127B0524" w:rsidTr="004257D5">
        <w:trPr>
          <w:trHeight w:hRule="exact" w:val="360"/>
        </w:trPr>
        <w:tc>
          <w:tcPr>
            <w:tcW w:w="4230" w:type="dxa"/>
          </w:tcPr>
          <w:p w14:paraId="7B4445E3" w14:textId="77777777" w:rsidR="00576B97" w:rsidRPr="00B20F02" w:rsidRDefault="00576B97" w:rsidP="00576B97">
            <w:pPr>
              <w:pStyle w:val="a"/>
              <w:tabs>
                <w:tab w:val="clear" w:pos="1080"/>
                <w:tab w:val="left" w:pos="360"/>
                <w:tab w:val="left" w:pos="720"/>
              </w:tabs>
              <w:rPr>
                <w:rFonts w:asciiTheme="majorBidi" w:hAnsiTheme="majorBidi" w:cstheme="majorBidi"/>
                <w:cs/>
              </w:rPr>
            </w:pPr>
            <w:r w:rsidRPr="00B20F02">
              <w:rPr>
                <w:rFonts w:asciiTheme="majorBidi" w:hAnsiTheme="majorBidi" w:cstheme="majorBidi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053A1E37" w14:textId="49563E1C" w:rsidR="00576B97" w:rsidRPr="00B20F02" w:rsidRDefault="00FF4BF2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1A5C420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6F61D68A" w14:textId="4C58A4DB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76B97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DE994E2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0B90E2D5" w14:textId="0106FAA0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576B97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576B97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576B97" w:rsidRPr="00B20F02" w14:paraId="112523E9" w14:textId="7052A8BC" w:rsidTr="004257D5">
        <w:trPr>
          <w:cantSplit/>
        </w:trPr>
        <w:tc>
          <w:tcPr>
            <w:tcW w:w="4230" w:type="dxa"/>
          </w:tcPr>
          <w:p w14:paraId="2FB7D720" w14:textId="6552BD5A" w:rsidR="00576B97" w:rsidRPr="00B20F02" w:rsidRDefault="00576B97" w:rsidP="00576B97">
            <w:pPr>
              <w:pStyle w:val="a"/>
              <w:tabs>
                <w:tab w:val="clear" w:pos="1080"/>
                <w:tab w:val="left" w:pos="522"/>
                <w:tab w:val="left" w:pos="720"/>
              </w:tabs>
              <w:ind w:left="156" w:hanging="156"/>
              <w:rPr>
                <w:rFonts w:asciiTheme="majorBidi" w:hAnsiTheme="majorBidi" w:cs="Angsana New"/>
                <w:cs/>
              </w:rPr>
            </w:pPr>
            <w:r w:rsidRPr="00B20F02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เงินกู้ยืมระยะสั้นจากสถาบันการเงินและ</w:t>
            </w:r>
            <w:r w:rsidRPr="00B20F02">
              <w:rPr>
                <w:rFonts w:asciiTheme="majorBidi" w:hAnsiTheme="majorBidi" w:cstheme="majorBidi"/>
                <w:cs/>
              </w:rPr>
              <w:br/>
              <w:t>หนี้สินภายใต้สัญญาทรัสต์รีซีทส์</w:t>
            </w:r>
          </w:p>
        </w:tc>
        <w:tc>
          <w:tcPr>
            <w:tcW w:w="1440" w:type="dxa"/>
          </w:tcPr>
          <w:p w14:paraId="2D7A454B" w14:textId="77777777" w:rsidR="001C0523" w:rsidRPr="00B20F02" w:rsidRDefault="001C0523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C4C675" w14:textId="7F846852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C0523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FF4BF2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1C0523"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="00FF4BF2" w:rsidRPr="00B20F02">
              <w:rPr>
                <w:rFonts w:asciiTheme="majorBidi" w:hAnsiTheme="majorBidi" w:cstheme="majorBidi"/>
                <w:sz w:val="30"/>
                <w:szCs w:val="30"/>
              </w:rPr>
              <w:t xml:space="preserve"> 6</w:t>
            </w:r>
            <w:r w:rsidR="001C0523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FF4BF2"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9FE5C8F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22D7CBB0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319C90" w14:textId="79147FF6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576B97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3A6B7F7E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32A6AC7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F5B662" w14:textId="66174A03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576B97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576B97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</w:p>
        </w:tc>
      </w:tr>
    </w:tbl>
    <w:p w14:paraId="278D3813" w14:textId="238925F6" w:rsidR="0017510F" w:rsidRPr="00B20F02" w:rsidRDefault="0017510F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440"/>
        <w:gridCol w:w="270"/>
        <w:gridCol w:w="1530"/>
        <w:gridCol w:w="270"/>
        <w:gridCol w:w="1440"/>
      </w:tblGrid>
      <w:tr w:rsidR="004257D5" w:rsidRPr="00B20F02" w14:paraId="0542B9F0" w14:textId="77777777" w:rsidTr="004257D5">
        <w:trPr>
          <w:trHeight w:hRule="exact" w:val="360"/>
        </w:trPr>
        <w:tc>
          <w:tcPr>
            <w:tcW w:w="4230" w:type="dxa"/>
          </w:tcPr>
          <w:p w14:paraId="7293B6AD" w14:textId="77777777" w:rsidR="004257D5" w:rsidRPr="00B20F02" w:rsidRDefault="004257D5" w:rsidP="000A6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950" w:type="dxa"/>
            <w:gridSpan w:val="5"/>
          </w:tcPr>
          <w:p w14:paraId="2F69B49D" w14:textId="77777777" w:rsidR="004257D5" w:rsidRPr="00B20F02" w:rsidRDefault="004257D5" w:rsidP="000A6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1D5A5B" w:rsidRPr="00B20F02" w14:paraId="38B62D6F" w14:textId="77777777" w:rsidTr="004257D5">
        <w:trPr>
          <w:trHeight w:hRule="exact" w:val="360"/>
        </w:trPr>
        <w:tc>
          <w:tcPr>
            <w:tcW w:w="4230" w:type="dxa"/>
          </w:tcPr>
          <w:p w14:paraId="6BE3E9ED" w14:textId="77777777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0F096A22" w14:textId="57924B3B" w:rsidR="001D5A5B" w:rsidRPr="00B20F02" w:rsidRDefault="000C58D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 w:hanging="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7394788" w14:textId="77777777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7A1A8C" w14:textId="628E9E32" w:rsidR="001D5A5B" w:rsidRPr="00B20F02" w:rsidRDefault="000C58D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6596DA9" w14:textId="77777777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D0CF86" w14:textId="067CCE64" w:rsidR="001D5A5B" w:rsidRPr="00B20F02" w:rsidRDefault="000C58D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D5A5B" w:rsidRPr="00B20F02" w14:paraId="017D6F39" w14:textId="77777777" w:rsidTr="004257D5">
        <w:trPr>
          <w:trHeight w:hRule="exact" w:val="360"/>
        </w:trPr>
        <w:tc>
          <w:tcPr>
            <w:tcW w:w="4230" w:type="dxa"/>
          </w:tcPr>
          <w:p w14:paraId="3FF9C893" w14:textId="77777777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950" w:type="dxa"/>
            <w:gridSpan w:val="5"/>
          </w:tcPr>
          <w:p w14:paraId="6C9093A7" w14:textId="681005BF" w:rsidR="001D5A5B" w:rsidRPr="00B20F02" w:rsidRDefault="001D5A5B" w:rsidP="001D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(ร้อยละต่อปี)</w:t>
            </w:r>
          </w:p>
        </w:tc>
      </w:tr>
      <w:tr w:rsidR="00576B97" w:rsidRPr="00B20F02" w14:paraId="21146550" w14:textId="77777777" w:rsidTr="004257D5">
        <w:trPr>
          <w:trHeight w:hRule="exact" w:val="360"/>
        </w:trPr>
        <w:tc>
          <w:tcPr>
            <w:tcW w:w="4230" w:type="dxa"/>
          </w:tcPr>
          <w:p w14:paraId="4420936E" w14:textId="77777777" w:rsidR="00576B97" w:rsidRPr="00B20F02" w:rsidRDefault="00576B97" w:rsidP="00576B97">
            <w:pPr>
              <w:pStyle w:val="a"/>
              <w:tabs>
                <w:tab w:val="clear" w:pos="1080"/>
                <w:tab w:val="left" w:pos="360"/>
                <w:tab w:val="left" w:pos="720"/>
              </w:tabs>
              <w:rPr>
                <w:rFonts w:asciiTheme="majorBidi" w:hAnsiTheme="majorBidi" w:cstheme="majorBidi"/>
                <w:cs/>
              </w:rPr>
            </w:pPr>
            <w:r w:rsidRPr="00B20F02">
              <w:rPr>
                <w:rFonts w:asciiTheme="majorBidi" w:hAnsiTheme="majorBidi" w:cstheme="majorBidi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2CDDD7A4" w14:textId="1B4590DE" w:rsidR="00576B97" w:rsidRPr="00B20F02" w:rsidRDefault="00972A8C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5A6808C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6F9E701F" w14:textId="14C7CFC0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C40395E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E59866" w14:textId="2E408847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="00576B97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576B97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576B97" w:rsidRPr="00B20F02" w14:paraId="14D0C11D" w14:textId="77777777" w:rsidTr="004257D5">
        <w:trPr>
          <w:cantSplit/>
        </w:trPr>
        <w:tc>
          <w:tcPr>
            <w:tcW w:w="4230" w:type="dxa"/>
          </w:tcPr>
          <w:p w14:paraId="00017A7B" w14:textId="4602FAB1" w:rsidR="00576B97" w:rsidRPr="00B20F02" w:rsidRDefault="00576B97" w:rsidP="00576B97">
            <w:pPr>
              <w:pStyle w:val="a"/>
              <w:tabs>
                <w:tab w:val="clear" w:pos="1080"/>
                <w:tab w:val="left" w:pos="522"/>
                <w:tab w:val="left" w:pos="720"/>
              </w:tabs>
              <w:ind w:left="156" w:hanging="156"/>
              <w:rPr>
                <w:rFonts w:asciiTheme="majorBidi" w:hAnsiTheme="majorBidi" w:cstheme="majorBidi"/>
                <w:cs/>
              </w:rPr>
            </w:pPr>
            <w:r w:rsidRPr="00B20F02">
              <w:rPr>
                <w:rFonts w:asciiTheme="majorBidi" w:hAnsiTheme="majorBidi" w:cstheme="majorBidi"/>
                <w:cs/>
              </w:rPr>
              <w:t>เงินกู้ยืมจากสถาบันการเงินและ</w:t>
            </w:r>
            <w:r w:rsidRPr="00B20F02">
              <w:rPr>
                <w:rFonts w:asciiTheme="majorBidi" w:hAnsiTheme="majorBidi" w:cstheme="majorBidi"/>
                <w:cs/>
              </w:rPr>
              <w:br/>
              <w:t>หนี้สินภายใต้สัญญาทรัสต์รีซีทส์</w:t>
            </w:r>
          </w:p>
        </w:tc>
        <w:tc>
          <w:tcPr>
            <w:tcW w:w="1440" w:type="dxa"/>
          </w:tcPr>
          <w:p w14:paraId="619EF5ED" w14:textId="77777777" w:rsidR="00972A8C" w:rsidRPr="00B20F02" w:rsidRDefault="00972A8C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3157D7" w14:textId="63EDCB31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72A8C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972A8C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FF4BF2" w:rsidRPr="00B20F02">
              <w:rPr>
                <w:rFonts w:asciiTheme="majorBidi" w:hAnsiTheme="majorBidi"/>
                <w:sz w:val="30"/>
                <w:szCs w:val="30"/>
                <w:cs/>
              </w:rPr>
              <w:t>–</w:t>
            </w:r>
            <w:r w:rsidR="00972A8C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FF4BF2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F4BF2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EA6FE9" w:rsidRPr="00B20F02">
              <w:rPr>
                <w:rFonts w:asciiTheme="majorBidi" w:hAnsiTheme="majorBidi" w:cstheme="majorBidi"/>
                <w:sz w:val="30"/>
                <w:szCs w:val="30"/>
              </w:rPr>
              <w:t>08</w:t>
            </w:r>
          </w:p>
        </w:tc>
        <w:tc>
          <w:tcPr>
            <w:tcW w:w="270" w:type="dxa"/>
          </w:tcPr>
          <w:p w14:paraId="06039F50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5079C10E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03691F" w14:textId="7B9C4B13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76B97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576B97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76B97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21E4B8C8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FDAFD7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91A76C" w14:textId="562892CF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576B97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</w:tbl>
    <w:p w14:paraId="093C3317" w14:textId="31F928FD" w:rsidR="00EA7C9D" w:rsidRPr="00B20F02" w:rsidRDefault="004C1F65" w:rsidP="00425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ภายใต้เงื่อนไขของสัญญาทรัสต์รีซีทส์ที่ทำไว้กับธนาคาร</w:t>
      </w:r>
      <w:r w:rsidR="009D587F" w:rsidRPr="00B20F02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บริษัทและบริษัทย่อย</w:t>
      </w:r>
      <w:r w:rsidRPr="00B20F02">
        <w:rPr>
          <w:rFonts w:asciiTheme="majorBidi" w:hAnsiTheme="majorBidi" w:cstheme="majorBidi"/>
          <w:sz w:val="30"/>
          <w:szCs w:val="30"/>
          <w:cs/>
          <w:lang w:val="th-TH"/>
        </w:rPr>
        <w:t>บางแห่ง</w:t>
      </w:r>
      <w:r w:rsidRPr="00B20F02">
        <w:rPr>
          <w:rFonts w:asciiTheme="majorBidi" w:hAnsiTheme="majorBidi" w:cstheme="majorBidi"/>
          <w:sz w:val="30"/>
          <w:szCs w:val="30"/>
          <w:cs/>
        </w:rPr>
        <w:t>ได้ออกวัตถุดิบ</w:t>
      </w:r>
      <w:r w:rsidRPr="00B20F02">
        <w:rPr>
          <w:rFonts w:asciiTheme="majorBidi" w:hAnsiTheme="majorBidi" w:cstheme="majorBidi"/>
          <w:sz w:val="30"/>
          <w:szCs w:val="30"/>
          <w:cs/>
          <w:lang w:val="th-TH"/>
        </w:rPr>
        <w:t>และเครื่องจักร</w:t>
      </w:r>
      <w:r w:rsidRPr="00B20F02">
        <w:rPr>
          <w:rFonts w:asciiTheme="majorBidi" w:hAnsiTheme="majorBidi" w:cstheme="majorBidi"/>
          <w:sz w:val="30"/>
          <w:szCs w:val="30"/>
          <w:cs/>
        </w:rPr>
        <w:t>ที่สั่งเข้ามาจากต่างประเทศภายใต้เครดิตของธนาคาร ดังนั้น บริษัทและบริษัทย่อย</w:t>
      </w:r>
      <w:r w:rsidRPr="00B20F02">
        <w:rPr>
          <w:rFonts w:asciiTheme="majorBidi" w:hAnsiTheme="majorBidi" w:cstheme="majorBidi"/>
          <w:sz w:val="30"/>
          <w:szCs w:val="30"/>
          <w:cs/>
          <w:lang w:val="th-TH"/>
        </w:rPr>
        <w:t>บางแห่ง</w:t>
      </w:r>
      <w:r w:rsidRPr="00B20F02">
        <w:rPr>
          <w:rFonts w:asciiTheme="majorBidi" w:hAnsiTheme="majorBidi" w:cstheme="majorBidi"/>
          <w:sz w:val="30"/>
          <w:szCs w:val="30"/>
          <w:cs/>
        </w:rPr>
        <w:t>มีหนี้สินผูกพันต่อธนาคารสำหรับวัตถุดิบดังกล่าวทั้งที่เก็บไว้หรือขายไป</w:t>
      </w:r>
      <w:r w:rsidRPr="00B20F02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และเครื่องจักรดังกล่าวที่นำเข้า   </w:t>
      </w:r>
    </w:p>
    <w:p w14:paraId="7AF3A306" w14:textId="77777777" w:rsidR="004257D5" w:rsidRPr="00B20F02" w:rsidRDefault="004257D5" w:rsidP="00425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E8FEFB4" w14:textId="2435FA18" w:rsidR="00E57D4C" w:rsidRPr="00B20F02" w:rsidRDefault="00E57D4C" w:rsidP="0055515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C58DB" w:rsidRPr="00B20F02">
        <w:rPr>
          <w:rFonts w:asciiTheme="majorBidi" w:hAnsiTheme="majorBidi" w:cstheme="majorBidi"/>
          <w:sz w:val="30"/>
          <w:szCs w:val="30"/>
        </w:rPr>
        <w:t>31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C58DB" w:rsidRPr="00B20F02">
        <w:rPr>
          <w:rFonts w:asciiTheme="majorBidi" w:hAnsiTheme="majorBidi" w:cstheme="majorBidi"/>
          <w:sz w:val="30"/>
          <w:szCs w:val="30"/>
        </w:rPr>
        <w:t>2564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="003D0D8C" w:rsidRPr="00B20F02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มีวงเงินสินเชื่อที่ยังไม่ได้เบิกใช้เป็นจำนวนเงิน </w:t>
      </w:r>
      <w:r w:rsidR="00905DFA">
        <w:rPr>
          <w:rFonts w:asciiTheme="majorBidi" w:hAnsiTheme="majorBidi" w:cstheme="majorBidi"/>
          <w:sz w:val="30"/>
          <w:szCs w:val="30"/>
        </w:rPr>
        <w:t>31</w:t>
      </w:r>
      <w:r w:rsidR="007528B3" w:rsidRPr="00B20F02">
        <w:rPr>
          <w:rFonts w:asciiTheme="majorBidi" w:hAnsiTheme="majorBidi" w:cstheme="majorBidi"/>
          <w:sz w:val="30"/>
          <w:szCs w:val="30"/>
        </w:rPr>
        <w:t>,</w:t>
      </w:r>
      <w:r w:rsidR="00905DFA">
        <w:rPr>
          <w:rFonts w:asciiTheme="majorBidi" w:hAnsiTheme="majorBidi" w:cstheme="majorBidi"/>
          <w:sz w:val="30"/>
          <w:szCs w:val="30"/>
        </w:rPr>
        <w:t>898</w:t>
      </w:r>
      <w:r w:rsidR="007528B3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D0D8C" w:rsidRPr="00B20F02">
        <w:rPr>
          <w:rFonts w:asciiTheme="majorBidi" w:hAnsiTheme="majorBidi" w:cstheme="majorBidi"/>
          <w:sz w:val="30"/>
          <w:szCs w:val="30"/>
          <w:cs/>
        </w:rPr>
        <w:t>และ</w:t>
      </w:r>
      <w:r w:rsidR="003D0D8C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905DFA">
        <w:rPr>
          <w:rFonts w:asciiTheme="majorBidi" w:hAnsiTheme="majorBidi" w:cstheme="majorBidi"/>
          <w:sz w:val="30"/>
          <w:szCs w:val="30"/>
        </w:rPr>
        <w:t>29</w:t>
      </w:r>
      <w:r w:rsidR="00517104" w:rsidRPr="00B20F02">
        <w:rPr>
          <w:rFonts w:asciiTheme="majorBidi" w:hAnsiTheme="majorBidi" w:cstheme="majorBidi"/>
          <w:sz w:val="30"/>
          <w:szCs w:val="30"/>
        </w:rPr>
        <w:t>,</w:t>
      </w:r>
      <w:r w:rsidR="00905DFA">
        <w:rPr>
          <w:rFonts w:asciiTheme="majorBidi" w:hAnsiTheme="majorBidi" w:cstheme="majorBidi"/>
          <w:sz w:val="30"/>
          <w:szCs w:val="30"/>
        </w:rPr>
        <w:t>857</w:t>
      </w:r>
      <w:r w:rsidR="003D0D8C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3D0D8C" w:rsidRPr="00B20F02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/>
          <w:i/>
          <w:iCs/>
          <w:sz w:val="30"/>
          <w:szCs w:val="30"/>
          <w:cs/>
        </w:rPr>
        <w:t>(</w:t>
      </w:r>
      <w:r w:rsidR="000C58DB" w:rsidRPr="00B20F02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Pr="00B20F02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0C58DB" w:rsidRPr="00B20F02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905DFA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1D5A5B" w:rsidRPr="00B20F02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905DFA">
        <w:rPr>
          <w:rFonts w:asciiTheme="majorBidi" w:hAnsiTheme="majorBidi" w:cstheme="majorBidi"/>
          <w:i/>
          <w:iCs/>
          <w:sz w:val="30"/>
          <w:szCs w:val="30"/>
        </w:rPr>
        <w:t>325</w:t>
      </w:r>
      <w:r w:rsidRPr="00B20F0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905DFA">
        <w:rPr>
          <w:rFonts w:asciiTheme="majorBidi" w:hAnsiTheme="majorBidi" w:cstheme="majorBidi"/>
          <w:i/>
          <w:iCs/>
          <w:sz w:val="30"/>
          <w:szCs w:val="30"/>
        </w:rPr>
        <w:t xml:space="preserve"> 26,458</w:t>
      </w:r>
      <w:r w:rsidR="003D0D8C" w:rsidRPr="00B20F0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3D0D8C" w:rsidRPr="00B20F02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B20F02">
        <w:rPr>
          <w:rFonts w:asciiTheme="majorBidi" w:hAnsiTheme="majorBidi"/>
          <w:i/>
          <w:iCs/>
          <w:sz w:val="30"/>
          <w:szCs w:val="30"/>
          <w:cs/>
        </w:rPr>
        <w:t>:</w:t>
      </w:r>
      <w:r w:rsidR="003D0D8C" w:rsidRPr="00B20F0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905DFA" w:rsidRPr="00B20F02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905DFA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905DFA" w:rsidRPr="00B20F02">
        <w:rPr>
          <w:rFonts w:asciiTheme="majorBidi" w:hAnsiTheme="majorBidi" w:cstheme="majorBidi"/>
          <w:i/>
          <w:iCs/>
          <w:sz w:val="30"/>
          <w:szCs w:val="30"/>
        </w:rPr>
        <w:t>,0</w:t>
      </w:r>
      <w:r w:rsidR="00905DFA">
        <w:rPr>
          <w:rFonts w:asciiTheme="majorBidi" w:hAnsiTheme="majorBidi" w:cstheme="majorBidi"/>
          <w:i/>
          <w:iCs/>
          <w:sz w:val="30"/>
          <w:szCs w:val="30"/>
        </w:rPr>
        <w:t>72</w:t>
      </w:r>
      <w:r w:rsidR="00905DFA" w:rsidRPr="00B20F0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D0D8C" w:rsidRPr="00B20F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="000C58DB" w:rsidRPr="00B20F02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905DF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1D5A5B" w:rsidRPr="00B20F02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905DFA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0C58DB" w:rsidRPr="00B20F02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905DFA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3D0D8C" w:rsidRPr="00B20F0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3D0D8C" w:rsidRPr="00B20F02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B20F02">
        <w:rPr>
          <w:rFonts w:asciiTheme="majorBidi" w:hAnsiTheme="majorBidi"/>
          <w:i/>
          <w:iCs/>
          <w:sz w:val="30"/>
          <w:szCs w:val="30"/>
          <w:cs/>
        </w:rPr>
        <w:t xml:space="preserve">) </w:t>
      </w:r>
    </w:p>
    <w:p w14:paraId="73EDA745" w14:textId="77777777" w:rsidR="00E57D4C" w:rsidRPr="00B20F02" w:rsidRDefault="00E57D4C" w:rsidP="00555152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80ABB5" w14:textId="12EB9CDE" w:rsidR="00F73B9C" w:rsidRPr="00B20F02" w:rsidRDefault="00F73B9C" w:rsidP="00555152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14481AFE" w14:textId="77777777" w:rsidR="00A777AE" w:rsidRPr="00B20F02" w:rsidRDefault="00A777AE" w:rsidP="005551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04CC1" w14:textId="103B162D" w:rsidR="00916A4B" w:rsidRPr="00B20F02" w:rsidRDefault="00916A4B" w:rsidP="00916A4B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20F02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บริษัทออกจำหน่ายหุ้นกู้สกุลเงินบาทชนิดระบุชื่อผู้ถือ ประเภทไม่ด้อยสิทธิ ไม่มีหลักประกันและไม่มีผู้แทนผู้ถือหุ้น </w:t>
      </w:r>
      <w:r w:rsidR="0080643E" w:rsidRPr="00B20F02">
        <w:rPr>
          <w:rFonts w:asciiTheme="majorBidi" w:hAnsiTheme="majorBidi" w:cstheme="majorBidi"/>
          <w:spacing w:val="-2"/>
          <w:sz w:val="30"/>
          <w:szCs w:val="30"/>
          <w:cs/>
        </w:rPr>
        <w:t>หุ้นกู้ดังกล่าวได้จดทะเบียนกับสำนักงานคณะกรรมการกำกับหลักทรัพย์และตลาดหลักทรัพย์แห่งประเทศไทย</w:t>
      </w:r>
    </w:p>
    <w:p w14:paraId="16CD50B9" w14:textId="77777777" w:rsidR="000A047E" w:rsidRPr="00B20F02" w:rsidRDefault="000A047E" w:rsidP="00916A4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72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6"/>
        <w:gridCol w:w="236"/>
        <w:gridCol w:w="878"/>
        <w:gridCol w:w="236"/>
        <w:gridCol w:w="1834"/>
        <w:gridCol w:w="236"/>
        <w:gridCol w:w="1834"/>
      </w:tblGrid>
      <w:tr w:rsidR="000A047E" w:rsidRPr="00B20F02" w14:paraId="49851994" w14:textId="77777777" w:rsidTr="005933DC">
        <w:trPr>
          <w:tblHeader/>
        </w:trPr>
        <w:tc>
          <w:tcPr>
            <w:tcW w:w="1946" w:type="dxa"/>
            <w:vAlign w:val="bottom"/>
          </w:tcPr>
          <w:p w14:paraId="5D9E7D0E" w14:textId="77777777" w:rsidR="000A047E" w:rsidRPr="00B20F02" w:rsidRDefault="000A047E" w:rsidP="002F6189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วันที่ออก</w:t>
            </w:r>
          </w:p>
        </w:tc>
        <w:tc>
          <w:tcPr>
            <w:tcW w:w="236" w:type="dxa"/>
            <w:vAlign w:val="bottom"/>
          </w:tcPr>
          <w:p w14:paraId="2430769A" w14:textId="77777777" w:rsidR="000A047E" w:rsidRPr="00B20F02" w:rsidRDefault="000A047E" w:rsidP="002F6189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78" w:type="dxa"/>
            <w:vAlign w:val="bottom"/>
          </w:tcPr>
          <w:p w14:paraId="7242B6BA" w14:textId="39622DEC" w:rsidR="000A047E" w:rsidRPr="00B20F02" w:rsidRDefault="000A047E" w:rsidP="002F6189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อายุ</w:t>
            </w:r>
          </w:p>
        </w:tc>
        <w:tc>
          <w:tcPr>
            <w:tcW w:w="236" w:type="dxa"/>
            <w:vAlign w:val="bottom"/>
          </w:tcPr>
          <w:p w14:paraId="0468F409" w14:textId="77777777" w:rsidR="000A047E" w:rsidRPr="00B20F02" w:rsidRDefault="000A047E" w:rsidP="002F6189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4966B77D" w14:textId="77777777" w:rsidR="000A047E" w:rsidRPr="00B20F02" w:rsidRDefault="000A047E" w:rsidP="002F6189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49A156C" w14:textId="77777777" w:rsidR="000A047E" w:rsidRPr="00B20F02" w:rsidRDefault="000A047E" w:rsidP="002F6189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26349000" w14:textId="77777777" w:rsidR="000A047E" w:rsidRPr="00B20F02" w:rsidRDefault="000A047E" w:rsidP="002F6189">
            <w:pPr>
              <w:pStyle w:val="block"/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จำนวนเงิน </w:t>
            </w:r>
          </w:p>
        </w:tc>
      </w:tr>
      <w:tr w:rsidR="000A047E" w:rsidRPr="00B20F02" w14:paraId="7417B282" w14:textId="77777777" w:rsidTr="005933DC">
        <w:trPr>
          <w:tblHeader/>
        </w:trPr>
        <w:tc>
          <w:tcPr>
            <w:tcW w:w="1946" w:type="dxa"/>
            <w:vAlign w:val="bottom"/>
          </w:tcPr>
          <w:p w14:paraId="12332AD8" w14:textId="77777777" w:rsidR="000A047E" w:rsidRPr="00B20F02" w:rsidRDefault="000A047E" w:rsidP="002F6189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FFF5F68" w14:textId="77777777" w:rsidR="000A047E" w:rsidRPr="00B20F02" w:rsidRDefault="000A047E" w:rsidP="002F6189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78" w:type="dxa"/>
            <w:vAlign w:val="bottom"/>
          </w:tcPr>
          <w:p w14:paraId="12FC08CD" w14:textId="77777777" w:rsidR="000A047E" w:rsidRPr="00B20F02" w:rsidRDefault="000A047E" w:rsidP="002F6189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(ปี)</w:t>
            </w:r>
          </w:p>
        </w:tc>
        <w:tc>
          <w:tcPr>
            <w:tcW w:w="236" w:type="dxa"/>
            <w:vAlign w:val="bottom"/>
          </w:tcPr>
          <w:p w14:paraId="69EA6927" w14:textId="77777777" w:rsidR="000A047E" w:rsidRPr="00B20F02" w:rsidRDefault="000A047E" w:rsidP="002F6189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60D0DE59" w14:textId="77777777" w:rsidR="000A047E" w:rsidRPr="00B20F02" w:rsidRDefault="000A047E" w:rsidP="002F6189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</w:t>
            </w:r>
            <w:r w:rsidR="00CD4E5D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ต่อปี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7EEECB9" w14:textId="77777777" w:rsidR="000A047E" w:rsidRPr="00B20F02" w:rsidRDefault="000A047E" w:rsidP="002F6189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33FC60BB" w14:textId="77777777" w:rsidR="000A047E" w:rsidRPr="00B20F02" w:rsidRDefault="000A047E" w:rsidP="000A047E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555AB" w:rsidRPr="00B20F02" w14:paraId="43794DE3" w14:textId="77777777" w:rsidTr="006C40C0">
        <w:trPr>
          <w:trHeight w:hRule="exact" w:val="360"/>
        </w:trPr>
        <w:tc>
          <w:tcPr>
            <w:tcW w:w="1946" w:type="dxa"/>
          </w:tcPr>
          <w:p w14:paraId="4C28177E" w14:textId="10364615" w:rsidR="00E555AB" w:rsidRPr="00B20F02" w:rsidRDefault="000C58DB" w:rsidP="00E555AB">
            <w:pPr>
              <w:tabs>
                <w:tab w:val="clear" w:pos="227"/>
                <w:tab w:val="left" w:pos="163"/>
              </w:tabs>
              <w:ind w:left="191" w:right="-109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555AB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555AB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91A16C3" w14:textId="77777777" w:rsidR="00E555AB" w:rsidRPr="00B20F02" w:rsidRDefault="00E555AB" w:rsidP="002F6189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78" w:type="dxa"/>
          </w:tcPr>
          <w:p w14:paraId="38E81673" w14:textId="6BDA0833" w:rsidR="00E555AB" w:rsidRPr="00B20F02" w:rsidRDefault="000C58DB" w:rsidP="00CD4E5D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3AB20AED" w14:textId="77777777" w:rsidR="00E555AB" w:rsidRPr="00B20F02" w:rsidRDefault="00E555AB" w:rsidP="002F6189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5B59F512" w14:textId="31DD2754" w:rsidR="00E555AB" w:rsidRPr="00B20F02" w:rsidRDefault="000C58DB" w:rsidP="00CD4E5D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555AB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6" w:type="dxa"/>
          </w:tcPr>
          <w:p w14:paraId="251B9E9D" w14:textId="77777777" w:rsidR="00E555AB" w:rsidRPr="00B20F02" w:rsidRDefault="00E555AB" w:rsidP="002F6189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2FA0B62B" w14:textId="28B4F01E" w:rsidR="00E555AB" w:rsidRPr="00B20F02" w:rsidRDefault="000C58DB" w:rsidP="005933D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</w:tr>
      <w:tr w:rsidR="00E555AB" w:rsidRPr="00B20F02" w14:paraId="404FCA55" w14:textId="77777777" w:rsidTr="006C40C0">
        <w:trPr>
          <w:trHeight w:hRule="exact" w:val="360"/>
        </w:trPr>
        <w:tc>
          <w:tcPr>
            <w:tcW w:w="1946" w:type="dxa"/>
          </w:tcPr>
          <w:p w14:paraId="1FADD522" w14:textId="5270102B" w:rsidR="00E555AB" w:rsidRPr="00B20F02" w:rsidRDefault="000C58DB" w:rsidP="00E555AB">
            <w:pPr>
              <w:rPr>
                <w:rFonts w:asciiTheme="majorBidi" w:hAnsiTheme="majorBidi" w:cstheme="majorBidi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555AB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555AB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6AD640C2" w14:textId="77777777" w:rsidR="00E555AB" w:rsidRPr="00B20F02" w:rsidRDefault="00E555AB" w:rsidP="00E555A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78" w:type="dxa"/>
          </w:tcPr>
          <w:p w14:paraId="387F304A" w14:textId="17A4CCE9" w:rsidR="00E555AB" w:rsidRPr="00B20F02" w:rsidRDefault="000C58DB" w:rsidP="00E555AB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026C4A3F" w14:textId="77777777" w:rsidR="00E555AB" w:rsidRPr="00B20F02" w:rsidRDefault="00E555AB" w:rsidP="00E555A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0F6911AE" w14:textId="7B4B1522" w:rsidR="00E555AB" w:rsidRPr="00B20F02" w:rsidRDefault="000C58DB" w:rsidP="00E555AB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555AB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4CD7FBEE" w14:textId="77777777" w:rsidR="00E555AB" w:rsidRPr="00B20F02" w:rsidRDefault="00E555AB" w:rsidP="00E555A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14E8C164" w14:textId="7A565397" w:rsidR="00E555AB" w:rsidRPr="00B20F02" w:rsidRDefault="000C58DB" w:rsidP="00E555AB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555A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E555AB" w:rsidRPr="00B20F02" w14:paraId="3D456322" w14:textId="77777777" w:rsidTr="006C40C0">
        <w:trPr>
          <w:trHeight w:hRule="exact" w:val="360"/>
        </w:trPr>
        <w:tc>
          <w:tcPr>
            <w:tcW w:w="1946" w:type="dxa"/>
          </w:tcPr>
          <w:p w14:paraId="5011F0C6" w14:textId="32DE9D40" w:rsidR="00E555AB" w:rsidRPr="00B20F02" w:rsidRDefault="000C58DB" w:rsidP="00E555AB">
            <w:pPr>
              <w:rPr>
                <w:rFonts w:asciiTheme="majorBidi" w:hAnsiTheme="majorBidi" w:cstheme="majorBidi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555AB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E555AB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B4ECA39" w14:textId="77777777" w:rsidR="00E555AB" w:rsidRPr="00B20F02" w:rsidRDefault="00E555AB" w:rsidP="00E555A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78" w:type="dxa"/>
          </w:tcPr>
          <w:p w14:paraId="78B0D4EE" w14:textId="424B4CB1" w:rsidR="00E555AB" w:rsidRPr="00B20F02" w:rsidRDefault="000C58DB" w:rsidP="00E555AB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32E5A1B4" w14:textId="77777777" w:rsidR="00E555AB" w:rsidRPr="00B20F02" w:rsidRDefault="00E555AB" w:rsidP="00E555A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2E7937F4" w14:textId="5806637F" w:rsidR="00E555AB" w:rsidRPr="00B20F02" w:rsidRDefault="000C58DB" w:rsidP="00E555AB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555AB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36" w:type="dxa"/>
          </w:tcPr>
          <w:p w14:paraId="7B646301" w14:textId="77777777" w:rsidR="00E555AB" w:rsidRPr="00B20F02" w:rsidRDefault="00E555AB" w:rsidP="00E555A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5537159F" w14:textId="59E4274A" w:rsidR="00E555AB" w:rsidRPr="00B20F02" w:rsidRDefault="000C58DB" w:rsidP="00E555AB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555A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</w:tr>
      <w:tr w:rsidR="000A047E" w:rsidRPr="00B20F02" w14:paraId="7DEB2644" w14:textId="77777777" w:rsidTr="006C40C0">
        <w:trPr>
          <w:trHeight w:hRule="exact" w:val="360"/>
        </w:trPr>
        <w:tc>
          <w:tcPr>
            <w:tcW w:w="1946" w:type="dxa"/>
          </w:tcPr>
          <w:p w14:paraId="29F8D82F" w14:textId="19F563D1" w:rsidR="000A047E" w:rsidRPr="00B20F02" w:rsidRDefault="000C58DB" w:rsidP="00E555AB">
            <w:pPr>
              <w:tabs>
                <w:tab w:val="clear" w:pos="227"/>
                <w:tab w:val="left" w:pos="163"/>
              </w:tabs>
              <w:ind w:left="191" w:right="-109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0A047E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4A8A4BD4" w14:textId="77777777" w:rsidR="000A047E" w:rsidRPr="00B20F02" w:rsidRDefault="000A047E" w:rsidP="002F6189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78" w:type="dxa"/>
          </w:tcPr>
          <w:p w14:paraId="368BEC2B" w14:textId="01CB9131" w:rsidR="000A047E" w:rsidRPr="00B20F02" w:rsidRDefault="000C58DB" w:rsidP="00CD4E5D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30EFF388" w14:textId="77777777" w:rsidR="000A047E" w:rsidRPr="00B20F02" w:rsidRDefault="000A047E" w:rsidP="002F6189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005E6DF2" w14:textId="4D730700" w:rsidR="000A047E" w:rsidRPr="00B20F02" w:rsidRDefault="000C58DB" w:rsidP="00CD4E5D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D4E5D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36" w:type="dxa"/>
          </w:tcPr>
          <w:p w14:paraId="41AC7F9B" w14:textId="77777777" w:rsidR="000A047E" w:rsidRPr="00B20F02" w:rsidRDefault="000A047E" w:rsidP="002F6189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11A83AF9" w14:textId="53856CEB" w:rsidR="000A047E" w:rsidRPr="00B20F02" w:rsidRDefault="000C58DB" w:rsidP="005933D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D4E5D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9831DD" w:rsidRPr="00B20F02" w14:paraId="4997E7A9" w14:textId="77777777" w:rsidTr="006C40C0">
        <w:trPr>
          <w:trHeight w:hRule="exact" w:val="360"/>
        </w:trPr>
        <w:tc>
          <w:tcPr>
            <w:tcW w:w="1946" w:type="dxa"/>
          </w:tcPr>
          <w:p w14:paraId="4127E74E" w14:textId="4971552A" w:rsidR="009831DD" w:rsidRPr="00B20F02" w:rsidRDefault="000C58DB" w:rsidP="005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  <w:tab w:val="left" w:pos="540"/>
              </w:tabs>
              <w:spacing w:line="240" w:lineRule="auto"/>
              <w:ind w:left="162" w:right="-109" w:hanging="1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831DD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831DD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32E164B1" w14:textId="77777777" w:rsidR="009831DD" w:rsidRPr="00B20F02" w:rsidRDefault="009831DD" w:rsidP="002F6189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78" w:type="dxa"/>
          </w:tcPr>
          <w:p w14:paraId="0BE0AD7A" w14:textId="6389B201" w:rsidR="009831DD" w:rsidRPr="00B20F02" w:rsidRDefault="000C58DB" w:rsidP="005933DC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456BC643" w14:textId="77777777" w:rsidR="009831DD" w:rsidRPr="00B20F02" w:rsidRDefault="009831DD" w:rsidP="002F6189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52A1C0DF" w14:textId="7DAC5397" w:rsidR="009831DD" w:rsidRPr="00B20F02" w:rsidRDefault="000C58DB" w:rsidP="005933DC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71E3A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</w:tcPr>
          <w:p w14:paraId="2270FE42" w14:textId="77777777" w:rsidR="009831DD" w:rsidRPr="00B20F02" w:rsidRDefault="009831DD" w:rsidP="002F6189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63D6FC3F" w14:textId="016E64D7" w:rsidR="009831DD" w:rsidRPr="00B20F02" w:rsidRDefault="000C58DB" w:rsidP="005933D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831DD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9831DD" w:rsidRPr="00B20F02" w14:paraId="40D39A25" w14:textId="77777777" w:rsidTr="006C40C0">
        <w:trPr>
          <w:trHeight w:hRule="exact" w:val="360"/>
        </w:trPr>
        <w:tc>
          <w:tcPr>
            <w:tcW w:w="1946" w:type="dxa"/>
          </w:tcPr>
          <w:p w14:paraId="639F1203" w14:textId="094B3E3D" w:rsidR="009831DD" w:rsidRPr="00B20F02" w:rsidRDefault="000C58DB" w:rsidP="0059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  <w:tab w:val="left" w:pos="540"/>
              </w:tabs>
              <w:spacing w:line="240" w:lineRule="auto"/>
              <w:ind w:left="162" w:right="-109" w:hanging="1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831DD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831DD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6882F233" w14:textId="77777777" w:rsidR="009831DD" w:rsidRPr="00B20F02" w:rsidRDefault="009831DD" w:rsidP="002F6189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78" w:type="dxa"/>
          </w:tcPr>
          <w:p w14:paraId="02928B10" w14:textId="55067991" w:rsidR="009831DD" w:rsidRPr="00B20F02" w:rsidRDefault="000C58DB" w:rsidP="005933DC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4AED93F1" w14:textId="77777777" w:rsidR="009831DD" w:rsidRPr="00B20F02" w:rsidRDefault="009831DD" w:rsidP="002F6189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17516810" w14:textId="123E86FB" w:rsidR="009831DD" w:rsidRPr="00B20F02" w:rsidRDefault="000C58DB" w:rsidP="005933DC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71E3A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36" w:type="dxa"/>
          </w:tcPr>
          <w:p w14:paraId="2911DA52" w14:textId="77777777" w:rsidR="009831DD" w:rsidRPr="00B20F02" w:rsidRDefault="009831DD" w:rsidP="002F6189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2CF15195" w14:textId="7FD4DF30" w:rsidR="009831DD" w:rsidRPr="00B20F02" w:rsidRDefault="000C58DB" w:rsidP="005933DC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831DD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771E3A" w:rsidRPr="00B20F02" w14:paraId="5A10E863" w14:textId="77777777" w:rsidTr="006C40C0">
        <w:trPr>
          <w:trHeight w:hRule="exact" w:val="360"/>
        </w:trPr>
        <w:tc>
          <w:tcPr>
            <w:tcW w:w="1946" w:type="dxa"/>
          </w:tcPr>
          <w:p w14:paraId="50D9C449" w14:textId="4E0E22E6" w:rsidR="00771E3A" w:rsidRPr="00B20F02" w:rsidRDefault="000C58DB" w:rsidP="0077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  <w:tab w:val="left" w:pos="540"/>
              </w:tabs>
              <w:spacing w:line="240" w:lineRule="auto"/>
              <w:ind w:left="162" w:right="-109" w:hanging="1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771E3A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71E3A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4D4BF30B" w14:textId="77777777" w:rsidR="00771E3A" w:rsidRPr="00B20F02" w:rsidRDefault="00771E3A" w:rsidP="00771E3A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78" w:type="dxa"/>
          </w:tcPr>
          <w:p w14:paraId="75B7D49E" w14:textId="3D4A5C0B" w:rsidR="00771E3A" w:rsidRPr="00B20F02" w:rsidRDefault="000C58DB" w:rsidP="00771E3A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2864B99F" w14:textId="77777777" w:rsidR="00771E3A" w:rsidRPr="00B20F02" w:rsidRDefault="00771E3A" w:rsidP="00771E3A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3B31C4EE" w14:textId="40A77642" w:rsidR="00771E3A" w:rsidRPr="00B20F02" w:rsidRDefault="000C58DB" w:rsidP="00771E3A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71E3A"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36" w:type="dxa"/>
          </w:tcPr>
          <w:p w14:paraId="7F5CB2D4" w14:textId="77777777" w:rsidR="00771E3A" w:rsidRPr="00B20F02" w:rsidRDefault="00771E3A" w:rsidP="00771E3A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22455D16" w14:textId="50AC2110" w:rsidR="00771E3A" w:rsidRPr="00B20F02" w:rsidRDefault="000C58DB" w:rsidP="00771E3A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71E3A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771E3A" w:rsidRPr="00B20F02" w14:paraId="3EC8207D" w14:textId="77777777" w:rsidTr="006C40C0">
        <w:trPr>
          <w:trHeight w:hRule="exact" w:val="360"/>
        </w:trPr>
        <w:tc>
          <w:tcPr>
            <w:tcW w:w="1946" w:type="dxa"/>
          </w:tcPr>
          <w:p w14:paraId="31880223" w14:textId="190C01C7" w:rsidR="00771E3A" w:rsidRPr="00B20F02" w:rsidRDefault="000C58DB" w:rsidP="0077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  <w:tab w:val="left" w:pos="540"/>
              </w:tabs>
              <w:spacing w:line="240" w:lineRule="auto"/>
              <w:ind w:left="162" w:right="-109" w:hanging="1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71E3A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71E3A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49C6BD6C" w14:textId="77777777" w:rsidR="00771E3A" w:rsidRPr="00B20F02" w:rsidRDefault="00771E3A" w:rsidP="00771E3A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78" w:type="dxa"/>
          </w:tcPr>
          <w:p w14:paraId="685DC7BA" w14:textId="2E0C712C" w:rsidR="00771E3A" w:rsidRPr="00B20F02" w:rsidRDefault="000C58DB" w:rsidP="00771E3A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70C40F32" w14:textId="77777777" w:rsidR="00771E3A" w:rsidRPr="00B20F02" w:rsidRDefault="00771E3A" w:rsidP="00771E3A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2C87EF32" w14:textId="776678B3" w:rsidR="00771E3A" w:rsidRPr="00B20F02" w:rsidRDefault="000C58DB" w:rsidP="00771E3A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71E3A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</w:tcPr>
          <w:p w14:paraId="75F018B8" w14:textId="77777777" w:rsidR="00771E3A" w:rsidRPr="00B20F02" w:rsidRDefault="00771E3A" w:rsidP="00771E3A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16F13698" w14:textId="4C790FCF" w:rsidR="00771E3A" w:rsidRPr="00B20F02" w:rsidRDefault="000C58DB" w:rsidP="00771E3A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771E3A" w:rsidRPr="00B20F02" w14:paraId="1D8FF2C9" w14:textId="77777777" w:rsidTr="006C40C0">
        <w:trPr>
          <w:trHeight w:hRule="exact" w:val="360"/>
        </w:trPr>
        <w:tc>
          <w:tcPr>
            <w:tcW w:w="1946" w:type="dxa"/>
          </w:tcPr>
          <w:p w14:paraId="10CD4F31" w14:textId="69F94F13" w:rsidR="00771E3A" w:rsidRPr="00B20F02" w:rsidRDefault="000C58DB" w:rsidP="0077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  <w:tab w:val="left" w:pos="540"/>
              </w:tabs>
              <w:spacing w:line="240" w:lineRule="auto"/>
              <w:ind w:left="162" w:right="-109" w:hanging="1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71E3A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71E3A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พฤษภาคม</w:t>
            </w:r>
            <w:r w:rsidR="00771E3A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36" w:type="dxa"/>
          </w:tcPr>
          <w:p w14:paraId="2F63C4CC" w14:textId="77777777" w:rsidR="00771E3A" w:rsidRPr="00B20F02" w:rsidRDefault="00771E3A" w:rsidP="00771E3A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78" w:type="dxa"/>
          </w:tcPr>
          <w:p w14:paraId="21819037" w14:textId="351D8289" w:rsidR="00771E3A" w:rsidRPr="00B20F02" w:rsidRDefault="000C58DB" w:rsidP="00771E3A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02865A1D" w14:textId="77777777" w:rsidR="00771E3A" w:rsidRPr="00B20F02" w:rsidRDefault="00771E3A" w:rsidP="00771E3A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773BACA0" w14:textId="7A65141F" w:rsidR="00771E3A" w:rsidRPr="00B20F02" w:rsidRDefault="000C58DB" w:rsidP="00771E3A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71E3A"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36" w:type="dxa"/>
          </w:tcPr>
          <w:p w14:paraId="475A68C4" w14:textId="77777777" w:rsidR="00771E3A" w:rsidRPr="00B20F02" w:rsidRDefault="00771E3A" w:rsidP="00771E3A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727214AC" w14:textId="3514E152" w:rsidR="00771E3A" w:rsidRPr="00B20F02" w:rsidRDefault="000C58DB" w:rsidP="00771E3A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71E3A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771E3A" w:rsidRPr="00B20F02" w14:paraId="3465EF34" w14:textId="77777777" w:rsidTr="006C40C0">
        <w:trPr>
          <w:trHeight w:hRule="exact" w:val="360"/>
        </w:trPr>
        <w:tc>
          <w:tcPr>
            <w:tcW w:w="1946" w:type="dxa"/>
          </w:tcPr>
          <w:p w14:paraId="5E0B3BEE" w14:textId="417579D7" w:rsidR="00771E3A" w:rsidRPr="00B20F02" w:rsidRDefault="000C58DB" w:rsidP="00771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  <w:tab w:val="left" w:pos="540"/>
              </w:tabs>
              <w:spacing w:line="240" w:lineRule="auto"/>
              <w:ind w:left="162" w:right="-109" w:hanging="1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771E3A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771E3A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พฤ</w:t>
            </w:r>
            <w:r w:rsidR="00224439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ศจิกายน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2557</w:t>
            </w:r>
          </w:p>
        </w:tc>
        <w:tc>
          <w:tcPr>
            <w:tcW w:w="236" w:type="dxa"/>
          </w:tcPr>
          <w:p w14:paraId="7006FBFD" w14:textId="77777777" w:rsidR="00771E3A" w:rsidRPr="00B20F02" w:rsidRDefault="00771E3A" w:rsidP="00771E3A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78" w:type="dxa"/>
          </w:tcPr>
          <w:p w14:paraId="56FE13A4" w14:textId="4168AF3A" w:rsidR="00771E3A" w:rsidRPr="00B20F02" w:rsidRDefault="000C58DB" w:rsidP="00771E3A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6C4468CC" w14:textId="77777777" w:rsidR="00771E3A" w:rsidRPr="00B20F02" w:rsidRDefault="00771E3A" w:rsidP="00771E3A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17753B5E" w14:textId="58C6C91F" w:rsidR="00771E3A" w:rsidRPr="00B20F02" w:rsidRDefault="000C58DB" w:rsidP="00771E3A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71E3A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36" w:type="dxa"/>
          </w:tcPr>
          <w:p w14:paraId="0773564D" w14:textId="77777777" w:rsidR="00771E3A" w:rsidRPr="00B20F02" w:rsidRDefault="00771E3A" w:rsidP="00771E3A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4" w:type="dxa"/>
          </w:tcPr>
          <w:p w14:paraId="6EC27095" w14:textId="11B21827" w:rsidR="00771E3A" w:rsidRPr="00B20F02" w:rsidRDefault="000C58DB" w:rsidP="00771E3A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</w:p>
        </w:tc>
      </w:tr>
    </w:tbl>
    <w:p w14:paraId="3661DCDD" w14:textId="77777777" w:rsidR="008D7567" w:rsidRPr="00B20F02" w:rsidRDefault="008D7567" w:rsidP="0006537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14:paraId="1E647567" w14:textId="77777777" w:rsidR="001625E7" w:rsidRPr="00B20F02" w:rsidRDefault="001625E7" w:rsidP="001625E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A22BE" w14:textId="7AEB58C8" w:rsidR="002B129C" w:rsidRPr="00B20F02" w:rsidRDefault="00F73B9C" w:rsidP="005B5470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ดอกเบี้ยของหุ้นกู้นี้มีกำหนดการจ่ายชำระคืนทุกงวด </w:t>
      </w:r>
      <w:r w:rsidR="000C58DB" w:rsidRPr="00B20F02">
        <w:rPr>
          <w:rFonts w:asciiTheme="majorBidi" w:hAnsiTheme="majorBidi" w:cstheme="majorBidi"/>
          <w:sz w:val="30"/>
          <w:szCs w:val="30"/>
        </w:rPr>
        <w:t>3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6846" w:rsidRPr="00B20F0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C58DB" w:rsidRPr="00B20F02">
        <w:rPr>
          <w:rFonts w:asciiTheme="majorBidi" w:hAnsiTheme="majorBidi" w:cstheme="majorBidi"/>
          <w:sz w:val="30"/>
          <w:szCs w:val="30"/>
        </w:rPr>
        <w:t>6</w:t>
      </w:r>
      <w:r w:rsidR="00126846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เดือน โดยในหนังสือชี้ชวนของหุ้นกู้ได้</w:t>
      </w:r>
      <w:r w:rsidRPr="00B20F02">
        <w:rPr>
          <w:rFonts w:asciiTheme="majorBidi" w:hAnsiTheme="majorBidi" w:cstheme="majorBidi"/>
          <w:spacing w:val="-2"/>
          <w:sz w:val="30"/>
          <w:szCs w:val="30"/>
          <w:cs/>
        </w:rPr>
        <w:t>กำหนดเงื่อนไขบางประการเกี่ยวกับการไม่นำสินทรัพย์ของบริษัทและบริษัทย่อยที่สำคัญไปก่อให้เกิดภาระผูกพันโดยใช้เป็นหลักประกัน และการรักษาอัตราส่วนทางการเงินต่าง ๆ และเงื่อนไขอื่นตามที่ระบุไว้ในสัญญา</w:t>
      </w:r>
    </w:p>
    <w:p w14:paraId="0E8FC564" w14:textId="4722B8CA" w:rsidR="00E72907" w:rsidRPr="00B20F02" w:rsidRDefault="00E72907" w:rsidP="005B5470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A17EF5B" w14:textId="234644F6" w:rsidR="001625E7" w:rsidRPr="00B20F02" w:rsidRDefault="001625E7" w:rsidP="005B5470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9D04F1B" w14:textId="2777B26D" w:rsidR="001625E7" w:rsidRPr="00B20F02" w:rsidRDefault="001625E7" w:rsidP="005B5470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604BD7D" w14:textId="6EE63F98" w:rsidR="001625E7" w:rsidRPr="00B20F02" w:rsidRDefault="001625E7" w:rsidP="005B5470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222AC99" w14:textId="77777777" w:rsidR="001625E7" w:rsidRPr="00B20F02" w:rsidRDefault="001625E7" w:rsidP="005B5470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22CD79AE" w14:textId="4927508E" w:rsidR="00EB40AE" w:rsidRPr="00B20F02" w:rsidRDefault="00EB40AE" w:rsidP="00B72E9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ตั๋วแลกเงิน</w:t>
      </w:r>
    </w:p>
    <w:p w14:paraId="3FC1BACA" w14:textId="77777777" w:rsidR="00B72E99" w:rsidRPr="00B20F02" w:rsidRDefault="00B72E99" w:rsidP="00B72E99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0627A22A" w14:textId="2FF625B1" w:rsidR="00B72E99" w:rsidRPr="00B20F02" w:rsidRDefault="00FF4BF2" w:rsidP="00B72E9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วันที่ </w:t>
      </w:r>
      <w:r w:rsidRPr="00B20F02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B20F02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="00771E3A"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01264C9" w:rsidRPr="00B20F0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771E3A" w:rsidRPr="00B20F0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771E3A" w:rsidRPr="00B20F0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0C58DB" w:rsidRPr="00B20F02">
        <w:rPr>
          <w:rFonts w:asciiTheme="majorBidi" w:hAnsiTheme="majorBidi" w:cstheme="majorBidi"/>
          <w:spacing w:val="-4"/>
          <w:sz w:val="30"/>
          <w:szCs w:val="30"/>
        </w:rPr>
        <w:t>2562</w:t>
      </w:r>
      <w:r w:rsidR="00AC1874" w:rsidRPr="00B20F02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72E99" w:rsidRPr="00B20F02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A7C9D" w:rsidRPr="00B20F02">
        <w:rPr>
          <w:rFonts w:asciiTheme="majorBidi" w:hAnsiTheme="majorBidi" w:cstheme="majorBidi"/>
          <w:sz w:val="30"/>
          <w:szCs w:val="30"/>
          <w:cs/>
        </w:rPr>
        <w:t>มี</w:t>
      </w:r>
      <w:r w:rsidR="00B72E99" w:rsidRPr="00B20F02">
        <w:rPr>
          <w:rFonts w:asciiTheme="majorBidi" w:hAnsiTheme="majorBidi" w:cstheme="majorBidi"/>
          <w:sz w:val="30"/>
          <w:szCs w:val="30"/>
          <w:cs/>
        </w:rPr>
        <w:t>ตั๋วแลก</w:t>
      </w:r>
      <w:r w:rsidR="00661C17" w:rsidRPr="00B20F02">
        <w:rPr>
          <w:rFonts w:asciiTheme="majorBidi" w:hAnsiTheme="majorBidi" w:cstheme="majorBidi"/>
          <w:sz w:val="30"/>
          <w:szCs w:val="30"/>
          <w:cs/>
        </w:rPr>
        <w:t>เงิน</w:t>
      </w:r>
      <w:r w:rsidR="00B72E99" w:rsidRPr="00B20F02">
        <w:rPr>
          <w:rFonts w:asciiTheme="majorBidi" w:hAnsiTheme="majorBidi" w:cstheme="majorBidi"/>
          <w:sz w:val="30"/>
          <w:szCs w:val="30"/>
          <w:cs/>
        </w:rPr>
        <w:t xml:space="preserve">ในสกุลเงินบาทดังนี้ </w:t>
      </w:r>
    </w:p>
    <w:p w14:paraId="3984E360" w14:textId="77777777" w:rsidR="00B72E99" w:rsidRPr="00B20F02" w:rsidRDefault="00B72E99" w:rsidP="00B72E99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630"/>
        <w:gridCol w:w="270"/>
        <w:gridCol w:w="1350"/>
        <w:gridCol w:w="270"/>
        <w:gridCol w:w="1260"/>
        <w:gridCol w:w="270"/>
        <w:gridCol w:w="1260"/>
        <w:gridCol w:w="270"/>
        <w:gridCol w:w="1440"/>
      </w:tblGrid>
      <w:tr w:rsidR="00EA7C9D" w:rsidRPr="00B20F02" w14:paraId="6D55D315" w14:textId="77777777" w:rsidTr="00CC59CE">
        <w:trPr>
          <w:trHeight w:hRule="exact" w:val="794"/>
          <w:tblHeader/>
        </w:trPr>
        <w:tc>
          <w:tcPr>
            <w:tcW w:w="2160" w:type="dxa"/>
            <w:vAlign w:val="bottom"/>
          </w:tcPr>
          <w:p w14:paraId="3A13A39B" w14:textId="77777777" w:rsidR="00EA7C9D" w:rsidRPr="00B20F02" w:rsidRDefault="00EA7C9D" w:rsidP="00702CB2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วันที่ออก</w:t>
            </w:r>
          </w:p>
        </w:tc>
        <w:tc>
          <w:tcPr>
            <w:tcW w:w="630" w:type="dxa"/>
            <w:vAlign w:val="bottom"/>
          </w:tcPr>
          <w:p w14:paraId="1E7840F6" w14:textId="77777777" w:rsidR="00EA7C9D" w:rsidRPr="00B20F02" w:rsidRDefault="00EA7C9D" w:rsidP="003A6780">
            <w:pPr>
              <w:pStyle w:val="block"/>
              <w:spacing w:after="0" w:line="240" w:lineRule="atLeast"/>
              <w:ind w:left="0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อายุ</w:t>
            </w:r>
          </w:p>
        </w:tc>
        <w:tc>
          <w:tcPr>
            <w:tcW w:w="270" w:type="dxa"/>
            <w:vAlign w:val="bottom"/>
          </w:tcPr>
          <w:p w14:paraId="0660D412" w14:textId="77777777" w:rsidR="00EA7C9D" w:rsidRPr="00B20F02" w:rsidRDefault="00EA7C9D" w:rsidP="00702CB2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BB45A94" w14:textId="77777777" w:rsidR="00EA7C9D" w:rsidRPr="00B20F02" w:rsidRDefault="00EA7C9D" w:rsidP="00702CB2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103C7C4" w14:textId="77777777" w:rsidR="00EA7C9D" w:rsidRPr="00B20F02" w:rsidRDefault="00EA7C9D" w:rsidP="00702CB2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9138889" w14:textId="77777777" w:rsidR="00EA7C9D" w:rsidRPr="00B20F02" w:rsidRDefault="00EA7C9D" w:rsidP="003A6780">
            <w:pPr>
              <w:pStyle w:val="block"/>
              <w:spacing w:after="0" w:line="240" w:lineRule="atLeast"/>
              <w:ind w:left="-74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bidi="th-TH"/>
              </w:rPr>
              <w:t>จำนวนเงิน</w:t>
            </w:r>
          </w:p>
          <w:p w14:paraId="2D69E3E9" w14:textId="77777777" w:rsidR="00EA7C9D" w:rsidRPr="00B20F02" w:rsidRDefault="00EA7C9D" w:rsidP="003A6780">
            <w:pPr>
              <w:pStyle w:val="block"/>
              <w:spacing w:after="0" w:line="240" w:lineRule="atLeast"/>
              <w:ind w:left="-74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bidi="th-TH"/>
              </w:rPr>
              <w:t>หน้าตั๋ว</w:t>
            </w:r>
          </w:p>
        </w:tc>
        <w:tc>
          <w:tcPr>
            <w:tcW w:w="270" w:type="dxa"/>
          </w:tcPr>
          <w:p w14:paraId="525929F3" w14:textId="77777777" w:rsidR="00EA7C9D" w:rsidRPr="00B20F02" w:rsidRDefault="00EA7C9D" w:rsidP="003A6780">
            <w:pPr>
              <w:pStyle w:val="block"/>
              <w:spacing w:after="0" w:line="240" w:lineRule="atLeast"/>
              <w:ind w:left="-74" w:right="-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1AB33FB" w14:textId="77777777" w:rsidR="00EA7C9D" w:rsidRPr="00B20F02" w:rsidRDefault="00EA7C9D" w:rsidP="003A6780">
            <w:pPr>
              <w:pStyle w:val="block"/>
              <w:spacing w:after="0" w:line="240" w:lineRule="atLeast"/>
              <w:ind w:left="-74" w:right="-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  <w:t>ดอกเบี้ย</w:t>
            </w:r>
          </w:p>
          <w:p w14:paraId="5FF602D1" w14:textId="77777777" w:rsidR="00EA7C9D" w:rsidRPr="00B20F02" w:rsidRDefault="00EA7C9D" w:rsidP="003A6780">
            <w:pPr>
              <w:pStyle w:val="block"/>
              <w:spacing w:after="0" w:line="240" w:lineRule="atLeast"/>
              <w:ind w:left="-74" w:right="-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  <w:t>รอรับรู้</w:t>
            </w:r>
          </w:p>
        </w:tc>
        <w:tc>
          <w:tcPr>
            <w:tcW w:w="270" w:type="dxa"/>
          </w:tcPr>
          <w:p w14:paraId="7BD6F592" w14:textId="77777777" w:rsidR="00EA7C9D" w:rsidRPr="00B20F02" w:rsidRDefault="00EA7C9D" w:rsidP="00702CB2">
            <w:pPr>
              <w:pStyle w:val="block"/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0097E697" w14:textId="77777777" w:rsidR="00EA7C9D" w:rsidRPr="00B20F02" w:rsidRDefault="00EA7C9D" w:rsidP="00702CB2">
            <w:pPr>
              <w:pStyle w:val="block"/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5E75EEC5" w14:textId="77777777" w:rsidR="00EA7C9D" w:rsidRPr="00B20F02" w:rsidRDefault="00EA7C9D" w:rsidP="00702CB2">
            <w:pPr>
              <w:pStyle w:val="block"/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EA7C9D" w:rsidRPr="00B20F02" w14:paraId="29EF4E5C" w14:textId="77777777" w:rsidTr="00CC59CE">
        <w:trPr>
          <w:trHeight w:hRule="exact" w:val="360"/>
        </w:trPr>
        <w:tc>
          <w:tcPr>
            <w:tcW w:w="2160" w:type="dxa"/>
          </w:tcPr>
          <w:p w14:paraId="108FB7EE" w14:textId="77777777" w:rsidR="00EA7C9D" w:rsidRPr="00B20F02" w:rsidRDefault="00EA7C9D" w:rsidP="001F5B7F">
            <w:pPr>
              <w:tabs>
                <w:tab w:val="clear" w:pos="227"/>
                <w:tab w:val="left" w:pos="163"/>
              </w:tabs>
              <w:ind w:left="191" w:right="-109" w:hanging="2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48FDD21" w14:textId="77777777" w:rsidR="00EA7C9D" w:rsidRPr="00B20F02" w:rsidRDefault="00EA7C9D" w:rsidP="001F5B7F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(วัน)</w:t>
            </w:r>
          </w:p>
        </w:tc>
        <w:tc>
          <w:tcPr>
            <w:tcW w:w="270" w:type="dxa"/>
            <w:vAlign w:val="bottom"/>
          </w:tcPr>
          <w:p w14:paraId="4E23399E" w14:textId="77777777" w:rsidR="00EA7C9D" w:rsidRPr="00B20F02" w:rsidRDefault="00EA7C9D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8663B57" w14:textId="77777777" w:rsidR="00EA7C9D" w:rsidRPr="00B20F02" w:rsidRDefault="00EA7C9D" w:rsidP="001F5B7F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270" w:type="dxa"/>
          </w:tcPr>
          <w:p w14:paraId="44FF4362" w14:textId="77777777" w:rsidR="00EA7C9D" w:rsidRPr="00B20F02" w:rsidRDefault="00EA7C9D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  <w:gridSpan w:val="5"/>
          </w:tcPr>
          <w:p w14:paraId="0FC8EB15" w14:textId="302635D5" w:rsidR="00EA7C9D" w:rsidRPr="00B20F02" w:rsidRDefault="00EA7C9D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10336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264C9" w:rsidRPr="00B20F02" w14:paraId="0CA0FA2B" w14:textId="77777777" w:rsidTr="00CC59CE">
        <w:trPr>
          <w:trHeight w:hRule="exact" w:val="360"/>
        </w:trPr>
        <w:tc>
          <w:tcPr>
            <w:tcW w:w="2160" w:type="dxa"/>
          </w:tcPr>
          <w:p w14:paraId="48236A28" w14:textId="6CDA89DC" w:rsidR="001264C9" w:rsidRPr="00B20F02" w:rsidRDefault="000C58DB" w:rsidP="001F5B7F">
            <w:pPr>
              <w:tabs>
                <w:tab w:val="clear" w:pos="227"/>
                <w:tab w:val="left" w:pos="163"/>
              </w:tabs>
              <w:ind w:left="191" w:right="-109" w:hanging="2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28</w:t>
            </w:r>
            <w:r w:rsidR="001264C9" w:rsidRPr="00B20F02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="001264C9" w:rsidRPr="00B20F0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กันยายน </w:t>
            </w: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2564</w:t>
            </w:r>
          </w:p>
        </w:tc>
        <w:tc>
          <w:tcPr>
            <w:tcW w:w="630" w:type="dxa"/>
            <w:vAlign w:val="bottom"/>
          </w:tcPr>
          <w:p w14:paraId="11AC5E45" w14:textId="522FD34E" w:rsidR="001264C9" w:rsidRPr="00B20F02" w:rsidRDefault="000C58DB" w:rsidP="0041711B">
            <w:pPr>
              <w:pStyle w:val="block"/>
              <w:spacing w:after="0" w:line="240" w:lineRule="atLeast"/>
              <w:ind w:left="0" w:right="-10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70" w:type="dxa"/>
            <w:vAlign w:val="bottom"/>
          </w:tcPr>
          <w:p w14:paraId="1CA93976" w14:textId="77777777" w:rsidR="001264C9" w:rsidRPr="00B20F02" w:rsidRDefault="001264C9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30E26C8" w14:textId="1851AF24" w:rsidR="001264C9" w:rsidRPr="00B20F02" w:rsidRDefault="000C58DB" w:rsidP="001F5B7F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0</w:t>
            </w:r>
            <w:r w:rsidR="001264C9" w:rsidRPr="00B20F02">
              <w:rPr>
                <w:rFonts w:asciiTheme="majorBidi" w:hAnsiTheme="majorBidi"/>
                <w:spacing w:val="-2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70F281FF" w14:textId="77777777" w:rsidR="001264C9" w:rsidRPr="00B20F02" w:rsidRDefault="001264C9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6D6B772" w14:textId="3CECD5E6" w:rsidR="001264C9" w:rsidRPr="00B20F02" w:rsidRDefault="000C58DB" w:rsidP="00CC59CE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</w:t>
            </w:r>
            <w:r w:rsidR="00BC3AE6"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060</w:t>
            </w:r>
          </w:p>
        </w:tc>
        <w:tc>
          <w:tcPr>
            <w:tcW w:w="270" w:type="dxa"/>
          </w:tcPr>
          <w:p w14:paraId="664851F9" w14:textId="77777777" w:rsidR="001264C9" w:rsidRPr="00B20F02" w:rsidRDefault="001264C9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7F7DBB2F" w14:textId="2D3FE4EC" w:rsidR="001264C9" w:rsidRPr="00B20F02" w:rsidRDefault="00BC3AE6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spacing w:val="-2"/>
                <w:sz w:val="30"/>
                <w:szCs w:val="30"/>
                <w:cs/>
                <w:lang w:val="en-US" w:bidi="th-TH"/>
              </w:rPr>
              <w:t>(</w:t>
            </w:r>
            <w:r w:rsidR="0041711B"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</w:t>
            </w:r>
            <w:r w:rsidRPr="00B20F02">
              <w:rPr>
                <w:rFonts w:asciiTheme="majorBidi" w:hAnsiTheme="majorBidi"/>
                <w:spacing w:val="-2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582F256" w14:textId="77777777" w:rsidR="001264C9" w:rsidRPr="00B20F02" w:rsidRDefault="001264C9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22720E72" w14:textId="36E3C08E" w:rsidR="001264C9" w:rsidRPr="00B20F02" w:rsidRDefault="000C58DB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</w:t>
            </w:r>
            <w:r w:rsidR="00BC3AE6"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05</w:t>
            </w:r>
            <w:r w:rsidR="0041711B"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8</w:t>
            </w:r>
          </w:p>
        </w:tc>
      </w:tr>
      <w:tr w:rsidR="001264C9" w:rsidRPr="00B20F02" w14:paraId="34727AEA" w14:textId="77777777" w:rsidTr="00CC59CE">
        <w:trPr>
          <w:trHeight w:hRule="exact" w:val="360"/>
        </w:trPr>
        <w:tc>
          <w:tcPr>
            <w:tcW w:w="2160" w:type="dxa"/>
          </w:tcPr>
          <w:p w14:paraId="14C5C5EB" w14:textId="5A4C02D6" w:rsidR="001264C9" w:rsidRPr="00B20F02" w:rsidRDefault="000C58DB" w:rsidP="001F5B7F">
            <w:pPr>
              <w:tabs>
                <w:tab w:val="clear" w:pos="227"/>
                <w:tab w:val="left" w:pos="163"/>
              </w:tabs>
              <w:ind w:left="191" w:right="-109" w:hanging="2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28</w:t>
            </w:r>
            <w:r w:rsidR="001264C9" w:rsidRPr="00B20F02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="001264C9" w:rsidRPr="00B20F0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กันยายน </w:t>
            </w: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2564</w:t>
            </w:r>
          </w:p>
        </w:tc>
        <w:tc>
          <w:tcPr>
            <w:tcW w:w="630" w:type="dxa"/>
            <w:vAlign w:val="bottom"/>
          </w:tcPr>
          <w:p w14:paraId="02468298" w14:textId="28A3B95D" w:rsidR="001264C9" w:rsidRPr="00B20F02" w:rsidRDefault="000C58DB" w:rsidP="0041711B">
            <w:pPr>
              <w:pStyle w:val="block"/>
              <w:spacing w:after="0" w:line="240" w:lineRule="atLeast"/>
              <w:ind w:left="0" w:right="-10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269</w:t>
            </w:r>
          </w:p>
        </w:tc>
        <w:tc>
          <w:tcPr>
            <w:tcW w:w="270" w:type="dxa"/>
            <w:vAlign w:val="bottom"/>
          </w:tcPr>
          <w:p w14:paraId="660CB9DD" w14:textId="77777777" w:rsidR="001264C9" w:rsidRPr="00B20F02" w:rsidRDefault="001264C9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143396B" w14:textId="2B38405B" w:rsidR="001264C9" w:rsidRPr="00B20F02" w:rsidRDefault="000C58DB" w:rsidP="001F5B7F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0</w:t>
            </w:r>
            <w:r w:rsidR="001264C9" w:rsidRPr="00B20F02">
              <w:rPr>
                <w:rFonts w:asciiTheme="majorBidi" w:hAnsiTheme="majorBidi"/>
                <w:spacing w:val="-2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</w:tcPr>
          <w:p w14:paraId="5AFE7817" w14:textId="77777777" w:rsidR="001264C9" w:rsidRPr="00B20F02" w:rsidRDefault="001264C9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883B3B2" w14:textId="7ECD1500" w:rsidR="001264C9" w:rsidRPr="00B20F02" w:rsidRDefault="000C58DB" w:rsidP="00CC59CE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</w:tcPr>
          <w:p w14:paraId="3F9171EE" w14:textId="77777777" w:rsidR="001264C9" w:rsidRPr="00B20F02" w:rsidRDefault="001264C9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49CC8F20" w14:textId="6F499ADC" w:rsidR="001264C9" w:rsidRPr="00B20F02" w:rsidRDefault="00BC3AE6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spacing w:val="-2"/>
                <w:sz w:val="30"/>
                <w:szCs w:val="30"/>
                <w:cs/>
                <w:lang w:val="en-US" w:bidi="th-TH"/>
              </w:rPr>
              <w:t>(</w:t>
            </w:r>
            <w:r w:rsidR="0041711B"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</w:t>
            </w:r>
            <w:r w:rsidRPr="00B20F02">
              <w:rPr>
                <w:rFonts w:asciiTheme="majorBidi" w:hAnsiTheme="majorBidi"/>
                <w:spacing w:val="-2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79BAC65" w14:textId="77777777" w:rsidR="001264C9" w:rsidRPr="00B20F02" w:rsidRDefault="001264C9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6F51E95D" w14:textId="04FDC425" w:rsidR="001264C9" w:rsidRPr="00B20F02" w:rsidRDefault="000C58DB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49</w:t>
            </w:r>
            <w:r w:rsidR="0041711B"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8</w:t>
            </w:r>
          </w:p>
        </w:tc>
      </w:tr>
      <w:tr w:rsidR="001264C9" w:rsidRPr="00B20F02" w14:paraId="74C26EE3" w14:textId="77777777" w:rsidTr="00CC59CE">
        <w:trPr>
          <w:trHeight w:hRule="exact" w:val="360"/>
        </w:trPr>
        <w:tc>
          <w:tcPr>
            <w:tcW w:w="2160" w:type="dxa"/>
          </w:tcPr>
          <w:p w14:paraId="064EAD8F" w14:textId="436D6F4C" w:rsidR="001264C9" w:rsidRPr="00B20F02" w:rsidRDefault="000C58DB" w:rsidP="001F5B7F">
            <w:pPr>
              <w:tabs>
                <w:tab w:val="clear" w:pos="227"/>
                <w:tab w:val="left" w:pos="163"/>
              </w:tabs>
              <w:ind w:left="191" w:right="-109" w:hanging="2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26 </w:t>
            </w:r>
            <w:r w:rsidRPr="00B20F02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พฤศจิกายน </w:t>
            </w: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2564</w:t>
            </w:r>
          </w:p>
        </w:tc>
        <w:tc>
          <w:tcPr>
            <w:tcW w:w="630" w:type="dxa"/>
            <w:vAlign w:val="bottom"/>
          </w:tcPr>
          <w:p w14:paraId="136504EB" w14:textId="79D04274" w:rsidR="001264C9" w:rsidRPr="00B20F02" w:rsidRDefault="000C58DB" w:rsidP="0041711B">
            <w:pPr>
              <w:pStyle w:val="block"/>
              <w:spacing w:after="0" w:line="240" w:lineRule="atLeast"/>
              <w:ind w:left="0" w:right="-10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70" w:type="dxa"/>
            <w:vAlign w:val="bottom"/>
          </w:tcPr>
          <w:p w14:paraId="257A672A" w14:textId="77777777" w:rsidR="001264C9" w:rsidRPr="00B20F02" w:rsidRDefault="001264C9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3D48E26" w14:textId="3E6420F3" w:rsidR="001264C9" w:rsidRPr="00B20F02" w:rsidRDefault="000C58DB" w:rsidP="001F5B7F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0</w:t>
            </w:r>
            <w:r w:rsidR="001264C9" w:rsidRPr="00B20F02">
              <w:rPr>
                <w:rFonts w:asciiTheme="majorBidi" w:hAnsiTheme="majorBidi"/>
                <w:spacing w:val="-2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6C5E241D" w14:textId="77777777" w:rsidR="001264C9" w:rsidRPr="00B20F02" w:rsidRDefault="001264C9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34B24D4" w14:textId="75CDED7A" w:rsidR="001264C9" w:rsidRPr="00B20F02" w:rsidRDefault="000C58DB" w:rsidP="00CC59CE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</w:t>
            </w:r>
            <w:r w:rsidR="00BC3AE6"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74D07F9A" w14:textId="77777777" w:rsidR="001264C9" w:rsidRPr="00B20F02" w:rsidRDefault="001264C9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7DBC25B0" w14:textId="6A6706ED" w:rsidR="001264C9" w:rsidRPr="00B20F02" w:rsidRDefault="00BC3AE6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spacing w:val="-2"/>
                <w:sz w:val="30"/>
                <w:szCs w:val="30"/>
                <w:cs/>
                <w:lang w:val="en-US" w:bidi="th-TH"/>
              </w:rPr>
              <w:t>(</w:t>
            </w:r>
            <w:r w:rsidR="0041711B"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spacing w:val="-2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5FED3B0" w14:textId="77777777" w:rsidR="001264C9" w:rsidRPr="00B20F02" w:rsidRDefault="001264C9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729C6458" w14:textId="26481AEF" w:rsidR="001264C9" w:rsidRPr="00B20F02" w:rsidRDefault="000C58DB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</w:t>
            </w:r>
            <w:r w:rsidR="00BC3AE6"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29</w:t>
            </w:r>
            <w:r w:rsidR="0041711B"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9</w:t>
            </w:r>
          </w:p>
        </w:tc>
      </w:tr>
      <w:tr w:rsidR="001264C9" w:rsidRPr="00B20F02" w14:paraId="474ADDAB" w14:textId="77777777" w:rsidTr="00CC59CE">
        <w:trPr>
          <w:trHeight w:hRule="exact" w:val="360"/>
        </w:trPr>
        <w:tc>
          <w:tcPr>
            <w:tcW w:w="2160" w:type="dxa"/>
          </w:tcPr>
          <w:p w14:paraId="40DB2136" w14:textId="2D97DB5C" w:rsidR="001264C9" w:rsidRPr="00B20F02" w:rsidRDefault="000C58DB" w:rsidP="001F5B7F">
            <w:pPr>
              <w:tabs>
                <w:tab w:val="clear" w:pos="227"/>
                <w:tab w:val="left" w:pos="163"/>
              </w:tabs>
              <w:ind w:left="191" w:right="-109" w:hanging="2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26</w:t>
            </w:r>
            <w:r w:rsidR="001264C9" w:rsidRPr="00B20F0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พฤศจิกายน</w:t>
            </w:r>
            <w:r w:rsidR="001264C9" w:rsidRPr="00B20F02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2564</w:t>
            </w:r>
          </w:p>
        </w:tc>
        <w:tc>
          <w:tcPr>
            <w:tcW w:w="630" w:type="dxa"/>
            <w:vAlign w:val="bottom"/>
          </w:tcPr>
          <w:p w14:paraId="3195E22B" w14:textId="15269ABF" w:rsidR="001264C9" w:rsidRPr="00B20F02" w:rsidRDefault="000C58DB" w:rsidP="0041711B">
            <w:pPr>
              <w:pStyle w:val="block"/>
              <w:spacing w:after="0" w:line="240" w:lineRule="atLeast"/>
              <w:ind w:left="0" w:right="-10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70" w:type="dxa"/>
            <w:vAlign w:val="bottom"/>
          </w:tcPr>
          <w:p w14:paraId="5E126562" w14:textId="77777777" w:rsidR="001264C9" w:rsidRPr="00B20F02" w:rsidRDefault="001264C9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2C851AC" w14:textId="1B5AEF99" w:rsidR="001264C9" w:rsidRPr="00B20F02" w:rsidRDefault="000C58DB" w:rsidP="001F5B7F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0</w:t>
            </w:r>
            <w:r w:rsidR="001264C9" w:rsidRPr="00B20F02">
              <w:rPr>
                <w:rFonts w:asciiTheme="majorBidi" w:hAnsiTheme="majorBidi"/>
                <w:spacing w:val="-2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59F1EAA1" w14:textId="77777777" w:rsidR="001264C9" w:rsidRPr="00B20F02" w:rsidRDefault="001264C9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ACA851" w14:textId="5F370A88" w:rsidR="001264C9" w:rsidRPr="00B20F02" w:rsidRDefault="000C58DB" w:rsidP="00CC59CE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70" w:type="dxa"/>
          </w:tcPr>
          <w:p w14:paraId="1CC1EB44" w14:textId="77777777" w:rsidR="001264C9" w:rsidRPr="00B20F02" w:rsidRDefault="001264C9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566B6040" w14:textId="0FED195B" w:rsidR="001264C9" w:rsidRPr="00B20F02" w:rsidRDefault="0041711B" w:rsidP="0041711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spacing w:val="-2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585B34" w14:textId="77777777" w:rsidR="001264C9" w:rsidRPr="00B20F02" w:rsidRDefault="001264C9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30C316B5" w14:textId="01D8FB46" w:rsidR="001264C9" w:rsidRPr="00B20F02" w:rsidRDefault="000C58DB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</w:t>
            </w:r>
            <w:r w:rsidR="0041711B"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50</w:t>
            </w:r>
          </w:p>
        </w:tc>
      </w:tr>
      <w:tr w:rsidR="001264C9" w:rsidRPr="00B20F02" w14:paraId="6DE7EF22" w14:textId="77777777" w:rsidTr="00CC59CE">
        <w:trPr>
          <w:trHeight w:hRule="exact" w:val="360"/>
        </w:trPr>
        <w:tc>
          <w:tcPr>
            <w:tcW w:w="2160" w:type="dxa"/>
          </w:tcPr>
          <w:p w14:paraId="1F29CB11" w14:textId="328509AB" w:rsidR="001264C9" w:rsidRPr="00B20F02" w:rsidRDefault="000C58DB" w:rsidP="001F5B7F">
            <w:pPr>
              <w:tabs>
                <w:tab w:val="clear" w:pos="227"/>
                <w:tab w:val="left" w:pos="163"/>
              </w:tabs>
              <w:ind w:left="191" w:right="-109" w:hanging="2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27</w:t>
            </w:r>
            <w:r w:rsidR="001264C9" w:rsidRPr="00B20F02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="001264C9" w:rsidRPr="00B20F0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2564</w:t>
            </w:r>
          </w:p>
        </w:tc>
        <w:tc>
          <w:tcPr>
            <w:tcW w:w="630" w:type="dxa"/>
            <w:vAlign w:val="bottom"/>
          </w:tcPr>
          <w:p w14:paraId="2160176B" w14:textId="20B63B11" w:rsidR="001264C9" w:rsidRPr="00B20F02" w:rsidRDefault="000C58DB" w:rsidP="0041711B">
            <w:pPr>
              <w:pStyle w:val="block"/>
              <w:spacing w:after="0" w:line="240" w:lineRule="atLeast"/>
              <w:ind w:left="0" w:right="-10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70" w:type="dxa"/>
            <w:vAlign w:val="bottom"/>
          </w:tcPr>
          <w:p w14:paraId="7E6F2398" w14:textId="77777777" w:rsidR="001264C9" w:rsidRPr="00B20F02" w:rsidRDefault="001264C9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8B57DDD" w14:textId="469F7C06" w:rsidR="001264C9" w:rsidRPr="00B20F02" w:rsidRDefault="000C58DB" w:rsidP="001F5B7F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0</w:t>
            </w:r>
            <w:r w:rsidR="001264C9" w:rsidRPr="00B20F02">
              <w:rPr>
                <w:rFonts w:asciiTheme="majorBidi" w:hAnsiTheme="majorBidi"/>
                <w:spacing w:val="-2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35AA37EA" w14:textId="77777777" w:rsidR="001264C9" w:rsidRPr="00B20F02" w:rsidRDefault="001264C9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A556288" w14:textId="45327A9D" w:rsidR="001264C9" w:rsidRPr="00B20F02" w:rsidRDefault="000C58DB" w:rsidP="00CC59CE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</w:t>
            </w:r>
            <w:r w:rsidR="00BC3AE6"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650</w:t>
            </w:r>
          </w:p>
        </w:tc>
        <w:tc>
          <w:tcPr>
            <w:tcW w:w="270" w:type="dxa"/>
          </w:tcPr>
          <w:p w14:paraId="38B1E9B4" w14:textId="77777777" w:rsidR="001264C9" w:rsidRPr="00B20F02" w:rsidRDefault="001264C9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C5F6041" w14:textId="73210B7F" w:rsidR="001264C9" w:rsidRPr="00B20F02" w:rsidRDefault="00BC3AE6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spacing w:val="-2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3</w:t>
            </w:r>
            <w:r w:rsidRPr="00B20F02">
              <w:rPr>
                <w:rFonts w:asciiTheme="majorBidi" w:hAnsiTheme="majorBidi"/>
                <w:spacing w:val="-2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1FC6A7E" w14:textId="77777777" w:rsidR="001264C9" w:rsidRPr="00B20F02" w:rsidRDefault="001264C9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5E2FE16D" w14:textId="2E1A3B75" w:rsidR="001264C9" w:rsidRPr="00B20F02" w:rsidRDefault="000C58DB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</w:t>
            </w:r>
            <w:r w:rsidR="00BC3AE6"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647</w:t>
            </w:r>
          </w:p>
        </w:tc>
      </w:tr>
      <w:tr w:rsidR="008A65D6" w:rsidRPr="00B20F02" w14:paraId="216BD3B0" w14:textId="77777777" w:rsidTr="00CC59CE">
        <w:trPr>
          <w:trHeight w:hRule="exact" w:val="360"/>
        </w:trPr>
        <w:tc>
          <w:tcPr>
            <w:tcW w:w="2160" w:type="dxa"/>
          </w:tcPr>
          <w:p w14:paraId="691C6FE2" w14:textId="27171E42" w:rsidR="008A65D6" w:rsidRPr="00B20F02" w:rsidRDefault="000C58DB" w:rsidP="008A65D6">
            <w:pPr>
              <w:tabs>
                <w:tab w:val="clear" w:pos="227"/>
                <w:tab w:val="left" w:pos="163"/>
              </w:tabs>
              <w:ind w:left="191" w:right="-109" w:hanging="208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8</w:t>
            </w:r>
            <w:r w:rsidR="008A65D6" w:rsidRPr="00B20F02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="008A65D6" w:rsidRPr="00B20F0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กรกฎาคม</w:t>
            </w:r>
            <w:r w:rsidR="008A65D6" w:rsidRPr="00B20F02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2562</w:t>
            </w:r>
          </w:p>
        </w:tc>
        <w:tc>
          <w:tcPr>
            <w:tcW w:w="630" w:type="dxa"/>
          </w:tcPr>
          <w:p w14:paraId="02FD2804" w14:textId="729EEA93" w:rsidR="008A65D6" w:rsidRPr="00B20F02" w:rsidRDefault="000C58DB" w:rsidP="0041711B">
            <w:pPr>
              <w:pStyle w:val="block"/>
              <w:spacing w:after="0" w:line="240" w:lineRule="atLeast"/>
              <w:ind w:left="0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70" w:type="dxa"/>
          </w:tcPr>
          <w:p w14:paraId="44F4DF0B" w14:textId="77777777" w:rsidR="008A65D6" w:rsidRPr="00B20F02" w:rsidRDefault="008A65D6" w:rsidP="008A65D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11D8EAE" w14:textId="3CA45DA6" w:rsidR="008A65D6" w:rsidRPr="00B20F02" w:rsidRDefault="000C58DB" w:rsidP="008A65D6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A65D6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65F75FFB" w14:textId="77777777" w:rsidR="008A65D6" w:rsidRPr="00B20F02" w:rsidRDefault="008A65D6" w:rsidP="008A65D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E2A17EB" w14:textId="682A8B54" w:rsidR="008A65D6" w:rsidRPr="00B20F02" w:rsidRDefault="000C58DB" w:rsidP="008A65D6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</w:tcPr>
          <w:p w14:paraId="0FE481B8" w14:textId="77777777" w:rsidR="008A65D6" w:rsidRPr="00B20F02" w:rsidRDefault="008A65D6" w:rsidP="008A65D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C51202C" w14:textId="062B7F91" w:rsidR="008A65D6" w:rsidRPr="00B20F02" w:rsidRDefault="00406672" w:rsidP="00D646E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4C17E4" w14:textId="77777777" w:rsidR="008A65D6" w:rsidRPr="00B20F02" w:rsidRDefault="008A65D6" w:rsidP="008A65D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053D72DA" w14:textId="22881604" w:rsidR="008A65D6" w:rsidRPr="00B20F02" w:rsidRDefault="000C58DB" w:rsidP="008A65D6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</w:tr>
      <w:tr w:rsidR="008A65D6" w:rsidRPr="00B20F02" w14:paraId="625652DD" w14:textId="77777777" w:rsidTr="00CC59CE">
        <w:trPr>
          <w:trHeight w:hRule="exact" w:val="360"/>
        </w:trPr>
        <w:tc>
          <w:tcPr>
            <w:tcW w:w="2160" w:type="dxa"/>
          </w:tcPr>
          <w:p w14:paraId="40A4CD25" w14:textId="10867B9C" w:rsidR="008A65D6" w:rsidRPr="00B20F02" w:rsidRDefault="000C58DB" w:rsidP="008A65D6">
            <w:pPr>
              <w:tabs>
                <w:tab w:val="clear" w:pos="227"/>
                <w:tab w:val="left" w:pos="163"/>
              </w:tabs>
              <w:ind w:left="191" w:right="-109" w:hanging="208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8</w:t>
            </w:r>
            <w:r w:rsidR="008A65D6" w:rsidRPr="00B20F02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="008A65D6" w:rsidRPr="00B20F0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กรกฎาคม</w:t>
            </w:r>
            <w:r w:rsidR="008A65D6" w:rsidRPr="00B20F02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2562</w:t>
            </w:r>
          </w:p>
        </w:tc>
        <w:tc>
          <w:tcPr>
            <w:tcW w:w="630" w:type="dxa"/>
          </w:tcPr>
          <w:p w14:paraId="0D5EE5DA" w14:textId="2C47E825" w:rsidR="008A65D6" w:rsidRPr="00B20F02" w:rsidRDefault="000C58DB" w:rsidP="0041711B">
            <w:pPr>
              <w:pStyle w:val="block"/>
              <w:spacing w:after="0" w:line="240" w:lineRule="atLeast"/>
              <w:ind w:left="0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270" w:type="dxa"/>
          </w:tcPr>
          <w:p w14:paraId="0CA494C5" w14:textId="77777777" w:rsidR="008A65D6" w:rsidRPr="00B20F02" w:rsidRDefault="008A65D6" w:rsidP="008A65D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20EC025D" w14:textId="4F7CEE6F" w:rsidR="008A65D6" w:rsidRPr="00B20F02" w:rsidRDefault="000C58DB" w:rsidP="008A65D6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A65D6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1923777D" w14:textId="77777777" w:rsidR="008A65D6" w:rsidRPr="00B20F02" w:rsidRDefault="008A65D6" w:rsidP="008A65D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0ABB7C0" w14:textId="2B386F8E" w:rsidR="008A65D6" w:rsidRPr="00B20F02" w:rsidRDefault="000C58DB" w:rsidP="008A65D6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</w:tcPr>
          <w:p w14:paraId="56B50336" w14:textId="77777777" w:rsidR="008A65D6" w:rsidRPr="00B20F02" w:rsidRDefault="008A65D6" w:rsidP="008A65D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9490CE0" w14:textId="6D6F9C06" w:rsidR="008A65D6" w:rsidRPr="00B20F02" w:rsidRDefault="008A65D6" w:rsidP="008A65D6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27FE603" w14:textId="77777777" w:rsidR="008A65D6" w:rsidRPr="00B20F02" w:rsidRDefault="008A65D6" w:rsidP="008A65D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FA7C5A5" w14:textId="4E172E6F" w:rsidR="008A65D6" w:rsidRPr="00B20F02" w:rsidRDefault="000C58DB" w:rsidP="008A65D6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</w:tr>
      <w:tr w:rsidR="008A65D6" w:rsidRPr="00B20F02" w14:paraId="088B5932" w14:textId="77777777" w:rsidTr="00CC59CE">
        <w:trPr>
          <w:trHeight w:hRule="exact" w:val="360"/>
        </w:trPr>
        <w:tc>
          <w:tcPr>
            <w:tcW w:w="2160" w:type="dxa"/>
          </w:tcPr>
          <w:p w14:paraId="24B5C5DF" w14:textId="4E64D4CA" w:rsidR="008A65D6" w:rsidRPr="00B20F02" w:rsidRDefault="000C58DB" w:rsidP="008A65D6">
            <w:pPr>
              <w:tabs>
                <w:tab w:val="clear" w:pos="227"/>
                <w:tab w:val="left" w:pos="163"/>
              </w:tabs>
              <w:ind w:left="191" w:right="-109" w:hanging="208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26</w:t>
            </w:r>
            <w:r w:rsidR="008A65D6" w:rsidRPr="00B20F02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="008A65D6" w:rsidRPr="00B20F0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กรกฎาคม</w:t>
            </w:r>
            <w:r w:rsidR="008A65D6" w:rsidRPr="00B20F02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2562</w:t>
            </w:r>
          </w:p>
        </w:tc>
        <w:tc>
          <w:tcPr>
            <w:tcW w:w="630" w:type="dxa"/>
          </w:tcPr>
          <w:p w14:paraId="6C74D0D4" w14:textId="1CEF06F0" w:rsidR="008A65D6" w:rsidRPr="00B20F02" w:rsidRDefault="000C58DB" w:rsidP="0041711B">
            <w:pPr>
              <w:pStyle w:val="block"/>
              <w:spacing w:after="0" w:line="240" w:lineRule="atLeast"/>
              <w:ind w:left="0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270" w:type="dxa"/>
          </w:tcPr>
          <w:p w14:paraId="587C4688" w14:textId="77777777" w:rsidR="008A65D6" w:rsidRPr="00B20F02" w:rsidRDefault="008A65D6" w:rsidP="008A65D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32AAB071" w14:textId="0DFDAFEA" w:rsidR="008A65D6" w:rsidRPr="00B20F02" w:rsidRDefault="000C58DB" w:rsidP="008A65D6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A65D6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593F9B24" w14:textId="77777777" w:rsidR="008A65D6" w:rsidRPr="00B20F02" w:rsidRDefault="008A65D6" w:rsidP="008A65D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82FA7D7" w14:textId="0D2A0F4D" w:rsidR="008A65D6" w:rsidRPr="00B20F02" w:rsidRDefault="000C58DB" w:rsidP="008A65D6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A65D6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</w:p>
        </w:tc>
        <w:tc>
          <w:tcPr>
            <w:tcW w:w="270" w:type="dxa"/>
          </w:tcPr>
          <w:p w14:paraId="5746D54C" w14:textId="77777777" w:rsidR="008A65D6" w:rsidRPr="00B20F02" w:rsidRDefault="008A65D6" w:rsidP="008A65D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371978E" w14:textId="23EA058B" w:rsidR="008A65D6" w:rsidRPr="00B20F02" w:rsidRDefault="008A65D6" w:rsidP="008A65D6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7CFFF59" w14:textId="77777777" w:rsidR="008A65D6" w:rsidRPr="00B20F02" w:rsidRDefault="008A65D6" w:rsidP="008A65D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183CE3B" w14:textId="13A24F36" w:rsidR="008A65D6" w:rsidRPr="00B20F02" w:rsidRDefault="000C58DB" w:rsidP="008A65D6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A65D6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589</w:t>
            </w:r>
          </w:p>
        </w:tc>
      </w:tr>
      <w:tr w:rsidR="008A65D6" w:rsidRPr="00B20F02" w14:paraId="03AEC546" w14:textId="77777777" w:rsidTr="00CC59CE">
        <w:trPr>
          <w:trHeight w:hRule="exact" w:val="360"/>
        </w:trPr>
        <w:tc>
          <w:tcPr>
            <w:tcW w:w="2160" w:type="dxa"/>
          </w:tcPr>
          <w:p w14:paraId="64E989A3" w14:textId="36B9F972" w:rsidR="008A65D6" w:rsidRPr="00B20F02" w:rsidRDefault="000C58DB" w:rsidP="008A65D6">
            <w:pPr>
              <w:tabs>
                <w:tab w:val="clear" w:pos="227"/>
                <w:tab w:val="left" w:pos="163"/>
              </w:tabs>
              <w:ind w:left="191" w:right="-109" w:hanging="2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19</w:t>
            </w:r>
            <w:r w:rsidR="008A65D6" w:rsidRPr="00B20F02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="008A65D6" w:rsidRPr="00B20F0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สิงหาคม </w:t>
            </w: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2562</w:t>
            </w:r>
          </w:p>
        </w:tc>
        <w:tc>
          <w:tcPr>
            <w:tcW w:w="630" w:type="dxa"/>
          </w:tcPr>
          <w:p w14:paraId="6E520E13" w14:textId="6F7583DF" w:rsidR="008A65D6" w:rsidRPr="00B20F02" w:rsidRDefault="000C58DB" w:rsidP="0041711B">
            <w:pPr>
              <w:pStyle w:val="block"/>
              <w:spacing w:after="0" w:line="240" w:lineRule="atLeast"/>
              <w:ind w:left="0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269</w:t>
            </w:r>
          </w:p>
        </w:tc>
        <w:tc>
          <w:tcPr>
            <w:tcW w:w="270" w:type="dxa"/>
          </w:tcPr>
          <w:p w14:paraId="5CF2E344" w14:textId="77777777" w:rsidR="008A65D6" w:rsidRPr="00B20F02" w:rsidRDefault="008A65D6" w:rsidP="008A65D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D0584FD" w14:textId="421FA0F8" w:rsidR="008A65D6" w:rsidRPr="00B20F02" w:rsidRDefault="000C58DB" w:rsidP="008A65D6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8A65D6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07CBBD39" w14:textId="77777777" w:rsidR="008A65D6" w:rsidRPr="00B20F02" w:rsidRDefault="008A65D6" w:rsidP="008A65D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E26E8FC" w14:textId="318BA38D" w:rsidR="008A65D6" w:rsidRPr="00B20F02" w:rsidRDefault="000C58DB" w:rsidP="008A65D6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8A65D6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5C4C4A5" w14:textId="77777777" w:rsidR="008A65D6" w:rsidRPr="00B20F02" w:rsidRDefault="008A65D6" w:rsidP="008A65D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8B8B128" w14:textId="5E52019E" w:rsidR="008A65D6" w:rsidRPr="00B20F02" w:rsidRDefault="008A65D6" w:rsidP="008A65D6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070FC63" w14:textId="77777777" w:rsidR="008A65D6" w:rsidRPr="00B20F02" w:rsidRDefault="008A65D6" w:rsidP="008A65D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98F25EC" w14:textId="0C0A0EA7" w:rsidR="008A65D6" w:rsidRPr="00B20F02" w:rsidRDefault="000C58DB" w:rsidP="008A65D6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993</w:t>
            </w:r>
          </w:p>
        </w:tc>
      </w:tr>
      <w:tr w:rsidR="008A65D6" w:rsidRPr="00B20F02" w14:paraId="6232471A" w14:textId="77777777" w:rsidTr="00CC59CE">
        <w:trPr>
          <w:trHeight w:hRule="exact" w:val="360"/>
        </w:trPr>
        <w:tc>
          <w:tcPr>
            <w:tcW w:w="2160" w:type="dxa"/>
          </w:tcPr>
          <w:p w14:paraId="62D2CFB1" w14:textId="62FA147C" w:rsidR="008A65D6" w:rsidRPr="00B20F02" w:rsidRDefault="000C58DB" w:rsidP="008A65D6">
            <w:pPr>
              <w:tabs>
                <w:tab w:val="clear" w:pos="227"/>
                <w:tab w:val="left" w:pos="163"/>
              </w:tabs>
              <w:ind w:left="191" w:right="-109" w:hanging="2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</w:t>
            </w:r>
            <w:r w:rsidR="008A65D6" w:rsidRPr="00B20F02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="008A65D6" w:rsidRPr="00B20F0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ตุลาคม </w:t>
            </w: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2562</w:t>
            </w:r>
          </w:p>
        </w:tc>
        <w:tc>
          <w:tcPr>
            <w:tcW w:w="630" w:type="dxa"/>
          </w:tcPr>
          <w:p w14:paraId="4C769B28" w14:textId="434530D1" w:rsidR="008A65D6" w:rsidRPr="00B20F02" w:rsidRDefault="000C58DB" w:rsidP="0041711B">
            <w:pPr>
              <w:pStyle w:val="block"/>
              <w:spacing w:after="0" w:line="240" w:lineRule="atLeast"/>
              <w:ind w:left="0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70" w:type="dxa"/>
          </w:tcPr>
          <w:p w14:paraId="7D2B2FE9" w14:textId="77777777" w:rsidR="008A65D6" w:rsidRPr="00B20F02" w:rsidRDefault="008A65D6" w:rsidP="008A65D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7CD9EA70" w14:textId="3F407587" w:rsidR="008A65D6" w:rsidRPr="00B20F02" w:rsidRDefault="000C58DB" w:rsidP="008A65D6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A65D6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0" w:type="dxa"/>
          </w:tcPr>
          <w:p w14:paraId="4F03C100" w14:textId="77777777" w:rsidR="008A65D6" w:rsidRPr="00B20F02" w:rsidRDefault="008A65D6" w:rsidP="008A65D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E0FEFA5" w14:textId="0401B083" w:rsidR="008A65D6" w:rsidRPr="00B20F02" w:rsidRDefault="000C58DB" w:rsidP="008A65D6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270" w:type="dxa"/>
          </w:tcPr>
          <w:p w14:paraId="24697432" w14:textId="77777777" w:rsidR="008A65D6" w:rsidRPr="00B20F02" w:rsidRDefault="008A65D6" w:rsidP="008A65D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C9B612D" w14:textId="34F44951" w:rsidR="008A65D6" w:rsidRPr="00B20F02" w:rsidRDefault="008A65D6" w:rsidP="008A65D6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FEBF255" w14:textId="77777777" w:rsidR="008A65D6" w:rsidRPr="00B20F02" w:rsidRDefault="008A65D6" w:rsidP="008A65D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9BC91CD" w14:textId="63B238A2" w:rsidR="008A65D6" w:rsidRPr="00B20F02" w:rsidRDefault="000C58DB" w:rsidP="008A65D6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</w:p>
        </w:tc>
      </w:tr>
      <w:tr w:rsidR="008A65D6" w:rsidRPr="00B20F02" w14:paraId="6DBFCA6D" w14:textId="77777777" w:rsidTr="0041711B">
        <w:trPr>
          <w:trHeight w:hRule="exact" w:val="360"/>
        </w:trPr>
        <w:tc>
          <w:tcPr>
            <w:tcW w:w="2160" w:type="dxa"/>
          </w:tcPr>
          <w:p w14:paraId="3DDEA449" w14:textId="21053DCC" w:rsidR="008A65D6" w:rsidRPr="00B20F02" w:rsidRDefault="000C58DB" w:rsidP="008A65D6">
            <w:pPr>
              <w:tabs>
                <w:tab w:val="clear" w:pos="227"/>
                <w:tab w:val="left" w:pos="163"/>
              </w:tabs>
              <w:ind w:left="191" w:right="-109" w:hanging="208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</w:t>
            </w:r>
            <w:r w:rsidR="008A65D6" w:rsidRPr="00B20F02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="008A65D6" w:rsidRPr="00B20F0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ตุลาคม </w:t>
            </w: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2562</w:t>
            </w:r>
          </w:p>
        </w:tc>
        <w:tc>
          <w:tcPr>
            <w:tcW w:w="630" w:type="dxa"/>
          </w:tcPr>
          <w:p w14:paraId="21515751" w14:textId="5153020C" w:rsidR="008A65D6" w:rsidRPr="00B20F02" w:rsidRDefault="000C58DB" w:rsidP="0041711B">
            <w:pPr>
              <w:pStyle w:val="block"/>
              <w:spacing w:after="0" w:line="240" w:lineRule="atLeast"/>
              <w:ind w:left="0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270" w:type="dxa"/>
          </w:tcPr>
          <w:p w14:paraId="488F8D40" w14:textId="77777777" w:rsidR="008A65D6" w:rsidRPr="00B20F02" w:rsidRDefault="008A65D6" w:rsidP="008A65D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62AAD63" w14:textId="3E40E439" w:rsidR="008A65D6" w:rsidRPr="00B20F02" w:rsidRDefault="000C58DB" w:rsidP="008A65D6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A65D6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70" w:type="dxa"/>
          </w:tcPr>
          <w:p w14:paraId="6E4A8056" w14:textId="77777777" w:rsidR="008A65D6" w:rsidRPr="00B20F02" w:rsidRDefault="008A65D6" w:rsidP="008A65D6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B2A471F" w14:textId="36056DBB" w:rsidR="008A65D6" w:rsidRPr="00B20F02" w:rsidRDefault="000C58DB" w:rsidP="008A65D6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70" w:type="dxa"/>
            <w:tcBorders>
              <w:bottom w:val="nil"/>
            </w:tcBorders>
          </w:tcPr>
          <w:p w14:paraId="5FF74F0B" w14:textId="77777777" w:rsidR="008A65D6" w:rsidRPr="00B20F02" w:rsidRDefault="008A65D6" w:rsidP="008A65D6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DA05095" w14:textId="045C60A8" w:rsidR="008A65D6" w:rsidRPr="00B20F02" w:rsidRDefault="008A65D6" w:rsidP="008A65D6">
            <w:pPr>
              <w:pStyle w:val="acctfourfigures"/>
              <w:tabs>
                <w:tab w:val="clear" w:pos="765"/>
                <w:tab w:val="decimal" w:pos="10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A403A12" w14:textId="77777777" w:rsidR="008A65D6" w:rsidRPr="00B20F02" w:rsidRDefault="008A65D6" w:rsidP="008A65D6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D00AB7E" w14:textId="48F01491" w:rsidR="008A65D6" w:rsidRPr="00B20F02" w:rsidRDefault="000C58DB" w:rsidP="008A65D6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</w:p>
        </w:tc>
      </w:tr>
    </w:tbl>
    <w:p w14:paraId="3D58D8A1" w14:textId="77777777" w:rsidR="00771E3A" w:rsidRPr="00B20F02" w:rsidRDefault="00771E3A" w:rsidP="002E2866">
      <w:pPr>
        <w:pStyle w:val="Heading1"/>
        <w:tabs>
          <w:tab w:val="num" w:pos="540"/>
        </w:tabs>
        <w:ind w:left="540" w:hanging="540"/>
        <w:rPr>
          <w:rFonts w:asciiTheme="majorBidi" w:hAnsiTheme="majorBidi" w:cstheme="majorBidi"/>
          <w:sz w:val="24"/>
          <w:szCs w:val="24"/>
          <w:u w:val="none"/>
        </w:rPr>
      </w:pPr>
    </w:p>
    <w:p w14:paraId="60EA4D49" w14:textId="6EB8A22C" w:rsidR="0089476D" w:rsidRPr="00B20F02" w:rsidRDefault="00CD72C1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2B0AF5" w:rsidRPr="00B20F02">
        <w:rPr>
          <w:rFonts w:asciiTheme="majorBidi" w:hAnsiTheme="majorBidi" w:cstheme="majorBidi"/>
          <w:sz w:val="30"/>
          <w:szCs w:val="30"/>
          <w:u w:val="none"/>
          <w:cs/>
        </w:rPr>
        <w:t>เจ้าหนี้</w:t>
      </w:r>
      <w:r w:rsidR="007E07FB" w:rsidRPr="00B20F02">
        <w:rPr>
          <w:rFonts w:asciiTheme="majorBidi" w:hAnsiTheme="majorBidi" w:cstheme="majorBidi"/>
          <w:sz w:val="30"/>
          <w:szCs w:val="30"/>
          <w:u w:val="none"/>
          <w:cs/>
        </w:rPr>
        <w:t>อื่น</w:t>
      </w:r>
    </w:p>
    <w:p w14:paraId="0DD5EDE5" w14:textId="77777777" w:rsidR="00674A7C" w:rsidRPr="00B20F02" w:rsidRDefault="00674A7C" w:rsidP="00674A7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5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275"/>
        <w:gridCol w:w="723"/>
        <w:gridCol w:w="237"/>
        <w:gridCol w:w="29"/>
        <w:gridCol w:w="727"/>
        <w:gridCol w:w="250"/>
        <w:gridCol w:w="738"/>
        <w:gridCol w:w="250"/>
        <w:gridCol w:w="738"/>
        <w:gridCol w:w="237"/>
        <w:gridCol w:w="752"/>
        <w:gridCol w:w="240"/>
        <w:gridCol w:w="744"/>
      </w:tblGrid>
      <w:tr w:rsidR="00844E8B" w:rsidRPr="00B20F02" w14:paraId="52ABF6F0" w14:textId="46C57BA1" w:rsidTr="00576B97">
        <w:trPr>
          <w:tblHeader/>
        </w:trPr>
        <w:tc>
          <w:tcPr>
            <w:tcW w:w="1886" w:type="pct"/>
          </w:tcPr>
          <w:p w14:paraId="02BDD8C0" w14:textId="77777777" w:rsidR="00844E8B" w:rsidRPr="00B20F02" w:rsidRDefault="00844E8B" w:rsidP="00B8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830EEAE" w14:textId="77777777" w:rsidR="00844E8B" w:rsidRPr="00B20F02" w:rsidRDefault="00844E8B" w:rsidP="00B8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17" w:type="pct"/>
            <w:gridSpan w:val="6"/>
          </w:tcPr>
          <w:p w14:paraId="421DEEBC" w14:textId="399E2DA3" w:rsidR="00844E8B" w:rsidRPr="00B20F02" w:rsidRDefault="00844E8B" w:rsidP="00B8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1D45CC23" w14:textId="0FEAE9F4" w:rsidR="00844E8B" w:rsidRPr="00B20F02" w:rsidRDefault="00844E8B" w:rsidP="00B8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pct"/>
            <w:gridSpan w:val="5"/>
          </w:tcPr>
          <w:p w14:paraId="2124A715" w14:textId="59AF98A1" w:rsidR="00844E8B" w:rsidRPr="00B20F02" w:rsidRDefault="00844E8B" w:rsidP="00B8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C03" w:rsidRPr="00B20F02" w14:paraId="319AA1C8" w14:textId="162A9112" w:rsidTr="00576B97">
        <w:trPr>
          <w:tblHeader/>
        </w:trPr>
        <w:tc>
          <w:tcPr>
            <w:tcW w:w="1886" w:type="pct"/>
          </w:tcPr>
          <w:p w14:paraId="2A2D2B22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1DC77F1" w14:textId="4907EEEF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9" w:type="pct"/>
          </w:tcPr>
          <w:p w14:paraId="21F2220F" w14:textId="0B8AA872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9" w:type="pct"/>
            <w:gridSpan w:val="2"/>
          </w:tcPr>
          <w:p w14:paraId="61115431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1" w:type="pct"/>
          </w:tcPr>
          <w:p w14:paraId="70D7C539" w14:textId="28AA5494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1" w:type="pct"/>
          </w:tcPr>
          <w:p w14:paraId="7745D51A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266EC13B" w14:textId="7E916590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1" w:type="pct"/>
          </w:tcPr>
          <w:p w14:paraId="20B60B5A" w14:textId="115C8BE0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02DE480D" w14:textId="295F21C7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4" w:type="pct"/>
          </w:tcPr>
          <w:p w14:paraId="247ED1B9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30406620" w14:textId="20A7A2E3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59795C55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" w:type="pct"/>
          </w:tcPr>
          <w:p w14:paraId="7A0C1B1B" w14:textId="2EEA77F5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E5C03" w:rsidRPr="00B20F02" w14:paraId="13EF28C5" w14:textId="3D78C429" w:rsidTr="00576B97">
        <w:trPr>
          <w:trHeight w:val="68"/>
          <w:tblHeader/>
        </w:trPr>
        <w:tc>
          <w:tcPr>
            <w:tcW w:w="1886" w:type="pct"/>
          </w:tcPr>
          <w:p w14:paraId="143D4C6D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EA9B21D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69" w:type="pct"/>
            <w:gridSpan w:val="12"/>
          </w:tcPr>
          <w:p w14:paraId="5D0A1B5B" w14:textId="69B2B21F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0523" w:rsidRPr="00B20F02" w14:paraId="346D739E" w14:textId="67C85051" w:rsidTr="00576B97">
        <w:trPr>
          <w:trHeight w:val="80"/>
        </w:trPr>
        <w:tc>
          <w:tcPr>
            <w:tcW w:w="1886" w:type="pct"/>
          </w:tcPr>
          <w:p w14:paraId="5AC395A3" w14:textId="61C4D440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ค่าใช้จ่ายผลประโยชน์พนักงานค้างจ่าย</w:t>
            </w:r>
          </w:p>
        </w:tc>
        <w:tc>
          <w:tcPr>
            <w:tcW w:w="144" w:type="pct"/>
          </w:tcPr>
          <w:p w14:paraId="1C50644F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9" w:type="pct"/>
            <w:shd w:val="clear" w:color="auto" w:fill="auto"/>
          </w:tcPr>
          <w:p w14:paraId="5324F939" w14:textId="46BAF5CF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028</w:t>
            </w:r>
          </w:p>
        </w:tc>
        <w:tc>
          <w:tcPr>
            <w:tcW w:w="124" w:type="pct"/>
          </w:tcPr>
          <w:p w14:paraId="4C79E755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pct"/>
            <w:gridSpan w:val="2"/>
          </w:tcPr>
          <w:p w14:paraId="7BAC89BB" w14:textId="0D4DB400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131" w:type="pct"/>
          </w:tcPr>
          <w:p w14:paraId="4323B0C1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01D18EC4" w14:textId="2D1BD440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131" w:type="pct"/>
          </w:tcPr>
          <w:p w14:paraId="252CD3AE" w14:textId="509867C3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43C180B8" w14:textId="19A0A9F4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4" w:type="pct"/>
          </w:tcPr>
          <w:p w14:paraId="7173E9C2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06DBAC4B" w14:textId="55BE4895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26" w:type="pct"/>
          </w:tcPr>
          <w:p w14:paraId="01D8273A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" w:type="pct"/>
          </w:tcPr>
          <w:p w14:paraId="0ABE209A" w14:textId="6A073D44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C0523" w:rsidRPr="00B20F02" w14:paraId="08C2C029" w14:textId="77777777" w:rsidTr="00576B97">
        <w:trPr>
          <w:trHeight w:val="80"/>
        </w:trPr>
        <w:tc>
          <w:tcPr>
            <w:tcW w:w="1886" w:type="pct"/>
          </w:tcPr>
          <w:p w14:paraId="22EA1067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144" w:type="pct"/>
          </w:tcPr>
          <w:p w14:paraId="088410CB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9" w:type="pct"/>
            <w:shd w:val="clear" w:color="auto" w:fill="auto"/>
          </w:tcPr>
          <w:p w14:paraId="4D84F943" w14:textId="0D186703" w:rsidR="001C0523" w:rsidRPr="00B20F02" w:rsidRDefault="00C879BD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124" w:type="pct"/>
          </w:tcPr>
          <w:p w14:paraId="015B5E0E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pct"/>
            <w:gridSpan w:val="2"/>
          </w:tcPr>
          <w:p w14:paraId="2933E2FA" w14:textId="7866438F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131" w:type="pct"/>
          </w:tcPr>
          <w:p w14:paraId="46976AE3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39EC522E" w14:textId="153D56DA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131" w:type="pct"/>
          </w:tcPr>
          <w:p w14:paraId="3A198A6D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00E037AA" w14:textId="3F7B4A4B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24" w:type="pct"/>
          </w:tcPr>
          <w:p w14:paraId="34C433D9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6605E36C" w14:textId="0172F662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26" w:type="pct"/>
          </w:tcPr>
          <w:p w14:paraId="0AF2988B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" w:type="pct"/>
          </w:tcPr>
          <w:p w14:paraId="17D2B051" w14:textId="192B185B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1C0523" w:rsidRPr="00B20F02" w14:paraId="63576635" w14:textId="77777777" w:rsidTr="00576B97">
        <w:trPr>
          <w:trHeight w:val="80"/>
        </w:trPr>
        <w:tc>
          <w:tcPr>
            <w:tcW w:w="1886" w:type="pct"/>
          </w:tcPr>
          <w:p w14:paraId="4A24BBF9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ค่าขนส่งค้างจ่าย</w:t>
            </w:r>
          </w:p>
        </w:tc>
        <w:tc>
          <w:tcPr>
            <w:tcW w:w="144" w:type="pct"/>
          </w:tcPr>
          <w:p w14:paraId="7E4C256E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9" w:type="pct"/>
            <w:shd w:val="clear" w:color="auto" w:fill="auto"/>
          </w:tcPr>
          <w:p w14:paraId="4A44F555" w14:textId="4ADBCCA8" w:rsidR="001C0523" w:rsidRPr="00B20F02" w:rsidRDefault="00C879BD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124" w:type="pct"/>
          </w:tcPr>
          <w:p w14:paraId="528487D5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pct"/>
            <w:gridSpan w:val="2"/>
          </w:tcPr>
          <w:p w14:paraId="415BDAEF" w14:textId="438D3D01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131" w:type="pct"/>
          </w:tcPr>
          <w:p w14:paraId="7BEAD385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7AC18734" w14:textId="2DE416C6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131" w:type="pct"/>
          </w:tcPr>
          <w:p w14:paraId="6D6CD9B0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03E82243" w14:textId="0EC74E46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24" w:type="pct"/>
          </w:tcPr>
          <w:p w14:paraId="7B771869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22F07D91" w14:textId="5E902512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26" w:type="pct"/>
          </w:tcPr>
          <w:p w14:paraId="7F0DDC3E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" w:type="pct"/>
          </w:tcPr>
          <w:p w14:paraId="51C73C0B" w14:textId="06C4A45C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1C0523" w:rsidRPr="00B20F02" w14:paraId="57CC38B8" w14:textId="77777777" w:rsidTr="00576B97">
        <w:trPr>
          <w:trHeight w:val="80"/>
        </w:trPr>
        <w:tc>
          <w:tcPr>
            <w:tcW w:w="1886" w:type="pct"/>
          </w:tcPr>
          <w:p w14:paraId="3E7D996A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44" w:type="pct"/>
          </w:tcPr>
          <w:p w14:paraId="73734535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9" w:type="pct"/>
            <w:shd w:val="clear" w:color="auto" w:fill="auto"/>
          </w:tcPr>
          <w:p w14:paraId="283300F6" w14:textId="608B9600" w:rsidR="001C0523" w:rsidRPr="00B20F02" w:rsidRDefault="00C879BD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124" w:type="pct"/>
          </w:tcPr>
          <w:p w14:paraId="47B896D6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pct"/>
            <w:gridSpan w:val="2"/>
          </w:tcPr>
          <w:p w14:paraId="0F7F75CC" w14:textId="756188F9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31" w:type="pct"/>
          </w:tcPr>
          <w:p w14:paraId="27D6D5B9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77D1E00A" w14:textId="38D6DE46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31" w:type="pct"/>
          </w:tcPr>
          <w:p w14:paraId="498CC490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385D9590" w14:textId="6A1E3368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24" w:type="pct"/>
          </w:tcPr>
          <w:p w14:paraId="793F9990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17F32ADE" w14:textId="382E4FFD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26" w:type="pct"/>
          </w:tcPr>
          <w:p w14:paraId="66C03C5F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" w:type="pct"/>
          </w:tcPr>
          <w:p w14:paraId="77D8EB6A" w14:textId="679996C7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1C0523" w:rsidRPr="00B20F02" w14:paraId="339BC966" w14:textId="28A89EB9" w:rsidTr="00576B97">
        <w:trPr>
          <w:trHeight w:val="80"/>
        </w:trPr>
        <w:tc>
          <w:tcPr>
            <w:tcW w:w="1886" w:type="pct"/>
          </w:tcPr>
          <w:p w14:paraId="2958BAC7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44" w:type="pct"/>
          </w:tcPr>
          <w:p w14:paraId="4C0222DC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9" w:type="pct"/>
            <w:shd w:val="clear" w:color="auto" w:fill="auto"/>
          </w:tcPr>
          <w:p w14:paraId="09001F1A" w14:textId="4E95EB60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1711B"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879BD" w:rsidRPr="00B20F0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4" w:type="pct"/>
          </w:tcPr>
          <w:p w14:paraId="64B5DF5E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pct"/>
            <w:gridSpan w:val="2"/>
          </w:tcPr>
          <w:p w14:paraId="3046F875" w14:textId="58303958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31" w:type="pct"/>
          </w:tcPr>
          <w:p w14:paraId="13ED88C9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64B3A5FF" w14:textId="226A6190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31" w:type="pct"/>
          </w:tcPr>
          <w:p w14:paraId="2DB67C25" w14:textId="64A68E72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4CC55089" w14:textId="3369B486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24" w:type="pct"/>
          </w:tcPr>
          <w:p w14:paraId="48AF8158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</w:tcPr>
          <w:p w14:paraId="1001E430" w14:textId="2704BE37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1711B"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78669352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" w:type="pct"/>
          </w:tcPr>
          <w:p w14:paraId="67DDD586" w14:textId="4A7DEC5E" w:rsidR="001C0523" w:rsidRPr="00B20F02" w:rsidRDefault="0041711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1C0523" w:rsidRPr="00B20F02" w14:paraId="1C6CACCE" w14:textId="34F9BCEE" w:rsidTr="00576B97">
        <w:tc>
          <w:tcPr>
            <w:tcW w:w="1886" w:type="pct"/>
          </w:tcPr>
          <w:p w14:paraId="605AE3FD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44" w:type="pct"/>
          </w:tcPr>
          <w:p w14:paraId="19E95D72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auto"/>
          </w:tcPr>
          <w:p w14:paraId="28B29902" w14:textId="38CC1CBB" w:rsidR="001C0523" w:rsidRPr="00B20F02" w:rsidRDefault="00C879BD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B0D7F" w:rsidRPr="00B20F02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24" w:type="pct"/>
          </w:tcPr>
          <w:p w14:paraId="66A4BD36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pct"/>
            <w:gridSpan w:val="2"/>
            <w:tcBorders>
              <w:bottom w:val="single" w:sz="4" w:space="0" w:color="auto"/>
            </w:tcBorders>
          </w:tcPr>
          <w:p w14:paraId="58FBB880" w14:textId="6454DBDB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31" w:type="pct"/>
          </w:tcPr>
          <w:p w14:paraId="0DEBA7FD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14:paraId="310A68B8" w14:textId="57308464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131" w:type="pct"/>
          </w:tcPr>
          <w:p w14:paraId="4BE1F851" w14:textId="416DEC2E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14:paraId="370011E5" w14:textId="1369EC79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124" w:type="pct"/>
          </w:tcPr>
          <w:p w14:paraId="18BB4933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14:paraId="63F3D62F" w14:textId="57F5AB80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26" w:type="pct"/>
          </w:tcPr>
          <w:p w14:paraId="580E4C80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14:paraId="6BD1C5A8" w14:textId="49579319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  <w:tr w:rsidR="001C0523" w:rsidRPr="00B20F02" w14:paraId="5E8C6FD4" w14:textId="6998BE02" w:rsidTr="00576B97">
        <w:tc>
          <w:tcPr>
            <w:tcW w:w="1886" w:type="pct"/>
          </w:tcPr>
          <w:p w14:paraId="102E2B9D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pct"/>
          </w:tcPr>
          <w:p w14:paraId="564BD22B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9" w:type="pct"/>
            <w:tcBorders>
              <w:bottom w:val="double" w:sz="4" w:space="0" w:color="auto"/>
            </w:tcBorders>
          </w:tcPr>
          <w:p w14:paraId="35CA94F0" w14:textId="37EFB8B8" w:rsidR="001C0523" w:rsidRPr="00B20F02" w:rsidRDefault="00C879BD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C052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1711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4" w:type="pct"/>
          </w:tcPr>
          <w:p w14:paraId="37C08272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6" w:type="pct"/>
            <w:gridSpan w:val="2"/>
            <w:tcBorders>
              <w:bottom w:val="double" w:sz="4" w:space="0" w:color="auto"/>
            </w:tcBorders>
          </w:tcPr>
          <w:p w14:paraId="6F591F49" w14:textId="0D07B000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C052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</w:t>
            </w:r>
          </w:p>
        </w:tc>
        <w:tc>
          <w:tcPr>
            <w:tcW w:w="131" w:type="pct"/>
          </w:tcPr>
          <w:p w14:paraId="004ED8F4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double" w:sz="4" w:space="0" w:color="auto"/>
            </w:tcBorders>
          </w:tcPr>
          <w:p w14:paraId="3E456C9A" w14:textId="498F2170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C052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131" w:type="pct"/>
          </w:tcPr>
          <w:p w14:paraId="4912257C" w14:textId="776023AC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" w:type="pct"/>
            <w:tcBorders>
              <w:bottom w:val="double" w:sz="4" w:space="0" w:color="auto"/>
            </w:tcBorders>
          </w:tcPr>
          <w:p w14:paraId="5834EA86" w14:textId="0BDC7340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124" w:type="pct"/>
          </w:tcPr>
          <w:p w14:paraId="011606C7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4" w:type="pct"/>
            <w:tcBorders>
              <w:bottom w:val="double" w:sz="4" w:space="0" w:color="auto"/>
            </w:tcBorders>
            <w:shd w:val="clear" w:color="auto" w:fill="auto"/>
          </w:tcPr>
          <w:p w14:paraId="450EA994" w14:textId="551A02A5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1711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26" w:type="pct"/>
          </w:tcPr>
          <w:p w14:paraId="1B98D6E9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0" w:type="pct"/>
            <w:tcBorders>
              <w:bottom w:val="double" w:sz="4" w:space="0" w:color="auto"/>
            </w:tcBorders>
          </w:tcPr>
          <w:p w14:paraId="23BE35DC" w14:textId="66B1EDD4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1711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</w:tr>
    </w:tbl>
    <w:p w14:paraId="43B6F786" w14:textId="331AAA91" w:rsidR="0041711B" w:rsidRPr="00B20F02" w:rsidRDefault="0041711B" w:rsidP="00E001D7"/>
    <w:p w14:paraId="210E3CBE" w14:textId="77777777" w:rsidR="0041711B" w:rsidRPr="00B20F02" w:rsidRDefault="00417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B20F02">
        <w:rPr>
          <w:cs/>
        </w:rPr>
        <w:br w:type="page"/>
      </w:r>
    </w:p>
    <w:p w14:paraId="5474D715" w14:textId="4227F4AF" w:rsidR="00763463" w:rsidRPr="00B20F02" w:rsidRDefault="00CD72C1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9843F8" w:rsidRPr="00B20F02">
        <w:rPr>
          <w:rFonts w:asciiTheme="majorBidi" w:hAnsiTheme="majorBidi" w:cstheme="majorBidi"/>
          <w:sz w:val="30"/>
          <w:szCs w:val="30"/>
          <w:u w:val="none"/>
          <w:cs/>
        </w:rPr>
        <w:t>ประมาณการหนี้สินสำหรับผลประโยชน์พนักงาน</w:t>
      </w:r>
      <w:r w:rsidR="00763463" w:rsidRPr="00B20F02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</w:p>
    <w:p w14:paraId="216C349F" w14:textId="77777777" w:rsidR="00763463" w:rsidRPr="00B20F02" w:rsidRDefault="00763463" w:rsidP="00ED41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720"/>
        <w:gridCol w:w="254"/>
        <w:gridCol w:w="736"/>
        <w:gridCol w:w="258"/>
        <w:gridCol w:w="732"/>
        <w:gridCol w:w="258"/>
        <w:gridCol w:w="732"/>
        <w:gridCol w:w="255"/>
        <w:gridCol w:w="735"/>
        <w:gridCol w:w="237"/>
        <w:gridCol w:w="753"/>
      </w:tblGrid>
      <w:tr w:rsidR="007D7C93" w:rsidRPr="00B20F02" w14:paraId="5AD9CC72" w14:textId="726274A6" w:rsidTr="007D7C93">
        <w:tc>
          <w:tcPr>
            <w:tcW w:w="3870" w:type="dxa"/>
            <w:shd w:val="clear" w:color="auto" w:fill="auto"/>
          </w:tcPr>
          <w:p w14:paraId="4F2B7221" w14:textId="77777777" w:rsidR="007D7C93" w:rsidRPr="00B20F02" w:rsidRDefault="007D7C93" w:rsidP="00B8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5"/>
            <w:shd w:val="clear" w:color="auto" w:fill="auto"/>
          </w:tcPr>
          <w:p w14:paraId="1CEC5092" w14:textId="6045E776" w:rsidR="007D7C93" w:rsidRPr="00B20F02" w:rsidRDefault="007D7C93" w:rsidP="00B8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8" w:type="dxa"/>
            <w:shd w:val="clear" w:color="auto" w:fill="auto"/>
          </w:tcPr>
          <w:p w14:paraId="61E8D6B5" w14:textId="2481A6E4" w:rsidR="007D7C93" w:rsidRPr="00B20F02" w:rsidRDefault="007D7C93" w:rsidP="00B8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12" w:type="dxa"/>
            <w:gridSpan w:val="5"/>
            <w:shd w:val="clear" w:color="auto" w:fill="auto"/>
          </w:tcPr>
          <w:p w14:paraId="4621FAD7" w14:textId="3CC16451" w:rsidR="007D7C93" w:rsidRPr="00B20F02" w:rsidRDefault="007D7C93" w:rsidP="00B8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E5C03" w:rsidRPr="00B20F02" w14:paraId="28A18B15" w14:textId="20A0F1BC" w:rsidTr="007D7C93">
        <w:tc>
          <w:tcPr>
            <w:tcW w:w="3870" w:type="dxa"/>
            <w:shd w:val="clear" w:color="auto" w:fill="auto"/>
          </w:tcPr>
          <w:p w14:paraId="708513DE" w14:textId="3A3D041D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3C581F6A" w14:textId="5B22E442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4" w:type="dxa"/>
            <w:shd w:val="clear" w:color="auto" w:fill="auto"/>
          </w:tcPr>
          <w:p w14:paraId="1BB9F16A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dxa"/>
            <w:shd w:val="clear" w:color="auto" w:fill="auto"/>
          </w:tcPr>
          <w:p w14:paraId="476F230F" w14:textId="42E4A62E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8" w:type="dxa"/>
          </w:tcPr>
          <w:p w14:paraId="7FA69530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dxa"/>
          </w:tcPr>
          <w:p w14:paraId="794B1F32" w14:textId="0C2C1F31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8" w:type="dxa"/>
            <w:shd w:val="clear" w:color="auto" w:fill="auto"/>
          </w:tcPr>
          <w:p w14:paraId="0DA0CF18" w14:textId="30DBBF6A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dxa"/>
            <w:shd w:val="clear" w:color="auto" w:fill="auto"/>
          </w:tcPr>
          <w:p w14:paraId="6D357A9F" w14:textId="308B28CF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5" w:type="dxa"/>
            <w:shd w:val="clear" w:color="auto" w:fill="auto"/>
          </w:tcPr>
          <w:p w14:paraId="37AE1ABA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dxa"/>
            <w:shd w:val="clear" w:color="auto" w:fill="auto"/>
          </w:tcPr>
          <w:p w14:paraId="2D4419E1" w14:textId="2A483154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7" w:type="dxa"/>
          </w:tcPr>
          <w:p w14:paraId="18485935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dxa"/>
          </w:tcPr>
          <w:p w14:paraId="596674CA" w14:textId="48019BA9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E5C03" w:rsidRPr="00B20F02" w14:paraId="6D0E2213" w14:textId="4A9B4BC3" w:rsidTr="007D7C93">
        <w:tc>
          <w:tcPr>
            <w:tcW w:w="3870" w:type="dxa"/>
            <w:shd w:val="clear" w:color="auto" w:fill="auto"/>
          </w:tcPr>
          <w:p w14:paraId="58615CE6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1"/>
          </w:tcPr>
          <w:p w14:paraId="42B664A3" w14:textId="1807A1C1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E5C03" w:rsidRPr="00B20F02" w14:paraId="2CD6256A" w14:textId="6A3F9129" w:rsidTr="007D7C93">
        <w:tc>
          <w:tcPr>
            <w:tcW w:w="3870" w:type="dxa"/>
            <w:shd w:val="clear" w:color="auto" w:fill="auto"/>
          </w:tcPr>
          <w:p w14:paraId="523E191B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3355F15C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ประมาณการหนี้สินสำหรับ</w:t>
            </w:r>
          </w:p>
        </w:tc>
        <w:tc>
          <w:tcPr>
            <w:tcW w:w="720" w:type="dxa"/>
            <w:shd w:val="clear" w:color="auto" w:fill="auto"/>
          </w:tcPr>
          <w:p w14:paraId="03191404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74219CC4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6" w:type="dxa"/>
            <w:shd w:val="clear" w:color="auto" w:fill="auto"/>
          </w:tcPr>
          <w:p w14:paraId="4887F7B4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02118B24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</w:tcPr>
          <w:p w14:paraId="42A4069F" w14:textId="29000D78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23367F8C" w14:textId="60E4BFEE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shd w:val="clear" w:color="auto" w:fill="auto"/>
          </w:tcPr>
          <w:p w14:paraId="7CC7D873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9C7B5A1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dxa"/>
            <w:shd w:val="clear" w:color="auto" w:fill="auto"/>
          </w:tcPr>
          <w:p w14:paraId="1D8FB316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AA920C9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dxa"/>
          </w:tcPr>
          <w:p w14:paraId="23B0CAD5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0523" w:rsidRPr="00B20F02" w14:paraId="593A7D7C" w14:textId="5062074C" w:rsidTr="007D7C93">
        <w:tc>
          <w:tcPr>
            <w:tcW w:w="3870" w:type="dxa"/>
            <w:shd w:val="clear" w:color="auto" w:fill="auto"/>
          </w:tcPr>
          <w:p w14:paraId="2E6625DB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1FC70DF0" w14:textId="01E089A0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254" w:type="dxa"/>
            <w:shd w:val="clear" w:color="auto" w:fill="auto"/>
          </w:tcPr>
          <w:p w14:paraId="326E7FB0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6" w:type="dxa"/>
            <w:tcBorders>
              <w:bottom w:val="double" w:sz="4" w:space="0" w:color="auto"/>
            </w:tcBorders>
            <w:shd w:val="clear" w:color="auto" w:fill="auto"/>
          </w:tcPr>
          <w:p w14:paraId="54255210" w14:textId="4F3B4DD9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258" w:type="dxa"/>
          </w:tcPr>
          <w:p w14:paraId="677C21D6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</w:tcPr>
          <w:p w14:paraId="4CB4E7A1" w14:textId="3378016F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961</w:t>
            </w:r>
          </w:p>
        </w:tc>
        <w:tc>
          <w:tcPr>
            <w:tcW w:w="258" w:type="dxa"/>
            <w:shd w:val="clear" w:color="auto" w:fill="auto"/>
          </w:tcPr>
          <w:p w14:paraId="36CA0276" w14:textId="299ED09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  <w:shd w:val="clear" w:color="auto" w:fill="auto"/>
          </w:tcPr>
          <w:p w14:paraId="7ECD29C0" w14:textId="6C36A587" w:rsidR="001C0523" w:rsidRPr="00B20F02" w:rsidRDefault="0041711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255" w:type="dxa"/>
            <w:shd w:val="clear" w:color="auto" w:fill="auto"/>
          </w:tcPr>
          <w:p w14:paraId="1FC7B67E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dxa"/>
            <w:tcBorders>
              <w:bottom w:val="double" w:sz="4" w:space="0" w:color="auto"/>
            </w:tcBorders>
            <w:shd w:val="clear" w:color="auto" w:fill="auto"/>
          </w:tcPr>
          <w:p w14:paraId="4BB0D079" w14:textId="12C898BB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237" w:type="dxa"/>
          </w:tcPr>
          <w:p w14:paraId="4893641B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</w:tcPr>
          <w:p w14:paraId="5BBED81B" w14:textId="29E99188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</w:tr>
      <w:tr w:rsidR="001C0523" w:rsidRPr="00B20F02" w14:paraId="087C287C" w14:textId="43757A6C" w:rsidTr="007D7C93">
        <w:tc>
          <w:tcPr>
            <w:tcW w:w="3870" w:type="dxa"/>
            <w:shd w:val="clear" w:color="auto" w:fill="auto"/>
          </w:tcPr>
          <w:p w14:paraId="33ECDB7C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20ACEAEE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4" w:type="dxa"/>
            <w:shd w:val="clear" w:color="auto" w:fill="auto"/>
          </w:tcPr>
          <w:p w14:paraId="24BD7FDC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36" w:type="dxa"/>
            <w:tcBorders>
              <w:top w:val="double" w:sz="4" w:space="0" w:color="auto"/>
            </w:tcBorders>
            <w:shd w:val="clear" w:color="auto" w:fill="auto"/>
          </w:tcPr>
          <w:p w14:paraId="14DED4C5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8" w:type="dxa"/>
          </w:tcPr>
          <w:p w14:paraId="2E25B462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double" w:sz="4" w:space="0" w:color="auto"/>
            </w:tcBorders>
          </w:tcPr>
          <w:p w14:paraId="14F3C7CE" w14:textId="202B09DA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58" w:type="dxa"/>
            <w:shd w:val="clear" w:color="auto" w:fill="auto"/>
          </w:tcPr>
          <w:p w14:paraId="439545BC" w14:textId="5326DCDC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double" w:sz="4" w:space="0" w:color="auto"/>
            </w:tcBorders>
            <w:shd w:val="clear" w:color="auto" w:fill="auto"/>
          </w:tcPr>
          <w:p w14:paraId="50A111AA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5" w:type="dxa"/>
            <w:shd w:val="clear" w:color="auto" w:fill="auto"/>
          </w:tcPr>
          <w:p w14:paraId="4E2F94D4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5" w:type="dxa"/>
            <w:tcBorders>
              <w:top w:val="double" w:sz="4" w:space="0" w:color="auto"/>
            </w:tcBorders>
            <w:shd w:val="clear" w:color="auto" w:fill="auto"/>
          </w:tcPr>
          <w:p w14:paraId="126D5C57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5DAE8620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double" w:sz="4" w:space="0" w:color="auto"/>
            </w:tcBorders>
          </w:tcPr>
          <w:p w14:paraId="0CE64952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C0523" w:rsidRPr="00B20F02" w14:paraId="3384189C" w14:textId="79977839" w:rsidTr="007D7C93">
        <w:tc>
          <w:tcPr>
            <w:tcW w:w="3870" w:type="dxa"/>
            <w:shd w:val="clear" w:color="auto" w:fill="auto"/>
          </w:tcPr>
          <w:p w14:paraId="1E29DD56" w14:textId="15B50955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  <w:shd w:val="clear" w:color="auto" w:fill="auto"/>
          </w:tcPr>
          <w:p w14:paraId="471D003D" w14:textId="77777777" w:rsidR="001C0523" w:rsidRPr="00B20F02" w:rsidRDefault="001C0523" w:rsidP="001C0523">
            <w:pPr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3E9EEF63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6" w:type="dxa"/>
            <w:shd w:val="clear" w:color="auto" w:fill="auto"/>
          </w:tcPr>
          <w:p w14:paraId="725290E3" w14:textId="77777777" w:rsidR="001C0523" w:rsidRPr="00B20F02" w:rsidRDefault="001C0523" w:rsidP="001C0523">
            <w:pPr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63E24889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</w:tcPr>
          <w:p w14:paraId="58A5EF54" w14:textId="7785D250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648D5231" w14:textId="6744E22E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shd w:val="clear" w:color="auto" w:fill="auto"/>
          </w:tcPr>
          <w:p w14:paraId="1C971A37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6BD55F7C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dxa"/>
            <w:shd w:val="clear" w:color="auto" w:fill="auto"/>
          </w:tcPr>
          <w:p w14:paraId="73BCF807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74059F58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53" w:type="dxa"/>
          </w:tcPr>
          <w:p w14:paraId="42EC0DB4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C0523" w:rsidRPr="00B20F02" w14:paraId="5D302EB8" w14:textId="74D69AEA" w:rsidTr="007D7C93">
        <w:tc>
          <w:tcPr>
            <w:tcW w:w="3870" w:type="dxa"/>
            <w:shd w:val="clear" w:color="auto" w:fill="auto"/>
          </w:tcPr>
          <w:p w14:paraId="6DB0DA15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720" w:type="dxa"/>
            <w:shd w:val="clear" w:color="auto" w:fill="auto"/>
          </w:tcPr>
          <w:p w14:paraId="34AB476C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29DFD460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6" w:type="dxa"/>
            <w:shd w:val="clear" w:color="auto" w:fill="auto"/>
          </w:tcPr>
          <w:p w14:paraId="0AE32E0F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2384BD68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</w:tcPr>
          <w:p w14:paraId="26BC6B58" w14:textId="7B05AB2C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486ABE5B" w14:textId="70DB4394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shd w:val="clear" w:color="auto" w:fill="auto"/>
          </w:tcPr>
          <w:p w14:paraId="421578C8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CC774AF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dxa"/>
            <w:shd w:val="clear" w:color="auto" w:fill="auto"/>
          </w:tcPr>
          <w:p w14:paraId="1AD44A39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32959DFF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dxa"/>
          </w:tcPr>
          <w:p w14:paraId="6801EBC1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0523" w:rsidRPr="00B20F02" w14:paraId="7130BF39" w14:textId="2CBE48EB" w:rsidTr="007D7C93">
        <w:tc>
          <w:tcPr>
            <w:tcW w:w="3870" w:type="dxa"/>
            <w:shd w:val="clear" w:color="auto" w:fill="auto"/>
          </w:tcPr>
          <w:p w14:paraId="1C7D23A9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720" w:type="dxa"/>
            <w:shd w:val="clear" w:color="auto" w:fill="auto"/>
          </w:tcPr>
          <w:p w14:paraId="07CDC392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7BD45BDA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6" w:type="dxa"/>
            <w:shd w:val="clear" w:color="auto" w:fill="auto"/>
          </w:tcPr>
          <w:p w14:paraId="1CD4B3A8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11F0E63B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</w:tcPr>
          <w:p w14:paraId="28FD74DC" w14:textId="3663138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26FCF871" w14:textId="256EDC12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shd w:val="clear" w:color="auto" w:fill="auto"/>
          </w:tcPr>
          <w:p w14:paraId="51D3DAAC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778C73C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dxa"/>
            <w:shd w:val="clear" w:color="auto" w:fill="auto"/>
          </w:tcPr>
          <w:p w14:paraId="7F801EF6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F171E61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dxa"/>
          </w:tcPr>
          <w:p w14:paraId="1B00383D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0523" w:rsidRPr="00B20F02" w14:paraId="04EDC52D" w14:textId="727A3FF8" w:rsidTr="007D7C93">
        <w:tc>
          <w:tcPr>
            <w:tcW w:w="3870" w:type="dxa"/>
            <w:shd w:val="clear" w:color="auto" w:fill="auto"/>
          </w:tcPr>
          <w:p w14:paraId="7624D149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7D7DC6CA" w14:textId="46F96A94" w:rsidR="001C0523" w:rsidRPr="00B20F02" w:rsidRDefault="00671190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217</w:t>
            </w:r>
          </w:p>
        </w:tc>
        <w:tc>
          <w:tcPr>
            <w:tcW w:w="254" w:type="dxa"/>
            <w:shd w:val="clear" w:color="auto" w:fill="auto"/>
          </w:tcPr>
          <w:p w14:paraId="5D403B87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6" w:type="dxa"/>
            <w:tcBorders>
              <w:bottom w:val="double" w:sz="4" w:space="0" w:color="auto"/>
            </w:tcBorders>
            <w:shd w:val="clear" w:color="auto" w:fill="auto"/>
          </w:tcPr>
          <w:p w14:paraId="04388589" w14:textId="610ED9A9" w:rsidR="001C0523" w:rsidRPr="00B20F02" w:rsidRDefault="000C58DB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206</w:t>
            </w:r>
          </w:p>
        </w:tc>
        <w:tc>
          <w:tcPr>
            <w:tcW w:w="258" w:type="dxa"/>
          </w:tcPr>
          <w:p w14:paraId="3020A0EB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</w:tcPr>
          <w:p w14:paraId="1D293D2D" w14:textId="5320AC09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258" w:type="dxa"/>
            <w:shd w:val="clear" w:color="auto" w:fill="auto"/>
          </w:tcPr>
          <w:p w14:paraId="076783EF" w14:textId="1E78D8FE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  <w:shd w:val="clear" w:color="auto" w:fill="auto"/>
          </w:tcPr>
          <w:p w14:paraId="293D0CEA" w14:textId="4B368627" w:rsidR="001C0523" w:rsidRPr="00B20F02" w:rsidRDefault="0041711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55" w:type="dxa"/>
            <w:shd w:val="clear" w:color="auto" w:fill="auto"/>
          </w:tcPr>
          <w:p w14:paraId="2625437A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dxa"/>
            <w:tcBorders>
              <w:bottom w:val="double" w:sz="4" w:space="0" w:color="auto"/>
            </w:tcBorders>
            <w:shd w:val="clear" w:color="auto" w:fill="auto"/>
          </w:tcPr>
          <w:p w14:paraId="7E9A6A52" w14:textId="459372A2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37" w:type="dxa"/>
          </w:tcPr>
          <w:p w14:paraId="2570C2DB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</w:tcPr>
          <w:p w14:paraId="56F4F5B1" w14:textId="621470F4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</w:tr>
      <w:tr w:rsidR="001C0523" w:rsidRPr="00B20F02" w14:paraId="3531C417" w14:textId="0E827706" w:rsidTr="007D7C93">
        <w:tc>
          <w:tcPr>
            <w:tcW w:w="3870" w:type="dxa"/>
            <w:shd w:val="clear" w:color="auto" w:fill="auto"/>
          </w:tcPr>
          <w:p w14:paraId="30B20CB7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99E9941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4" w:type="dxa"/>
            <w:shd w:val="clear" w:color="auto" w:fill="auto"/>
          </w:tcPr>
          <w:p w14:paraId="146A251D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36" w:type="dxa"/>
            <w:shd w:val="clear" w:color="auto" w:fill="auto"/>
          </w:tcPr>
          <w:p w14:paraId="471E7C7C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8" w:type="dxa"/>
          </w:tcPr>
          <w:p w14:paraId="5D16BE90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double" w:sz="4" w:space="0" w:color="auto"/>
            </w:tcBorders>
          </w:tcPr>
          <w:p w14:paraId="2FCB128C" w14:textId="6ECA2C6A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58" w:type="dxa"/>
            <w:shd w:val="clear" w:color="auto" w:fill="auto"/>
          </w:tcPr>
          <w:p w14:paraId="779A8EAA" w14:textId="521CA3F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32" w:type="dxa"/>
            <w:shd w:val="clear" w:color="auto" w:fill="auto"/>
          </w:tcPr>
          <w:p w14:paraId="7F6005FE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5" w:type="dxa"/>
            <w:shd w:val="clear" w:color="auto" w:fill="auto"/>
          </w:tcPr>
          <w:p w14:paraId="21D2D364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35" w:type="dxa"/>
            <w:shd w:val="clear" w:color="auto" w:fill="auto"/>
          </w:tcPr>
          <w:p w14:paraId="30046F62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224B0916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3" w:type="dxa"/>
          </w:tcPr>
          <w:p w14:paraId="3E1CCDFD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C0523" w:rsidRPr="00B20F02" w14:paraId="32EA7958" w14:textId="72172E36" w:rsidTr="007D7C93">
        <w:tc>
          <w:tcPr>
            <w:tcW w:w="3870" w:type="dxa"/>
            <w:shd w:val="clear" w:color="auto" w:fill="auto"/>
          </w:tcPr>
          <w:p w14:paraId="513C76C1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720" w:type="dxa"/>
            <w:shd w:val="clear" w:color="auto" w:fill="auto"/>
          </w:tcPr>
          <w:p w14:paraId="17A4A022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219FFFE9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6" w:type="dxa"/>
            <w:shd w:val="clear" w:color="auto" w:fill="auto"/>
          </w:tcPr>
          <w:p w14:paraId="12295308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3B06146B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</w:tcPr>
          <w:p w14:paraId="5BF85275" w14:textId="4C99956B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56631506" w14:textId="1C935A35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shd w:val="clear" w:color="auto" w:fill="auto"/>
          </w:tcPr>
          <w:p w14:paraId="322A6D15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0A799AB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dxa"/>
            <w:shd w:val="clear" w:color="auto" w:fill="auto"/>
          </w:tcPr>
          <w:p w14:paraId="58BF0332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B7F686F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dxa"/>
          </w:tcPr>
          <w:p w14:paraId="7E54BC82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0523" w:rsidRPr="00B20F02" w14:paraId="4FCC1996" w14:textId="13D0C0D7" w:rsidTr="007D7C93">
        <w:tc>
          <w:tcPr>
            <w:tcW w:w="3870" w:type="dxa"/>
            <w:shd w:val="clear" w:color="auto" w:fill="auto"/>
          </w:tcPr>
          <w:p w14:paraId="683DF930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(กำไร) ขาดทุนจากการประมาณตามหลัก</w:t>
            </w:r>
          </w:p>
        </w:tc>
        <w:tc>
          <w:tcPr>
            <w:tcW w:w="720" w:type="dxa"/>
            <w:shd w:val="clear" w:color="auto" w:fill="auto"/>
          </w:tcPr>
          <w:p w14:paraId="2C8D8692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4C706A9A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6" w:type="dxa"/>
            <w:shd w:val="clear" w:color="auto" w:fill="auto"/>
          </w:tcPr>
          <w:p w14:paraId="0FB66E70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006B1265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</w:tcPr>
          <w:p w14:paraId="32B020EE" w14:textId="734A31F2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64B78604" w14:textId="60803CFA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shd w:val="clear" w:color="auto" w:fill="auto"/>
          </w:tcPr>
          <w:p w14:paraId="6F9D44A8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F5FCEDF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dxa"/>
            <w:shd w:val="clear" w:color="auto" w:fill="auto"/>
          </w:tcPr>
          <w:p w14:paraId="19904C4E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561878E0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dxa"/>
          </w:tcPr>
          <w:p w14:paraId="4A82A417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0523" w:rsidRPr="00B20F02" w14:paraId="1DE880DB" w14:textId="10DDD1BD" w:rsidTr="007D7C93">
        <w:tc>
          <w:tcPr>
            <w:tcW w:w="3870" w:type="dxa"/>
            <w:shd w:val="clear" w:color="auto" w:fill="auto"/>
          </w:tcPr>
          <w:p w14:paraId="63FE73BF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คณิตศาสตร์ประกันภัยที่รับรู้ใน</w:t>
            </w: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3AB4193" w14:textId="47180FDA" w:rsidR="001C0523" w:rsidRPr="00B20F02" w:rsidRDefault="00671190" w:rsidP="006711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513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4BFF806A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6" w:type="dxa"/>
            <w:tcBorders>
              <w:bottom w:val="double" w:sz="4" w:space="0" w:color="auto"/>
            </w:tcBorders>
            <w:shd w:val="clear" w:color="auto" w:fill="auto"/>
          </w:tcPr>
          <w:p w14:paraId="23EE3E72" w14:textId="3F9C5E5F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14:paraId="63972B92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</w:tcPr>
          <w:p w14:paraId="64086655" w14:textId="5BFB37F5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05DE7063" w14:textId="29EC29B2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  <w:shd w:val="clear" w:color="auto" w:fill="auto"/>
          </w:tcPr>
          <w:p w14:paraId="418A38B1" w14:textId="2246279B" w:rsidR="001C0523" w:rsidRPr="00B20F02" w:rsidRDefault="0041711B" w:rsidP="0041711B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6EADB703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dxa"/>
            <w:tcBorders>
              <w:bottom w:val="double" w:sz="4" w:space="0" w:color="auto"/>
            </w:tcBorders>
            <w:shd w:val="clear" w:color="auto" w:fill="auto"/>
          </w:tcPr>
          <w:p w14:paraId="1952F0B1" w14:textId="2C4CBE0C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7" w:type="dxa"/>
          </w:tcPr>
          <w:p w14:paraId="10ADA623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</w:tcPr>
          <w:p w14:paraId="28C3E8CC" w14:textId="03CE3FED" w:rsidR="001C0523" w:rsidRPr="00B20F02" w:rsidRDefault="000C58DB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1C0523" w:rsidRPr="00B20F02" w14:paraId="16BBE56D" w14:textId="7EC6A93B" w:rsidTr="00576B97">
        <w:tc>
          <w:tcPr>
            <w:tcW w:w="3870" w:type="dxa"/>
            <w:shd w:val="clear" w:color="auto" w:fill="auto"/>
          </w:tcPr>
          <w:p w14:paraId="7BA42121" w14:textId="2AB6E689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</w:t>
            </w: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สะสมจากการประมาณ</w:t>
            </w: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297EB71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79304303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6" w:type="dxa"/>
            <w:tcBorders>
              <w:top w:val="double" w:sz="4" w:space="0" w:color="auto"/>
            </w:tcBorders>
            <w:shd w:val="clear" w:color="auto" w:fill="auto"/>
          </w:tcPr>
          <w:p w14:paraId="4B87B8AF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00C7E3A7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tcBorders>
              <w:top w:val="double" w:sz="4" w:space="0" w:color="auto"/>
            </w:tcBorders>
          </w:tcPr>
          <w:p w14:paraId="1913A7B5" w14:textId="396F6023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30C4EF50" w14:textId="314AAE76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tcBorders>
              <w:top w:val="double" w:sz="4" w:space="0" w:color="auto"/>
            </w:tcBorders>
            <w:shd w:val="clear" w:color="auto" w:fill="auto"/>
          </w:tcPr>
          <w:p w14:paraId="0E1D8C75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EA2276B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5" w:type="dxa"/>
            <w:tcBorders>
              <w:top w:val="double" w:sz="4" w:space="0" w:color="auto"/>
            </w:tcBorders>
            <w:shd w:val="clear" w:color="auto" w:fill="auto"/>
          </w:tcPr>
          <w:p w14:paraId="4DCEEF37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3A0847C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dxa"/>
            <w:tcBorders>
              <w:top w:val="double" w:sz="4" w:space="0" w:color="auto"/>
            </w:tcBorders>
          </w:tcPr>
          <w:p w14:paraId="26573572" w14:textId="77777777" w:rsidR="001C0523" w:rsidRPr="00B20F02" w:rsidRDefault="001C0523" w:rsidP="001C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0523" w:rsidRPr="00B20F02" w14:paraId="2A4794E1" w14:textId="7AAA1760" w:rsidTr="006750DE">
        <w:tc>
          <w:tcPr>
            <w:tcW w:w="3870" w:type="dxa"/>
            <w:shd w:val="clear" w:color="auto" w:fill="auto"/>
            <w:vAlign w:val="bottom"/>
          </w:tcPr>
          <w:p w14:paraId="415D5546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ตามหลักคณิตศาสตร์ประกันภัยที่รับรู้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349D2DA1" w14:textId="3E0FF48E" w:rsidR="001C0523" w:rsidRPr="00B20F02" w:rsidRDefault="00671190" w:rsidP="00671190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4" w:type="dxa"/>
            <w:shd w:val="clear" w:color="auto" w:fill="auto"/>
          </w:tcPr>
          <w:p w14:paraId="0CEC531B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6" w:type="dxa"/>
            <w:tcBorders>
              <w:bottom w:val="double" w:sz="4" w:space="0" w:color="auto"/>
            </w:tcBorders>
            <w:shd w:val="clear" w:color="auto" w:fill="auto"/>
          </w:tcPr>
          <w:p w14:paraId="613CEF93" w14:textId="0B2ACECF" w:rsidR="001C0523" w:rsidRPr="00B20F02" w:rsidRDefault="001C0523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310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8" w:type="dxa"/>
          </w:tcPr>
          <w:p w14:paraId="1E8C22E0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</w:tcPr>
          <w:p w14:paraId="2DBAED8E" w14:textId="0B68ADBA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79BFC027" w14:textId="22157F22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tcBorders>
              <w:bottom w:val="double" w:sz="4" w:space="0" w:color="auto"/>
            </w:tcBorders>
            <w:shd w:val="clear" w:color="auto" w:fill="auto"/>
          </w:tcPr>
          <w:p w14:paraId="4C3B8BA2" w14:textId="269F663A" w:rsidR="001C0523" w:rsidRPr="00B20F02" w:rsidRDefault="0041711B" w:rsidP="001C0523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123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23689C3F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dxa"/>
            <w:tcBorders>
              <w:bottom w:val="double" w:sz="4" w:space="0" w:color="auto"/>
            </w:tcBorders>
            <w:shd w:val="clear" w:color="auto" w:fill="auto"/>
          </w:tcPr>
          <w:p w14:paraId="7F3EE0EB" w14:textId="7D9E4EEB" w:rsidR="001C0523" w:rsidRPr="00B20F02" w:rsidRDefault="001C0523" w:rsidP="001C0523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7" w:type="dxa"/>
          </w:tcPr>
          <w:p w14:paraId="37F05E8D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53" w:type="dxa"/>
            <w:tcBorders>
              <w:bottom w:val="double" w:sz="4" w:space="0" w:color="auto"/>
            </w:tcBorders>
          </w:tcPr>
          <w:p w14:paraId="6A4FAA38" w14:textId="5422AFA2" w:rsidR="001C0523" w:rsidRPr="00B20F02" w:rsidRDefault="001C0523" w:rsidP="001C0523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101951EE" w14:textId="77777777" w:rsidR="00E001D7" w:rsidRPr="00B20F02" w:rsidRDefault="00E001D7" w:rsidP="00631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</w:p>
    <w:p w14:paraId="56BB1219" w14:textId="53564E4B" w:rsidR="00BF1EB9" w:rsidRPr="00B20F02" w:rsidRDefault="00763463" w:rsidP="00631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กลุ่มบริษัทจัดการโครงการบำเหน็จบำนาญพนักงานตามข้อกำหนดของพระราชบัญญัติคุ้มครองแรงงาน</w:t>
      </w:r>
      <w:r w:rsidR="00887001"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0C58DB" w:rsidRPr="00B20F02">
        <w:rPr>
          <w:rFonts w:asciiTheme="majorBidi" w:hAnsiTheme="majorBidi" w:cstheme="majorBidi"/>
          <w:sz w:val="30"/>
          <w:szCs w:val="30"/>
        </w:rPr>
        <w:t>2541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F876D4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72C6" w:rsidRPr="00B20F02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</w:t>
      </w:r>
      <w:r w:rsidR="00887001" w:rsidRPr="00B20F02">
        <w:rPr>
          <w:rFonts w:asciiTheme="majorBidi" w:hAnsiTheme="majorBidi" w:cstheme="majorBidi"/>
          <w:sz w:val="30"/>
          <w:szCs w:val="30"/>
        </w:rPr>
        <w:br/>
      </w:r>
      <w:r w:rsidR="005272C6" w:rsidRPr="00B20F02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</w:t>
      </w:r>
      <w:r w:rsidR="00793237" w:rsidRPr="00B20F02">
        <w:rPr>
          <w:rFonts w:asciiTheme="majorBidi" w:hAnsiTheme="majorBidi" w:cstheme="majorBidi"/>
          <w:sz w:val="30"/>
          <w:szCs w:val="30"/>
          <w:cs/>
        </w:rPr>
        <w:t>าณการตามหลักคณิตศาสตร์ประกันภัย</w:t>
      </w:r>
      <w:r w:rsidR="005272C6" w:rsidRPr="00B20F02">
        <w:rPr>
          <w:rFonts w:asciiTheme="majorBidi" w:hAnsiTheme="majorBidi" w:cstheme="majorBidi"/>
          <w:sz w:val="30"/>
          <w:szCs w:val="30"/>
          <w:cs/>
        </w:rPr>
        <w:t>ได้แก่</w:t>
      </w:r>
      <w:r w:rsidR="00793237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72C6" w:rsidRPr="00B20F02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 และ</w:t>
      </w:r>
      <w:r w:rsidR="003250C8" w:rsidRPr="00B20F02">
        <w:rPr>
          <w:rFonts w:asciiTheme="majorBidi" w:hAnsiTheme="majorBidi" w:cstheme="majorBidi"/>
          <w:sz w:val="30"/>
          <w:szCs w:val="30"/>
          <w:cs/>
        </w:rPr>
        <w:t>การเพิ่มขึ้น</w:t>
      </w:r>
      <w:r w:rsidR="00887001" w:rsidRPr="00B20F02">
        <w:rPr>
          <w:rFonts w:asciiTheme="majorBidi" w:hAnsiTheme="majorBidi" w:cstheme="majorBidi"/>
          <w:sz w:val="30"/>
          <w:szCs w:val="30"/>
        </w:rPr>
        <w:br/>
      </w:r>
      <w:r w:rsidR="003250C8" w:rsidRPr="00B20F02">
        <w:rPr>
          <w:rFonts w:asciiTheme="majorBidi" w:hAnsiTheme="majorBidi" w:cstheme="majorBidi"/>
          <w:sz w:val="30"/>
          <w:szCs w:val="30"/>
          <w:cs/>
        </w:rPr>
        <w:t>ของเงินเดือนในอนาคต</w:t>
      </w:r>
    </w:p>
    <w:p w14:paraId="61B22C10" w14:textId="3668C89D" w:rsidR="00E001D7" w:rsidRPr="00B20F02" w:rsidRDefault="00E00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720"/>
        <w:gridCol w:w="236"/>
        <w:gridCol w:w="754"/>
        <w:gridCol w:w="262"/>
        <w:gridCol w:w="728"/>
        <w:gridCol w:w="262"/>
        <w:gridCol w:w="728"/>
        <w:gridCol w:w="262"/>
        <w:gridCol w:w="732"/>
        <w:gridCol w:w="266"/>
        <w:gridCol w:w="720"/>
      </w:tblGrid>
      <w:tr w:rsidR="007D7C93" w:rsidRPr="00B20F02" w14:paraId="4A0F7C13" w14:textId="782C3DB0" w:rsidTr="007D7C93">
        <w:tc>
          <w:tcPr>
            <w:tcW w:w="3870" w:type="dxa"/>
          </w:tcPr>
          <w:p w14:paraId="0B5139A2" w14:textId="77777777" w:rsidR="007D7C93" w:rsidRPr="00B20F02" w:rsidRDefault="007D7C93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782EE358" w14:textId="686B0CA8" w:rsidR="007D7C93" w:rsidRPr="00B20F02" w:rsidRDefault="007D7C93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54D282F2" w14:textId="3D4416E3" w:rsidR="007D7C93" w:rsidRPr="00B20F02" w:rsidRDefault="007D7C93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8" w:type="dxa"/>
            <w:gridSpan w:val="5"/>
          </w:tcPr>
          <w:p w14:paraId="544789D0" w14:textId="4AF6D679" w:rsidR="007D7C93" w:rsidRPr="00B20F02" w:rsidRDefault="007D7C93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E5C03" w:rsidRPr="00B20F02" w14:paraId="604D3ACA" w14:textId="577EDA96" w:rsidTr="007D7C93">
        <w:tc>
          <w:tcPr>
            <w:tcW w:w="3870" w:type="dxa"/>
          </w:tcPr>
          <w:p w14:paraId="4F17C423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DCC4762" w14:textId="74EC15D9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00DB5E2F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7AB8F3E8" w14:textId="00A0341B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14:paraId="4844EB2E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2D51FDD7" w14:textId="7D35535F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2" w:type="dxa"/>
          </w:tcPr>
          <w:p w14:paraId="24720C63" w14:textId="39D4A1DA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14:paraId="4651EFC8" w14:textId="15F6C957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14:paraId="50689FE0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2" w:type="dxa"/>
          </w:tcPr>
          <w:p w14:paraId="58CA3482" w14:textId="2E38E173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6" w:type="dxa"/>
          </w:tcPr>
          <w:p w14:paraId="664FA2F7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38948728" w14:textId="144C0532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E5C03" w:rsidRPr="00B20F02" w14:paraId="2D22D599" w14:textId="3511DB21" w:rsidTr="007D7C93">
        <w:tc>
          <w:tcPr>
            <w:tcW w:w="3870" w:type="dxa"/>
          </w:tcPr>
          <w:p w14:paraId="0DD52FE0" w14:textId="77777777" w:rsidR="00BE5C03" w:rsidRPr="00B20F02" w:rsidRDefault="00BE5C03" w:rsidP="00BE5C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11"/>
          </w:tcPr>
          <w:p w14:paraId="0910536A" w14:textId="132C5400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1C0523" w:rsidRPr="00B20F02" w14:paraId="41D0D9FF" w14:textId="525CB57D" w:rsidTr="007D7C93">
        <w:tc>
          <w:tcPr>
            <w:tcW w:w="3870" w:type="dxa"/>
          </w:tcPr>
          <w:p w14:paraId="2C691611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ประมาณการหนี้สินสำหรับ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ผลประโยชน์พนักงาน </w:t>
            </w:r>
          </w:p>
          <w:p w14:paraId="56804897" w14:textId="5008EF49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20" w:type="dxa"/>
          </w:tcPr>
          <w:p w14:paraId="6BAB7EB1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D284F0D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D03A577" w14:textId="6CB0C6AD" w:rsidR="001C0523" w:rsidRPr="00B20F02" w:rsidRDefault="000C58DB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047</w:t>
            </w:r>
          </w:p>
        </w:tc>
        <w:tc>
          <w:tcPr>
            <w:tcW w:w="236" w:type="dxa"/>
          </w:tcPr>
          <w:p w14:paraId="4FEFA8E9" w14:textId="76ABEB90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</w:tcPr>
          <w:p w14:paraId="0CBAB87C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244162E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6EC63E0" w14:textId="39A0D322" w:rsidR="001C0523" w:rsidRPr="00B20F02" w:rsidRDefault="000C58DB" w:rsidP="001C05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  <w:tc>
          <w:tcPr>
            <w:tcW w:w="262" w:type="dxa"/>
          </w:tcPr>
          <w:p w14:paraId="0A48FF6E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</w:tcPr>
          <w:p w14:paraId="72ABCB5D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3A5AADE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98A7A62" w14:textId="51016E87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0523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  <w:tc>
          <w:tcPr>
            <w:tcW w:w="262" w:type="dxa"/>
          </w:tcPr>
          <w:p w14:paraId="15C080F0" w14:textId="2B17C26C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</w:tcPr>
          <w:p w14:paraId="511195C9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F89821" w14:textId="77777777" w:rsidR="0041711B" w:rsidRPr="00B20F02" w:rsidRDefault="0041711B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F3791CF" w14:textId="4A26FFC2" w:rsidR="0041711B" w:rsidRPr="00B20F02" w:rsidRDefault="0041711B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262" w:type="dxa"/>
          </w:tcPr>
          <w:p w14:paraId="71E18BE3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</w:tcPr>
          <w:p w14:paraId="189630DD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4DD3EEA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22A22778" w14:textId="19B12F94" w:rsidR="001C0523" w:rsidRPr="00B20F02" w:rsidRDefault="000C58DB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</w:p>
        </w:tc>
        <w:tc>
          <w:tcPr>
            <w:tcW w:w="266" w:type="dxa"/>
          </w:tcPr>
          <w:p w14:paraId="5F739491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</w:tcPr>
          <w:p w14:paraId="27BF1B28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981A74B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9AB6E27" w14:textId="001C3ACD" w:rsidR="001C0523" w:rsidRPr="00B20F02" w:rsidRDefault="000C58DB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290</w:t>
            </w:r>
          </w:p>
        </w:tc>
      </w:tr>
      <w:tr w:rsidR="001C0523" w:rsidRPr="00B20F02" w14:paraId="1D0092DD" w14:textId="50AD9DAB" w:rsidTr="007D7C93">
        <w:tc>
          <w:tcPr>
            <w:tcW w:w="3870" w:type="dxa"/>
          </w:tcPr>
          <w:p w14:paraId="0447D658" w14:textId="77777777" w:rsidR="001C0523" w:rsidRPr="00B20F02" w:rsidRDefault="001C0523" w:rsidP="001C0523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2F6A51D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B293DBF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</w:tcPr>
          <w:p w14:paraId="5832BE06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04F10595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</w:tcPr>
          <w:p w14:paraId="089F827B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14:paraId="2DB0CCC4" w14:textId="6085D093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</w:tcPr>
          <w:p w14:paraId="72AC33D9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2" w:type="dxa"/>
          </w:tcPr>
          <w:p w14:paraId="534DF1F5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</w:tcPr>
          <w:p w14:paraId="70483405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6" w:type="dxa"/>
          </w:tcPr>
          <w:p w14:paraId="4C1B8112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2F86783F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1C0523" w:rsidRPr="00B20F02" w14:paraId="02E445D9" w14:textId="54BFDB88" w:rsidTr="007D7C93">
        <w:tc>
          <w:tcPr>
            <w:tcW w:w="3870" w:type="dxa"/>
          </w:tcPr>
          <w:p w14:paraId="3A0EE341" w14:textId="77777777" w:rsidR="001C0523" w:rsidRPr="00B20F02" w:rsidRDefault="001C0523" w:rsidP="001C0523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720" w:type="dxa"/>
          </w:tcPr>
          <w:p w14:paraId="68310C94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CBC6D0C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</w:tcPr>
          <w:p w14:paraId="23B032B0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3942680C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</w:tcPr>
          <w:p w14:paraId="18245F69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14:paraId="39954ECC" w14:textId="6A5D4B73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</w:tcPr>
          <w:p w14:paraId="2FFCBF2D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2" w:type="dxa"/>
          </w:tcPr>
          <w:p w14:paraId="0E3EFDBD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</w:tcPr>
          <w:p w14:paraId="2198EDB7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6" w:type="dxa"/>
          </w:tcPr>
          <w:p w14:paraId="0EC2EFE1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5F55D7A8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1C0523" w:rsidRPr="00B20F02" w14:paraId="0013BF4C" w14:textId="7B3F2D68" w:rsidTr="007D7C93">
        <w:tc>
          <w:tcPr>
            <w:tcW w:w="3870" w:type="dxa"/>
          </w:tcPr>
          <w:p w14:paraId="0A584A6F" w14:textId="77777777" w:rsidR="001C0523" w:rsidRPr="00B20F02" w:rsidRDefault="001C0523" w:rsidP="001C0523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720" w:type="dxa"/>
          </w:tcPr>
          <w:p w14:paraId="782C4B6E" w14:textId="74FDD673" w:rsidR="001C0523" w:rsidRPr="00B20F02" w:rsidRDefault="0041711B" w:rsidP="0041711B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656BA41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</w:tcPr>
          <w:p w14:paraId="5834318B" w14:textId="4959EF2C" w:rsidR="001C0523" w:rsidRPr="00B20F02" w:rsidRDefault="001C0523" w:rsidP="001C05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EBA3A6D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</w:tcPr>
          <w:p w14:paraId="5C51332F" w14:textId="65DBCFBA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262" w:type="dxa"/>
          </w:tcPr>
          <w:p w14:paraId="655D8AD8" w14:textId="466CF073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</w:tcPr>
          <w:p w14:paraId="50A46925" w14:textId="3710DCE4" w:rsidR="001C0523" w:rsidRPr="00B20F02" w:rsidRDefault="00025EB3" w:rsidP="001C0523">
            <w:pPr>
              <w:pStyle w:val="acctfourfigures"/>
              <w:tabs>
                <w:tab w:val="clear" w:pos="765"/>
                <w:tab w:val="decimal" w:pos="2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4E6280C4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</w:tcPr>
          <w:p w14:paraId="33F2AE41" w14:textId="52236E22" w:rsidR="001C0523" w:rsidRPr="00B20F02" w:rsidRDefault="001C0523" w:rsidP="001C0523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2F6BEBA4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</w:tcPr>
          <w:p w14:paraId="41BDE5C5" w14:textId="3BB1512C" w:rsidR="001C0523" w:rsidRPr="00B20F02" w:rsidRDefault="000C58DB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</w:tr>
      <w:tr w:rsidR="001C0523" w:rsidRPr="00B20F02" w14:paraId="0CE8CBE4" w14:textId="2D247B21" w:rsidTr="007D7C93">
        <w:tc>
          <w:tcPr>
            <w:tcW w:w="3870" w:type="dxa"/>
          </w:tcPr>
          <w:p w14:paraId="109E6542" w14:textId="77777777" w:rsidR="001C0523" w:rsidRPr="00B20F02" w:rsidRDefault="001C0523" w:rsidP="001C0523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720" w:type="dxa"/>
          </w:tcPr>
          <w:p w14:paraId="279F539F" w14:textId="1C08E528" w:rsidR="001C0523" w:rsidRPr="00B20F02" w:rsidRDefault="000C58DB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179</w:t>
            </w:r>
          </w:p>
        </w:tc>
        <w:tc>
          <w:tcPr>
            <w:tcW w:w="236" w:type="dxa"/>
          </w:tcPr>
          <w:p w14:paraId="2657B633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</w:tcPr>
          <w:p w14:paraId="0DF59613" w14:textId="613C71A4" w:rsidR="001C0523" w:rsidRPr="00B20F02" w:rsidRDefault="000C58DB" w:rsidP="001C05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  <w:tc>
          <w:tcPr>
            <w:tcW w:w="262" w:type="dxa"/>
          </w:tcPr>
          <w:p w14:paraId="3B9BC44B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</w:tcPr>
          <w:p w14:paraId="61421AD3" w14:textId="4CD94BA3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62" w:type="dxa"/>
          </w:tcPr>
          <w:p w14:paraId="218B1EB0" w14:textId="32256FE3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</w:tcPr>
          <w:p w14:paraId="7124F9DC" w14:textId="4565255C" w:rsidR="001C0523" w:rsidRPr="00B20F02" w:rsidRDefault="00025EB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262" w:type="dxa"/>
          </w:tcPr>
          <w:p w14:paraId="32926868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</w:tcPr>
          <w:p w14:paraId="35BC1E72" w14:textId="7A27C488" w:rsidR="001C0523" w:rsidRPr="00B20F02" w:rsidRDefault="000C58DB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266" w:type="dxa"/>
          </w:tcPr>
          <w:p w14:paraId="3ECE2834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</w:tcPr>
          <w:p w14:paraId="6B945C2E" w14:textId="397A691C" w:rsidR="001C0523" w:rsidRPr="00B20F02" w:rsidRDefault="000C58DB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</w:tr>
      <w:tr w:rsidR="001C0523" w:rsidRPr="00B20F02" w14:paraId="4EF18631" w14:textId="35A13D95" w:rsidTr="007D7C93">
        <w:tc>
          <w:tcPr>
            <w:tcW w:w="3870" w:type="dxa"/>
          </w:tcPr>
          <w:p w14:paraId="59E2A073" w14:textId="77777777" w:rsidR="001C0523" w:rsidRPr="00B20F02" w:rsidRDefault="001C0523" w:rsidP="001C0523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6324593" w14:textId="09AC1A77" w:rsidR="001C0523" w:rsidRPr="00B20F02" w:rsidRDefault="000C58DB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36" w:type="dxa"/>
          </w:tcPr>
          <w:p w14:paraId="31A40486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C4E66A3" w14:textId="20287901" w:rsidR="001C0523" w:rsidRPr="00B20F02" w:rsidRDefault="000C58DB" w:rsidP="001C05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262" w:type="dxa"/>
          </w:tcPr>
          <w:p w14:paraId="0DAEAE84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25E1C1EB" w14:textId="41D8E0DE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62" w:type="dxa"/>
          </w:tcPr>
          <w:p w14:paraId="66C472E0" w14:textId="400BF5CE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1977D85D" w14:textId="74DC3CD4" w:rsidR="001C0523" w:rsidRPr="00B20F02" w:rsidRDefault="00025EB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2" w:type="dxa"/>
          </w:tcPr>
          <w:p w14:paraId="25B42B39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0BEAEF78" w14:textId="4F99B268" w:rsidR="001C0523" w:rsidRPr="00B20F02" w:rsidRDefault="000C58DB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6" w:type="dxa"/>
          </w:tcPr>
          <w:p w14:paraId="5EC483D3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5C45420" w14:textId="0D34673C" w:rsidR="001C0523" w:rsidRPr="00B20F02" w:rsidRDefault="000C58DB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1C0523" w:rsidRPr="00B20F02" w14:paraId="79C7557B" w14:textId="57DBFEAE" w:rsidTr="007D7C93">
        <w:tc>
          <w:tcPr>
            <w:tcW w:w="3870" w:type="dxa"/>
          </w:tcPr>
          <w:p w14:paraId="22B5D71A" w14:textId="77777777" w:rsidR="001C0523" w:rsidRPr="00B20F02" w:rsidRDefault="001C0523" w:rsidP="001C0523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509B6FE" w14:textId="5CF9F028" w:rsidR="001C0523" w:rsidRPr="00B20F02" w:rsidRDefault="0041711B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236" w:type="dxa"/>
          </w:tcPr>
          <w:p w14:paraId="50BE111A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sz w:val="30"/>
                <w:szCs w:val="30"/>
                <w:u w:val="double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26A302B1" w14:textId="0D877A23" w:rsidR="001C0523" w:rsidRPr="00B20F02" w:rsidRDefault="000C58DB" w:rsidP="001C05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262" w:type="dxa"/>
          </w:tcPr>
          <w:p w14:paraId="4DB4A70C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u w:val="double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</w:tcPr>
          <w:p w14:paraId="05788EAF" w14:textId="14B5D557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u w:val="double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262" w:type="dxa"/>
          </w:tcPr>
          <w:p w14:paraId="56AAF786" w14:textId="60D9254B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u w:val="double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</w:tcPr>
          <w:p w14:paraId="77E6A47F" w14:textId="39080E8B" w:rsidR="001C0523" w:rsidRPr="00B20F02" w:rsidRDefault="00025EB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62" w:type="dxa"/>
          </w:tcPr>
          <w:p w14:paraId="66418DA7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sz w:val="30"/>
                <w:szCs w:val="30"/>
                <w:u w:val="double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</w:tcPr>
          <w:p w14:paraId="7BE420B2" w14:textId="350EF42D" w:rsidR="001C0523" w:rsidRPr="00B20F02" w:rsidRDefault="000C58DB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66" w:type="dxa"/>
          </w:tcPr>
          <w:p w14:paraId="532C6BFD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DC635C0" w14:textId="1BA61633" w:rsidR="001C0523" w:rsidRPr="00B20F02" w:rsidRDefault="000C58DB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</w:p>
        </w:tc>
      </w:tr>
      <w:tr w:rsidR="001C0523" w:rsidRPr="00B20F02" w14:paraId="6EB7C06B" w14:textId="2808C6BE" w:rsidTr="007D7C93">
        <w:tc>
          <w:tcPr>
            <w:tcW w:w="3870" w:type="dxa"/>
          </w:tcPr>
          <w:p w14:paraId="6F274398" w14:textId="77777777" w:rsidR="001C0523" w:rsidRPr="00B20F02" w:rsidRDefault="001C0523" w:rsidP="001C0523">
            <w:pPr>
              <w:ind w:left="342" w:hanging="34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50591E6C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05F0E6FC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54" w:type="dxa"/>
          </w:tcPr>
          <w:p w14:paraId="05DA0B8C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2" w:type="dxa"/>
          </w:tcPr>
          <w:p w14:paraId="18E79AC0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28" w:type="dxa"/>
          </w:tcPr>
          <w:p w14:paraId="7C8E0A86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62" w:type="dxa"/>
          </w:tcPr>
          <w:p w14:paraId="18F99D9A" w14:textId="7D067A48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28" w:type="dxa"/>
          </w:tcPr>
          <w:p w14:paraId="3B1FE913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2" w:type="dxa"/>
          </w:tcPr>
          <w:p w14:paraId="523D465B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32" w:type="dxa"/>
          </w:tcPr>
          <w:p w14:paraId="13C103B4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6" w:type="dxa"/>
          </w:tcPr>
          <w:p w14:paraId="75E994B5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20" w:type="dxa"/>
          </w:tcPr>
          <w:p w14:paraId="73BD1F24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1C0523" w:rsidRPr="00B20F02" w14:paraId="27B00A35" w14:textId="3960AA28" w:rsidTr="007D7C93">
        <w:tc>
          <w:tcPr>
            <w:tcW w:w="3870" w:type="dxa"/>
          </w:tcPr>
          <w:p w14:paraId="1A5DB346" w14:textId="77777777" w:rsidR="001C0523" w:rsidRPr="00B20F02" w:rsidRDefault="001C0523" w:rsidP="001C0523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720" w:type="dxa"/>
          </w:tcPr>
          <w:p w14:paraId="17B33536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10D159C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</w:tcPr>
          <w:p w14:paraId="7E02D5F6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13023219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</w:tcPr>
          <w:p w14:paraId="7B892B13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14:paraId="4DD74BD5" w14:textId="7036A5F2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</w:tcPr>
          <w:p w14:paraId="578501D2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24A3AE28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</w:tcPr>
          <w:p w14:paraId="365CF858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60D6F670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4C6C8098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C0523" w:rsidRPr="00B20F02" w14:paraId="69E224FE" w14:textId="798E2CAB" w:rsidTr="00576B97">
        <w:tc>
          <w:tcPr>
            <w:tcW w:w="3870" w:type="dxa"/>
          </w:tcPr>
          <w:p w14:paraId="27845C9C" w14:textId="77777777" w:rsidR="001C0523" w:rsidRPr="00B20F02" w:rsidRDefault="001C0523" w:rsidP="001C0523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720" w:type="dxa"/>
            <w:vAlign w:val="bottom"/>
          </w:tcPr>
          <w:p w14:paraId="1BE19FD8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9BDECC6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46313076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3A9C8C45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  <w:vAlign w:val="bottom"/>
          </w:tcPr>
          <w:p w14:paraId="1F4FDA07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2" w:type="dxa"/>
          </w:tcPr>
          <w:p w14:paraId="681CF21C" w14:textId="584662F9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  <w:vAlign w:val="bottom"/>
          </w:tcPr>
          <w:p w14:paraId="398114CF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8080D9C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vAlign w:val="bottom"/>
          </w:tcPr>
          <w:p w14:paraId="57FEED4A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23D70FE1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E549A13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C0523" w:rsidRPr="00B20F02" w14:paraId="7A7CA90E" w14:textId="6EA7B1C7" w:rsidTr="000A6F44">
        <w:tc>
          <w:tcPr>
            <w:tcW w:w="3870" w:type="dxa"/>
          </w:tcPr>
          <w:p w14:paraId="23B220CE" w14:textId="77777777" w:rsidR="001C0523" w:rsidRPr="00B20F02" w:rsidRDefault="001C0523" w:rsidP="001C0523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ข้อสมมติด้านประชากรศาสตร์ </w:t>
            </w:r>
          </w:p>
        </w:tc>
        <w:tc>
          <w:tcPr>
            <w:tcW w:w="720" w:type="dxa"/>
            <w:vAlign w:val="bottom"/>
          </w:tcPr>
          <w:p w14:paraId="03A15455" w14:textId="2356F775" w:rsidR="001C0523" w:rsidRPr="00B20F02" w:rsidRDefault="00025EB3" w:rsidP="00025EB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36" w:type="dxa"/>
          </w:tcPr>
          <w:p w14:paraId="5F2CFE05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5C19E80C" w14:textId="03558005" w:rsidR="001C0523" w:rsidRPr="00B20F02" w:rsidRDefault="001C0523" w:rsidP="001C05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D477160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  <w:vAlign w:val="bottom"/>
          </w:tcPr>
          <w:p w14:paraId="2BD9BCD7" w14:textId="1FED41F3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62" w:type="dxa"/>
          </w:tcPr>
          <w:p w14:paraId="68E7F337" w14:textId="556C03C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  <w:vAlign w:val="bottom"/>
          </w:tcPr>
          <w:p w14:paraId="256A8389" w14:textId="19C26A2B" w:rsidR="001C0523" w:rsidRPr="00B20F02" w:rsidRDefault="00025EB3" w:rsidP="00025EB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62" w:type="dxa"/>
          </w:tcPr>
          <w:p w14:paraId="0244F098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vAlign w:val="bottom"/>
          </w:tcPr>
          <w:p w14:paraId="29CEB82F" w14:textId="04175E6C" w:rsidR="001C0523" w:rsidRPr="00B20F02" w:rsidRDefault="001C0523" w:rsidP="001C0523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79F29373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25C0832" w14:textId="17A6DA7E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C0523" w:rsidRPr="00B20F02" w14:paraId="1E6CF2B3" w14:textId="0FB32508" w:rsidTr="000A6F44">
        <w:tc>
          <w:tcPr>
            <w:tcW w:w="3870" w:type="dxa"/>
          </w:tcPr>
          <w:p w14:paraId="1B6E87F5" w14:textId="77777777" w:rsidR="001C0523" w:rsidRPr="00B20F02" w:rsidRDefault="001C0523" w:rsidP="001C0523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ข้อสมมติทางการเงิน </w:t>
            </w:r>
          </w:p>
        </w:tc>
        <w:tc>
          <w:tcPr>
            <w:tcW w:w="720" w:type="dxa"/>
            <w:vAlign w:val="bottom"/>
          </w:tcPr>
          <w:p w14:paraId="7A627DDE" w14:textId="5C5D697F" w:rsidR="001C0523" w:rsidRPr="00B20F02" w:rsidRDefault="00025EB3" w:rsidP="00025EB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F83B2DF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6A71ED5A" w14:textId="021CFB04" w:rsidR="001C0523" w:rsidRPr="00B20F02" w:rsidRDefault="001C0523" w:rsidP="001C05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5FC09B02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  <w:vAlign w:val="bottom"/>
          </w:tcPr>
          <w:p w14:paraId="1A221DC2" w14:textId="36737B86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262" w:type="dxa"/>
          </w:tcPr>
          <w:p w14:paraId="2FAB7574" w14:textId="5B2E4BE3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  <w:vAlign w:val="bottom"/>
          </w:tcPr>
          <w:p w14:paraId="5FC5C239" w14:textId="11944B0F" w:rsidR="001C0523" w:rsidRPr="00B20F02" w:rsidRDefault="00025EB3" w:rsidP="00025EB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40B8F1CE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vAlign w:val="bottom"/>
          </w:tcPr>
          <w:p w14:paraId="1221314C" w14:textId="0F8E1454" w:rsidR="001C0523" w:rsidRPr="00B20F02" w:rsidRDefault="001C0523" w:rsidP="001C0523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75DADE45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6A06697" w14:textId="7A19CCAF" w:rsidR="001C0523" w:rsidRPr="00B20F02" w:rsidRDefault="000C58DB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1C0523" w:rsidRPr="00B20F02" w14:paraId="47E1D453" w14:textId="328CA205" w:rsidTr="000A6F44">
        <w:tc>
          <w:tcPr>
            <w:tcW w:w="3870" w:type="dxa"/>
          </w:tcPr>
          <w:p w14:paraId="54A77872" w14:textId="77777777" w:rsidR="001C0523" w:rsidRPr="00B20F02" w:rsidRDefault="001C0523" w:rsidP="001C0523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7C488D4" w14:textId="0373FD39" w:rsidR="001C0523" w:rsidRPr="00B20F02" w:rsidRDefault="00025EB3" w:rsidP="00025EB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236" w:type="dxa"/>
          </w:tcPr>
          <w:p w14:paraId="09C1F793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71436B9C" w14:textId="2CD66899" w:rsidR="001C0523" w:rsidRPr="00B20F02" w:rsidRDefault="001C0523" w:rsidP="001C05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9F3994D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vAlign w:val="bottom"/>
          </w:tcPr>
          <w:p w14:paraId="0318A077" w14:textId="67E5EEAA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2" w:type="dxa"/>
          </w:tcPr>
          <w:p w14:paraId="42843C21" w14:textId="29DC4A3C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vAlign w:val="bottom"/>
          </w:tcPr>
          <w:p w14:paraId="66038C96" w14:textId="646F4D3E" w:rsidR="001C0523" w:rsidRPr="00B20F02" w:rsidRDefault="00025EB3" w:rsidP="00025EB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  <w:tc>
          <w:tcPr>
            <w:tcW w:w="262" w:type="dxa"/>
          </w:tcPr>
          <w:p w14:paraId="31354516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vAlign w:val="bottom"/>
          </w:tcPr>
          <w:p w14:paraId="63A83ABA" w14:textId="58AE8BBE" w:rsidR="001C0523" w:rsidRPr="00B20F02" w:rsidRDefault="001C0523" w:rsidP="001C0523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26FB5744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8307A9F" w14:textId="2FF3C34A" w:rsidR="001C0523" w:rsidRPr="00B20F02" w:rsidRDefault="000C58DB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</w:p>
        </w:tc>
      </w:tr>
      <w:tr w:rsidR="001C0523" w:rsidRPr="00B20F02" w14:paraId="30940B85" w14:textId="56DD19AD" w:rsidTr="007D7C93">
        <w:tc>
          <w:tcPr>
            <w:tcW w:w="3870" w:type="dxa"/>
          </w:tcPr>
          <w:p w14:paraId="3D9B5D6D" w14:textId="77777777" w:rsidR="001C0523" w:rsidRPr="00B20F02" w:rsidRDefault="001C0523" w:rsidP="001C0523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C5C004F" w14:textId="1A71C5EA" w:rsidR="001C0523" w:rsidRPr="00B20F02" w:rsidRDefault="00025EB3" w:rsidP="00025EB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/>
                <w:sz w:val="30"/>
                <w:szCs w:val="30"/>
                <w:lang w:val="en-US" w:bidi="th-TH"/>
              </w:rPr>
              <w:t>513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08484C8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36E6BB55" w14:textId="38778C81" w:rsidR="001C0523" w:rsidRPr="00B20F02" w:rsidRDefault="001C0523" w:rsidP="001C052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42E63EBB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</w:tcPr>
          <w:p w14:paraId="787DA997" w14:textId="33FA7D2B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2" w:type="dxa"/>
          </w:tcPr>
          <w:p w14:paraId="4CAD7B14" w14:textId="62D09F5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  <w:tcBorders>
              <w:top w:val="single" w:sz="4" w:space="0" w:color="auto"/>
            </w:tcBorders>
          </w:tcPr>
          <w:p w14:paraId="365787E1" w14:textId="59D45743" w:rsidR="001C0523" w:rsidRPr="00B20F02" w:rsidRDefault="00025EB3" w:rsidP="00025EB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5704A5DE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</w:tcPr>
          <w:p w14:paraId="685C1B66" w14:textId="3B33DED3" w:rsidR="001C0523" w:rsidRPr="00B20F02" w:rsidRDefault="001C0523" w:rsidP="001C0523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6E165F21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B2EDB9C" w14:textId="0F2A56B3" w:rsidR="001C0523" w:rsidRPr="00B20F02" w:rsidRDefault="000C58DB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</w:tr>
      <w:tr w:rsidR="001C0523" w:rsidRPr="00B20F02" w14:paraId="040219E6" w14:textId="4FABE0BD" w:rsidTr="007D7C93">
        <w:tc>
          <w:tcPr>
            <w:tcW w:w="3870" w:type="dxa"/>
          </w:tcPr>
          <w:p w14:paraId="3A8AC3A2" w14:textId="77777777" w:rsidR="001C0523" w:rsidRPr="00B20F02" w:rsidRDefault="001C0523" w:rsidP="001C0523">
            <w:pPr>
              <w:ind w:left="342" w:hanging="34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78800147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61BE026B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54" w:type="dxa"/>
          </w:tcPr>
          <w:p w14:paraId="516FA600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2" w:type="dxa"/>
          </w:tcPr>
          <w:p w14:paraId="505F1AF1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28" w:type="dxa"/>
          </w:tcPr>
          <w:p w14:paraId="386C3E2A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62" w:type="dxa"/>
          </w:tcPr>
          <w:p w14:paraId="434033C1" w14:textId="07E006A9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28" w:type="dxa"/>
          </w:tcPr>
          <w:p w14:paraId="110E4038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2" w:type="dxa"/>
          </w:tcPr>
          <w:p w14:paraId="6AC2544C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732" w:type="dxa"/>
          </w:tcPr>
          <w:p w14:paraId="3C28CB0A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6" w:type="dxa"/>
          </w:tcPr>
          <w:p w14:paraId="6A8440A8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20" w:type="dxa"/>
          </w:tcPr>
          <w:p w14:paraId="0FD99040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1C0523" w:rsidRPr="00B20F02" w14:paraId="63EF4CCB" w14:textId="287F95B5" w:rsidTr="002E622D">
        <w:tc>
          <w:tcPr>
            <w:tcW w:w="3870" w:type="dxa"/>
          </w:tcPr>
          <w:p w14:paraId="5FA8492C" w14:textId="77777777" w:rsidR="001C0523" w:rsidRPr="00B20F02" w:rsidRDefault="001C0523" w:rsidP="001C0523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60BF4CD" w14:textId="20B4EB30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3BB31D1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F72F47E" w14:textId="43E4FE0D" w:rsidR="001C0523" w:rsidRPr="00B20F02" w:rsidRDefault="001C0523" w:rsidP="001C0523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7B388749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3D4EFD68" w14:textId="13453A6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62" w:type="dxa"/>
          </w:tcPr>
          <w:p w14:paraId="581A703F" w14:textId="2B9990A6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0950FF00" w14:textId="17939A6B" w:rsidR="001C0523" w:rsidRPr="00B20F02" w:rsidRDefault="00025EB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03535BE0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</w:tcPr>
          <w:p w14:paraId="2FF84EAF" w14:textId="1632AB4B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27B86878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19F0BE8" w14:textId="044996E6" w:rsidR="001C0523" w:rsidRPr="00B20F02" w:rsidRDefault="001C052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C0523" w:rsidRPr="00B20F02" w14:paraId="4A7836DF" w14:textId="77777777" w:rsidTr="002E622D">
        <w:tc>
          <w:tcPr>
            <w:tcW w:w="3870" w:type="dxa"/>
          </w:tcPr>
          <w:p w14:paraId="056F227B" w14:textId="6480E0F6" w:rsidR="001C0523" w:rsidRPr="00B20F02" w:rsidRDefault="002E622D" w:rsidP="001C0523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38A7D70" w14:textId="6D8A4678" w:rsidR="001C0523" w:rsidRPr="00B20F02" w:rsidRDefault="000C58DB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E622D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236" w:type="dxa"/>
          </w:tcPr>
          <w:p w14:paraId="42FAE05E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2D7E5635" w14:textId="265D92D2" w:rsidR="001C0523" w:rsidRPr="00B20F02" w:rsidRDefault="000C58DB" w:rsidP="002E622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2E622D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047</w:t>
            </w:r>
          </w:p>
        </w:tc>
        <w:tc>
          <w:tcPr>
            <w:tcW w:w="262" w:type="dxa"/>
          </w:tcPr>
          <w:p w14:paraId="62BE03D9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</w:tcPr>
          <w:p w14:paraId="2EA67872" w14:textId="7E7BE3BF" w:rsidR="001C0523" w:rsidRPr="00B20F02" w:rsidRDefault="000C58DB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E622D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</w:t>
            </w:r>
          </w:p>
        </w:tc>
        <w:tc>
          <w:tcPr>
            <w:tcW w:w="262" w:type="dxa"/>
          </w:tcPr>
          <w:p w14:paraId="4367745F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</w:tcPr>
          <w:p w14:paraId="72E83ADF" w14:textId="33DC33A4" w:rsidR="001C0523" w:rsidRPr="00B20F02" w:rsidRDefault="00025EB3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</w:t>
            </w:r>
          </w:p>
        </w:tc>
        <w:tc>
          <w:tcPr>
            <w:tcW w:w="262" w:type="dxa"/>
          </w:tcPr>
          <w:p w14:paraId="52277F76" w14:textId="77777777" w:rsidR="001C0523" w:rsidRPr="00B20F02" w:rsidRDefault="001C0523" w:rsidP="001C0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double" w:sz="4" w:space="0" w:color="auto"/>
            </w:tcBorders>
          </w:tcPr>
          <w:p w14:paraId="5051B4D9" w14:textId="4AD503E0" w:rsidR="001C0523" w:rsidRPr="00B20F02" w:rsidRDefault="000C58DB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394</w:t>
            </w:r>
          </w:p>
        </w:tc>
        <w:tc>
          <w:tcPr>
            <w:tcW w:w="266" w:type="dxa"/>
          </w:tcPr>
          <w:p w14:paraId="6993C0A5" w14:textId="77777777" w:rsidR="001C0523" w:rsidRPr="00B20F02" w:rsidRDefault="001C0523" w:rsidP="001C0523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45275A5" w14:textId="2CCABB81" w:rsidR="001C0523" w:rsidRPr="00B20F02" w:rsidRDefault="000C58DB" w:rsidP="001C0523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417</w:t>
            </w:r>
          </w:p>
        </w:tc>
      </w:tr>
    </w:tbl>
    <w:p w14:paraId="4909DD5D" w14:textId="77777777" w:rsidR="001C2277" w:rsidRPr="00B20F02" w:rsidRDefault="001C2277" w:rsidP="00D37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35DB6F6B" w14:textId="77777777" w:rsidR="00596093" w:rsidRPr="00B20F02" w:rsidRDefault="0059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A7E20A3" w14:textId="3F78D09B" w:rsidR="0068101C" w:rsidRPr="00B20F02" w:rsidRDefault="00136EB7" w:rsidP="00847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sz w:val="30"/>
          <w:szCs w:val="30"/>
        </w:rPr>
        <w:t>5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B20F02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0C58DB" w:rsidRPr="00B20F02">
        <w:rPr>
          <w:rFonts w:asciiTheme="majorBidi" w:hAnsiTheme="majorBidi" w:cstheme="majorBidi"/>
          <w:sz w:val="30"/>
          <w:szCs w:val="30"/>
        </w:rPr>
        <w:t>2562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พระราชบัญญัติคุ้มครองแรงงานได้ถูกปรับปรุงให้นายจ้างต้องจ่ายค่าชดเชยให้ลูกจ้างที่ถูก</w:t>
      </w:r>
      <w:r w:rsidR="00CC4E5A"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เลิกจ้างเพิ่มเติม หากลูกจ้างทำงานติดต่อกันครบ </w:t>
      </w:r>
      <w:r w:rsidR="000C58DB" w:rsidRPr="00B20F02">
        <w:rPr>
          <w:rFonts w:asciiTheme="majorBidi" w:hAnsiTheme="majorBidi" w:cstheme="majorBidi"/>
          <w:sz w:val="30"/>
          <w:szCs w:val="30"/>
        </w:rPr>
        <w:t>20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="000C58DB" w:rsidRPr="00B20F02">
        <w:rPr>
          <w:rFonts w:asciiTheme="majorBidi" w:hAnsiTheme="majorBidi" w:cstheme="majorBidi"/>
          <w:sz w:val="30"/>
          <w:szCs w:val="30"/>
        </w:rPr>
        <w:t>400</w:t>
      </w:r>
      <w:r w:rsidR="00CC4E5A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วัน</w:t>
      </w:r>
      <w:r w:rsidR="00A34D45" w:rsidRPr="00B20F02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กลุ่มบริษัทจึงแก้ไขโครงการผลประโยชน์เมื่อเกษียณแก่พนักงานใน</w:t>
      </w:r>
      <w:r w:rsidRPr="00B20F02">
        <w:rPr>
          <w:rFonts w:asciiTheme="majorBidi" w:hAnsiTheme="majorBidi" w:cstheme="majorBidi"/>
          <w:sz w:val="30"/>
          <w:szCs w:val="30"/>
          <w:rtl/>
          <w:cs/>
        </w:rPr>
        <w:t>ปี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sz w:val="30"/>
          <w:szCs w:val="30"/>
        </w:rPr>
        <w:t>2562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</w:t>
      </w:r>
      <w:r w:rsidR="00C337A7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จากการแก้ไขโครงการดังกล่าวทำให้กลุ่มบริษัท</w:t>
      </w:r>
      <w:r w:rsidR="00847C27" w:rsidRPr="00B20F02">
        <w:rPr>
          <w:rFonts w:asciiTheme="majorBidi" w:hAnsiTheme="majorBidi" w:cstheme="majorBidi"/>
          <w:sz w:val="30"/>
          <w:szCs w:val="30"/>
          <w:cs/>
        </w:rPr>
        <w:t>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16398D1A" w14:textId="77777777" w:rsidR="00596093" w:rsidRPr="00B20F02" w:rsidRDefault="00596093" w:rsidP="00847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2790"/>
        <w:gridCol w:w="810"/>
        <w:gridCol w:w="270"/>
        <w:gridCol w:w="900"/>
        <w:gridCol w:w="265"/>
        <w:gridCol w:w="995"/>
        <w:gridCol w:w="265"/>
        <w:gridCol w:w="787"/>
        <w:gridCol w:w="265"/>
        <w:gridCol w:w="1023"/>
        <w:gridCol w:w="242"/>
        <w:gridCol w:w="928"/>
      </w:tblGrid>
      <w:tr w:rsidR="00C405F9" w:rsidRPr="00B20F02" w14:paraId="468D36D4" w14:textId="4BEE2FC2" w:rsidTr="0029634D">
        <w:tc>
          <w:tcPr>
            <w:tcW w:w="2790" w:type="dxa"/>
            <w:vMerge w:val="restart"/>
          </w:tcPr>
          <w:p w14:paraId="4960A60D" w14:textId="4EAA9890" w:rsidR="00C405F9" w:rsidRPr="00B20F02" w:rsidRDefault="00C405F9" w:rsidP="00020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B20F0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3240" w:type="dxa"/>
            <w:gridSpan w:val="5"/>
          </w:tcPr>
          <w:p w14:paraId="6BCD3D6D" w14:textId="7F7119DE" w:rsidR="00C405F9" w:rsidRPr="00B20F02" w:rsidRDefault="00C405F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63D3552" w14:textId="6AA234B7" w:rsidR="00C405F9" w:rsidRPr="00B20F02" w:rsidRDefault="00C405F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245" w:type="dxa"/>
            <w:gridSpan w:val="5"/>
          </w:tcPr>
          <w:p w14:paraId="0BAB028B" w14:textId="28311EA3" w:rsidR="00C405F9" w:rsidRPr="00B20F02" w:rsidRDefault="00C405F9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F56AB0" w:rsidRPr="00B20F02" w14:paraId="17B9BEDD" w14:textId="77777777" w:rsidTr="0029634D">
        <w:tc>
          <w:tcPr>
            <w:tcW w:w="2790" w:type="dxa"/>
            <w:vMerge/>
          </w:tcPr>
          <w:p w14:paraId="7E764A42" w14:textId="77777777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5"/>
          </w:tcPr>
          <w:p w14:paraId="1B0BB266" w14:textId="4412AB53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2AC7C69A" w14:textId="77777777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245" w:type="dxa"/>
            <w:gridSpan w:val="5"/>
          </w:tcPr>
          <w:p w14:paraId="4D1AC9BA" w14:textId="1B4355D0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56AB0" w:rsidRPr="00B20F02" w14:paraId="66D7AA1E" w14:textId="3A8D328A" w:rsidTr="0029634D">
        <w:tc>
          <w:tcPr>
            <w:tcW w:w="2790" w:type="dxa"/>
            <w:vMerge/>
          </w:tcPr>
          <w:p w14:paraId="327D4506" w14:textId="77777777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ACDC123" w14:textId="07802F47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27719E9" w14:textId="77777777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29A9FA" w14:textId="7F697B08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5" w:type="dxa"/>
          </w:tcPr>
          <w:p w14:paraId="174E84D9" w14:textId="77777777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777ACB73" w14:textId="36AEBD7A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5" w:type="dxa"/>
          </w:tcPr>
          <w:p w14:paraId="1F6ACDB7" w14:textId="3BBA5C7C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" w:type="dxa"/>
          </w:tcPr>
          <w:p w14:paraId="5F629C8D" w14:textId="049A7E91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14:paraId="651CBA77" w14:textId="77777777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1A2A60FE" w14:textId="4177EB20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2" w:type="dxa"/>
          </w:tcPr>
          <w:p w14:paraId="0753C6A6" w14:textId="77777777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8" w:type="dxa"/>
          </w:tcPr>
          <w:p w14:paraId="55D899C5" w14:textId="52224C9F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56AB0" w:rsidRPr="00B20F02" w14:paraId="5FE80FBC" w14:textId="718FF8E6" w:rsidTr="0029634D">
        <w:tc>
          <w:tcPr>
            <w:tcW w:w="2790" w:type="dxa"/>
          </w:tcPr>
          <w:p w14:paraId="7AA6236D" w14:textId="77777777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50" w:type="dxa"/>
            <w:gridSpan w:val="11"/>
          </w:tcPr>
          <w:p w14:paraId="3B4C83B2" w14:textId="45A7A01E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F56AB0" w:rsidRPr="00B20F02" w14:paraId="73ECF9D3" w14:textId="01650C20" w:rsidTr="0029634D">
        <w:tc>
          <w:tcPr>
            <w:tcW w:w="2790" w:type="dxa"/>
          </w:tcPr>
          <w:p w14:paraId="64B0808D" w14:textId="77777777" w:rsidR="00F56AB0" w:rsidRPr="00B20F02" w:rsidRDefault="00F56AB0" w:rsidP="00F56A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810" w:type="dxa"/>
          </w:tcPr>
          <w:p w14:paraId="62409895" w14:textId="1C8B6444" w:rsidR="00F56AB0" w:rsidRPr="00B20F02" w:rsidRDefault="00F56AB0" w:rsidP="00F56AB0">
            <w:pPr>
              <w:pStyle w:val="acctfourfigures"/>
              <w:tabs>
                <w:tab w:val="clear" w:pos="765"/>
              </w:tabs>
              <w:spacing w:line="240" w:lineRule="auto"/>
              <w:ind w:left="-198" w:right="-108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32A7387" w14:textId="77777777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E9EF55B" w14:textId="1EAC5C47" w:rsidR="00F56AB0" w:rsidRPr="00B20F02" w:rsidRDefault="00F56AB0" w:rsidP="00F56AB0">
            <w:pPr>
              <w:pStyle w:val="acctfourfigures"/>
              <w:tabs>
                <w:tab w:val="clear" w:pos="765"/>
              </w:tabs>
              <w:spacing w:line="240" w:lineRule="auto"/>
              <w:ind w:left="-198" w:right="-108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5" w:type="dxa"/>
          </w:tcPr>
          <w:p w14:paraId="55092FE8" w14:textId="77777777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5A250902" w14:textId="655CA179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5" w:type="dxa"/>
          </w:tcPr>
          <w:p w14:paraId="633792CD" w14:textId="0C455044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7" w:type="dxa"/>
          </w:tcPr>
          <w:p w14:paraId="6607AE4B" w14:textId="4B22591A" w:rsidR="00F56AB0" w:rsidRPr="00B20F02" w:rsidRDefault="00F56AB0" w:rsidP="00F56AB0">
            <w:pPr>
              <w:pStyle w:val="acctfourfigures"/>
              <w:tabs>
                <w:tab w:val="clear" w:pos="765"/>
              </w:tabs>
              <w:spacing w:line="240" w:lineRule="auto"/>
              <w:ind w:left="-198" w:right="-108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5" w:type="dxa"/>
          </w:tcPr>
          <w:p w14:paraId="4FB65BB2" w14:textId="77777777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21E89D73" w14:textId="2B2B4366" w:rsidR="00F56AB0" w:rsidRPr="00B20F02" w:rsidRDefault="00F56AB0" w:rsidP="00F56AB0">
            <w:pPr>
              <w:pStyle w:val="acctfourfigures"/>
              <w:tabs>
                <w:tab w:val="clear" w:pos="765"/>
              </w:tabs>
              <w:spacing w:line="240" w:lineRule="auto"/>
              <w:ind w:left="-198" w:right="-108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42" w:type="dxa"/>
          </w:tcPr>
          <w:p w14:paraId="1E927927" w14:textId="77777777" w:rsidR="00F56AB0" w:rsidRPr="00B20F02" w:rsidRDefault="00F56AB0" w:rsidP="00F56AB0">
            <w:pPr>
              <w:pStyle w:val="acctfourfigures"/>
              <w:tabs>
                <w:tab w:val="clear" w:pos="765"/>
              </w:tabs>
              <w:spacing w:line="240" w:lineRule="auto"/>
              <w:ind w:left="-198" w:right="-108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8" w:type="dxa"/>
          </w:tcPr>
          <w:p w14:paraId="1C8ECD8B" w14:textId="6F028FFD" w:rsidR="00F56AB0" w:rsidRPr="00B20F02" w:rsidRDefault="00F56AB0" w:rsidP="00F56AB0">
            <w:pPr>
              <w:pStyle w:val="acctfourfigures"/>
              <w:tabs>
                <w:tab w:val="clear" w:pos="765"/>
              </w:tabs>
              <w:spacing w:line="240" w:lineRule="auto"/>
              <w:ind w:left="-198" w:right="-108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</w:tr>
      <w:tr w:rsidR="00F56AB0" w:rsidRPr="00B20F02" w14:paraId="0CE25724" w14:textId="2D6FFD87" w:rsidTr="0029634D">
        <w:tc>
          <w:tcPr>
            <w:tcW w:w="2790" w:type="dxa"/>
          </w:tcPr>
          <w:p w14:paraId="65390491" w14:textId="77777777" w:rsidR="00F56AB0" w:rsidRPr="00B20F02" w:rsidRDefault="00F56AB0" w:rsidP="00F56AB0">
            <w:pPr>
              <w:tabs>
                <w:tab w:val="clear" w:pos="227"/>
                <w:tab w:val="left" w:pos="156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10" w:type="dxa"/>
          </w:tcPr>
          <w:p w14:paraId="0CF4215F" w14:textId="77777777" w:rsidR="003B3102" w:rsidRDefault="003B3102" w:rsidP="00F56AB0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77124B0" w14:textId="7AC25998" w:rsidR="00F56AB0" w:rsidRPr="00B20F02" w:rsidRDefault="006E15CB" w:rsidP="00F56AB0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0 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2A995100" w14:textId="77777777" w:rsidR="00F56AB0" w:rsidRPr="00B20F02" w:rsidRDefault="00F56AB0" w:rsidP="00F56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AF37268" w14:textId="77777777" w:rsidR="003B3102" w:rsidRDefault="003B3102" w:rsidP="0029634D">
            <w:pPr>
              <w:pStyle w:val="acctfourfigures"/>
              <w:tabs>
                <w:tab w:val="clear" w:pos="765"/>
              </w:tabs>
              <w:spacing w:line="240" w:lineRule="auto"/>
              <w:ind w:left="-198" w:right="-231" w:hanging="8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6C53767" w14:textId="3ACD8132" w:rsidR="00F56AB0" w:rsidRPr="00B20F02" w:rsidRDefault="006E15CB" w:rsidP="0029634D">
            <w:pPr>
              <w:pStyle w:val="acctfourfigures"/>
              <w:tabs>
                <w:tab w:val="clear" w:pos="765"/>
              </w:tabs>
              <w:spacing w:line="240" w:lineRule="auto"/>
              <w:ind w:left="-198" w:right="-231" w:hanging="8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5" w:type="dxa"/>
          </w:tcPr>
          <w:p w14:paraId="2C3BC718" w14:textId="77777777" w:rsidR="00F56AB0" w:rsidRPr="00B20F02" w:rsidRDefault="00F56AB0" w:rsidP="0029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5" w:type="dxa"/>
          </w:tcPr>
          <w:p w14:paraId="033B0CBB" w14:textId="77777777" w:rsidR="003B3102" w:rsidRDefault="003B3102" w:rsidP="0029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E73899" w14:textId="163E19E3" w:rsidR="00F56AB0" w:rsidRPr="00B20F02" w:rsidRDefault="006E15CB" w:rsidP="0029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5" w:type="dxa"/>
          </w:tcPr>
          <w:p w14:paraId="66EB526B" w14:textId="59D7766E" w:rsidR="00F56AB0" w:rsidRPr="00B20F02" w:rsidRDefault="00F56AB0" w:rsidP="0029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7" w:type="dxa"/>
          </w:tcPr>
          <w:p w14:paraId="459BA9C6" w14:textId="77777777" w:rsidR="003B3102" w:rsidRDefault="003B3102" w:rsidP="0029634D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CC5B134" w14:textId="23A32A54" w:rsidR="00F56AB0" w:rsidRPr="00B20F02" w:rsidRDefault="006E15CB" w:rsidP="0029634D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0 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</w:t>
            </w:r>
            <w:r w:rsidR="0063378E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5" w:type="dxa"/>
          </w:tcPr>
          <w:p w14:paraId="772C0C07" w14:textId="77777777" w:rsidR="00F56AB0" w:rsidRPr="00B20F02" w:rsidRDefault="00F56AB0" w:rsidP="0029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762768CD" w14:textId="77777777" w:rsidR="003B3102" w:rsidRDefault="003B3102" w:rsidP="0029634D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FD6575C" w14:textId="621C791E" w:rsidR="00F56AB0" w:rsidRPr="00B20F02" w:rsidRDefault="006E15CB" w:rsidP="0029634D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2" w:type="dxa"/>
          </w:tcPr>
          <w:p w14:paraId="214C5867" w14:textId="77777777" w:rsidR="00F56AB0" w:rsidRPr="00B20F02" w:rsidRDefault="00F56AB0" w:rsidP="0029634D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8" w:type="dxa"/>
          </w:tcPr>
          <w:p w14:paraId="6C05BF1C" w14:textId="77777777" w:rsidR="003B3102" w:rsidRDefault="003B3102" w:rsidP="0029634D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5DF394" w14:textId="57EB60B1" w:rsidR="00F56AB0" w:rsidRPr="00B20F02" w:rsidRDefault="006E15CB" w:rsidP="0029634D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6235B726" w14:textId="77777777" w:rsidR="00763463" w:rsidRPr="00B20F02" w:rsidRDefault="0076346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1C01A0D" w14:textId="77777777" w:rsidR="00505D92" w:rsidRPr="00B20F02" w:rsidRDefault="00505D92" w:rsidP="0050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1B4381F" w14:textId="77777777" w:rsidR="00505D92" w:rsidRPr="00B20F02" w:rsidRDefault="00505D92" w:rsidP="0050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9B71A" w14:textId="431B9A9C" w:rsidR="00763463" w:rsidRPr="00B20F02" w:rsidRDefault="00505D92" w:rsidP="0050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C58DB" w:rsidRPr="00B20F02">
        <w:rPr>
          <w:rFonts w:asciiTheme="majorBidi" w:hAnsiTheme="majorBidi" w:cstheme="majorBidi"/>
          <w:sz w:val="30"/>
          <w:szCs w:val="30"/>
        </w:rPr>
        <w:t>31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C58DB" w:rsidRPr="00B20F02">
        <w:rPr>
          <w:rFonts w:asciiTheme="majorBidi" w:hAnsiTheme="majorBidi" w:cstheme="majorBidi"/>
          <w:sz w:val="30"/>
          <w:szCs w:val="30"/>
        </w:rPr>
        <w:t>2564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 </w:t>
      </w:r>
      <w:r w:rsidR="000C58DB" w:rsidRPr="00B20F02">
        <w:rPr>
          <w:rFonts w:asciiTheme="majorBidi" w:hAnsiTheme="majorBidi" w:cstheme="majorBidi"/>
          <w:sz w:val="30"/>
          <w:szCs w:val="30"/>
        </w:rPr>
        <w:t>16</w:t>
      </w:r>
      <w:r w:rsidR="00190E9C" w:rsidRPr="00B20F02">
        <w:rPr>
          <w:rFonts w:asciiTheme="majorBidi" w:hAnsiTheme="majorBidi"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sz w:val="30"/>
          <w:szCs w:val="30"/>
        </w:rPr>
        <w:t>1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C810D0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10D0" w:rsidRPr="00B20F0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C58DB" w:rsidRPr="00B20F02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C810D0" w:rsidRPr="00B20F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0C58DB" w:rsidRPr="00B20F02">
        <w:rPr>
          <w:rFonts w:asciiTheme="majorBidi" w:hAnsiTheme="majorBidi" w:cstheme="majorBidi"/>
          <w:i/>
          <w:iCs/>
          <w:sz w:val="30"/>
          <w:szCs w:val="30"/>
        </w:rPr>
        <w:t>19</w:t>
      </w:r>
      <w:r w:rsidR="001C2DA2" w:rsidRPr="00B20F02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1C2DA2" w:rsidRPr="00B20F0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AD53C4" w:rsidRPr="00B20F02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="00AD53C4" w:rsidRPr="00B20F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0C58DB" w:rsidRPr="00B20F02">
        <w:rPr>
          <w:rFonts w:asciiTheme="majorBidi" w:hAnsiTheme="majorBidi" w:cstheme="majorBidi"/>
          <w:i/>
          <w:iCs/>
          <w:sz w:val="30"/>
          <w:szCs w:val="30"/>
        </w:rPr>
        <w:t>19</w:t>
      </w:r>
      <w:r w:rsidR="00576B97" w:rsidRPr="00B20F02">
        <w:rPr>
          <w:rFonts w:asciiTheme="majorBidi" w:hAnsiTheme="majorBidi"/>
          <w:i/>
          <w:iCs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D53C4" w:rsidRPr="00B20F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ปี</w:t>
      </w: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30526958" w14:textId="77777777" w:rsidR="00505D92" w:rsidRPr="00B20F02" w:rsidRDefault="00505D92" w:rsidP="0050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A019FA" w14:textId="77777777" w:rsidR="00B91872" w:rsidRPr="00B20F02" w:rsidRDefault="00B91872" w:rsidP="00B91872">
      <w:pPr>
        <w:spacing w:after="200" w:line="276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B20F0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D1170D2" w14:textId="77777777" w:rsidR="00B91872" w:rsidRPr="00B20F02" w:rsidRDefault="007C68D3" w:rsidP="001C2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B91872" w:rsidRPr="00B20F02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โดยถือว่าข้อสมมติ</w:t>
      </w:r>
      <w:r w:rsidR="00B91872" w:rsidRPr="00B20F02">
        <w:rPr>
          <w:rFonts w:asciiTheme="majorBidi" w:hAnsiTheme="majorBidi" w:cstheme="majorBidi"/>
          <w:sz w:val="30"/>
          <w:szCs w:val="30"/>
          <w:cs/>
        </w:rPr>
        <w:t>อื่น</w:t>
      </w:r>
      <w:r w:rsidR="007B71B6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1872" w:rsidRPr="00B20F02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512222CC" w14:textId="77777777" w:rsidR="00020C5F" w:rsidRPr="00B20F02" w:rsidRDefault="00020C5F" w:rsidP="001B1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437"/>
        <w:gridCol w:w="629"/>
        <w:gridCol w:w="236"/>
        <w:gridCol w:w="574"/>
        <w:gridCol w:w="236"/>
        <w:gridCol w:w="645"/>
        <w:gridCol w:w="236"/>
        <w:gridCol w:w="662"/>
        <w:gridCol w:w="235"/>
        <w:gridCol w:w="663"/>
        <w:gridCol w:w="247"/>
        <w:gridCol w:w="650"/>
      </w:tblGrid>
      <w:tr w:rsidR="00C405F9" w:rsidRPr="00B20F02" w14:paraId="56F3108A" w14:textId="681AD5F8" w:rsidTr="00BE5C03">
        <w:trPr>
          <w:trHeight w:val="20"/>
          <w:tblHeader/>
        </w:trPr>
        <w:tc>
          <w:tcPr>
            <w:tcW w:w="4437" w:type="dxa"/>
          </w:tcPr>
          <w:p w14:paraId="259DC55A" w14:textId="77777777" w:rsidR="00C405F9" w:rsidRPr="00B20F02" w:rsidRDefault="00C405F9" w:rsidP="0096580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13" w:type="dxa"/>
            <w:gridSpan w:val="11"/>
          </w:tcPr>
          <w:p w14:paraId="688F8586" w14:textId="6F5996B5" w:rsidR="00C405F9" w:rsidRPr="00B20F02" w:rsidRDefault="00C405F9" w:rsidP="0096580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405F9" w:rsidRPr="00B20F02" w14:paraId="2BF9FFF5" w14:textId="65025E3D" w:rsidTr="00BE5C03">
        <w:trPr>
          <w:trHeight w:val="20"/>
          <w:tblHeader/>
        </w:trPr>
        <w:tc>
          <w:tcPr>
            <w:tcW w:w="4437" w:type="dxa"/>
          </w:tcPr>
          <w:p w14:paraId="45CE6FB9" w14:textId="77777777" w:rsidR="00C405F9" w:rsidRPr="00B20F02" w:rsidRDefault="00C405F9" w:rsidP="0096580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20" w:type="dxa"/>
            <w:gridSpan w:val="5"/>
          </w:tcPr>
          <w:p w14:paraId="67C8D348" w14:textId="119EC111" w:rsidR="00C405F9" w:rsidRPr="00B20F02" w:rsidRDefault="00C405F9" w:rsidP="0096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8C293B9" w14:textId="7530AF7A" w:rsidR="00C405F9" w:rsidRPr="00B20F02" w:rsidRDefault="00C405F9" w:rsidP="00965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57" w:type="dxa"/>
            <w:gridSpan w:val="5"/>
          </w:tcPr>
          <w:p w14:paraId="26E62DF7" w14:textId="3B4EEE4C" w:rsidR="00C405F9" w:rsidRPr="00B20F02" w:rsidRDefault="00C405F9" w:rsidP="0096580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BE5C03" w:rsidRPr="00B20F02" w14:paraId="06DF5FF7" w14:textId="677E3478" w:rsidTr="00BE5C03">
        <w:trPr>
          <w:trHeight w:val="20"/>
          <w:tblHeader/>
        </w:trPr>
        <w:tc>
          <w:tcPr>
            <w:tcW w:w="4437" w:type="dxa"/>
          </w:tcPr>
          <w:p w14:paraId="30DD1BDE" w14:textId="397F4780" w:rsidR="00BE5C03" w:rsidRPr="00B20F02" w:rsidRDefault="00BE5C03" w:rsidP="00BE5C0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9" w:type="dxa"/>
          </w:tcPr>
          <w:p w14:paraId="2D82E087" w14:textId="64146949" w:rsidR="00BE5C03" w:rsidRPr="00B20F02" w:rsidRDefault="000C58DB" w:rsidP="00BE5C0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10EC5C75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4" w:type="dxa"/>
          </w:tcPr>
          <w:p w14:paraId="56A3BDEF" w14:textId="79D5D09B" w:rsidR="00BE5C03" w:rsidRPr="00B20F02" w:rsidRDefault="000C58DB" w:rsidP="00BE5C0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1DFEDE09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5" w:type="dxa"/>
          </w:tcPr>
          <w:p w14:paraId="24C5CF69" w14:textId="0875F673" w:rsidR="00BE5C03" w:rsidRPr="00B20F02" w:rsidRDefault="000C58DB" w:rsidP="00BE5C0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62BA53F6" w14:textId="1E5E5A95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2" w:type="dxa"/>
          </w:tcPr>
          <w:p w14:paraId="2133F1EA" w14:textId="29C6BE25" w:rsidR="00BE5C03" w:rsidRPr="00B20F02" w:rsidRDefault="000C58DB" w:rsidP="00BE5C0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5" w:type="dxa"/>
          </w:tcPr>
          <w:p w14:paraId="60D466E9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3" w:type="dxa"/>
          </w:tcPr>
          <w:p w14:paraId="4F7CEEBB" w14:textId="70279399" w:rsidR="00BE5C03" w:rsidRPr="00B20F02" w:rsidRDefault="000C58DB" w:rsidP="00BE5C0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7" w:type="dxa"/>
          </w:tcPr>
          <w:p w14:paraId="48CA77A5" w14:textId="77777777" w:rsidR="00BE5C03" w:rsidRPr="00B20F02" w:rsidRDefault="00BE5C03" w:rsidP="00BE5C0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0" w:type="dxa"/>
          </w:tcPr>
          <w:p w14:paraId="6FAFD454" w14:textId="40D70B24" w:rsidR="00BE5C03" w:rsidRPr="00B20F02" w:rsidRDefault="000C58DB" w:rsidP="00BE5C0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BE5C03" w:rsidRPr="00B20F02" w14:paraId="2E49340C" w14:textId="47719A91" w:rsidTr="00BE5C03">
        <w:trPr>
          <w:trHeight w:val="20"/>
          <w:tblHeader/>
        </w:trPr>
        <w:tc>
          <w:tcPr>
            <w:tcW w:w="4437" w:type="dxa"/>
          </w:tcPr>
          <w:p w14:paraId="42714D03" w14:textId="77777777" w:rsidR="00BE5C03" w:rsidRPr="00B20F02" w:rsidRDefault="00BE5C03" w:rsidP="00BE5C03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13" w:type="dxa"/>
            <w:gridSpan w:val="11"/>
          </w:tcPr>
          <w:p w14:paraId="6C4396D9" w14:textId="55A43F27" w:rsidR="00BE5C03" w:rsidRPr="00B20F02" w:rsidRDefault="00BE5C03" w:rsidP="00BE5C0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76B97" w:rsidRPr="00B20F02" w14:paraId="6E2B2A93" w14:textId="77FEEB6E" w:rsidTr="009C58A2">
        <w:trPr>
          <w:trHeight w:val="20"/>
        </w:trPr>
        <w:tc>
          <w:tcPr>
            <w:tcW w:w="4437" w:type="dxa"/>
          </w:tcPr>
          <w:p w14:paraId="495E6988" w14:textId="77777777" w:rsidR="00576B97" w:rsidRPr="00B20F02" w:rsidRDefault="00576B97" w:rsidP="00576B9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629" w:type="dxa"/>
            <w:vAlign w:val="center"/>
          </w:tcPr>
          <w:p w14:paraId="46035096" w14:textId="47C05FF5" w:rsidR="00576B97" w:rsidRPr="00B20F02" w:rsidRDefault="000515CB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08375D97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4" w:type="dxa"/>
            <w:vAlign w:val="center"/>
          </w:tcPr>
          <w:p w14:paraId="4F0E2E31" w14:textId="08AD3E85" w:rsidR="00576B97" w:rsidRPr="00B20F02" w:rsidRDefault="00576B97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2C9AE955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5" w:type="dxa"/>
            <w:vAlign w:val="center"/>
          </w:tcPr>
          <w:p w14:paraId="4523039E" w14:textId="32F3ECFE" w:rsidR="00576B97" w:rsidRPr="00B20F02" w:rsidRDefault="00576B97" w:rsidP="00F56AB0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6E0EDA73" w14:textId="058B1EA3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2" w:type="dxa"/>
            <w:vAlign w:val="center"/>
          </w:tcPr>
          <w:p w14:paraId="4ADF6703" w14:textId="4F52B09C" w:rsidR="00576B97" w:rsidRPr="00B20F02" w:rsidRDefault="000515CB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35" w:type="dxa"/>
            <w:vAlign w:val="center"/>
          </w:tcPr>
          <w:p w14:paraId="777FB408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3" w:type="dxa"/>
            <w:vAlign w:val="center"/>
          </w:tcPr>
          <w:p w14:paraId="792A7DDB" w14:textId="157E7B61" w:rsidR="00576B97" w:rsidRPr="00B20F02" w:rsidRDefault="000C58DB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317</w:t>
            </w:r>
          </w:p>
        </w:tc>
        <w:tc>
          <w:tcPr>
            <w:tcW w:w="247" w:type="dxa"/>
          </w:tcPr>
          <w:p w14:paraId="7D00933C" w14:textId="77777777" w:rsidR="00576B97" w:rsidRPr="00B20F02" w:rsidRDefault="00576B97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0" w:type="dxa"/>
            <w:vAlign w:val="center"/>
          </w:tcPr>
          <w:p w14:paraId="099ACAAF" w14:textId="33755724" w:rsidR="00576B97" w:rsidRPr="00B20F02" w:rsidRDefault="000C58DB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</w:tr>
      <w:tr w:rsidR="00576B97" w:rsidRPr="00B20F02" w14:paraId="53CA2997" w14:textId="125E4876" w:rsidTr="00BE5C03">
        <w:trPr>
          <w:trHeight w:val="20"/>
        </w:trPr>
        <w:tc>
          <w:tcPr>
            <w:tcW w:w="4437" w:type="dxa"/>
          </w:tcPr>
          <w:p w14:paraId="090D3886" w14:textId="77777777" w:rsidR="00576B97" w:rsidRPr="00B20F02" w:rsidRDefault="00576B97" w:rsidP="00576B9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629" w:type="dxa"/>
          </w:tcPr>
          <w:p w14:paraId="5B3E2E8A" w14:textId="069977AE" w:rsidR="00576B97" w:rsidRPr="00B20F02" w:rsidRDefault="000515CB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182</w:t>
            </w:r>
          </w:p>
        </w:tc>
        <w:tc>
          <w:tcPr>
            <w:tcW w:w="236" w:type="dxa"/>
          </w:tcPr>
          <w:p w14:paraId="7B8C575F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4" w:type="dxa"/>
          </w:tcPr>
          <w:p w14:paraId="5200BF49" w14:textId="16022DD3" w:rsidR="00576B97" w:rsidRPr="00B20F02" w:rsidRDefault="000C58DB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36" w:type="dxa"/>
          </w:tcPr>
          <w:p w14:paraId="792D2139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5" w:type="dxa"/>
          </w:tcPr>
          <w:p w14:paraId="440D8554" w14:textId="2871EDAD" w:rsidR="00576B97" w:rsidRPr="00B20F02" w:rsidRDefault="000C58DB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236" w:type="dxa"/>
          </w:tcPr>
          <w:p w14:paraId="01B74364" w14:textId="6B4EAB46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2" w:type="dxa"/>
          </w:tcPr>
          <w:p w14:paraId="6EA10E12" w14:textId="6DECC4B5" w:rsidR="00576B97" w:rsidRPr="00B20F02" w:rsidRDefault="000515CB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-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158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33A5B1F7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3" w:type="dxa"/>
          </w:tcPr>
          <w:p w14:paraId="76A93103" w14:textId="08CCF238" w:rsidR="00576B97" w:rsidRPr="00B20F02" w:rsidRDefault="00576B97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7" w:type="dxa"/>
          </w:tcPr>
          <w:p w14:paraId="7592F8EA" w14:textId="77777777" w:rsidR="00576B97" w:rsidRPr="00B20F02" w:rsidRDefault="00576B97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50" w:type="dxa"/>
          </w:tcPr>
          <w:p w14:paraId="460E82C6" w14:textId="3987BF87" w:rsidR="00576B97" w:rsidRPr="00B20F02" w:rsidRDefault="00576B97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0DAA561B" w14:textId="77777777" w:rsidR="00017821" w:rsidRPr="00B20F02" w:rsidRDefault="00017821" w:rsidP="00B91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6"/>
        <w:gridCol w:w="630"/>
        <w:gridCol w:w="236"/>
        <w:gridCol w:w="574"/>
        <w:gridCol w:w="236"/>
        <w:gridCol w:w="574"/>
        <w:gridCol w:w="270"/>
        <w:gridCol w:w="630"/>
        <w:gridCol w:w="240"/>
        <w:gridCol w:w="664"/>
        <w:gridCol w:w="270"/>
        <w:gridCol w:w="630"/>
      </w:tblGrid>
      <w:tr w:rsidR="00C405F9" w:rsidRPr="00B20F02" w14:paraId="46D2101F" w14:textId="191D4BB1" w:rsidTr="0014710A">
        <w:trPr>
          <w:trHeight w:val="20"/>
          <w:tblHeader/>
        </w:trPr>
        <w:tc>
          <w:tcPr>
            <w:tcW w:w="4496" w:type="dxa"/>
          </w:tcPr>
          <w:p w14:paraId="5AB611E3" w14:textId="77777777" w:rsidR="00C405F9" w:rsidRPr="00B20F02" w:rsidRDefault="00C405F9" w:rsidP="0096580B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4" w:type="dxa"/>
            <w:gridSpan w:val="11"/>
          </w:tcPr>
          <w:p w14:paraId="13ED745C" w14:textId="0F61ED3B" w:rsidR="00C405F9" w:rsidRPr="00B20F02" w:rsidRDefault="00C405F9" w:rsidP="0096580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405F9" w:rsidRPr="00B20F02" w14:paraId="6B5E3D3F" w14:textId="1795A399" w:rsidTr="0014710A">
        <w:trPr>
          <w:trHeight w:val="20"/>
          <w:tblHeader/>
        </w:trPr>
        <w:tc>
          <w:tcPr>
            <w:tcW w:w="4496" w:type="dxa"/>
          </w:tcPr>
          <w:p w14:paraId="03C15DCA" w14:textId="77777777" w:rsidR="00C405F9" w:rsidRPr="00B20F02" w:rsidRDefault="00C405F9" w:rsidP="0096580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5"/>
          </w:tcPr>
          <w:p w14:paraId="5D1D81C8" w14:textId="3ECABC22" w:rsidR="00C405F9" w:rsidRPr="00B20F02" w:rsidRDefault="00C405F9" w:rsidP="00AD5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F58075B" w14:textId="77777777" w:rsidR="00C405F9" w:rsidRPr="00B20F02" w:rsidRDefault="00C405F9" w:rsidP="0096580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34" w:type="dxa"/>
            <w:gridSpan w:val="5"/>
          </w:tcPr>
          <w:p w14:paraId="62B1E492" w14:textId="5687A61B" w:rsidR="00C405F9" w:rsidRPr="00B20F02" w:rsidRDefault="00C405F9" w:rsidP="0096580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BE5C03" w:rsidRPr="00B20F02" w14:paraId="6F9EA0CF" w14:textId="5D9A9386" w:rsidTr="00C405F9">
        <w:trPr>
          <w:trHeight w:val="20"/>
          <w:tblHeader/>
        </w:trPr>
        <w:tc>
          <w:tcPr>
            <w:tcW w:w="4496" w:type="dxa"/>
          </w:tcPr>
          <w:p w14:paraId="196081BD" w14:textId="04CFDC75" w:rsidR="00BE5C03" w:rsidRPr="00B20F02" w:rsidRDefault="00BE5C03" w:rsidP="00BE5C0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0" w:type="dxa"/>
          </w:tcPr>
          <w:p w14:paraId="265E0036" w14:textId="456157CF" w:rsidR="00BE5C03" w:rsidRPr="00B20F02" w:rsidRDefault="000C58DB" w:rsidP="00BE5C0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7F3AD534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dxa"/>
          </w:tcPr>
          <w:p w14:paraId="0F1237EF" w14:textId="3B73324F" w:rsidR="00BE5C03" w:rsidRPr="00B20F02" w:rsidRDefault="000C58DB" w:rsidP="00BE5C0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48F89208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dxa"/>
          </w:tcPr>
          <w:p w14:paraId="7B46AA04" w14:textId="216B1647" w:rsidR="00BE5C03" w:rsidRPr="00B20F02" w:rsidRDefault="000C58DB" w:rsidP="00BE5C0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1FCA0E71" w14:textId="77777777" w:rsidR="00BE5C03" w:rsidRPr="00B20F02" w:rsidRDefault="00BE5C03" w:rsidP="00BE5C0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14:paraId="03071E51" w14:textId="216BF71E" w:rsidR="00BE5C03" w:rsidRPr="00B20F02" w:rsidRDefault="000C58DB" w:rsidP="00BE5C0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0" w:type="dxa"/>
          </w:tcPr>
          <w:p w14:paraId="4322C1FF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277932CD" w14:textId="3CE2EB26" w:rsidR="00BE5C03" w:rsidRPr="00B20F02" w:rsidRDefault="000C58DB" w:rsidP="00BE5C0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4D9DDC05" w14:textId="77777777" w:rsidR="00BE5C03" w:rsidRPr="00B20F02" w:rsidRDefault="00BE5C03" w:rsidP="00BE5C0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14:paraId="0E1A5765" w14:textId="58CF3469" w:rsidR="00BE5C03" w:rsidRPr="00B20F02" w:rsidRDefault="000C58DB" w:rsidP="00BE5C0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BE5C03" w:rsidRPr="00B20F02" w14:paraId="42F14E9E" w14:textId="23977DC2" w:rsidTr="0014710A">
        <w:trPr>
          <w:trHeight w:val="20"/>
          <w:tblHeader/>
        </w:trPr>
        <w:tc>
          <w:tcPr>
            <w:tcW w:w="4496" w:type="dxa"/>
          </w:tcPr>
          <w:p w14:paraId="338C2A33" w14:textId="77777777" w:rsidR="00BE5C03" w:rsidRPr="00B20F02" w:rsidRDefault="00BE5C03" w:rsidP="00BE5C03">
            <w:pPr>
              <w:ind w:left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4" w:type="dxa"/>
            <w:gridSpan w:val="11"/>
          </w:tcPr>
          <w:p w14:paraId="05C03A92" w14:textId="728FF804" w:rsidR="00BE5C03" w:rsidRPr="00B20F02" w:rsidRDefault="00BE5C03" w:rsidP="00BE5C03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576B97" w:rsidRPr="00B20F02" w14:paraId="0164FD6C" w14:textId="3A93A445" w:rsidTr="00576B97">
        <w:trPr>
          <w:trHeight w:val="20"/>
        </w:trPr>
        <w:tc>
          <w:tcPr>
            <w:tcW w:w="4496" w:type="dxa"/>
          </w:tcPr>
          <w:p w14:paraId="3E61E57B" w14:textId="77777777" w:rsidR="00576B97" w:rsidRPr="00B20F02" w:rsidRDefault="00576B97" w:rsidP="00576B9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630" w:type="dxa"/>
            <w:vAlign w:val="center"/>
          </w:tcPr>
          <w:p w14:paraId="4CAD709B" w14:textId="2B305DA4" w:rsidR="00576B97" w:rsidRPr="00B20F02" w:rsidRDefault="00F56AB0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34C5CABE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dxa"/>
            <w:vAlign w:val="center"/>
          </w:tcPr>
          <w:p w14:paraId="22FFAC19" w14:textId="5F626A47" w:rsidR="00576B97" w:rsidRPr="00B20F02" w:rsidRDefault="00576B97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457A0317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dxa"/>
            <w:vAlign w:val="center"/>
          </w:tcPr>
          <w:p w14:paraId="4D9AD331" w14:textId="4FB0AA59" w:rsidR="00576B97" w:rsidRPr="00B20F02" w:rsidRDefault="00576B97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1F8D5BE" w14:textId="77777777" w:rsidR="00576B97" w:rsidRPr="00B20F02" w:rsidRDefault="00576B97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74D5522F" w14:textId="5A56E872" w:rsidR="00576B97" w:rsidRPr="00B20F02" w:rsidRDefault="00F56AB0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40" w:type="dxa"/>
            <w:vAlign w:val="center"/>
          </w:tcPr>
          <w:p w14:paraId="36BEC432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vAlign w:val="center"/>
          </w:tcPr>
          <w:p w14:paraId="4F797407" w14:textId="3402BBFE" w:rsidR="00576B97" w:rsidRPr="00B20F02" w:rsidRDefault="000C58DB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508F36AA" w14:textId="77777777" w:rsidR="00576B97" w:rsidRPr="00B20F02" w:rsidRDefault="00576B97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4D11AB81" w14:textId="69667C1C" w:rsidR="00576B97" w:rsidRPr="00B20F02" w:rsidRDefault="000C58DB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</w:tr>
      <w:tr w:rsidR="00576B97" w:rsidRPr="00B20F02" w14:paraId="64B57E11" w14:textId="39ED55CC" w:rsidTr="00C405F9">
        <w:trPr>
          <w:trHeight w:val="20"/>
        </w:trPr>
        <w:tc>
          <w:tcPr>
            <w:tcW w:w="4496" w:type="dxa"/>
          </w:tcPr>
          <w:p w14:paraId="1A5AD9A6" w14:textId="77777777" w:rsidR="00576B97" w:rsidRPr="00B20F02" w:rsidRDefault="00576B97" w:rsidP="00576B97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630" w:type="dxa"/>
          </w:tcPr>
          <w:p w14:paraId="2A5C7EBD" w14:textId="0177F2BE" w:rsidR="00576B97" w:rsidRPr="00B20F02" w:rsidRDefault="00F56AB0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36" w:type="dxa"/>
          </w:tcPr>
          <w:p w14:paraId="3976D7F0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dxa"/>
          </w:tcPr>
          <w:p w14:paraId="1F46E805" w14:textId="6B7CF3D3" w:rsidR="00576B97" w:rsidRPr="00B20F02" w:rsidRDefault="000C58DB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36" w:type="dxa"/>
          </w:tcPr>
          <w:p w14:paraId="7E3FD118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dxa"/>
          </w:tcPr>
          <w:p w14:paraId="1C0926E1" w14:textId="43E3E9BF" w:rsidR="00576B97" w:rsidRPr="00B20F02" w:rsidRDefault="000C58DB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</w:tcPr>
          <w:p w14:paraId="179E1B3A" w14:textId="77777777" w:rsidR="00576B97" w:rsidRPr="00B20F02" w:rsidRDefault="00576B97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</w:tcPr>
          <w:p w14:paraId="71457848" w14:textId="5082F103" w:rsidR="00576B97" w:rsidRPr="00B20F02" w:rsidRDefault="00F56AB0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11245806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3A518704" w14:textId="06954575" w:rsidR="00576B97" w:rsidRPr="00B20F02" w:rsidRDefault="00576B97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EBF8018" w14:textId="77777777" w:rsidR="00576B97" w:rsidRPr="00B20F02" w:rsidRDefault="00576B97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dxa"/>
          </w:tcPr>
          <w:p w14:paraId="61013618" w14:textId="5AB0D17E" w:rsidR="00576B97" w:rsidRPr="00B20F02" w:rsidRDefault="00576B97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4CB3D717" w14:textId="1AF1D094" w:rsidR="0068101C" w:rsidRPr="00B20F02" w:rsidRDefault="00681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A4F5A75" w14:textId="204EE371" w:rsidR="007E07FB" w:rsidRPr="00B20F02" w:rsidRDefault="00CD72C1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7E07FB" w:rsidRPr="00B20F02">
        <w:rPr>
          <w:rFonts w:asciiTheme="majorBidi" w:hAnsiTheme="majorBidi" w:cstheme="majorBidi"/>
          <w:sz w:val="30"/>
          <w:szCs w:val="30"/>
          <w:u w:val="none"/>
          <w:cs/>
        </w:rPr>
        <w:t>หนี้สินไม่หมุนเวียนอื่น</w:t>
      </w:r>
    </w:p>
    <w:p w14:paraId="414E10D2" w14:textId="77777777" w:rsidR="007E07FB" w:rsidRPr="00B20F02" w:rsidRDefault="007E07FB" w:rsidP="00F5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9"/>
        <w:gridCol w:w="899"/>
        <w:gridCol w:w="272"/>
        <w:gridCol w:w="811"/>
        <w:gridCol w:w="270"/>
        <w:gridCol w:w="820"/>
        <w:gridCol w:w="272"/>
        <w:gridCol w:w="716"/>
        <w:gridCol w:w="270"/>
        <w:gridCol w:w="811"/>
        <w:gridCol w:w="272"/>
        <w:gridCol w:w="718"/>
      </w:tblGrid>
      <w:tr w:rsidR="00C405F9" w:rsidRPr="00B20F02" w14:paraId="672BF5A6" w14:textId="0D4B979A" w:rsidTr="00EF4806">
        <w:tc>
          <w:tcPr>
            <w:tcW w:w="1817" w:type="pct"/>
          </w:tcPr>
          <w:p w14:paraId="6AE82BB7" w14:textId="77777777" w:rsidR="00C405F9" w:rsidRPr="00B20F02" w:rsidRDefault="00C405F9" w:rsidP="00B8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5" w:type="pct"/>
            <w:gridSpan w:val="5"/>
          </w:tcPr>
          <w:p w14:paraId="4964EB0C" w14:textId="387616FE" w:rsidR="00C405F9" w:rsidRPr="00B20F02" w:rsidRDefault="00C405F9" w:rsidP="00B8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61DA7F0" w14:textId="5014CF63" w:rsidR="00C405F9" w:rsidRPr="00B20F02" w:rsidRDefault="00C405F9" w:rsidP="00B8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pct"/>
            <w:gridSpan w:val="5"/>
          </w:tcPr>
          <w:p w14:paraId="2803A2CC" w14:textId="4F3248C4" w:rsidR="00C405F9" w:rsidRPr="00B20F02" w:rsidRDefault="00C405F9" w:rsidP="00B82E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C03" w:rsidRPr="00B20F02" w14:paraId="095D16B0" w14:textId="2E893A43" w:rsidTr="00576B97">
        <w:tc>
          <w:tcPr>
            <w:tcW w:w="1817" w:type="pct"/>
          </w:tcPr>
          <w:p w14:paraId="1C7BDDFD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" w:type="pct"/>
          </w:tcPr>
          <w:p w14:paraId="56FFEFFA" w14:textId="08ACB317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1" w:type="pct"/>
          </w:tcPr>
          <w:p w14:paraId="33A62516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</w:tcPr>
          <w:p w14:paraId="07E9799D" w14:textId="30C3AA83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0" w:type="pct"/>
          </w:tcPr>
          <w:p w14:paraId="367841B7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" w:type="pct"/>
          </w:tcPr>
          <w:p w14:paraId="11703698" w14:textId="59603863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22EB2D7D" w14:textId="3F99FC48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2" w:type="pct"/>
          </w:tcPr>
          <w:p w14:paraId="333CE9C1" w14:textId="0E3D99D4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42E066AE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</w:tcPr>
          <w:p w14:paraId="35D00BAF" w14:textId="66D06542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78F2989D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3" w:type="pct"/>
          </w:tcPr>
          <w:p w14:paraId="618CE11F" w14:textId="4436BC5F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E5C03" w:rsidRPr="00B20F02" w14:paraId="1CBD433B" w14:textId="74A558B8" w:rsidTr="00EF4806">
        <w:tc>
          <w:tcPr>
            <w:tcW w:w="1817" w:type="pct"/>
          </w:tcPr>
          <w:p w14:paraId="533C16CF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83" w:type="pct"/>
            <w:gridSpan w:val="11"/>
          </w:tcPr>
          <w:p w14:paraId="064991B8" w14:textId="10C80961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76B97" w:rsidRPr="00B20F02" w14:paraId="45A172A0" w14:textId="4F67F185" w:rsidTr="00576B97">
        <w:tc>
          <w:tcPr>
            <w:tcW w:w="1817" w:type="pct"/>
          </w:tcPr>
          <w:p w14:paraId="23C8F146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เงินประกันรับจากเกษตรกร</w:t>
            </w:r>
          </w:p>
        </w:tc>
        <w:tc>
          <w:tcPr>
            <w:tcW w:w="467" w:type="pct"/>
            <w:shd w:val="clear" w:color="auto" w:fill="auto"/>
          </w:tcPr>
          <w:p w14:paraId="6EDCBECD" w14:textId="5CE84CBA" w:rsidR="00576B97" w:rsidRPr="00B20F02" w:rsidRDefault="000C58DB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141" w:type="pct"/>
          </w:tcPr>
          <w:p w14:paraId="2590BD67" w14:textId="77777777" w:rsidR="00576B97" w:rsidRPr="00B20F02" w:rsidRDefault="00576B97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</w:tcPr>
          <w:p w14:paraId="3CBEE6DE" w14:textId="2B16EC3B" w:rsidR="00576B97" w:rsidRPr="00B20F02" w:rsidRDefault="000C58DB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140" w:type="pct"/>
          </w:tcPr>
          <w:p w14:paraId="2A2D35C1" w14:textId="77777777" w:rsidR="00576B97" w:rsidRPr="00B20F02" w:rsidRDefault="00576B97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5" w:type="pct"/>
          </w:tcPr>
          <w:p w14:paraId="2EE51F5B" w14:textId="1D0B54B1" w:rsidR="00576B97" w:rsidRPr="00B20F02" w:rsidRDefault="000C58DB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76B97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  <w:tc>
          <w:tcPr>
            <w:tcW w:w="141" w:type="pct"/>
          </w:tcPr>
          <w:p w14:paraId="02ABB34F" w14:textId="7845F56C" w:rsidR="00576B97" w:rsidRPr="00B20F02" w:rsidRDefault="00576B97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2" w:type="pct"/>
          </w:tcPr>
          <w:p w14:paraId="100A9D51" w14:textId="634CA921" w:rsidR="00576B97" w:rsidRPr="00B20F02" w:rsidRDefault="000C58DB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0241E813" w14:textId="77777777" w:rsidR="00576B97" w:rsidRPr="00B20F02" w:rsidRDefault="00576B97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</w:tcPr>
          <w:p w14:paraId="3570DB7F" w14:textId="757DCA4C" w:rsidR="00576B97" w:rsidRPr="00B20F02" w:rsidRDefault="000C58DB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063B91CC" w14:textId="77777777" w:rsidR="00576B97" w:rsidRPr="00B20F02" w:rsidRDefault="00576B97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3" w:type="pct"/>
          </w:tcPr>
          <w:p w14:paraId="61A96590" w14:textId="645D9CCB" w:rsidR="00576B97" w:rsidRPr="00B20F02" w:rsidRDefault="000C58DB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76B97" w:rsidRPr="00B20F02" w14:paraId="4D915CB3" w14:textId="6B43C1C9" w:rsidTr="00576B97">
        <w:tc>
          <w:tcPr>
            <w:tcW w:w="1817" w:type="pct"/>
          </w:tcPr>
          <w:p w14:paraId="3B0D3C28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14:paraId="05C9904B" w14:textId="1B794095" w:rsidR="00576B97" w:rsidRPr="00B20F02" w:rsidRDefault="000C58DB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F56AB0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1" w:type="pct"/>
          </w:tcPr>
          <w:p w14:paraId="20B144D8" w14:textId="77777777" w:rsidR="00576B97" w:rsidRPr="00B20F02" w:rsidRDefault="00576B97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4BAAE3C4" w14:textId="3505C28C" w:rsidR="00576B97" w:rsidRPr="00B20F02" w:rsidRDefault="000C58DB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40" w:type="pct"/>
          </w:tcPr>
          <w:p w14:paraId="6F68A11C" w14:textId="77777777" w:rsidR="00576B97" w:rsidRPr="00B20F02" w:rsidRDefault="00576B97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14:paraId="01FA6A49" w14:textId="0DDC8C85" w:rsidR="00576B97" w:rsidRPr="00B20F02" w:rsidRDefault="000C58DB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141" w:type="pct"/>
          </w:tcPr>
          <w:p w14:paraId="75F0B31C" w14:textId="791DA972" w:rsidR="00576B97" w:rsidRPr="00B20F02" w:rsidRDefault="00576B97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2E14425E" w14:textId="266F576D" w:rsidR="00576B97" w:rsidRPr="00B20F02" w:rsidRDefault="000C58DB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0" w:type="pct"/>
          </w:tcPr>
          <w:p w14:paraId="5A42DA1A" w14:textId="77777777" w:rsidR="00576B97" w:rsidRPr="00B20F02" w:rsidRDefault="00576B97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5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14:paraId="51B5FC00" w14:textId="108F1C6F" w:rsidR="00576B97" w:rsidRPr="00B20F02" w:rsidRDefault="000C58DB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41" w:type="pct"/>
          </w:tcPr>
          <w:p w14:paraId="0B8475A4" w14:textId="77777777" w:rsidR="00576B97" w:rsidRPr="00B20F02" w:rsidRDefault="00576B97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</w:tcPr>
          <w:p w14:paraId="216E2A2B" w14:textId="7694505F" w:rsidR="00576B97" w:rsidRPr="00B20F02" w:rsidRDefault="000C58DB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576B97" w:rsidRPr="00B20F02" w14:paraId="6C580465" w14:textId="1A5467B3" w:rsidTr="00576B97">
        <w:tc>
          <w:tcPr>
            <w:tcW w:w="1817" w:type="pct"/>
          </w:tcPr>
          <w:p w14:paraId="5C9E0A8E" w14:textId="77777777" w:rsidR="00576B97" w:rsidRPr="00B20F02" w:rsidRDefault="00576B97" w:rsidP="00576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7" w:type="pct"/>
            <w:tcBorders>
              <w:top w:val="single" w:sz="4" w:space="0" w:color="auto"/>
              <w:bottom w:val="double" w:sz="4" w:space="0" w:color="auto"/>
            </w:tcBorders>
          </w:tcPr>
          <w:p w14:paraId="3607C706" w14:textId="01B98735" w:rsidR="00576B97" w:rsidRPr="00B20F02" w:rsidRDefault="000C58DB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701E9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F56AB0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636AF80F" w14:textId="77777777" w:rsidR="00576B97" w:rsidRPr="00B20F02" w:rsidRDefault="00576B97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double" w:sz="4" w:space="0" w:color="auto"/>
            </w:tcBorders>
          </w:tcPr>
          <w:p w14:paraId="19BB5136" w14:textId="7350225E" w:rsidR="00576B97" w:rsidRPr="00B20F02" w:rsidRDefault="000C58DB" w:rsidP="00576B9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76B97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281</w:t>
            </w:r>
          </w:p>
        </w:tc>
        <w:tc>
          <w:tcPr>
            <w:tcW w:w="140" w:type="pct"/>
          </w:tcPr>
          <w:p w14:paraId="528801B1" w14:textId="77777777" w:rsidR="00576B97" w:rsidRPr="00B20F02" w:rsidRDefault="00576B97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</w:tcPr>
          <w:p w14:paraId="79F42CA2" w14:textId="5BD5CDE5" w:rsidR="00576B97" w:rsidRPr="00B20F02" w:rsidRDefault="000C58DB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76B97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141" w:type="pct"/>
          </w:tcPr>
          <w:p w14:paraId="42273E76" w14:textId="7ECC2D56" w:rsidR="00576B97" w:rsidRPr="00B20F02" w:rsidRDefault="00576B97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double" w:sz="4" w:space="0" w:color="auto"/>
            </w:tcBorders>
          </w:tcPr>
          <w:p w14:paraId="76941765" w14:textId="6236D3A9" w:rsidR="00576B97" w:rsidRPr="00B20F02" w:rsidRDefault="000C58DB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140" w:type="pct"/>
          </w:tcPr>
          <w:p w14:paraId="2A52786D" w14:textId="77777777" w:rsidR="00576B97" w:rsidRPr="00B20F02" w:rsidRDefault="00576B97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double" w:sz="4" w:space="0" w:color="auto"/>
            </w:tcBorders>
          </w:tcPr>
          <w:p w14:paraId="38E2B574" w14:textId="5A74565C" w:rsidR="00576B97" w:rsidRPr="00B20F02" w:rsidRDefault="000C58DB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41" w:type="pct"/>
          </w:tcPr>
          <w:p w14:paraId="22A99A0F" w14:textId="77777777" w:rsidR="00576B97" w:rsidRPr="00B20F02" w:rsidRDefault="00576B97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double" w:sz="4" w:space="0" w:color="auto"/>
            </w:tcBorders>
          </w:tcPr>
          <w:p w14:paraId="331AFAB8" w14:textId="2BAA9777" w:rsidR="00576B97" w:rsidRPr="00B20F02" w:rsidRDefault="000C58DB" w:rsidP="00576B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</w:tr>
    </w:tbl>
    <w:p w14:paraId="07AD8E0E" w14:textId="77777777" w:rsidR="00C72888" w:rsidRPr="00B20F02" w:rsidRDefault="00C72888" w:rsidP="001C2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82F7033" w14:textId="2BE5908A" w:rsidR="007E07FB" w:rsidRPr="00B20F02" w:rsidRDefault="00CD72C1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444788" w:rsidRPr="00B20F02">
        <w:rPr>
          <w:rFonts w:asciiTheme="majorBidi" w:hAnsiTheme="majorBidi" w:cstheme="majorBidi"/>
          <w:sz w:val="30"/>
          <w:szCs w:val="30"/>
          <w:u w:val="none"/>
          <w:cs/>
        </w:rPr>
        <w:t>ทุนเรือนหุ้น</w:t>
      </w:r>
    </w:p>
    <w:p w14:paraId="675AB8DF" w14:textId="473E3EFB" w:rsidR="00444788" w:rsidRPr="00B20F02" w:rsidRDefault="003250C8" w:rsidP="00444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6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9"/>
        <w:gridCol w:w="888"/>
        <w:gridCol w:w="272"/>
        <w:gridCol w:w="828"/>
        <w:gridCol w:w="237"/>
        <w:gridCol w:w="843"/>
        <w:gridCol w:w="237"/>
        <w:gridCol w:w="841"/>
        <w:gridCol w:w="272"/>
        <w:gridCol w:w="718"/>
        <w:gridCol w:w="268"/>
        <w:gridCol w:w="809"/>
        <w:gridCol w:w="266"/>
        <w:gridCol w:w="720"/>
      </w:tblGrid>
      <w:tr w:rsidR="00BE5C03" w:rsidRPr="00B20F02" w14:paraId="14ACB83F" w14:textId="77777777" w:rsidTr="00BE5C03">
        <w:trPr>
          <w:tblHeader/>
        </w:trPr>
        <w:tc>
          <w:tcPr>
            <w:tcW w:w="1261" w:type="pct"/>
          </w:tcPr>
          <w:p w14:paraId="1E733B46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1" w:type="pct"/>
          </w:tcPr>
          <w:p w14:paraId="45B5B45C" w14:textId="307C4BBB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6D515A5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pct"/>
            <w:gridSpan w:val="3"/>
            <w:tcBorders>
              <w:bottom w:val="single" w:sz="4" w:space="0" w:color="auto"/>
            </w:tcBorders>
          </w:tcPr>
          <w:p w14:paraId="37A1C1AE" w14:textId="798E3059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3" w:type="pct"/>
          </w:tcPr>
          <w:p w14:paraId="40B7A75C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pct"/>
            <w:gridSpan w:val="3"/>
            <w:tcBorders>
              <w:bottom w:val="single" w:sz="4" w:space="0" w:color="auto"/>
            </w:tcBorders>
          </w:tcPr>
          <w:p w14:paraId="17AC4E2F" w14:textId="167068C2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4840227D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gridSpan w:val="3"/>
            <w:tcBorders>
              <w:bottom w:val="single" w:sz="4" w:space="0" w:color="auto"/>
            </w:tcBorders>
          </w:tcPr>
          <w:p w14:paraId="5F77DED7" w14:textId="617A263B" w:rsidR="00BE5C03" w:rsidRPr="00B20F02" w:rsidRDefault="000C58DB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E5C03" w:rsidRPr="00B20F02" w14:paraId="4EF45BF7" w14:textId="77777777" w:rsidTr="00BE5C03">
        <w:trPr>
          <w:tblHeader/>
        </w:trPr>
        <w:tc>
          <w:tcPr>
            <w:tcW w:w="1261" w:type="pct"/>
          </w:tcPr>
          <w:p w14:paraId="41251012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1" w:type="pct"/>
          </w:tcPr>
          <w:p w14:paraId="53360D8F" w14:textId="5BB30AC1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  <w:p w14:paraId="45E64B72" w14:textId="2B721901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1" w:type="pct"/>
          </w:tcPr>
          <w:p w14:paraId="2EE92424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</w:tcPr>
          <w:p w14:paraId="7CF3E7A0" w14:textId="30903221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51709B0D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583A6241" w14:textId="2F7D611D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23" w:type="pct"/>
          </w:tcPr>
          <w:p w14:paraId="685927AA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</w:tcPr>
          <w:p w14:paraId="411C36BF" w14:textId="609C5441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726D03AB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5B329F7F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39" w:type="pct"/>
          </w:tcPr>
          <w:p w14:paraId="401DA606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4C771AAE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8" w:type="pct"/>
            <w:tcBorders>
              <w:top w:val="single" w:sz="4" w:space="0" w:color="auto"/>
            </w:tcBorders>
          </w:tcPr>
          <w:p w14:paraId="104771A3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1FDF2753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E5C03" w:rsidRPr="00B20F02" w14:paraId="08CF8168" w14:textId="77777777" w:rsidTr="00BE5C03">
        <w:trPr>
          <w:tblHeader/>
        </w:trPr>
        <w:tc>
          <w:tcPr>
            <w:tcW w:w="1261" w:type="pct"/>
          </w:tcPr>
          <w:p w14:paraId="0F78F125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1" w:type="pct"/>
          </w:tcPr>
          <w:p w14:paraId="2DC7C6D3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1" w:type="pct"/>
          </w:tcPr>
          <w:p w14:paraId="642350D6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6" w:type="pct"/>
            <w:gridSpan w:val="11"/>
          </w:tcPr>
          <w:p w14:paraId="39E106D2" w14:textId="3F538DBC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(ล้านหุ้น / ล้านบาท)</w:t>
            </w:r>
          </w:p>
        </w:tc>
      </w:tr>
      <w:tr w:rsidR="00BE5C03" w:rsidRPr="00B20F02" w14:paraId="78FED3FE" w14:textId="77777777" w:rsidTr="00BE5C03">
        <w:tc>
          <w:tcPr>
            <w:tcW w:w="1261" w:type="pct"/>
          </w:tcPr>
          <w:p w14:paraId="1BA42177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61" w:type="pct"/>
          </w:tcPr>
          <w:p w14:paraId="02A48BEE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D98D7B0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0" w:type="pct"/>
          </w:tcPr>
          <w:p w14:paraId="69C44851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458BE1D2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" w:type="pct"/>
          </w:tcPr>
          <w:p w14:paraId="2FB52C0C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6C08858B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7" w:type="pct"/>
          </w:tcPr>
          <w:p w14:paraId="6B977DEA" w14:textId="279075EB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2DC6580B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3" w:type="pct"/>
          </w:tcPr>
          <w:p w14:paraId="2D2C7657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DC4A101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0" w:type="pct"/>
          </w:tcPr>
          <w:p w14:paraId="1B615C16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01167EBB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4" w:type="pct"/>
          </w:tcPr>
          <w:p w14:paraId="57086B07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C03" w:rsidRPr="00B20F02" w14:paraId="3003BC6E" w14:textId="77777777" w:rsidTr="00BE5C03">
        <w:tc>
          <w:tcPr>
            <w:tcW w:w="1261" w:type="pct"/>
          </w:tcPr>
          <w:p w14:paraId="6317A484" w14:textId="00D440BF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61" w:type="pct"/>
          </w:tcPr>
          <w:p w14:paraId="1D0F55DD" w14:textId="77777777" w:rsidR="00BE5C03" w:rsidRPr="00B20F02" w:rsidRDefault="00BE5C03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1" w:type="pct"/>
          </w:tcPr>
          <w:p w14:paraId="705DC710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0" w:type="pct"/>
          </w:tcPr>
          <w:p w14:paraId="56F47CBE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4A9375D4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" w:type="pct"/>
          </w:tcPr>
          <w:p w14:paraId="2550A103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544F4FD3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7" w:type="pct"/>
          </w:tcPr>
          <w:p w14:paraId="58AAB177" w14:textId="1DF82926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2766F76D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3" w:type="pct"/>
          </w:tcPr>
          <w:p w14:paraId="342ED83B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42A1BCA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0" w:type="pct"/>
          </w:tcPr>
          <w:p w14:paraId="5E78CB61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B1F2E84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4" w:type="pct"/>
          </w:tcPr>
          <w:p w14:paraId="56485578" w14:textId="77777777" w:rsidR="00BE5C03" w:rsidRPr="00B20F02" w:rsidRDefault="00BE5C03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B1D" w:rsidRPr="00B20F02" w14:paraId="1392E7C7" w14:textId="77777777" w:rsidTr="00BE5C03">
        <w:tc>
          <w:tcPr>
            <w:tcW w:w="1261" w:type="pct"/>
          </w:tcPr>
          <w:p w14:paraId="1A6087A7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61" w:type="pct"/>
          </w:tcPr>
          <w:p w14:paraId="0440D448" w14:textId="3542F9F6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1" w:type="pct"/>
          </w:tcPr>
          <w:p w14:paraId="461C93FD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0" w:type="pct"/>
          </w:tcPr>
          <w:p w14:paraId="65F4E969" w14:textId="2E600C20" w:rsidR="00D92B1D" w:rsidRPr="00B20F02" w:rsidRDefault="000C58DB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23" w:type="pct"/>
          </w:tcPr>
          <w:p w14:paraId="4F49CE61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" w:type="pct"/>
          </w:tcPr>
          <w:p w14:paraId="5A33843C" w14:textId="55D0ADE3" w:rsidR="00D92B1D" w:rsidRPr="00B20F02" w:rsidRDefault="000C58DB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B159D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23" w:type="pct"/>
          </w:tcPr>
          <w:p w14:paraId="45FFA350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7" w:type="pct"/>
          </w:tcPr>
          <w:p w14:paraId="516635D6" w14:textId="767B3C49" w:rsidR="00D92B1D" w:rsidRPr="00B20F02" w:rsidRDefault="000C58DB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41" w:type="pct"/>
          </w:tcPr>
          <w:p w14:paraId="592C4648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3" w:type="pct"/>
          </w:tcPr>
          <w:p w14:paraId="12911572" w14:textId="45720393" w:rsidR="00D92B1D" w:rsidRPr="00B20F02" w:rsidRDefault="000C58DB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92B1D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39" w:type="pct"/>
          </w:tcPr>
          <w:p w14:paraId="62F06F5C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0" w:type="pct"/>
          </w:tcPr>
          <w:p w14:paraId="3CECF80F" w14:textId="1295C333" w:rsidR="00D92B1D" w:rsidRPr="00B20F02" w:rsidRDefault="000C58DB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38" w:type="pct"/>
          </w:tcPr>
          <w:p w14:paraId="69F536E8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4" w:type="pct"/>
          </w:tcPr>
          <w:p w14:paraId="7F484BDA" w14:textId="1EA32D4B" w:rsidR="00D92B1D" w:rsidRPr="00B20F02" w:rsidRDefault="000C58DB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92B1D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92B1D" w:rsidRPr="00B20F02" w14:paraId="4426B4FD" w14:textId="77777777" w:rsidTr="00BE5C03">
        <w:tc>
          <w:tcPr>
            <w:tcW w:w="1261" w:type="pct"/>
          </w:tcPr>
          <w:p w14:paraId="05D28142" w14:textId="260450DE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61" w:type="pct"/>
          </w:tcPr>
          <w:p w14:paraId="77B56AC9" w14:textId="639F8E21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1" w:type="pct"/>
          </w:tcPr>
          <w:p w14:paraId="05CE8880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6A4A0174" w14:textId="467F0F23" w:rsidR="00D92B1D" w:rsidRPr="00B20F02" w:rsidRDefault="000C58DB" w:rsidP="005B1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23" w:type="pct"/>
          </w:tcPr>
          <w:p w14:paraId="7356361A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0A269863" w14:textId="76EFD137" w:rsidR="00D92B1D" w:rsidRPr="00B20F02" w:rsidRDefault="000C58DB" w:rsidP="005B15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B159D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23" w:type="pct"/>
          </w:tcPr>
          <w:p w14:paraId="737143C9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5F574421" w14:textId="1D2A0122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31DD9795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3" w:type="pct"/>
          </w:tcPr>
          <w:p w14:paraId="1D0CF0B2" w14:textId="6F7A375C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</w:tcPr>
          <w:p w14:paraId="147A8DAC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0" w:type="pct"/>
          </w:tcPr>
          <w:p w14:paraId="3C99AB05" w14:textId="23FDCB9D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6E42A6BF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4" w:type="pct"/>
          </w:tcPr>
          <w:p w14:paraId="0E03D59E" w14:textId="7008913D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92B1D" w:rsidRPr="00B20F02" w14:paraId="7CDDADAC" w14:textId="77777777" w:rsidTr="00BE5C03">
        <w:tc>
          <w:tcPr>
            <w:tcW w:w="1261" w:type="pct"/>
          </w:tcPr>
          <w:p w14:paraId="1BFA164B" w14:textId="1B6FFD42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61" w:type="pct"/>
          </w:tcPr>
          <w:p w14:paraId="6436008E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6C0221A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</w:tcPr>
          <w:p w14:paraId="4B5F7D79" w14:textId="63236589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6D79CFA4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68086895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1DC45138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</w:tcPr>
          <w:p w14:paraId="13E9031C" w14:textId="5B426908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D28FD78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5890DC8E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86A0615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26782CF2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6B61072B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045CF2DD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2B1D" w:rsidRPr="00B20F02" w14:paraId="0DD18B1F" w14:textId="77777777" w:rsidTr="00BE5C03">
        <w:tc>
          <w:tcPr>
            <w:tcW w:w="1261" w:type="pct"/>
          </w:tcPr>
          <w:p w14:paraId="5F5C91D3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61" w:type="pct"/>
          </w:tcPr>
          <w:p w14:paraId="7D532CAE" w14:textId="49034917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1" w:type="pct"/>
          </w:tcPr>
          <w:p w14:paraId="7AE61807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  <w:tcBorders>
              <w:bottom w:val="double" w:sz="4" w:space="0" w:color="auto"/>
            </w:tcBorders>
          </w:tcPr>
          <w:p w14:paraId="7CB79162" w14:textId="7D103EE2" w:rsidR="00D92B1D" w:rsidRPr="00B20F02" w:rsidRDefault="000C58DB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123" w:type="pct"/>
          </w:tcPr>
          <w:p w14:paraId="5FB7D15D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  <w:tcBorders>
              <w:bottom w:val="double" w:sz="4" w:space="0" w:color="auto"/>
            </w:tcBorders>
          </w:tcPr>
          <w:p w14:paraId="30D9F9C7" w14:textId="634342F1" w:rsidR="00D92B1D" w:rsidRPr="00B20F02" w:rsidRDefault="000C58DB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B159D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23" w:type="pct"/>
          </w:tcPr>
          <w:p w14:paraId="51A058EB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  <w:tcBorders>
              <w:bottom w:val="double" w:sz="4" w:space="0" w:color="auto"/>
            </w:tcBorders>
          </w:tcPr>
          <w:p w14:paraId="6834B874" w14:textId="4B761127" w:rsidR="00D92B1D" w:rsidRPr="00B20F02" w:rsidRDefault="000C58DB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41" w:type="pct"/>
          </w:tcPr>
          <w:p w14:paraId="49953A58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3" w:type="pct"/>
            <w:tcBorders>
              <w:bottom w:val="double" w:sz="4" w:space="0" w:color="auto"/>
            </w:tcBorders>
          </w:tcPr>
          <w:p w14:paraId="7CEC13A3" w14:textId="51A95435" w:rsidR="00D92B1D" w:rsidRPr="00B20F02" w:rsidRDefault="000C58DB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92B1D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39" w:type="pct"/>
          </w:tcPr>
          <w:p w14:paraId="07BA53F9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  <w:tcBorders>
              <w:bottom w:val="double" w:sz="4" w:space="0" w:color="auto"/>
            </w:tcBorders>
          </w:tcPr>
          <w:p w14:paraId="12341F66" w14:textId="54E51B52" w:rsidR="00D92B1D" w:rsidRPr="00B20F02" w:rsidRDefault="000C58DB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38" w:type="pct"/>
          </w:tcPr>
          <w:p w14:paraId="74A53869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4" w:type="pct"/>
            <w:tcBorders>
              <w:bottom w:val="double" w:sz="4" w:space="0" w:color="auto"/>
            </w:tcBorders>
          </w:tcPr>
          <w:p w14:paraId="0172025E" w14:textId="21D68A51" w:rsidR="00D92B1D" w:rsidRPr="00B20F02" w:rsidRDefault="000C58DB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92B1D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D92B1D" w:rsidRPr="00B20F02" w14:paraId="4B99CAD1" w14:textId="77777777" w:rsidTr="00BE5C03">
        <w:tc>
          <w:tcPr>
            <w:tcW w:w="1261" w:type="pct"/>
          </w:tcPr>
          <w:p w14:paraId="3AD2D5DE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1" w:type="pct"/>
          </w:tcPr>
          <w:p w14:paraId="45636E11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2825E31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  <w:tcBorders>
              <w:top w:val="double" w:sz="4" w:space="0" w:color="auto"/>
            </w:tcBorders>
          </w:tcPr>
          <w:p w14:paraId="32DD8B83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3BE54C50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  <w:tcBorders>
              <w:top w:val="double" w:sz="4" w:space="0" w:color="auto"/>
            </w:tcBorders>
          </w:tcPr>
          <w:p w14:paraId="5A4E127A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3CC61B9C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2E643360" w14:textId="0F80017F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5513BED8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3" w:type="pct"/>
          </w:tcPr>
          <w:p w14:paraId="718D3D8E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527F6FAA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</w:tcPr>
          <w:p w14:paraId="7DEBA8FE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54BF091D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4" w:type="pct"/>
          </w:tcPr>
          <w:p w14:paraId="3FCD8CA7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2B1D" w:rsidRPr="00B20F02" w14:paraId="7F65A82F" w14:textId="77777777" w:rsidTr="00BE5C03">
        <w:tc>
          <w:tcPr>
            <w:tcW w:w="1261" w:type="pct"/>
          </w:tcPr>
          <w:p w14:paraId="571F7E04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1" w:type="pct"/>
          </w:tcPr>
          <w:p w14:paraId="6E323A0A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7E982A1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</w:tcPr>
          <w:p w14:paraId="74450AAA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17B71418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14:paraId="658AABC4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13EC703F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709AE5E5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1726733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3" w:type="pct"/>
          </w:tcPr>
          <w:p w14:paraId="1CEDBD50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78458DD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</w:tcPr>
          <w:p w14:paraId="5B520178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740F3F64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4" w:type="pct"/>
          </w:tcPr>
          <w:p w14:paraId="07FFE7A0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2B1D" w:rsidRPr="00B20F02" w14:paraId="000569AD" w14:textId="77777777" w:rsidTr="00BE5C03">
        <w:tc>
          <w:tcPr>
            <w:tcW w:w="1261" w:type="pct"/>
          </w:tcPr>
          <w:p w14:paraId="286457DE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1" w:type="pct"/>
          </w:tcPr>
          <w:p w14:paraId="2C8BA26A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03E2778E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</w:tcPr>
          <w:p w14:paraId="22113B29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0A174CB2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14:paraId="3AE5F001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223517B4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69DB16DA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5088775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3" w:type="pct"/>
          </w:tcPr>
          <w:p w14:paraId="03415A51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7D327B7C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</w:tcPr>
          <w:p w14:paraId="14B84EBF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7DB1A1D1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4" w:type="pct"/>
          </w:tcPr>
          <w:p w14:paraId="2299C41E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2B1D" w:rsidRPr="00B20F02" w14:paraId="05243F6B" w14:textId="77777777" w:rsidTr="00BE5C03">
        <w:tc>
          <w:tcPr>
            <w:tcW w:w="1261" w:type="pct"/>
          </w:tcPr>
          <w:p w14:paraId="72BE19E8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1" w:type="pct"/>
          </w:tcPr>
          <w:p w14:paraId="01F4D524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28A1834C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</w:tcPr>
          <w:p w14:paraId="5736BD72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3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6A0EB027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14:paraId="5088BE08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3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28EF0808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7513ED8D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3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88D217A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3" w:type="pct"/>
          </w:tcPr>
          <w:p w14:paraId="794A047B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279AE79C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</w:tcPr>
          <w:p w14:paraId="7CB40823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21A916F6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4" w:type="pct"/>
          </w:tcPr>
          <w:p w14:paraId="6EE292BD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2B1D" w:rsidRPr="00B20F02" w14:paraId="619C03BC" w14:textId="77777777" w:rsidTr="00BE5C03">
        <w:tc>
          <w:tcPr>
            <w:tcW w:w="1261" w:type="pct"/>
          </w:tcPr>
          <w:p w14:paraId="6606A032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461" w:type="pct"/>
          </w:tcPr>
          <w:p w14:paraId="273C8A10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588950DE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</w:tcPr>
          <w:p w14:paraId="7CAEC047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24383AF5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14:paraId="0D7D2D23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76AD54C4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26F03250" w14:textId="171E0B89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7C6DC7C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3" w:type="pct"/>
          </w:tcPr>
          <w:p w14:paraId="53056E71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126AC663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</w:tcPr>
          <w:p w14:paraId="25497592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0E301EF6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4" w:type="pct"/>
          </w:tcPr>
          <w:p w14:paraId="67206A54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2B1D" w:rsidRPr="00B20F02" w14:paraId="5CED9D1C" w14:textId="77777777" w:rsidTr="00BE5C03">
        <w:tc>
          <w:tcPr>
            <w:tcW w:w="1261" w:type="pct"/>
          </w:tcPr>
          <w:p w14:paraId="394840BA" w14:textId="1436EC0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61" w:type="pct"/>
          </w:tcPr>
          <w:p w14:paraId="23E7FBF5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5B9BE6C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</w:tcPr>
          <w:p w14:paraId="1B385EAF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0ED11DCD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</w:tcPr>
          <w:p w14:paraId="31C3D749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153738A3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</w:tcPr>
          <w:p w14:paraId="11CAF59A" w14:textId="7299E6C6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23CC98C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3" w:type="pct"/>
          </w:tcPr>
          <w:p w14:paraId="610CC6F7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239DA08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</w:tcPr>
          <w:p w14:paraId="406E38C0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5F840167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4" w:type="pct"/>
          </w:tcPr>
          <w:p w14:paraId="6636BC95" w14:textId="77777777" w:rsidR="00D92B1D" w:rsidRPr="00B20F02" w:rsidRDefault="00D92B1D" w:rsidP="00D92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701E9" w:rsidRPr="00B20F02" w14:paraId="2FECACCF" w14:textId="77777777" w:rsidTr="00BE5C03">
        <w:tc>
          <w:tcPr>
            <w:tcW w:w="1261" w:type="pct"/>
          </w:tcPr>
          <w:p w14:paraId="22B1141D" w14:textId="77777777" w:rsidR="00F701E9" w:rsidRPr="00B20F02" w:rsidRDefault="00F701E9" w:rsidP="00F70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61" w:type="pct"/>
          </w:tcPr>
          <w:p w14:paraId="7E5D674F" w14:textId="790A1BEF" w:rsidR="00F701E9" w:rsidRPr="00B20F02" w:rsidRDefault="000C58DB" w:rsidP="00F70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1" w:type="pct"/>
          </w:tcPr>
          <w:p w14:paraId="60514C8A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</w:tcPr>
          <w:p w14:paraId="5EFD0066" w14:textId="0F3EFCBB" w:rsidR="00F701E9" w:rsidRPr="00B20F02" w:rsidRDefault="000C58DB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23" w:type="pct"/>
          </w:tcPr>
          <w:p w14:paraId="15438B00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" w:type="pct"/>
          </w:tcPr>
          <w:p w14:paraId="0B673D97" w14:textId="00A9E126" w:rsidR="00F701E9" w:rsidRPr="00B20F02" w:rsidRDefault="000C58DB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701E9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23" w:type="pct"/>
          </w:tcPr>
          <w:p w14:paraId="2FFCE5A1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7" w:type="pct"/>
          </w:tcPr>
          <w:p w14:paraId="29F23A4D" w14:textId="7ACFFB00" w:rsidR="00F701E9" w:rsidRPr="00B20F02" w:rsidRDefault="000C58DB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41" w:type="pct"/>
          </w:tcPr>
          <w:p w14:paraId="4CB37297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3" w:type="pct"/>
          </w:tcPr>
          <w:p w14:paraId="1B3FE3CC" w14:textId="1905DB29" w:rsidR="00F701E9" w:rsidRPr="00B20F02" w:rsidRDefault="000C58DB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701E9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39" w:type="pct"/>
          </w:tcPr>
          <w:p w14:paraId="7D12D3E2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</w:tcPr>
          <w:p w14:paraId="56578FF1" w14:textId="1ACCD35E" w:rsidR="00F701E9" w:rsidRPr="00B20F02" w:rsidRDefault="000C58DB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38" w:type="pct"/>
          </w:tcPr>
          <w:p w14:paraId="783A00B7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4" w:type="pct"/>
          </w:tcPr>
          <w:p w14:paraId="643A6975" w14:textId="1E319195" w:rsidR="00F701E9" w:rsidRPr="00B20F02" w:rsidRDefault="000C58DB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701E9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F701E9" w:rsidRPr="00B20F02" w14:paraId="3E35FD85" w14:textId="77777777" w:rsidTr="00BE5C03">
        <w:tc>
          <w:tcPr>
            <w:tcW w:w="1261" w:type="pct"/>
          </w:tcPr>
          <w:p w14:paraId="25AE4BFB" w14:textId="20640821" w:rsidR="00F701E9" w:rsidRPr="00B20F02" w:rsidRDefault="00F701E9" w:rsidP="00F70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61" w:type="pct"/>
          </w:tcPr>
          <w:p w14:paraId="2AA59A4D" w14:textId="5CF35234" w:rsidR="00F701E9" w:rsidRPr="00B20F02" w:rsidRDefault="000C58DB" w:rsidP="00F70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1" w:type="pct"/>
          </w:tcPr>
          <w:p w14:paraId="2E1D45B4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14:paraId="04066418" w14:textId="344EC78C" w:rsidR="00F701E9" w:rsidRPr="00B20F02" w:rsidRDefault="000C58DB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123" w:type="pct"/>
          </w:tcPr>
          <w:p w14:paraId="19539D32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63EF3E04" w14:textId="3055A033" w:rsidR="00F701E9" w:rsidRPr="00B20F02" w:rsidRDefault="000C58DB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701E9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23" w:type="pct"/>
          </w:tcPr>
          <w:p w14:paraId="2ECA0648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3407DA0A" w14:textId="3906251F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2C448EB2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3" w:type="pct"/>
          </w:tcPr>
          <w:p w14:paraId="5D230D11" w14:textId="3BCAE2EA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</w:tcPr>
          <w:p w14:paraId="24B92D2E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</w:tcPr>
          <w:p w14:paraId="6F06F5AE" w14:textId="1FCB9F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790C0859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4" w:type="pct"/>
          </w:tcPr>
          <w:p w14:paraId="5DA92D26" w14:textId="6BB79925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701E9" w:rsidRPr="00B20F02" w14:paraId="47054388" w14:textId="77777777" w:rsidTr="00BE5C03">
        <w:tc>
          <w:tcPr>
            <w:tcW w:w="1261" w:type="pct"/>
          </w:tcPr>
          <w:p w14:paraId="384BB4AE" w14:textId="28C22EBF" w:rsidR="00F701E9" w:rsidRPr="00B20F02" w:rsidRDefault="00F701E9" w:rsidP="00F70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61" w:type="pct"/>
          </w:tcPr>
          <w:p w14:paraId="4B5F3720" w14:textId="77777777" w:rsidR="00F701E9" w:rsidRPr="00B20F02" w:rsidRDefault="00F701E9" w:rsidP="00F70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1ED29E25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</w:tcPr>
          <w:p w14:paraId="57265B16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35B184D0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49BB6C1F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" w:type="pct"/>
          </w:tcPr>
          <w:p w14:paraId="525591D1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  <w:tcBorders>
              <w:top w:val="single" w:sz="4" w:space="0" w:color="auto"/>
            </w:tcBorders>
          </w:tcPr>
          <w:p w14:paraId="1109AAEA" w14:textId="175FD405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3AEE92B3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</w:tcPr>
          <w:p w14:paraId="6D7E9FA3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2DBF1C6A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14:paraId="17B1CD13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1B151F15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14561F8E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701E9" w:rsidRPr="00B20F02" w14:paraId="5891BC1A" w14:textId="77777777" w:rsidTr="00BE5C03">
        <w:tc>
          <w:tcPr>
            <w:tcW w:w="1261" w:type="pct"/>
          </w:tcPr>
          <w:p w14:paraId="2FFC940B" w14:textId="77777777" w:rsidR="00F701E9" w:rsidRPr="00B20F02" w:rsidRDefault="00F701E9" w:rsidP="00F70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61" w:type="pct"/>
          </w:tcPr>
          <w:p w14:paraId="07C84975" w14:textId="44DCB722" w:rsidR="00F701E9" w:rsidRPr="00B20F02" w:rsidRDefault="000C58DB" w:rsidP="00F70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1" w:type="pct"/>
          </w:tcPr>
          <w:p w14:paraId="29B6D0B7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0" w:type="pct"/>
            <w:tcBorders>
              <w:bottom w:val="double" w:sz="4" w:space="0" w:color="auto"/>
            </w:tcBorders>
          </w:tcPr>
          <w:p w14:paraId="7AC02AEF" w14:textId="17AAC8E6" w:rsidR="00F701E9" w:rsidRPr="00B20F02" w:rsidRDefault="000C58DB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123" w:type="pct"/>
          </w:tcPr>
          <w:p w14:paraId="3636AFE2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8" w:type="pct"/>
            <w:tcBorders>
              <w:bottom w:val="double" w:sz="4" w:space="0" w:color="auto"/>
            </w:tcBorders>
          </w:tcPr>
          <w:p w14:paraId="6177171D" w14:textId="5E06EEF0" w:rsidR="00F701E9" w:rsidRPr="00B20F02" w:rsidRDefault="000C58DB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701E9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23" w:type="pct"/>
          </w:tcPr>
          <w:p w14:paraId="0955030F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7" w:type="pct"/>
            <w:tcBorders>
              <w:bottom w:val="double" w:sz="4" w:space="0" w:color="auto"/>
            </w:tcBorders>
          </w:tcPr>
          <w:p w14:paraId="6571D3B2" w14:textId="4BFC3E9C" w:rsidR="00F701E9" w:rsidRPr="00B20F02" w:rsidRDefault="000C58DB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41" w:type="pct"/>
          </w:tcPr>
          <w:p w14:paraId="5AD33DFC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3" w:type="pct"/>
            <w:tcBorders>
              <w:bottom w:val="double" w:sz="4" w:space="0" w:color="auto"/>
            </w:tcBorders>
          </w:tcPr>
          <w:p w14:paraId="74FDE315" w14:textId="7C5677A8" w:rsidR="00F701E9" w:rsidRPr="00B20F02" w:rsidRDefault="000C58DB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701E9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39" w:type="pct"/>
          </w:tcPr>
          <w:p w14:paraId="4AFD841B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  <w:tcBorders>
              <w:bottom w:val="double" w:sz="4" w:space="0" w:color="auto"/>
            </w:tcBorders>
          </w:tcPr>
          <w:p w14:paraId="7AC1D3CD" w14:textId="5F4FAF57" w:rsidR="00F701E9" w:rsidRPr="00B20F02" w:rsidRDefault="000C58DB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38" w:type="pct"/>
          </w:tcPr>
          <w:p w14:paraId="78E75110" w14:textId="77777777" w:rsidR="00F701E9" w:rsidRPr="00B20F02" w:rsidRDefault="00F701E9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74" w:type="pct"/>
            <w:tcBorders>
              <w:bottom w:val="double" w:sz="4" w:space="0" w:color="auto"/>
            </w:tcBorders>
          </w:tcPr>
          <w:p w14:paraId="5D1DBABD" w14:textId="059BE95C" w:rsidR="00F701E9" w:rsidRPr="00B20F02" w:rsidRDefault="000C58DB" w:rsidP="00F701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701E9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529A62DF" w14:textId="1A356E47" w:rsidR="00444788" w:rsidRPr="00B20F02" w:rsidRDefault="00444788" w:rsidP="00444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16"/>
          <w:szCs w:val="16"/>
          <w:cs/>
        </w:rPr>
      </w:pPr>
    </w:p>
    <w:p w14:paraId="07CFED9E" w14:textId="77777777" w:rsidR="00444788" w:rsidRPr="00B20F02" w:rsidRDefault="00444788" w:rsidP="00444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การออกหุ้นใหม่</w:t>
      </w:r>
    </w:p>
    <w:p w14:paraId="4EDB6964" w14:textId="499BDF29" w:rsidR="00444788" w:rsidRPr="00B20F02" w:rsidRDefault="00444788" w:rsidP="00444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BD95EA9" w14:textId="7AC77D2E" w:rsidR="00075B6E" w:rsidRPr="00B20F02" w:rsidRDefault="00075B6E" w:rsidP="00075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ในการประชุมวิสามัญผู้ถือหุ้นของบริษัท เมื่อวันที่ </w:t>
      </w:r>
      <w:r w:rsidR="000C58DB" w:rsidRPr="00B20F02">
        <w:rPr>
          <w:rFonts w:asciiTheme="majorBidi" w:hAnsiTheme="majorBidi" w:cstheme="majorBidi"/>
          <w:sz w:val="30"/>
          <w:szCs w:val="30"/>
        </w:rPr>
        <w:t>7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494D" w:rsidRPr="00B20F02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sz w:val="30"/>
          <w:szCs w:val="30"/>
        </w:rPr>
        <w:t>2564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ผู้ถือหุ้นมีมติอนุมัติให้เพิ่มทุนจดทะเบียนของบริษัท จำนวน </w:t>
      </w:r>
      <w:r w:rsidR="000C58DB" w:rsidRPr="00B20F02">
        <w:rPr>
          <w:rFonts w:asciiTheme="majorBidi" w:hAnsiTheme="majorBidi" w:cstheme="majorBidi"/>
          <w:sz w:val="30"/>
          <w:szCs w:val="30"/>
        </w:rPr>
        <w:t>4</w:t>
      </w:r>
      <w:r w:rsidRPr="00B20F02">
        <w:rPr>
          <w:rFonts w:asciiTheme="majorBidi" w:hAnsiTheme="majorBidi" w:cstheme="majorBidi"/>
          <w:sz w:val="30"/>
          <w:szCs w:val="30"/>
        </w:rPr>
        <w:t>,</w:t>
      </w:r>
      <w:r w:rsidR="000C58DB" w:rsidRPr="00B20F02">
        <w:rPr>
          <w:rFonts w:asciiTheme="majorBidi" w:hAnsiTheme="majorBidi" w:cstheme="majorBidi"/>
          <w:sz w:val="30"/>
          <w:szCs w:val="30"/>
        </w:rPr>
        <w:t>500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ล้านบาท จากทุนจดทะเบียนเดิมจำนวน </w:t>
      </w:r>
      <w:r w:rsidR="000C58DB" w:rsidRPr="00B20F02">
        <w:rPr>
          <w:rFonts w:asciiTheme="majorBidi" w:hAnsiTheme="majorBidi" w:cstheme="majorBidi"/>
          <w:sz w:val="30"/>
          <w:szCs w:val="30"/>
        </w:rPr>
        <w:t>3</w:t>
      </w:r>
      <w:r w:rsidRPr="00B20F02">
        <w:rPr>
          <w:rFonts w:asciiTheme="majorBidi" w:hAnsiTheme="majorBidi" w:cstheme="majorBidi"/>
          <w:sz w:val="30"/>
          <w:szCs w:val="30"/>
        </w:rPr>
        <w:t>,</w:t>
      </w:r>
      <w:r w:rsidR="000C58DB" w:rsidRPr="00B20F02">
        <w:rPr>
          <w:rFonts w:asciiTheme="majorBidi" w:hAnsiTheme="majorBidi" w:cstheme="majorBidi"/>
          <w:sz w:val="30"/>
          <w:szCs w:val="30"/>
        </w:rPr>
        <w:t>000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ล้านบาท เป็นทุนจดทะเบียนจำนวน </w:t>
      </w:r>
      <w:r w:rsidR="000C58DB" w:rsidRPr="00B20F02">
        <w:rPr>
          <w:rFonts w:asciiTheme="majorBidi" w:hAnsiTheme="majorBidi" w:cstheme="majorBidi"/>
          <w:sz w:val="30"/>
          <w:szCs w:val="30"/>
        </w:rPr>
        <w:t>7</w:t>
      </w:r>
      <w:r w:rsidRPr="00B20F02">
        <w:rPr>
          <w:rFonts w:asciiTheme="majorBidi" w:hAnsiTheme="majorBidi" w:cstheme="majorBidi"/>
          <w:sz w:val="30"/>
          <w:szCs w:val="30"/>
        </w:rPr>
        <w:t>,</w:t>
      </w:r>
      <w:r w:rsidR="000C58DB" w:rsidRPr="00B20F02">
        <w:rPr>
          <w:rFonts w:asciiTheme="majorBidi" w:hAnsiTheme="majorBidi" w:cstheme="majorBidi"/>
          <w:sz w:val="30"/>
          <w:szCs w:val="30"/>
        </w:rPr>
        <w:t>500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378E"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ล้านบาท โดยบริษัทเรียกชำระเงินค่าหุ้นในวันที่ </w:t>
      </w:r>
      <w:r w:rsidR="00F56AB0" w:rsidRPr="00B20F02">
        <w:rPr>
          <w:rFonts w:asciiTheme="majorBidi" w:hAnsiTheme="majorBidi" w:cstheme="majorBidi"/>
          <w:sz w:val="30"/>
          <w:szCs w:val="30"/>
        </w:rPr>
        <w:t>8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C5494D" w:rsidRPr="00B20F02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sz w:val="30"/>
          <w:szCs w:val="30"/>
        </w:rPr>
        <w:t>2564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</w:p>
    <w:p w14:paraId="52BE9DCD" w14:textId="77777777" w:rsidR="00444788" w:rsidRPr="00B20F02" w:rsidRDefault="00444788" w:rsidP="00444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5B8B05D" w14:textId="77777777" w:rsidR="00444788" w:rsidRPr="00B20F02" w:rsidRDefault="00444788" w:rsidP="00444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4952D965" w14:textId="77777777" w:rsidR="00444788" w:rsidRPr="00B20F02" w:rsidRDefault="00444788" w:rsidP="00444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  <w:r w:rsidRPr="00B20F02">
        <w:rPr>
          <w:rFonts w:asciiTheme="majorBidi" w:hAnsiTheme="majorBidi" w:cstheme="majorBidi"/>
          <w:sz w:val="30"/>
          <w:szCs w:val="30"/>
        </w:rPr>
        <w:tab/>
      </w:r>
    </w:p>
    <w:p w14:paraId="0A6ACA0B" w14:textId="03A1C993" w:rsidR="00444788" w:rsidRPr="00B20F02" w:rsidRDefault="00444788" w:rsidP="00444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C58DB" w:rsidRPr="00B20F02">
        <w:rPr>
          <w:rFonts w:asciiTheme="majorBidi" w:hAnsiTheme="majorBidi" w:cstheme="majorBidi"/>
          <w:sz w:val="30"/>
          <w:szCs w:val="30"/>
        </w:rPr>
        <w:t>2535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0C58DB" w:rsidRPr="00B20F02">
        <w:rPr>
          <w:rFonts w:asciiTheme="majorBidi" w:hAnsiTheme="majorBidi" w:cstheme="majorBidi"/>
          <w:sz w:val="30"/>
          <w:szCs w:val="30"/>
        </w:rPr>
        <w:t>51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1E6C0A0E" w14:textId="7AF2DC7B" w:rsidR="00DD1893" w:rsidRPr="00B20F02" w:rsidRDefault="00DD1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41987762" w14:textId="7654AE1F" w:rsidR="00C70195" w:rsidRPr="00B20F02" w:rsidRDefault="00CD72C1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BA739E" w:rsidRPr="00B20F02">
        <w:rPr>
          <w:rFonts w:asciiTheme="majorBidi" w:hAnsiTheme="majorBidi" w:cstheme="majorBidi"/>
          <w:sz w:val="30"/>
          <w:szCs w:val="30"/>
          <w:u w:val="none"/>
          <w:cs/>
        </w:rPr>
        <w:t>สำรอง</w:t>
      </w:r>
    </w:p>
    <w:p w14:paraId="1128B59C" w14:textId="77777777" w:rsidR="003250C8" w:rsidRPr="00B20F02" w:rsidRDefault="003250C8" w:rsidP="00325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1CBCE54" w14:textId="77777777" w:rsidR="003641AF" w:rsidRPr="00B20F02" w:rsidRDefault="003641AF" w:rsidP="00D1440F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62B7503E" w14:textId="77777777" w:rsidR="003250C8" w:rsidRPr="00B20F02" w:rsidRDefault="003250C8" w:rsidP="00325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2D8E51A9" w14:textId="77777777" w:rsidR="003641AF" w:rsidRPr="00B20F02" w:rsidRDefault="003641AF" w:rsidP="00D1440F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และ/หรือ กำไรสะสม</w:t>
      </w:r>
    </w:p>
    <w:p w14:paraId="47DF92E4" w14:textId="77777777" w:rsidR="003250C8" w:rsidRPr="00B20F02" w:rsidRDefault="003250C8" w:rsidP="00325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7130E24" w14:textId="77777777" w:rsidR="000A3E5D" w:rsidRPr="00B20F02" w:rsidRDefault="000A3E5D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611268B2" w14:textId="77777777" w:rsidR="003250C8" w:rsidRPr="00B20F02" w:rsidRDefault="003250C8" w:rsidP="00325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A476AE7" w14:textId="525E633B" w:rsidR="000A3E5D" w:rsidRPr="00B20F02" w:rsidRDefault="000A3E5D" w:rsidP="00FD5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C58DB" w:rsidRPr="00B20F02">
        <w:rPr>
          <w:rFonts w:asciiTheme="majorBidi" w:hAnsiTheme="majorBidi" w:cstheme="majorBidi"/>
          <w:sz w:val="30"/>
          <w:szCs w:val="30"/>
        </w:rPr>
        <w:t>2535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0C58DB" w:rsidRPr="00B20F02">
        <w:rPr>
          <w:rFonts w:asciiTheme="majorBidi" w:hAnsiTheme="majorBidi" w:cstheme="majorBidi"/>
          <w:sz w:val="30"/>
          <w:szCs w:val="30"/>
        </w:rPr>
        <w:t>116</w:t>
      </w:r>
      <w:r w:rsidR="00037585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="000C58DB" w:rsidRPr="00B20F02">
        <w:rPr>
          <w:rFonts w:asciiTheme="majorBidi" w:hAnsiTheme="majorBidi" w:cstheme="majorBidi"/>
          <w:sz w:val="30"/>
          <w:szCs w:val="30"/>
        </w:rPr>
        <w:t>5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C58DB" w:rsidRPr="00B20F02">
        <w:rPr>
          <w:rFonts w:asciiTheme="majorBidi" w:hAnsiTheme="majorBidi" w:cstheme="majorBidi"/>
          <w:sz w:val="30"/>
          <w:szCs w:val="30"/>
        </w:rPr>
        <w:t>10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เงินสำรองนี้จะนำไปจ่ายเป็นเงินปันผลไม่ได้     </w:t>
      </w:r>
    </w:p>
    <w:p w14:paraId="0F01109C" w14:textId="14A8AA4B" w:rsidR="00842FB0" w:rsidRPr="00B20F02" w:rsidRDefault="00842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2599C827" w14:textId="5E449719" w:rsidR="00673525" w:rsidRPr="00B20F02" w:rsidRDefault="00673525" w:rsidP="0067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20F02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บริษัทได้จัดสรรสำรองตามกฎหมายสำหรับปีสิ้นสุดวันที่ </w:t>
      </w:r>
      <w:r w:rsidR="000C58DB" w:rsidRPr="00B20F02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B20F0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0C58DB" w:rsidRPr="00B20F02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B20F0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เป็นจำนวนเงิน </w:t>
      </w:r>
      <w:r w:rsidR="00F56AB0" w:rsidRPr="00B20F02">
        <w:rPr>
          <w:rFonts w:asciiTheme="majorBidi" w:hAnsiTheme="majorBidi" w:cstheme="majorBidi"/>
          <w:spacing w:val="-6"/>
          <w:sz w:val="30"/>
          <w:szCs w:val="30"/>
        </w:rPr>
        <w:t>71</w:t>
      </w:r>
      <w:r w:rsidR="00F56AB0" w:rsidRPr="00B20F02">
        <w:rPr>
          <w:rFonts w:asciiTheme="majorBidi" w:hAnsiTheme="majorBidi"/>
          <w:spacing w:val="-6"/>
          <w:sz w:val="30"/>
          <w:szCs w:val="30"/>
          <w:cs/>
        </w:rPr>
        <w:t>.</w:t>
      </w:r>
      <w:r w:rsidR="00F56AB0" w:rsidRPr="00B20F02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B20F0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</w:t>
      </w:r>
      <w:r w:rsidRPr="00B20F02">
        <w:rPr>
          <w:rFonts w:asciiTheme="majorBidi" w:hAnsiTheme="majorBidi" w:cstheme="majorBidi"/>
          <w:spacing w:val="-6"/>
          <w:sz w:val="30"/>
          <w:szCs w:val="30"/>
        </w:rPr>
        <w:br/>
      </w:r>
      <w:r w:rsidRPr="00B20F02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0C58DB" w:rsidRPr="00B20F02">
        <w:rPr>
          <w:rFonts w:asciiTheme="majorBidi" w:hAnsiTheme="majorBidi" w:cstheme="majorBidi"/>
          <w:i/>
          <w:iCs/>
          <w:spacing w:val="-6"/>
          <w:sz w:val="30"/>
          <w:szCs w:val="30"/>
        </w:rPr>
        <w:t>2563</w:t>
      </w:r>
      <w:r w:rsidRPr="00B20F02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: </w:t>
      </w:r>
      <w:r w:rsidR="000C58DB" w:rsidRPr="00B20F02">
        <w:rPr>
          <w:rFonts w:asciiTheme="majorBidi" w:hAnsiTheme="majorBidi" w:cstheme="majorBidi"/>
          <w:i/>
          <w:iCs/>
          <w:spacing w:val="-6"/>
          <w:sz w:val="30"/>
          <w:szCs w:val="30"/>
        </w:rPr>
        <w:t>150</w:t>
      </w:r>
      <w:r w:rsidRPr="00B20F02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i/>
          <w:iCs/>
          <w:spacing w:val="-6"/>
          <w:sz w:val="30"/>
          <w:szCs w:val="30"/>
        </w:rPr>
        <w:t>0</w:t>
      </w:r>
      <w:r w:rsidRPr="00B20F02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ล้านบาท </w:t>
      </w:r>
      <w:r w:rsidR="000C58DB" w:rsidRPr="00B20F02">
        <w:rPr>
          <w:rFonts w:asciiTheme="majorBidi" w:hAnsiTheme="majorBidi" w:cstheme="majorBidi"/>
          <w:i/>
          <w:iCs/>
          <w:spacing w:val="-6"/>
          <w:sz w:val="30"/>
          <w:szCs w:val="30"/>
        </w:rPr>
        <w:t>2562</w:t>
      </w:r>
      <w:r w:rsidRPr="00B20F02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: ไม่มี)</w:t>
      </w:r>
    </w:p>
    <w:p w14:paraId="6E4347D5" w14:textId="586B4216" w:rsidR="00DD1893" w:rsidRPr="00B20F02" w:rsidRDefault="00DD1893" w:rsidP="00DD1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20F02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สำรองอื่น ๆ</w:t>
      </w:r>
    </w:p>
    <w:p w14:paraId="5BC54D30" w14:textId="77777777" w:rsidR="00DD1893" w:rsidRPr="00B20F02" w:rsidRDefault="00DD189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AC755D" w14:textId="77777777" w:rsidR="00DD1893" w:rsidRPr="00B20F02" w:rsidRDefault="00DD1893" w:rsidP="00DD1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ส่วนต่ำจากการรวมธุรกิจภายใต้การควบคุมเดียวกัน</w:t>
      </w:r>
    </w:p>
    <w:p w14:paraId="0B1F6C7F" w14:textId="77777777" w:rsidR="00DD1893" w:rsidRPr="00B20F02" w:rsidRDefault="00DD1893" w:rsidP="00DD1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91F36A" w14:textId="77777777" w:rsidR="00DD1893" w:rsidRPr="00B20F02" w:rsidRDefault="00DD1893" w:rsidP="00DD1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ส่วนต่ำจากการรวมธุรกิจภายใต้การควบคุมเดียวกัน ได้แก่ส่วนต่างระหว่างมูลค่าตามบัญชีของกิจการภายใต้การควบคุมเดียวกัน ณ วันที่ซื้อกิจการ และถูกบันทึกเป็นส่วนต่ำ ซึ่งจะไม่จำหน่ายและจะคงอยู่จนกว่าบริษัทย่อยที่เกี่ยวข้องจะถูกขายหรือจำหน่ายออกไป</w:t>
      </w:r>
    </w:p>
    <w:p w14:paraId="14B180F2" w14:textId="77777777" w:rsidR="00DD1893" w:rsidRPr="00B20F02" w:rsidRDefault="00DD1893" w:rsidP="00325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14FAE" w14:textId="77777777" w:rsidR="00FB042C" w:rsidRPr="00B20F02" w:rsidRDefault="00FB042C" w:rsidP="00FB0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7AA6225D" w14:textId="77777777" w:rsidR="00FB042C" w:rsidRPr="00B20F02" w:rsidRDefault="00FB042C" w:rsidP="00395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DE025F0" w14:textId="77F12F07" w:rsidR="003250C8" w:rsidRPr="00B20F02" w:rsidRDefault="00CF0838" w:rsidP="00395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3641AF" w:rsidRPr="00B20F02">
        <w:rPr>
          <w:rFonts w:asciiTheme="majorBidi" w:hAnsiTheme="majorBidi" w:cstheme="majorBidi"/>
          <w:b/>
          <w:bCs/>
          <w:sz w:val="30"/>
          <w:szCs w:val="30"/>
          <w:cs/>
        </w:rPr>
        <w:t>การแปลงค่างบการเงิน</w:t>
      </w:r>
    </w:p>
    <w:p w14:paraId="5B1C4BD7" w14:textId="77777777" w:rsidR="00395BEC" w:rsidRPr="00B20F02" w:rsidRDefault="00395BEC" w:rsidP="00395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7966745" w14:textId="77777777" w:rsidR="003641AF" w:rsidRPr="00B20F02" w:rsidRDefault="00CF0838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สำรอง</w:t>
      </w:r>
      <w:r w:rsidR="003641AF" w:rsidRPr="00B20F02">
        <w:rPr>
          <w:rFonts w:asciiTheme="majorBidi" w:hAnsiTheme="majorBidi" w:cstheme="majorBidi"/>
          <w:sz w:val="30"/>
          <w:szCs w:val="30"/>
          <w:cs/>
        </w:rPr>
        <w:t>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1004BF0D" w14:textId="77777777" w:rsidR="003250C8" w:rsidRPr="00B20F02" w:rsidRDefault="003250C8" w:rsidP="00325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22084D" w14:textId="22F5B1B9" w:rsidR="00CF0838" w:rsidRPr="00B20F02" w:rsidRDefault="00CF0838" w:rsidP="00CF0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สำรองการเปลี่ยนแปลงในมูลค่ายุติธรรมของปี </w:t>
      </w:r>
      <w:r w:rsidR="000C58DB" w:rsidRPr="00B20F02">
        <w:rPr>
          <w:rFonts w:asciiTheme="majorBidi" w:hAnsiTheme="majorBidi" w:cstheme="majorBidi"/>
          <w:b/>
          <w:bCs/>
          <w:sz w:val="30"/>
          <w:szCs w:val="30"/>
        </w:rPr>
        <w:t>2564</w:t>
      </w:r>
      <w:r w:rsidR="006750DE" w:rsidRPr="00B20F0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และ </w:t>
      </w:r>
      <w:r w:rsidR="000C58DB" w:rsidRPr="00B20F02">
        <w:rPr>
          <w:rFonts w:asciiTheme="majorBidi" w:hAnsiTheme="majorBidi" w:cstheme="majorBidi"/>
          <w:b/>
          <w:bCs/>
          <w:sz w:val="30"/>
          <w:szCs w:val="30"/>
        </w:rPr>
        <w:t>2563</w:t>
      </w:r>
    </w:p>
    <w:p w14:paraId="29B41EDC" w14:textId="77777777" w:rsidR="006750DE" w:rsidRPr="00B20F02" w:rsidRDefault="006750DE" w:rsidP="00CF0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B18763B" w14:textId="012E8206" w:rsidR="00CF0838" w:rsidRPr="00B20F02" w:rsidRDefault="00CF0838" w:rsidP="00C31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สำรองการเปลี่ยนแปลงในมูลค่ายุติธรรมประกอบด้วย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  <w:r w:rsidR="00C31CFF" w:rsidRPr="00B20F02">
        <w:rPr>
          <w:rFonts w:asciiTheme="majorBidi" w:hAnsiTheme="majorBidi" w:cstheme="majorBidi"/>
          <w:sz w:val="30"/>
          <w:szCs w:val="30"/>
          <w:cs/>
        </w:rPr>
        <w:t xml:space="preserve">จนกระทั่งมีการตัดรายการและจัดประเภทใหม่ </w:t>
      </w:r>
    </w:p>
    <w:p w14:paraId="4E63C9AF" w14:textId="77777777" w:rsidR="00B376B9" w:rsidRPr="00B20F02" w:rsidRDefault="00B376B9" w:rsidP="00B37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273DE9" w14:textId="32B99CC0" w:rsidR="00CF0838" w:rsidRPr="00B20F02" w:rsidRDefault="00CF0838" w:rsidP="00CF0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สำรองการเปลี่ยนแปลงในมูลค่ายุติธรรมของปี </w:t>
      </w:r>
      <w:r w:rsidR="000C58DB" w:rsidRPr="00B20F02">
        <w:rPr>
          <w:rFonts w:asciiTheme="majorBidi" w:hAnsiTheme="majorBidi" w:cstheme="majorBidi"/>
          <w:b/>
          <w:bCs/>
          <w:sz w:val="30"/>
          <w:szCs w:val="30"/>
        </w:rPr>
        <w:t>2562</w:t>
      </w:r>
      <w:r w:rsidR="000A6F44" w:rsidRPr="00B20F02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</w:p>
    <w:p w14:paraId="1E11CCBC" w14:textId="77777777" w:rsidR="006750DE" w:rsidRPr="00B20F02" w:rsidRDefault="006750DE" w:rsidP="00CF0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77ECA57" w14:textId="5CEBDE20" w:rsidR="00CF0838" w:rsidRPr="00B20F02" w:rsidRDefault="00CF0838" w:rsidP="00CF0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           เงินลงทุนเผื่อขายจนกระทั่งมีการตัดรายการหรือเกิดการด้อยค่า</w:t>
      </w:r>
    </w:p>
    <w:p w14:paraId="5FB54E4F" w14:textId="3B802515" w:rsidR="009B7354" w:rsidRPr="00B20F02" w:rsidRDefault="009B7354" w:rsidP="00CF08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1594A2" w14:textId="1D75A537" w:rsidR="009B7354" w:rsidRPr="00B20F02" w:rsidRDefault="009B7354" w:rsidP="009B7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7" w:name="_Hlk54294682"/>
      <w:r w:rsidRPr="00B20F02">
        <w:rPr>
          <w:rFonts w:asciiTheme="majorBidi" w:hAnsiTheme="majorBidi" w:cstheme="majorBidi"/>
          <w:b/>
          <w:bCs/>
          <w:sz w:val="30"/>
          <w:szCs w:val="30"/>
          <w:cs/>
        </w:rPr>
        <w:t>สำรองการป้องกันความเสี่ยง</w:t>
      </w:r>
    </w:p>
    <w:p w14:paraId="454FFEDB" w14:textId="77777777" w:rsidR="006750DE" w:rsidRPr="00B20F02" w:rsidRDefault="006750DE" w:rsidP="009B7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2F3C3E0" w14:textId="33B20650" w:rsidR="009B7354" w:rsidRPr="00B20F02" w:rsidRDefault="009B7354" w:rsidP="009B7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4FA8F28B" w14:textId="347D8BC3" w:rsidR="00DD1893" w:rsidRPr="00B20F02" w:rsidRDefault="00DD1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 w:rsidRPr="00B20F02">
        <w:rPr>
          <w:rFonts w:asciiTheme="majorBidi" w:hAnsiTheme="majorBidi" w:cstheme="majorBidi"/>
          <w:sz w:val="20"/>
          <w:szCs w:val="20"/>
          <w:cs/>
        </w:rPr>
        <w:br w:type="page"/>
      </w:r>
    </w:p>
    <w:bookmarkEnd w:id="7"/>
    <w:p w14:paraId="52559083" w14:textId="7F4EEC2A" w:rsidR="00944571" w:rsidRPr="00B20F02" w:rsidRDefault="00E3182A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5126F7" w:rsidRPr="00B20F02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</w:t>
      </w:r>
      <w:r w:rsidR="00B92623" w:rsidRPr="00B20F02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</w:p>
    <w:p w14:paraId="3795CFED" w14:textId="77777777" w:rsidR="00944571" w:rsidRPr="00B20F02" w:rsidRDefault="00944571" w:rsidP="00D1440F">
      <w:pPr>
        <w:pStyle w:val="a3"/>
        <w:tabs>
          <w:tab w:val="clear" w:pos="360"/>
          <w:tab w:val="clear" w:pos="720"/>
          <w:tab w:val="clear" w:pos="1080"/>
          <w:tab w:val="left" w:pos="540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0C8A8CDE" w14:textId="7E8E32B4" w:rsidR="00DC3554" w:rsidRPr="00B20F02" w:rsidRDefault="00DC3554" w:rsidP="00F912EC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0C58DB" w:rsidRPr="00B20F02">
        <w:rPr>
          <w:rFonts w:asciiTheme="majorBidi" w:hAnsiTheme="majorBidi" w:cstheme="majorBidi"/>
          <w:sz w:val="30"/>
          <w:szCs w:val="30"/>
        </w:rPr>
        <w:t>2564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กลุ่มบริษัทได้เปลี่ยนแปลงเกณฑ์ในการนำเสนอและเปิดเผยข้อมูลส่วนงานดำเนินงานจาก </w:t>
      </w:r>
      <w:r w:rsidR="000C58DB" w:rsidRPr="00B20F02">
        <w:rPr>
          <w:rFonts w:ascii="Angsana New" w:hAnsi="Angsana New"/>
          <w:spacing w:val="-6"/>
          <w:sz w:val="30"/>
          <w:szCs w:val="30"/>
        </w:rPr>
        <w:t>3</w:t>
      </w:r>
      <w:r w:rsidRPr="00B20F02">
        <w:rPr>
          <w:rFonts w:ascii="Angsana New" w:hAnsi="Angsana New"/>
          <w:spacing w:val="-6"/>
          <w:sz w:val="30"/>
          <w:szCs w:val="30"/>
          <w:cs/>
        </w:rPr>
        <w:t xml:space="preserve"> ส่วนงานดำเนินงาน (</w:t>
      </w:r>
      <w:r w:rsidRPr="00B20F02">
        <w:rPr>
          <w:rFonts w:asciiTheme="majorBidi" w:hAnsiTheme="majorBidi" w:cstheme="majorBidi"/>
          <w:sz w:val="30"/>
          <w:szCs w:val="30"/>
          <w:cs/>
        </w:rPr>
        <w:t>ส่วนงานอาหารสัตว์และสุขภาพสัตว์</w:t>
      </w:r>
      <w:r w:rsidRPr="00B20F02">
        <w:rPr>
          <w:rFonts w:ascii="Angsana New" w:hAnsi="Angsana New"/>
          <w:spacing w:val="-6"/>
          <w:sz w:val="30"/>
          <w:szCs w:val="30"/>
          <w:cs/>
        </w:rPr>
        <w:t xml:space="preserve">  </w:t>
      </w:r>
      <w:r w:rsidRPr="00B20F02">
        <w:rPr>
          <w:rFonts w:asciiTheme="majorBidi" w:hAnsiTheme="majorBidi" w:cstheme="majorBidi"/>
          <w:sz w:val="30"/>
          <w:szCs w:val="30"/>
          <w:cs/>
        </w:rPr>
        <w:tab/>
        <w:t xml:space="preserve">ส่วนงานปศุสัตว์และผลิตภัณฑ์อาหาร </w:t>
      </w:r>
      <w:r w:rsidRPr="00B20F02">
        <w:rPr>
          <w:rFonts w:asciiTheme="majorBidi" w:hAnsiTheme="majorBidi"/>
          <w:sz w:val="30"/>
          <w:szCs w:val="30"/>
          <w:cs/>
        </w:rPr>
        <w:t>แ</w:t>
      </w:r>
      <w:r w:rsidRPr="00B20F02">
        <w:rPr>
          <w:rFonts w:asciiTheme="majorBidi" w:hAnsiTheme="majorBidi" w:cstheme="majorBidi"/>
          <w:sz w:val="30"/>
          <w:szCs w:val="30"/>
          <w:cs/>
        </w:rPr>
        <w:t>ละส่วนงานอื่น ๆ</w:t>
      </w:r>
      <w:r w:rsidRPr="00B20F02">
        <w:rPr>
          <w:rFonts w:asciiTheme="majorBidi" w:hAnsiTheme="majorBidi"/>
          <w:sz w:val="30"/>
          <w:szCs w:val="30"/>
          <w:cs/>
        </w:rPr>
        <w:t>)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เป็น </w:t>
      </w:r>
      <w:r w:rsidR="000C58DB" w:rsidRPr="00B20F02">
        <w:rPr>
          <w:rFonts w:asciiTheme="majorBidi" w:hAnsiTheme="majorBidi" w:cstheme="majorBidi"/>
          <w:sz w:val="30"/>
          <w:szCs w:val="30"/>
        </w:rPr>
        <w:t>9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ส่วนงานดำเนินงาน</w:t>
      </w:r>
      <w:r w:rsidR="006446E4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46E4" w:rsidRPr="00B20F02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กลุ่มบริษัทได้ปรับย้อนหลังการแสดงข้อมูลตามส่วนงานสำหรับปีสิ้นสุดวันที่ </w:t>
      </w:r>
      <w:r w:rsidR="000C58DB" w:rsidRPr="00B20F02">
        <w:rPr>
          <w:rFonts w:ascii="Angsana New" w:hAnsi="Angsana New"/>
          <w:spacing w:val="-6"/>
          <w:sz w:val="30"/>
          <w:szCs w:val="30"/>
        </w:rPr>
        <w:t>31</w:t>
      </w:r>
      <w:r w:rsidR="006446E4" w:rsidRPr="00B20F02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0C58DB" w:rsidRPr="00B20F02">
        <w:rPr>
          <w:rFonts w:ascii="Angsana New" w:hAnsi="Angsana New"/>
          <w:spacing w:val="-6"/>
          <w:sz w:val="30"/>
          <w:szCs w:val="30"/>
        </w:rPr>
        <w:t>2563</w:t>
      </w:r>
      <w:r w:rsidR="006446E4" w:rsidRPr="00B20F02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="000C58DB" w:rsidRPr="00B20F02">
        <w:rPr>
          <w:rFonts w:ascii="Angsana New" w:hAnsi="Angsana New"/>
          <w:spacing w:val="-6"/>
          <w:sz w:val="30"/>
          <w:szCs w:val="30"/>
        </w:rPr>
        <w:t>2562</w:t>
      </w:r>
      <w:r w:rsidR="006446E4" w:rsidRPr="00B20F02">
        <w:rPr>
          <w:rFonts w:ascii="Angsana New" w:hAnsi="Angsana New"/>
          <w:spacing w:val="-6"/>
          <w:sz w:val="30"/>
          <w:szCs w:val="30"/>
          <w:cs/>
        </w:rPr>
        <w:t xml:space="preserve"> ที่รวมอยู่ในงบการเงินสำหรับปีสิ้นสุดวันที่ </w:t>
      </w:r>
      <w:r w:rsidR="000C58DB" w:rsidRPr="00B20F02">
        <w:rPr>
          <w:rFonts w:ascii="Angsana New" w:hAnsi="Angsana New"/>
          <w:spacing w:val="-6"/>
          <w:sz w:val="30"/>
          <w:szCs w:val="30"/>
        </w:rPr>
        <w:t>31</w:t>
      </w:r>
      <w:r w:rsidR="006446E4" w:rsidRPr="00B20F02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0C58DB" w:rsidRPr="00B20F02">
        <w:rPr>
          <w:rFonts w:ascii="Angsana New" w:hAnsi="Angsana New"/>
          <w:spacing w:val="-6"/>
          <w:sz w:val="30"/>
          <w:szCs w:val="30"/>
        </w:rPr>
        <w:t>2564</w:t>
      </w:r>
      <w:r w:rsidR="006446E4" w:rsidRPr="00B20F02">
        <w:rPr>
          <w:rFonts w:ascii="Angsana New" w:hAnsi="Angsana New"/>
          <w:spacing w:val="-6"/>
          <w:sz w:val="30"/>
          <w:szCs w:val="30"/>
          <w:cs/>
        </w:rPr>
        <w:t xml:space="preserve"> ของกลุ่มบริษัทเพื่อวัตถุประสงค์ในการให้ข้อมูลเปรียบเทียบ</w:t>
      </w:r>
    </w:p>
    <w:p w14:paraId="35A9DDFD" w14:textId="6343C89A" w:rsidR="006446E4" w:rsidRPr="00B20F02" w:rsidRDefault="006446E4" w:rsidP="00F912EC">
      <w:pPr>
        <w:ind w:left="518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095684E0" w14:textId="0D035D6B" w:rsidR="00ED398E" w:rsidRPr="00B20F02" w:rsidRDefault="00446D12" w:rsidP="00F912EC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ED398E" w:rsidRPr="00B20F02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0C58DB" w:rsidRPr="00B20F02">
        <w:rPr>
          <w:rFonts w:asciiTheme="majorBidi" w:hAnsiTheme="majorBidi" w:cstheme="majorBidi"/>
          <w:sz w:val="30"/>
          <w:szCs w:val="30"/>
        </w:rPr>
        <w:t>9</w:t>
      </w:r>
      <w:r w:rsidR="00ED398E" w:rsidRPr="00B20F02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 w:rsidRPr="00B20F02">
        <w:rPr>
          <w:rFonts w:asciiTheme="majorBidi" w:hAnsiTheme="majorBidi" w:cstheme="majorBidi"/>
          <w:sz w:val="30"/>
          <w:szCs w:val="30"/>
          <w:cs/>
        </w:rPr>
        <w:t>ที่มี</w:t>
      </w:r>
      <w:r w:rsidR="00ED398E" w:rsidRPr="00B20F02">
        <w:rPr>
          <w:rFonts w:asciiTheme="majorBidi" w:hAnsiTheme="majorBidi" w:cstheme="majorBidi"/>
          <w:sz w:val="30"/>
          <w:szCs w:val="30"/>
          <w:cs/>
        </w:rPr>
        <w:t>สินค้า</w:t>
      </w:r>
      <w:r w:rsidR="003E661C" w:rsidRPr="00B20F02">
        <w:rPr>
          <w:rFonts w:asciiTheme="majorBidi" w:hAnsiTheme="majorBidi" w:cstheme="majorBidi"/>
          <w:sz w:val="30"/>
          <w:szCs w:val="30"/>
        </w:rPr>
        <w:br/>
      </w:r>
      <w:r w:rsidR="00ED398E" w:rsidRPr="00B20F02">
        <w:rPr>
          <w:rFonts w:asciiTheme="majorBidi" w:hAnsiTheme="majorBidi" w:cstheme="majorBidi"/>
          <w:sz w:val="30"/>
          <w:szCs w:val="30"/>
          <w:cs/>
        </w:rPr>
        <w:t>และให้บริการที่แตกต่างกัน และมีการบริหารจัดการแยกต่างหาก</w:t>
      </w:r>
      <w:r w:rsidR="00F912EC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55CF" w:rsidRPr="00B20F02">
        <w:rPr>
          <w:rFonts w:asciiTheme="majorBidi" w:hAnsiTheme="majorBidi" w:cstheme="majorBidi"/>
          <w:sz w:val="30"/>
          <w:szCs w:val="30"/>
          <w:cs/>
        </w:rPr>
        <w:t>เนื่องจากใช้เทคโนโลยีและกลยุทธ์ทางการตลาด</w:t>
      </w:r>
      <w:r w:rsidR="003E661C" w:rsidRPr="00B20F02">
        <w:rPr>
          <w:rFonts w:asciiTheme="majorBidi" w:hAnsiTheme="majorBidi" w:cstheme="majorBidi"/>
          <w:sz w:val="30"/>
          <w:szCs w:val="30"/>
        </w:rPr>
        <w:br/>
      </w:r>
      <w:r w:rsidR="00AA55CF" w:rsidRPr="00B20F02">
        <w:rPr>
          <w:rFonts w:asciiTheme="majorBidi" w:hAnsiTheme="majorBidi" w:cstheme="majorBidi"/>
          <w:sz w:val="30"/>
          <w:szCs w:val="30"/>
          <w:cs/>
        </w:rPr>
        <w:t xml:space="preserve">ที่แตกต่างกัน </w:t>
      </w:r>
      <w:r w:rsidR="00ED398E" w:rsidRPr="00B20F02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57344DAE" w14:textId="77777777" w:rsidR="003026E6" w:rsidRPr="00B20F02" w:rsidRDefault="003026E6" w:rsidP="00F91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4F0EB" w14:textId="0F8F0858" w:rsidR="00395BEC" w:rsidRPr="00B20F02" w:rsidRDefault="00AA55CF" w:rsidP="00131D51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B20F02">
        <w:rPr>
          <w:rFonts w:asciiTheme="majorBidi" w:hAnsiTheme="majorBidi" w:cstheme="majorBidi"/>
          <w:sz w:val="30"/>
          <w:szCs w:val="30"/>
        </w:rPr>
        <w:t>1</w:t>
      </w:r>
      <w:r w:rsidRPr="00B20F02">
        <w:rPr>
          <w:rFonts w:asciiTheme="majorBidi" w:hAnsiTheme="majorBidi" w:cstheme="majorBidi"/>
          <w:sz w:val="30"/>
          <w:szCs w:val="30"/>
          <w:cs/>
        </w:rPr>
        <w:tab/>
      </w:r>
      <w:r w:rsidRPr="00B20F02">
        <w:rPr>
          <w:rFonts w:asciiTheme="majorBidi" w:hAnsiTheme="majorBidi" w:cstheme="majorBidi"/>
          <w:sz w:val="30"/>
          <w:szCs w:val="30"/>
          <w:cs/>
        </w:rPr>
        <w:tab/>
      </w:r>
      <w:r w:rsidRPr="00B20F02">
        <w:rPr>
          <w:rFonts w:asciiTheme="majorBidi" w:hAnsiTheme="majorBidi" w:cstheme="majorBidi"/>
          <w:sz w:val="30"/>
          <w:szCs w:val="30"/>
        </w:rPr>
        <w:tab/>
      </w:r>
      <w:r w:rsidR="004F7265" w:rsidRPr="00B20F02">
        <w:rPr>
          <w:rFonts w:asciiTheme="majorBidi" w:hAnsiTheme="majorBidi" w:cstheme="majorBidi"/>
          <w:sz w:val="30"/>
          <w:szCs w:val="30"/>
          <w:cs/>
        </w:rPr>
        <w:t>เกษตร</w:t>
      </w:r>
      <w:r w:rsidR="00F56AB0" w:rsidRPr="00B20F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8EB1FA4" w14:textId="225D26B6" w:rsidR="00395BEC" w:rsidRPr="00B20F02" w:rsidRDefault="00AA55CF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B20F02">
        <w:rPr>
          <w:rFonts w:asciiTheme="majorBidi" w:hAnsiTheme="majorBidi" w:cstheme="majorBidi"/>
          <w:sz w:val="30"/>
          <w:szCs w:val="30"/>
        </w:rPr>
        <w:t>2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ab/>
      </w:r>
      <w:r w:rsidRPr="00B20F02">
        <w:rPr>
          <w:rFonts w:asciiTheme="majorBidi" w:hAnsiTheme="majorBidi" w:cstheme="majorBidi"/>
          <w:sz w:val="30"/>
          <w:szCs w:val="30"/>
          <w:cs/>
        </w:rPr>
        <w:tab/>
      </w:r>
      <w:r w:rsidR="00BF2724" w:rsidRPr="00BF2724">
        <w:rPr>
          <w:rFonts w:asciiTheme="majorBidi" w:hAnsiTheme="majorBidi" w:hint="cs"/>
          <w:sz w:val="30"/>
          <w:szCs w:val="30"/>
          <w:cs/>
        </w:rPr>
        <w:t>อาหารเพื่อการบริโภค</w:t>
      </w:r>
    </w:p>
    <w:p w14:paraId="7F29C039" w14:textId="3E770E1A" w:rsidR="00AA55CF" w:rsidRPr="00B20F02" w:rsidRDefault="00AA55CF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B20F02">
        <w:rPr>
          <w:rFonts w:asciiTheme="majorBidi" w:hAnsiTheme="majorBidi" w:cstheme="majorBidi"/>
          <w:sz w:val="30"/>
          <w:szCs w:val="30"/>
        </w:rPr>
        <w:t>3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ab/>
      </w:r>
      <w:r w:rsidR="00BF2724">
        <w:rPr>
          <w:rFonts w:asciiTheme="majorBidi" w:hAnsiTheme="majorBidi" w:cstheme="majorBidi" w:hint="cs"/>
          <w:sz w:val="30"/>
          <w:szCs w:val="30"/>
          <w:cs/>
        </w:rPr>
        <w:t>ส่งออก</w:t>
      </w:r>
      <w:r w:rsidR="00F56AB0" w:rsidRPr="00B20F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963EE05" w14:textId="5AEBD96E" w:rsidR="006446E4" w:rsidRPr="00B20F02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B20F02">
        <w:rPr>
          <w:rFonts w:asciiTheme="majorBidi" w:hAnsiTheme="majorBidi" w:cstheme="majorBidi"/>
          <w:sz w:val="30"/>
          <w:szCs w:val="30"/>
        </w:rPr>
        <w:t>4</w:t>
      </w:r>
      <w:r w:rsidRPr="00B20F02">
        <w:rPr>
          <w:rFonts w:asciiTheme="majorBidi" w:hAnsiTheme="majorBidi" w:cstheme="majorBidi"/>
          <w:sz w:val="30"/>
          <w:szCs w:val="30"/>
          <w:cs/>
        </w:rPr>
        <w:tab/>
      </w:r>
      <w:r w:rsidR="00E46455" w:rsidRPr="00B20F02">
        <w:rPr>
          <w:rFonts w:asciiTheme="majorBidi" w:hAnsiTheme="majorBidi" w:cstheme="majorBidi" w:hint="cs"/>
          <w:sz w:val="30"/>
          <w:szCs w:val="30"/>
          <w:cs/>
        </w:rPr>
        <w:t>ผลิตภัณฑ์เนื้อสัตว์ไม่มีบรรจุภัณฑ์</w:t>
      </w:r>
      <w:r w:rsidR="0015752B" w:rsidRPr="00B20F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655FB01" w14:textId="4BFF4931" w:rsidR="006446E4" w:rsidRPr="00B20F02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B20F02">
        <w:rPr>
          <w:rFonts w:asciiTheme="majorBidi" w:hAnsiTheme="majorBidi" w:cstheme="majorBidi"/>
          <w:sz w:val="30"/>
          <w:szCs w:val="30"/>
        </w:rPr>
        <w:t>5</w:t>
      </w:r>
      <w:r w:rsidRPr="00B20F02">
        <w:rPr>
          <w:rFonts w:asciiTheme="majorBidi" w:hAnsiTheme="majorBidi" w:cstheme="majorBidi"/>
          <w:sz w:val="30"/>
          <w:szCs w:val="30"/>
          <w:cs/>
        </w:rPr>
        <w:tab/>
        <w:t>ผลิตภัณฑ์ร่วมและผลพลอยได้</w:t>
      </w:r>
      <w:r w:rsidR="00E46455" w:rsidRPr="00B20F02">
        <w:rPr>
          <w:rFonts w:asciiTheme="majorBidi" w:hAnsiTheme="majorBidi" w:cstheme="majorBidi" w:hint="cs"/>
          <w:sz w:val="30"/>
          <w:szCs w:val="30"/>
          <w:cs/>
        </w:rPr>
        <w:t>และอาหารอื่นๆ</w:t>
      </w:r>
    </w:p>
    <w:p w14:paraId="4AC2A563" w14:textId="4C48B191" w:rsidR="006446E4" w:rsidRPr="00B20F02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B20F02">
        <w:rPr>
          <w:rFonts w:asciiTheme="majorBidi" w:hAnsiTheme="majorBidi" w:cstheme="majorBidi"/>
          <w:sz w:val="30"/>
          <w:szCs w:val="30"/>
        </w:rPr>
        <w:t>6</w:t>
      </w:r>
      <w:r w:rsidRPr="00B20F02">
        <w:rPr>
          <w:rFonts w:asciiTheme="majorBidi" w:hAnsiTheme="majorBidi" w:cstheme="majorBidi"/>
          <w:sz w:val="30"/>
          <w:szCs w:val="30"/>
          <w:cs/>
        </w:rPr>
        <w:tab/>
      </w:r>
      <w:r w:rsidR="00E46455" w:rsidRPr="00B20F02">
        <w:rPr>
          <w:rFonts w:asciiTheme="majorBidi" w:hAnsiTheme="majorBidi" w:cstheme="majorBidi" w:hint="cs"/>
          <w:sz w:val="30"/>
          <w:szCs w:val="30"/>
          <w:cs/>
        </w:rPr>
        <w:t>ปศุสัตว์</w:t>
      </w:r>
      <w:r w:rsidR="0015752B" w:rsidRPr="00B20F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8E08543" w14:textId="49A29629" w:rsidR="006446E4" w:rsidRPr="00B20F02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B20F02">
        <w:rPr>
          <w:rFonts w:asciiTheme="majorBidi" w:hAnsiTheme="majorBidi" w:cstheme="majorBidi"/>
          <w:sz w:val="30"/>
          <w:szCs w:val="30"/>
        </w:rPr>
        <w:t>7</w:t>
      </w:r>
      <w:r w:rsidRPr="00B20F02">
        <w:rPr>
          <w:rFonts w:asciiTheme="majorBidi" w:hAnsiTheme="majorBidi" w:cstheme="majorBidi"/>
          <w:sz w:val="30"/>
          <w:szCs w:val="30"/>
          <w:cs/>
        </w:rPr>
        <w:tab/>
        <w:t xml:space="preserve">ต่างประเทศ </w:t>
      </w:r>
    </w:p>
    <w:p w14:paraId="688B5A34" w14:textId="740C98A3" w:rsidR="006446E4" w:rsidRPr="00B20F02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B20F02">
        <w:rPr>
          <w:rFonts w:asciiTheme="majorBidi" w:hAnsiTheme="majorBidi" w:cstheme="majorBidi"/>
          <w:sz w:val="30"/>
          <w:szCs w:val="30"/>
        </w:rPr>
        <w:t>8</w:t>
      </w:r>
      <w:r w:rsidRPr="00B20F02">
        <w:rPr>
          <w:rFonts w:asciiTheme="majorBidi" w:hAnsiTheme="majorBidi" w:cstheme="majorBidi"/>
          <w:sz w:val="30"/>
          <w:szCs w:val="30"/>
          <w:cs/>
        </w:rPr>
        <w:tab/>
        <w:t>สัตว์เลี้ยง</w:t>
      </w:r>
    </w:p>
    <w:p w14:paraId="0BE701D6" w14:textId="5FEE54BF" w:rsidR="006446E4" w:rsidRPr="00B20F02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B20F02">
        <w:rPr>
          <w:rFonts w:asciiTheme="majorBidi" w:hAnsiTheme="majorBidi" w:cstheme="majorBidi"/>
          <w:sz w:val="30"/>
          <w:szCs w:val="30"/>
        </w:rPr>
        <w:t>9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ab/>
        <w:t>อื่น ๆ</w:t>
      </w:r>
    </w:p>
    <w:p w14:paraId="7FC04F40" w14:textId="0ABC22E3" w:rsidR="00AA55CF" w:rsidRPr="00B20F02" w:rsidRDefault="00AA55CF" w:rsidP="00F91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FAD56E5" w14:textId="54631C70" w:rsidR="009D545B" w:rsidRPr="00B20F02" w:rsidRDefault="00F912EC" w:rsidP="00263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1D0430" w:rsidRPr="00B20F02">
        <w:rPr>
          <w:rFonts w:asciiTheme="majorBidi" w:hAnsiTheme="majorBidi" w:cstheme="majorBidi"/>
          <w:sz w:val="30"/>
          <w:szCs w:val="30"/>
          <w:cs/>
        </w:rPr>
        <w:t>ของแต่ละส่วนงาน</w:t>
      </w:r>
      <w:r w:rsidRPr="00B20F02">
        <w:rPr>
          <w:rFonts w:asciiTheme="majorBidi" w:hAnsiTheme="majorBidi" w:cstheme="majorBidi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1D0430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74C8" w:rsidRPr="00B20F02">
        <w:rPr>
          <w:rFonts w:asciiTheme="majorBidi" w:hAnsiTheme="majorBidi" w:cstheme="majorBidi"/>
          <w:sz w:val="30"/>
          <w:szCs w:val="30"/>
          <w:cs/>
        </w:rPr>
        <w:t>สำหรับงบการเงินเฉพาะกิจการผู้บริหารพิจารณาว่าบริษัทดำเนินกิจการในส่วนงานเดียวคือ ส่วนงาน</w:t>
      </w:r>
      <w:r w:rsidR="0063378E" w:rsidRPr="00B20F02">
        <w:rPr>
          <w:rFonts w:asciiTheme="majorBidi" w:hAnsiTheme="majorBidi" w:cstheme="majorBidi" w:hint="cs"/>
          <w:sz w:val="30"/>
          <w:szCs w:val="30"/>
          <w:cs/>
        </w:rPr>
        <w:t>เกษตร</w:t>
      </w:r>
    </w:p>
    <w:p w14:paraId="5DCEE005" w14:textId="33A165E6" w:rsidR="008B6DE2" w:rsidRPr="00B20F02" w:rsidRDefault="008B6DE2" w:rsidP="0087593B">
      <w:pPr>
        <w:ind w:left="680" w:hanging="140"/>
        <w:rPr>
          <w:rFonts w:asciiTheme="majorBidi" w:eastAsia="Times New Roman" w:hAnsiTheme="majorBidi" w:cstheme="majorBidi"/>
          <w:b/>
          <w:bCs/>
          <w:i/>
          <w:iCs/>
          <w:sz w:val="16"/>
          <w:szCs w:val="16"/>
        </w:rPr>
      </w:pPr>
    </w:p>
    <w:p w14:paraId="06F10D6B" w14:textId="77777777" w:rsidR="00417078" w:rsidRPr="00B20F02" w:rsidRDefault="00417078" w:rsidP="00131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417078" w:rsidRPr="00B20F02" w:rsidSect="00D56CE2"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0776164" w14:textId="228A8B18" w:rsidR="00423044" w:rsidRPr="001B62BD" w:rsidRDefault="005C102A" w:rsidP="00BF1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7"/>
          <w:szCs w:val="27"/>
        </w:rPr>
      </w:pPr>
      <w:r w:rsidRPr="001B62BD">
        <w:rPr>
          <w:rFonts w:asciiTheme="majorBidi" w:hAnsiTheme="majorBidi" w:cstheme="majorBidi"/>
          <w:b/>
          <w:bCs/>
          <w:i/>
          <w:iCs/>
          <w:sz w:val="27"/>
          <w:szCs w:val="27"/>
          <w:cs/>
        </w:rPr>
        <w:t>ข้อมูลเกี่ยวกับ</w:t>
      </w:r>
      <w:r w:rsidR="0002445B" w:rsidRPr="001B62BD">
        <w:rPr>
          <w:rFonts w:asciiTheme="majorBidi" w:hAnsiTheme="majorBidi" w:cstheme="majorBidi"/>
          <w:b/>
          <w:bCs/>
          <w:i/>
          <w:iCs/>
          <w:sz w:val="27"/>
          <w:szCs w:val="27"/>
          <w:cs/>
        </w:rPr>
        <w:t>ส่วนงานที่รายงาน</w:t>
      </w:r>
      <w:r w:rsidR="00423044" w:rsidRPr="001B62BD">
        <w:rPr>
          <w:rFonts w:asciiTheme="majorBidi" w:hAnsiTheme="majorBidi" w:cstheme="majorBidi"/>
          <w:b/>
          <w:bCs/>
          <w:i/>
          <w:iCs/>
          <w:sz w:val="27"/>
          <w:szCs w:val="27"/>
          <w:cs/>
        </w:rPr>
        <w:t xml:space="preserve">สำหรับปีสิ้นสุด </w:t>
      </w:r>
      <w:r w:rsidR="000C58DB" w:rsidRPr="001B62BD">
        <w:rPr>
          <w:rFonts w:asciiTheme="majorBidi" w:hAnsiTheme="majorBidi" w:cstheme="majorBidi"/>
          <w:b/>
          <w:bCs/>
          <w:i/>
          <w:iCs/>
          <w:sz w:val="27"/>
          <w:szCs w:val="27"/>
        </w:rPr>
        <w:t>31</w:t>
      </w:r>
      <w:r w:rsidR="00423044" w:rsidRPr="001B62BD">
        <w:rPr>
          <w:rFonts w:asciiTheme="majorBidi" w:hAnsiTheme="majorBidi" w:cstheme="majorBidi"/>
          <w:b/>
          <w:bCs/>
          <w:i/>
          <w:iCs/>
          <w:sz w:val="27"/>
          <w:szCs w:val="27"/>
          <w:cs/>
        </w:rPr>
        <w:t xml:space="preserve"> ธันวาคม </w:t>
      </w:r>
      <w:r w:rsidR="000C58DB" w:rsidRPr="001B62BD">
        <w:rPr>
          <w:rFonts w:asciiTheme="majorBidi" w:hAnsiTheme="majorBidi" w:cstheme="majorBidi"/>
          <w:b/>
          <w:bCs/>
          <w:i/>
          <w:iCs/>
          <w:sz w:val="27"/>
          <w:szCs w:val="27"/>
        </w:rPr>
        <w:t>2564</w:t>
      </w:r>
    </w:p>
    <w:p w14:paraId="1F44BF90" w14:textId="77777777" w:rsidR="00423044" w:rsidRPr="001B62BD" w:rsidRDefault="00423044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7"/>
          <w:szCs w:val="27"/>
        </w:rPr>
      </w:pPr>
    </w:p>
    <w:tbl>
      <w:tblPr>
        <w:tblW w:w="15390" w:type="dxa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5"/>
        <w:gridCol w:w="988"/>
        <w:gridCol w:w="180"/>
        <w:gridCol w:w="13"/>
        <w:gridCol w:w="894"/>
        <w:gridCol w:w="182"/>
        <w:gridCol w:w="7"/>
        <w:gridCol w:w="981"/>
        <w:gridCol w:w="47"/>
        <w:gridCol w:w="142"/>
        <w:gridCol w:w="39"/>
        <w:gridCol w:w="942"/>
        <w:gridCol w:w="69"/>
        <w:gridCol w:w="113"/>
        <w:gridCol w:w="67"/>
        <w:gridCol w:w="1200"/>
        <w:gridCol w:w="49"/>
        <w:gridCol w:w="135"/>
        <w:gridCol w:w="51"/>
        <w:gridCol w:w="1031"/>
        <w:gridCol w:w="133"/>
        <w:gridCol w:w="51"/>
        <w:gridCol w:w="129"/>
        <w:gridCol w:w="857"/>
        <w:gridCol w:w="133"/>
        <w:gridCol w:w="47"/>
        <w:gridCol w:w="134"/>
        <w:gridCol w:w="859"/>
        <w:gridCol w:w="184"/>
        <w:gridCol w:w="991"/>
        <w:gridCol w:w="184"/>
        <w:gridCol w:w="1053"/>
      </w:tblGrid>
      <w:tr w:rsidR="009F45CC" w:rsidRPr="001B62BD" w14:paraId="044285EF" w14:textId="7235FCB5" w:rsidTr="00D33BD2">
        <w:trPr>
          <w:cantSplit/>
          <w:trHeight w:val="299"/>
          <w:tblHeader/>
        </w:trPr>
        <w:tc>
          <w:tcPr>
            <w:tcW w:w="3505" w:type="dxa"/>
          </w:tcPr>
          <w:p w14:paraId="1DEBA9E0" w14:textId="77777777" w:rsidR="009F45CC" w:rsidRPr="001B62BD" w:rsidRDefault="009F45CC" w:rsidP="00373A33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85" w:type="dxa"/>
            <w:gridSpan w:val="31"/>
          </w:tcPr>
          <w:p w14:paraId="1C2C92B5" w14:textId="7998DCDB" w:rsidR="009F45CC" w:rsidRPr="001B62BD" w:rsidRDefault="009F45CC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B62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7623F5" w:rsidRPr="001B62BD" w14:paraId="2C9F855C" w14:textId="77777777" w:rsidTr="007906C7">
        <w:trPr>
          <w:cantSplit/>
          <w:trHeight w:val="299"/>
          <w:tblHeader/>
        </w:trPr>
        <w:tc>
          <w:tcPr>
            <w:tcW w:w="3505" w:type="dxa"/>
          </w:tcPr>
          <w:p w14:paraId="53AE87F1" w14:textId="77777777" w:rsidR="007623F5" w:rsidRPr="001B62BD" w:rsidRDefault="007623F5" w:rsidP="007623F5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2F3872D5" w14:textId="77777777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3" w:type="dxa"/>
            <w:gridSpan w:val="2"/>
          </w:tcPr>
          <w:p w14:paraId="239A2674" w14:textId="77777777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4" w:type="dxa"/>
          </w:tcPr>
          <w:p w14:paraId="6BC1F825" w14:textId="532A6A31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</w:tcPr>
          <w:p w14:paraId="0B5992A3" w14:textId="77777777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35" w:type="dxa"/>
            <w:gridSpan w:val="3"/>
          </w:tcPr>
          <w:p w14:paraId="065B3FF9" w14:textId="4A991909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gridSpan w:val="2"/>
          </w:tcPr>
          <w:p w14:paraId="75B1F53E" w14:textId="77777777" w:rsidR="007623F5" w:rsidRPr="001B62BD" w:rsidRDefault="007623F5" w:rsidP="007623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1" w:type="dxa"/>
            <w:gridSpan w:val="2"/>
          </w:tcPr>
          <w:p w14:paraId="471A37CB" w14:textId="7B514BE9" w:rsidR="007623F5" w:rsidRPr="001B62BD" w:rsidRDefault="001B62BD" w:rsidP="004230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1B62BD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ผลิตภัณฑ์</w:t>
            </w:r>
          </w:p>
        </w:tc>
        <w:tc>
          <w:tcPr>
            <w:tcW w:w="180" w:type="dxa"/>
            <w:gridSpan w:val="2"/>
            <w:vAlign w:val="bottom"/>
          </w:tcPr>
          <w:p w14:paraId="53DB52B8" w14:textId="77777777" w:rsidR="007623F5" w:rsidRPr="001B62BD" w:rsidRDefault="007623F5" w:rsidP="007623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00" w:type="dxa"/>
          </w:tcPr>
          <w:p w14:paraId="20012CDF" w14:textId="448C5513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</w:t>
            </w:r>
          </w:p>
        </w:tc>
        <w:tc>
          <w:tcPr>
            <w:tcW w:w="184" w:type="dxa"/>
            <w:gridSpan w:val="2"/>
          </w:tcPr>
          <w:p w14:paraId="68231A30" w14:textId="77777777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2"/>
          </w:tcPr>
          <w:p w14:paraId="25B07F9A" w14:textId="034E4AF9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  <w:gridSpan w:val="2"/>
          </w:tcPr>
          <w:p w14:paraId="7F1BFA74" w14:textId="77777777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6" w:type="dxa"/>
            <w:gridSpan w:val="2"/>
          </w:tcPr>
          <w:p w14:paraId="6F64273A" w14:textId="25A9EF4E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" w:type="dxa"/>
            <w:gridSpan w:val="2"/>
          </w:tcPr>
          <w:p w14:paraId="7041DC45" w14:textId="77777777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3" w:type="dxa"/>
            <w:gridSpan w:val="2"/>
          </w:tcPr>
          <w:p w14:paraId="29AC3B2E" w14:textId="4E8028CC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</w:tcPr>
          <w:p w14:paraId="4F670DC8" w14:textId="77777777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1" w:type="dxa"/>
          </w:tcPr>
          <w:p w14:paraId="3F8882BB" w14:textId="77777777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730C07F0" w14:textId="77777777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3" w:type="dxa"/>
          </w:tcPr>
          <w:p w14:paraId="2F997162" w14:textId="77777777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623F5" w:rsidRPr="001B62BD" w14:paraId="484523A5" w14:textId="77777777" w:rsidTr="00D33BD2">
        <w:trPr>
          <w:cantSplit/>
          <w:trHeight w:val="299"/>
          <w:tblHeader/>
        </w:trPr>
        <w:tc>
          <w:tcPr>
            <w:tcW w:w="3505" w:type="dxa"/>
          </w:tcPr>
          <w:p w14:paraId="3C8CF649" w14:textId="77777777" w:rsidR="007623F5" w:rsidRPr="001B62BD" w:rsidRDefault="007623F5" w:rsidP="007623F5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406756C0" w14:textId="6FC58132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3" w:type="dxa"/>
            <w:gridSpan w:val="2"/>
          </w:tcPr>
          <w:p w14:paraId="5777E1B5" w14:textId="77777777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4" w:type="dxa"/>
          </w:tcPr>
          <w:p w14:paraId="2D1AD46A" w14:textId="1EA9B65B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</w:tcPr>
          <w:p w14:paraId="7953C36A" w14:textId="77777777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35" w:type="dxa"/>
            <w:gridSpan w:val="3"/>
          </w:tcPr>
          <w:p w14:paraId="1D7CC2B4" w14:textId="73FC7A5A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gridSpan w:val="2"/>
          </w:tcPr>
          <w:p w14:paraId="56463D58" w14:textId="77777777" w:rsidR="007623F5" w:rsidRPr="001B62BD" w:rsidRDefault="007623F5" w:rsidP="007623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1" w:type="dxa"/>
            <w:gridSpan w:val="2"/>
          </w:tcPr>
          <w:p w14:paraId="5FAC3D85" w14:textId="24C455F4" w:rsidR="007623F5" w:rsidRPr="001B62BD" w:rsidRDefault="001B62BD" w:rsidP="007623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B62BD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เนื้อสัตว์</w:t>
            </w:r>
          </w:p>
        </w:tc>
        <w:tc>
          <w:tcPr>
            <w:tcW w:w="180" w:type="dxa"/>
            <w:gridSpan w:val="2"/>
            <w:vAlign w:val="bottom"/>
          </w:tcPr>
          <w:p w14:paraId="6DC10E60" w14:textId="77777777" w:rsidR="007623F5" w:rsidRPr="001B62BD" w:rsidRDefault="007623F5" w:rsidP="007623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00" w:type="dxa"/>
          </w:tcPr>
          <w:p w14:paraId="22516AC5" w14:textId="1ED393B2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>ร่วมและ</w:t>
            </w:r>
          </w:p>
        </w:tc>
        <w:tc>
          <w:tcPr>
            <w:tcW w:w="184" w:type="dxa"/>
            <w:gridSpan w:val="2"/>
          </w:tcPr>
          <w:p w14:paraId="2879BEA4" w14:textId="77777777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2"/>
          </w:tcPr>
          <w:p w14:paraId="61936075" w14:textId="71B6980F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gridSpan w:val="2"/>
          </w:tcPr>
          <w:p w14:paraId="6DE86243" w14:textId="77777777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6" w:type="dxa"/>
            <w:gridSpan w:val="2"/>
          </w:tcPr>
          <w:p w14:paraId="070E848D" w14:textId="779975DC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gridSpan w:val="2"/>
          </w:tcPr>
          <w:p w14:paraId="52FFD164" w14:textId="77777777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3" w:type="dxa"/>
            <w:gridSpan w:val="2"/>
          </w:tcPr>
          <w:p w14:paraId="3B10BDB3" w14:textId="75F6B668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0C4A43BD" w14:textId="77777777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1" w:type="dxa"/>
          </w:tcPr>
          <w:p w14:paraId="1815569F" w14:textId="6D9ED871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</w:tcPr>
          <w:p w14:paraId="05A8C4A4" w14:textId="77777777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3" w:type="dxa"/>
          </w:tcPr>
          <w:p w14:paraId="368C87DE" w14:textId="77777777" w:rsidR="007623F5" w:rsidRPr="001B62BD" w:rsidRDefault="007623F5" w:rsidP="0076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F2724" w:rsidRPr="001B62BD" w14:paraId="17CF0943" w14:textId="77777777" w:rsidTr="00D33BD2">
        <w:trPr>
          <w:cantSplit/>
          <w:trHeight w:val="299"/>
          <w:tblHeader/>
        </w:trPr>
        <w:tc>
          <w:tcPr>
            <w:tcW w:w="3505" w:type="dxa"/>
          </w:tcPr>
          <w:p w14:paraId="42BA715C" w14:textId="77777777" w:rsidR="00BF2724" w:rsidRPr="001B62BD" w:rsidRDefault="00BF2724" w:rsidP="00BF272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059BAC5E" w14:textId="77777777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3" w:type="dxa"/>
            <w:gridSpan w:val="2"/>
          </w:tcPr>
          <w:p w14:paraId="403052BD" w14:textId="77777777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4" w:type="dxa"/>
          </w:tcPr>
          <w:p w14:paraId="18E2E62B" w14:textId="224C9A8A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B62BD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อาหารเพื่อ</w:t>
            </w:r>
          </w:p>
        </w:tc>
        <w:tc>
          <w:tcPr>
            <w:tcW w:w="182" w:type="dxa"/>
          </w:tcPr>
          <w:p w14:paraId="53A4BA5D" w14:textId="77777777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35" w:type="dxa"/>
            <w:gridSpan w:val="3"/>
          </w:tcPr>
          <w:p w14:paraId="718E6B35" w14:textId="36704CED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1" w:type="dxa"/>
            <w:gridSpan w:val="2"/>
          </w:tcPr>
          <w:p w14:paraId="7FB3BFE5" w14:textId="77777777" w:rsidR="00BF2724" w:rsidRPr="001B62BD" w:rsidRDefault="00BF2724" w:rsidP="00BF27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1" w:type="dxa"/>
            <w:gridSpan w:val="2"/>
          </w:tcPr>
          <w:p w14:paraId="2DD5A6E8" w14:textId="2A34DC45" w:rsidR="00BF2724" w:rsidRPr="001B62BD" w:rsidRDefault="00BF2724" w:rsidP="00BF27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ไม่มี</w:t>
            </w:r>
          </w:p>
        </w:tc>
        <w:tc>
          <w:tcPr>
            <w:tcW w:w="180" w:type="dxa"/>
            <w:gridSpan w:val="2"/>
            <w:vAlign w:val="bottom"/>
          </w:tcPr>
          <w:p w14:paraId="7870EFB7" w14:textId="77777777" w:rsidR="00BF2724" w:rsidRPr="001B62BD" w:rsidRDefault="00BF2724" w:rsidP="00BF27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00" w:type="dxa"/>
          </w:tcPr>
          <w:p w14:paraId="1FA92CBA" w14:textId="42A9B2F4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>ผลพลอยได้</w:t>
            </w:r>
          </w:p>
        </w:tc>
        <w:tc>
          <w:tcPr>
            <w:tcW w:w="184" w:type="dxa"/>
            <w:gridSpan w:val="2"/>
          </w:tcPr>
          <w:p w14:paraId="3825AF1E" w14:textId="77777777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2"/>
          </w:tcPr>
          <w:p w14:paraId="18BBD9AF" w14:textId="77777777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  <w:gridSpan w:val="2"/>
          </w:tcPr>
          <w:p w14:paraId="799AC27F" w14:textId="77777777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6" w:type="dxa"/>
            <w:gridSpan w:val="2"/>
          </w:tcPr>
          <w:p w14:paraId="41247D9E" w14:textId="554B8304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>ต่าง</w:t>
            </w:r>
          </w:p>
        </w:tc>
        <w:tc>
          <w:tcPr>
            <w:tcW w:w="180" w:type="dxa"/>
            <w:gridSpan w:val="2"/>
          </w:tcPr>
          <w:p w14:paraId="2FF3FD6D" w14:textId="77777777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3" w:type="dxa"/>
            <w:gridSpan w:val="2"/>
          </w:tcPr>
          <w:p w14:paraId="3E4E0F12" w14:textId="77777777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53A50286" w14:textId="77777777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1" w:type="dxa"/>
          </w:tcPr>
          <w:p w14:paraId="7C5EB87A" w14:textId="77777777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</w:tcPr>
          <w:p w14:paraId="58D80C71" w14:textId="77777777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3" w:type="dxa"/>
          </w:tcPr>
          <w:p w14:paraId="73622915" w14:textId="77777777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F2724" w:rsidRPr="001B62BD" w14:paraId="63CBD239" w14:textId="77777777" w:rsidTr="00D33BD2">
        <w:trPr>
          <w:cantSplit/>
          <w:trHeight w:val="299"/>
          <w:tblHeader/>
        </w:trPr>
        <w:tc>
          <w:tcPr>
            <w:tcW w:w="3505" w:type="dxa"/>
          </w:tcPr>
          <w:p w14:paraId="5C85717E" w14:textId="77777777" w:rsidR="00BF2724" w:rsidRPr="001B62BD" w:rsidRDefault="00BF2724" w:rsidP="00BF272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77ED7678" w14:textId="3BFF8288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>เกษตร</w:t>
            </w:r>
          </w:p>
        </w:tc>
        <w:tc>
          <w:tcPr>
            <w:tcW w:w="193" w:type="dxa"/>
            <w:gridSpan w:val="2"/>
          </w:tcPr>
          <w:p w14:paraId="6BE6D1C7" w14:textId="77777777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4" w:type="dxa"/>
          </w:tcPr>
          <w:p w14:paraId="110AA69F" w14:textId="4EEB5D8A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B62BD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</w:t>
            </w: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>บริโภค</w:t>
            </w:r>
          </w:p>
        </w:tc>
        <w:tc>
          <w:tcPr>
            <w:tcW w:w="182" w:type="dxa"/>
          </w:tcPr>
          <w:p w14:paraId="60A6E7D1" w14:textId="77777777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35" w:type="dxa"/>
            <w:gridSpan w:val="3"/>
          </w:tcPr>
          <w:p w14:paraId="7E1836C1" w14:textId="091F9497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ส่งออก</w:t>
            </w:r>
          </w:p>
        </w:tc>
        <w:tc>
          <w:tcPr>
            <w:tcW w:w="181" w:type="dxa"/>
            <w:gridSpan w:val="2"/>
          </w:tcPr>
          <w:p w14:paraId="01F997A8" w14:textId="77777777" w:rsidR="00BF2724" w:rsidRPr="001B62BD" w:rsidRDefault="00BF2724" w:rsidP="00BF27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1" w:type="dxa"/>
            <w:gridSpan w:val="2"/>
          </w:tcPr>
          <w:p w14:paraId="5F3BC027" w14:textId="6496E470" w:rsidR="00BF2724" w:rsidRPr="001B62BD" w:rsidRDefault="00BF2724" w:rsidP="00BF27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B62BD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บรรจุภัณฑ์</w:t>
            </w:r>
          </w:p>
        </w:tc>
        <w:tc>
          <w:tcPr>
            <w:tcW w:w="180" w:type="dxa"/>
            <w:gridSpan w:val="2"/>
            <w:vAlign w:val="bottom"/>
          </w:tcPr>
          <w:p w14:paraId="124773E3" w14:textId="77777777" w:rsidR="00BF2724" w:rsidRPr="001B62BD" w:rsidRDefault="00BF2724" w:rsidP="00BF27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00" w:type="dxa"/>
          </w:tcPr>
          <w:p w14:paraId="5A357C2B" w14:textId="5ED2F183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และอาหารอื่นๆ</w:t>
            </w:r>
          </w:p>
        </w:tc>
        <w:tc>
          <w:tcPr>
            <w:tcW w:w="184" w:type="dxa"/>
            <w:gridSpan w:val="2"/>
          </w:tcPr>
          <w:p w14:paraId="50E95A02" w14:textId="77777777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2" w:type="dxa"/>
            <w:gridSpan w:val="2"/>
          </w:tcPr>
          <w:p w14:paraId="232ED725" w14:textId="7A5AE8A2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ปศุสัตว์</w:t>
            </w:r>
          </w:p>
        </w:tc>
        <w:tc>
          <w:tcPr>
            <w:tcW w:w="184" w:type="dxa"/>
            <w:gridSpan w:val="2"/>
          </w:tcPr>
          <w:p w14:paraId="570066CE" w14:textId="77777777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6" w:type="dxa"/>
            <w:gridSpan w:val="2"/>
          </w:tcPr>
          <w:p w14:paraId="4574C7CD" w14:textId="6CA4EE0D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>ประเทศ</w:t>
            </w:r>
          </w:p>
        </w:tc>
        <w:tc>
          <w:tcPr>
            <w:tcW w:w="180" w:type="dxa"/>
            <w:gridSpan w:val="2"/>
          </w:tcPr>
          <w:p w14:paraId="2C21CA95" w14:textId="77777777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3" w:type="dxa"/>
            <w:gridSpan w:val="2"/>
          </w:tcPr>
          <w:p w14:paraId="27657811" w14:textId="0A0942C7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>สัตว์เลี้ยง</w:t>
            </w:r>
          </w:p>
        </w:tc>
        <w:tc>
          <w:tcPr>
            <w:tcW w:w="184" w:type="dxa"/>
          </w:tcPr>
          <w:p w14:paraId="7ABBF804" w14:textId="77777777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1" w:type="dxa"/>
          </w:tcPr>
          <w:p w14:paraId="1826BB79" w14:textId="132F52D8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>อื่น ๆ</w:t>
            </w:r>
          </w:p>
        </w:tc>
        <w:tc>
          <w:tcPr>
            <w:tcW w:w="184" w:type="dxa"/>
          </w:tcPr>
          <w:p w14:paraId="20F2DAEA" w14:textId="77777777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3" w:type="dxa"/>
          </w:tcPr>
          <w:p w14:paraId="1FC50133" w14:textId="67D3ED10" w:rsidR="00BF2724" w:rsidRPr="001B62BD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9F45CC" w:rsidRPr="001B62BD" w14:paraId="3077757F" w14:textId="77777777" w:rsidTr="00D33BD2">
        <w:trPr>
          <w:cantSplit/>
          <w:trHeight w:val="299"/>
          <w:tblHeader/>
        </w:trPr>
        <w:tc>
          <w:tcPr>
            <w:tcW w:w="3505" w:type="dxa"/>
          </w:tcPr>
          <w:p w14:paraId="0718C4BF" w14:textId="77777777" w:rsidR="009F45CC" w:rsidRPr="001B62BD" w:rsidRDefault="009F45CC" w:rsidP="009F45CC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85" w:type="dxa"/>
            <w:gridSpan w:val="31"/>
          </w:tcPr>
          <w:p w14:paraId="5C407939" w14:textId="7504F368" w:rsidR="009F45CC" w:rsidRPr="001B62BD" w:rsidRDefault="009F45CC" w:rsidP="009F45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  <w:r w:rsidRPr="001B62B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(ล้านบาท)</w:t>
            </w:r>
          </w:p>
        </w:tc>
      </w:tr>
      <w:tr w:rsidR="009F45CC" w:rsidRPr="001B62BD" w14:paraId="3A8046B5" w14:textId="056A3EFD" w:rsidTr="00D33BD2">
        <w:trPr>
          <w:cantSplit/>
          <w:trHeight w:val="299"/>
        </w:trPr>
        <w:tc>
          <w:tcPr>
            <w:tcW w:w="3505" w:type="dxa"/>
          </w:tcPr>
          <w:p w14:paraId="71E3514A" w14:textId="20F06652" w:rsidR="009F45CC" w:rsidRPr="001B62BD" w:rsidRDefault="009F45CC" w:rsidP="009F45C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88" w:type="dxa"/>
            <w:vAlign w:val="bottom"/>
          </w:tcPr>
          <w:p w14:paraId="38B28104" w14:textId="77777777" w:rsidR="009F45CC" w:rsidRPr="001B62BD" w:rsidRDefault="009F45CC" w:rsidP="009F45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30C371E" w14:textId="77777777" w:rsidR="009F45CC" w:rsidRPr="001B62BD" w:rsidRDefault="009F45CC" w:rsidP="009F45CC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vAlign w:val="bottom"/>
          </w:tcPr>
          <w:p w14:paraId="76AB4A5E" w14:textId="77777777" w:rsidR="009F45CC" w:rsidRPr="001B62BD" w:rsidRDefault="009F45CC" w:rsidP="009F45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gridSpan w:val="2"/>
          </w:tcPr>
          <w:p w14:paraId="0EAEC7F3" w14:textId="77777777" w:rsidR="009F45CC" w:rsidRPr="001B62BD" w:rsidRDefault="009F45CC" w:rsidP="009F45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</w:tcPr>
          <w:p w14:paraId="42157717" w14:textId="77777777" w:rsidR="009F45CC" w:rsidRPr="001B62BD" w:rsidRDefault="009F45CC" w:rsidP="009F45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2450FB80" w14:textId="2F6EA0A4" w:rsidR="009F45CC" w:rsidRPr="001B62BD" w:rsidRDefault="009F45CC" w:rsidP="009F45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1CD2102" w14:textId="77777777" w:rsidR="009F45CC" w:rsidRPr="001B62BD" w:rsidRDefault="009F45CC" w:rsidP="009F45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45783CD1" w14:textId="77777777" w:rsidR="009F45CC" w:rsidRPr="001B62BD" w:rsidRDefault="009F45CC" w:rsidP="009F45C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vAlign w:val="bottom"/>
          </w:tcPr>
          <w:p w14:paraId="30C1F7C4" w14:textId="77777777" w:rsidR="009F45CC" w:rsidRPr="001B62BD" w:rsidRDefault="009F45CC" w:rsidP="009F45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6" w:type="dxa"/>
            <w:gridSpan w:val="2"/>
          </w:tcPr>
          <w:p w14:paraId="17BA5F93" w14:textId="77777777" w:rsidR="009F45CC" w:rsidRPr="001B62BD" w:rsidRDefault="009F45CC" w:rsidP="009F45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</w:tcPr>
          <w:p w14:paraId="3CD92CF0" w14:textId="77777777" w:rsidR="009F45CC" w:rsidRPr="001B62BD" w:rsidRDefault="009F45CC" w:rsidP="009F45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C4AEBE1" w14:textId="43DE290A" w:rsidR="009F45CC" w:rsidRPr="001B62BD" w:rsidRDefault="009F45CC" w:rsidP="009F45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147C9C5" w14:textId="77777777" w:rsidR="009F45CC" w:rsidRPr="001B62BD" w:rsidRDefault="009F45CC" w:rsidP="009F45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3A14326E" w14:textId="77777777" w:rsidR="009F45CC" w:rsidRPr="001B62BD" w:rsidRDefault="009F45CC" w:rsidP="009F45C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vAlign w:val="bottom"/>
          </w:tcPr>
          <w:p w14:paraId="33DF71B7" w14:textId="77777777" w:rsidR="009F45CC" w:rsidRPr="001B62BD" w:rsidRDefault="009F45CC" w:rsidP="009F45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1E1A50ED" w14:textId="77777777" w:rsidR="009F45CC" w:rsidRPr="001B62BD" w:rsidRDefault="009F45CC" w:rsidP="009F45CC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</w:tcPr>
          <w:p w14:paraId="4159736E" w14:textId="77777777" w:rsidR="009F45CC" w:rsidRPr="001B62BD" w:rsidRDefault="009F45CC" w:rsidP="009F45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4" w:type="dxa"/>
          </w:tcPr>
          <w:p w14:paraId="42EB7B5F" w14:textId="77777777" w:rsidR="009F45CC" w:rsidRPr="001B62BD" w:rsidRDefault="009F45CC" w:rsidP="009F45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3" w:type="dxa"/>
            <w:vAlign w:val="bottom"/>
          </w:tcPr>
          <w:p w14:paraId="729F4699" w14:textId="5BF0E0C3" w:rsidR="009F45CC" w:rsidRPr="001B62BD" w:rsidRDefault="009F45CC" w:rsidP="009F45C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</w:tr>
      <w:tr w:rsidR="00BF2724" w:rsidRPr="001B62BD" w14:paraId="6C1A7708" w14:textId="71B581DE" w:rsidTr="00D33BD2">
        <w:trPr>
          <w:cantSplit/>
        </w:trPr>
        <w:tc>
          <w:tcPr>
            <w:tcW w:w="3505" w:type="dxa"/>
          </w:tcPr>
          <w:p w14:paraId="66255CCD" w14:textId="5DD43E1C" w:rsidR="00BF2724" w:rsidRPr="001B62BD" w:rsidRDefault="00BF2724" w:rsidP="00BF272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988" w:type="dxa"/>
            <w:vAlign w:val="bottom"/>
          </w:tcPr>
          <w:p w14:paraId="42661684" w14:textId="09F86C22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24,795</w:t>
            </w:r>
          </w:p>
        </w:tc>
        <w:tc>
          <w:tcPr>
            <w:tcW w:w="180" w:type="dxa"/>
            <w:vAlign w:val="bottom"/>
          </w:tcPr>
          <w:p w14:paraId="617A8AF6" w14:textId="77777777" w:rsidR="00BF2724" w:rsidRPr="001B62BD" w:rsidRDefault="00BF2724" w:rsidP="00BF2724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1E45F" w14:textId="745671AA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25,954</w:t>
            </w:r>
          </w:p>
        </w:tc>
        <w:tc>
          <w:tcPr>
            <w:tcW w:w="189" w:type="dxa"/>
            <w:gridSpan w:val="2"/>
          </w:tcPr>
          <w:p w14:paraId="5237A5F8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5E065177" w14:textId="30141E9A" w:rsidR="00BF2724" w:rsidRPr="001B62BD" w:rsidRDefault="00BF2724" w:rsidP="00310440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8,483</w:t>
            </w:r>
          </w:p>
        </w:tc>
        <w:tc>
          <w:tcPr>
            <w:tcW w:w="189" w:type="dxa"/>
            <w:gridSpan w:val="2"/>
            <w:vAlign w:val="bottom"/>
          </w:tcPr>
          <w:p w14:paraId="5612E4A8" w14:textId="4C867A15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2DDADA33" w14:textId="041796F0" w:rsidR="00BF2724" w:rsidRPr="001B62BD" w:rsidRDefault="00BF2724" w:rsidP="00BF27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4,943</w:t>
            </w:r>
          </w:p>
        </w:tc>
        <w:tc>
          <w:tcPr>
            <w:tcW w:w="182" w:type="dxa"/>
            <w:gridSpan w:val="2"/>
            <w:vAlign w:val="bottom"/>
          </w:tcPr>
          <w:p w14:paraId="3FF18FD9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84FF3" w14:textId="67AA1BE2" w:rsidR="00BF2724" w:rsidRPr="001B62BD" w:rsidRDefault="00BF2724" w:rsidP="00BF27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9,802</w:t>
            </w:r>
          </w:p>
        </w:tc>
        <w:tc>
          <w:tcPr>
            <w:tcW w:w="186" w:type="dxa"/>
            <w:gridSpan w:val="2"/>
          </w:tcPr>
          <w:p w14:paraId="392A6F0C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2C702477" w14:textId="600EDE1B" w:rsidR="00BF2724" w:rsidRPr="001B62BD" w:rsidRDefault="00BF2724" w:rsidP="00BF272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4,989</w:t>
            </w:r>
          </w:p>
        </w:tc>
        <w:tc>
          <w:tcPr>
            <w:tcW w:w="180" w:type="dxa"/>
            <w:gridSpan w:val="2"/>
            <w:vAlign w:val="bottom"/>
          </w:tcPr>
          <w:p w14:paraId="728FE821" w14:textId="729DD7E3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5C92570" w14:textId="1E6988E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4,881</w:t>
            </w:r>
          </w:p>
        </w:tc>
        <w:tc>
          <w:tcPr>
            <w:tcW w:w="181" w:type="dxa"/>
            <w:gridSpan w:val="2"/>
            <w:vAlign w:val="bottom"/>
          </w:tcPr>
          <w:p w14:paraId="60ADFF72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D9661" w14:textId="0F1002DF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1,491</w:t>
            </w:r>
          </w:p>
        </w:tc>
        <w:tc>
          <w:tcPr>
            <w:tcW w:w="184" w:type="dxa"/>
            <w:vAlign w:val="bottom"/>
          </w:tcPr>
          <w:p w14:paraId="05EEB22D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6BBC8D2" w14:textId="11390B6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86</w:t>
            </w:r>
          </w:p>
        </w:tc>
        <w:tc>
          <w:tcPr>
            <w:tcW w:w="184" w:type="dxa"/>
          </w:tcPr>
          <w:p w14:paraId="221608CF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31361EE6" w14:textId="6093D3BE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85,424</w:t>
            </w:r>
          </w:p>
        </w:tc>
      </w:tr>
      <w:tr w:rsidR="00BF2724" w:rsidRPr="001B62BD" w14:paraId="0B396011" w14:textId="77777777" w:rsidTr="00D33BD2">
        <w:trPr>
          <w:cantSplit/>
        </w:trPr>
        <w:tc>
          <w:tcPr>
            <w:tcW w:w="3505" w:type="dxa"/>
          </w:tcPr>
          <w:p w14:paraId="55366CEC" w14:textId="15BA5C5C" w:rsidR="00BF2724" w:rsidRPr="001B62BD" w:rsidRDefault="00BF2724" w:rsidP="00BF272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ตามส่วนงาน</w:t>
            </w:r>
          </w:p>
        </w:tc>
        <w:tc>
          <w:tcPr>
            <w:tcW w:w="988" w:type="dxa"/>
            <w:vAlign w:val="bottom"/>
          </w:tcPr>
          <w:p w14:paraId="23FD8389" w14:textId="0A12C665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695</w:t>
            </w:r>
          </w:p>
        </w:tc>
        <w:tc>
          <w:tcPr>
            <w:tcW w:w="180" w:type="dxa"/>
            <w:vAlign w:val="bottom"/>
          </w:tcPr>
          <w:p w14:paraId="4FABE487" w14:textId="77777777" w:rsidR="00BF2724" w:rsidRPr="001B62BD" w:rsidRDefault="00BF2724" w:rsidP="00BF2724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ED02" w14:textId="26CF18B8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632</w:t>
            </w:r>
          </w:p>
        </w:tc>
        <w:tc>
          <w:tcPr>
            <w:tcW w:w="189" w:type="dxa"/>
            <w:gridSpan w:val="2"/>
          </w:tcPr>
          <w:p w14:paraId="711310A8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0373004F" w14:textId="4601B297" w:rsidR="00BF2724" w:rsidRPr="001B62BD" w:rsidRDefault="00BF2724" w:rsidP="00CA4BB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84</w:t>
            </w:r>
          </w:p>
        </w:tc>
        <w:tc>
          <w:tcPr>
            <w:tcW w:w="189" w:type="dxa"/>
            <w:gridSpan w:val="2"/>
            <w:vAlign w:val="bottom"/>
          </w:tcPr>
          <w:p w14:paraId="6DDF932A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51DA280" w14:textId="259AE83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B62BD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(</w:t>
            </w:r>
            <w:r w:rsidRPr="001B62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196</w:t>
            </w:r>
            <w:r w:rsidRPr="001B62BD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182" w:type="dxa"/>
            <w:gridSpan w:val="2"/>
            <w:vAlign w:val="bottom"/>
          </w:tcPr>
          <w:p w14:paraId="4CEFE63C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6E8E" w14:textId="7063ACAB" w:rsidR="00BF2724" w:rsidRPr="001B62BD" w:rsidRDefault="00BF2724" w:rsidP="00BF27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B62BD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(</w:t>
            </w:r>
            <w:r w:rsidRPr="001B62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803</w:t>
            </w:r>
            <w:r w:rsidRPr="001B62BD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186" w:type="dxa"/>
            <w:gridSpan w:val="2"/>
          </w:tcPr>
          <w:p w14:paraId="507E007F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0CE5E9D9" w14:textId="480677AE" w:rsidR="00BF2724" w:rsidRPr="001B62BD" w:rsidRDefault="00BF2724" w:rsidP="00BF272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B62BD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(</w:t>
            </w:r>
            <w:r w:rsidRPr="001B62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536</w:t>
            </w:r>
            <w:r w:rsidRPr="001B62BD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6B48D7E9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8FFAAE" w14:textId="256B710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256</w:t>
            </w:r>
          </w:p>
        </w:tc>
        <w:tc>
          <w:tcPr>
            <w:tcW w:w="181" w:type="dxa"/>
            <w:gridSpan w:val="2"/>
            <w:vAlign w:val="bottom"/>
          </w:tcPr>
          <w:p w14:paraId="0290DAED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B774A" w14:textId="62FDC133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112</w:t>
            </w:r>
          </w:p>
        </w:tc>
        <w:tc>
          <w:tcPr>
            <w:tcW w:w="184" w:type="dxa"/>
            <w:vAlign w:val="bottom"/>
          </w:tcPr>
          <w:p w14:paraId="408C0669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56DEC147" w14:textId="3BE9AF73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</w:t>
            </w:r>
          </w:p>
        </w:tc>
        <w:tc>
          <w:tcPr>
            <w:tcW w:w="184" w:type="dxa"/>
          </w:tcPr>
          <w:p w14:paraId="3AA994DD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16C0B47C" w14:textId="6D7CAAC6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250</w:t>
            </w:r>
          </w:p>
        </w:tc>
      </w:tr>
      <w:tr w:rsidR="00BF2724" w:rsidRPr="001B62BD" w14:paraId="46494832" w14:textId="77777777" w:rsidTr="00D33BD2">
        <w:trPr>
          <w:cantSplit/>
        </w:trPr>
        <w:tc>
          <w:tcPr>
            <w:tcW w:w="3505" w:type="dxa"/>
          </w:tcPr>
          <w:p w14:paraId="59E6563C" w14:textId="2332A84D" w:rsidR="00BF2724" w:rsidRPr="001B62BD" w:rsidRDefault="00BF2724" w:rsidP="00BF272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88" w:type="dxa"/>
            <w:vAlign w:val="bottom"/>
          </w:tcPr>
          <w:p w14:paraId="7487163C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D6CDED9" w14:textId="77777777" w:rsidR="00BF2724" w:rsidRPr="001B62BD" w:rsidRDefault="00BF2724" w:rsidP="00BF2724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E3021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39794139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7BC7FC5F" w14:textId="4A2D316F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4229D274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97B956A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751FE536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9436C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6F8C7B58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7B64DB7F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7459324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32ABD97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9B8512D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F06FC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3E8BD102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14DDFCF1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</w:tcPr>
          <w:p w14:paraId="233D5A68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03C20BBF" w14:textId="54684655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1,299</w:t>
            </w:r>
          </w:p>
        </w:tc>
      </w:tr>
      <w:tr w:rsidR="00BF2724" w:rsidRPr="001B62BD" w14:paraId="57C11569" w14:textId="77777777" w:rsidTr="00D33BD2">
        <w:trPr>
          <w:cantSplit/>
        </w:trPr>
        <w:tc>
          <w:tcPr>
            <w:tcW w:w="3505" w:type="dxa"/>
          </w:tcPr>
          <w:p w14:paraId="2674D80E" w14:textId="1272E29E" w:rsidR="00BF2724" w:rsidRPr="001B62BD" w:rsidRDefault="00BF2724" w:rsidP="00BF272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ต้นทุนทางการเงิน </w:t>
            </w:r>
          </w:p>
        </w:tc>
        <w:tc>
          <w:tcPr>
            <w:tcW w:w="988" w:type="dxa"/>
            <w:vAlign w:val="bottom"/>
          </w:tcPr>
          <w:p w14:paraId="6B916527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E281BA" w14:textId="77777777" w:rsidR="00BF2724" w:rsidRPr="001B62BD" w:rsidRDefault="00BF2724" w:rsidP="00BF2724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7A073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4AF33A7D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701797A9" w14:textId="42CE3C5A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54222ED2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E6B1504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2D12156B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C70FB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23170F1F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46ABEC1B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C8DAB76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1F7BE08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84235E3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A1E68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180D4690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5058C06D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</w:tcPr>
          <w:p w14:paraId="77DB05B0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287626F4" w14:textId="20AB4A55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B62BD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(</w:t>
            </w:r>
            <w:r w:rsidRPr="001B62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577</w:t>
            </w:r>
            <w:r w:rsidRPr="001B62BD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)</w:t>
            </w:r>
          </w:p>
        </w:tc>
      </w:tr>
      <w:tr w:rsidR="00BF2724" w:rsidRPr="001B62BD" w14:paraId="23754F1A" w14:textId="5DF36F77" w:rsidTr="00D33BD2">
        <w:trPr>
          <w:cantSplit/>
        </w:trPr>
        <w:tc>
          <w:tcPr>
            <w:tcW w:w="3505" w:type="dxa"/>
          </w:tcPr>
          <w:p w14:paraId="4E55692A" w14:textId="38E57078" w:rsidR="00BF2724" w:rsidRPr="001B62BD" w:rsidRDefault="00BF2724" w:rsidP="00BF2724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B62BD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กำไรจากอัตราแลกเปลี่ยนสุทธิ</w:t>
            </w:r>
          </w:p>
        </w:tc>
        <w:tc>
          <w:tcPr>
            <w:tcW w:w="988" w:type="dxa"/>
            <w:vAlign w:val="bottom"/>
          </w:tcPr>
          <w:p w14:paraId="3DB04274" w14:textId="33839FD6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F23FF2" w14:textId="77777777" w:rsidR="00BF2724" w:rsidRPr="001B62BD" w:rsidRDefault="00BF2724" w:rsidP="00BF2724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BFEA8" w14:textId="5D12E875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298B2140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73781C17" w14:textId="6AEE8FE3" w:rsidR="00BF2724" w:rsidRPr="001B62BD" w:rsidRDefault="00BF2724" w:rsidP="00BF2724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32B54168" w14:textId="33703A44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E9B0C78" w14:textId="5B0438E3" w:rsidR="00BF2724" w:rsidRPr="001B62BD" w:rsidRDefault="00BF2724" w:rsidP="00BF27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4D3A41B1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704EF" w14:textId="1C32FBB2" w:rsidR="00BF2724" w:rsidRPr="001B62BD" w:rsidRDefault="00BF2724" w:rsidP="00BF2724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246E5E45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0A710203" w14:textId="2084A823" w:rsidR="00BF2724" w:rsidRPr="001B62BD" w:rsidRDefault="00BF2724" w:rsidP="00BF272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167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585124C" w14:textId="6533AC9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D1BE6C6" w14:textId="002E7A65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0270E278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CD356" w14:textId="01CC9534" w:rsidR="00BF2724" w:rsidRPr="001B62BD" w:rsidRDefault="00BF2724" w:rsidP="00BF272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6434577E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27BF387E" w14:textId="651F6E05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</w:tcPr>
          <w:p w14:paraId="7B52878D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470D7808" w14:textId="10EE26FF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21</w:t>
            </w:r>
          </w:p>
        </w:tc>
      </w:tr>
      <w:tr w:rsidR="00BF2724" w:rsidRPr="001B62BD" w14:paraId="63D72B93" w14:textId="3CBF6C22" w:rsidTr="00D33BD2">
        <w:trPr>
          <w:cantSplit/>
          <w:trHeight w:val="299"/>
        </w:trPr>
        <w:tc>
          <w:tcPr>
            <w:tcW w:w="3505" w:type="dxa"/>
          </w:tcPr>
          <w:p w14:paraId="6D6DCD54" w14:textId="15091161" w:rsidR="00BF2724" w:rsidRPr="001B62BD" w:rsidRDefault="00BF2724" w:rsidP="00BF2724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ส่วนแบ่งกำไรจากเงินลงทุนใน</w:t>
            </w: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บริษัทร่วมและการร่วมค้า</w:t>
            </w:r>
          </w:p>
        </w:tc>
        <w:tc>
          <w:tcPr>
            <w:tcW w:w="988" w:type="dxa"/>
            <w:vAlign w:val="bottom"/>
          </w:tcPr>
          <w:p w14:paraId="286AF56B" w14:textId="5E08F06E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55E4E9" w14:textId="77777777" w:rsidR="00BF2724" w:rsidRPr="001B62BD" w:rsidRDefault="00BF2724" w:rsidP="00BF2724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B8CB8" w14:textId="6CA3ABF6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399A8FDE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3F7940E5" w14:textId="0F2DD72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53925306" w14:textId="7798E43F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2F87E167" w14:textId="172C07A4" w:rsidR="00BF2724" w:rsidRPr="001B62BD" w:rsidRDefault="00BF2724" w:rsidP="00BF27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0ADEE631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19B00" w14:textId="68AB85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0664E7E7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18758F40" w14:textId="530B0429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E14277E" w14:textId="10689DAC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63BD41C" w14:textId="758038AC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044E6A7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15C27" w14:textId="3E3AEC18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2490296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7386B1F1" w14:textId="12F438FD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</w:tcPr>
          <w:p w14:paraId="16E681A8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45F4F3BB" w14:textId="513696D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54</w:t>
            </w:r>
          </w:p>
        </w:tc>
      </w:tr>
      <w:tr w:rsidR="00BF2724" w:rsidRPr="001B62BD" w14:paraId="573F82D9" w14:textId="77777777" w:rsidTr="00D33BD2">
        <w:trPr>
          <w:cantSplit/>
          <w:trHeight w:val="299"/>
        </w:trPr>
        <w:tc>
          <w:tcPr>
            <w:tcW w:w="3505" w:type="dxa"/>
          </w:tcPr>
          <w:p w14:paraId="3993131B" w14:textId="7557B162" w:rsidR="00BF2724" w:rsidRPr="001B62BD" w:rsidRDefault="00BF2724" w:rsidP="00BF2724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988" w:type="dxa"/>
            <w:vAlign w:val="bottom"/>
          </w:tcPr>
          <w:p w14:paraId="5A50BC2A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4F6A6D" w14:textId="77777777" w:rsidR="00BF2724" w:rsidRPr="001B62BD" w:rsidRDefault="00BF2724" w:rsidP="00BF2724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2C944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58DFFE3C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2429170B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5765D344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7866C279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193F95F1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80D4D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2DD31924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16784F93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091778C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7A3F1BB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377D4B6E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39326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55F110FD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1C25A13D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</w:tcPr>
          <w:p w14:paraId="6AA76724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332CC2F2" w14:textId="14284695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B62BD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(</w:t>
            </w:r>
            <w:r w:rsidRPr="001B62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208</w:t>
            </w:r>
            <w:r w:rsidRPr="001B62BD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)</w:t>
            </w:r>
          </w:p>
        </w:tc>
      </w:tr>
      <w:tr w:rsidR="00BF2724" w:rsidRPr="001B62BD" w14:paraId="1DF4A349" w14:textId="77777777" w:rsidTr="00D33BD2">
        <w:trPr>
          <w:cantSplit/>
          <w:trHeight w:val="299"/>
        </w:trPr>
        <w:tc>
          <w:tcPr>
            <w:tcW w:w="3505" w:type="dxa"/>
          </w:tcPr>
          <w:p w14:paraId="037527D8" w14:textId="3E58FA43" w:rsidR="00BF2724" w:rsidRPr="001B62BD" w:rsidRDefault="00BF2724" w:rsidP="00BF2724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B62B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กำไรสำหรับปี</w:t>
            </w:r>
          </w:p>
        </w:tc>
        <w:tc>
          <w:tcPr>
            <w:tcW w:w="988" w:type="dxa"/>
            <w:vAlign w:val="bottom"/>
          </w:tcPr>
          <w:p w14:paraId="40863D3F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E86111" w14:textId="77777777" w:rsidR="00BF2724" w:rsidRPr="001B62BD" w:rsidRDefault="00BF2724" w:rsidP="00BF2724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0B873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1910BD37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3237AB9E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1CBF8E90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7BCCECB2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7FA16651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F22CA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244698D8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43625AE1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F453D5C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E4FC12D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24B28B27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12CA9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0C6B32E7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078C83CA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</w:tcPr>
          <w:p w14:paraId="34A894E1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453EE" w14:textId="424F8CC9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1B62BD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839</w:t>
            </w:r>
          </w:p>
        </w:tc>
      </w:tr>
      <w:tr w:rsidR="00BF2724" w:rsidRPr="001B62BD" w14:paraId="11275E90" w14:textId="77777777" w:rsidTr="00D33BD2">
        <w:trPr>
          <w:cantSplit/>
          <w:trHeight w:val="299"/>
        </w:trPr>
        <w:tc>
          <w:tcPr>
            <w:tcW w:w="3505" w:type="dxa"/>
          </w:tcPr>
          <w:p w14:paraId="0BDAF9FF" w14:textId="77777777" w:rsidR="00BF2724" w:rsidRPr="001B62BD" w:rsidRDefault="00BF2724" w:rsidP="00BF2724">
            <w:pPr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88" w:type="dxa"/>
            <w:vAlign w:val="bottom"/>
          </w:tcPr>
          <w:p w14:paraId="6AB56F38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78B167" w14:textId="77777777" w:rsidR="00BF2724" w:rsidRPr="001B62BD" w:rsidRDefault="00BF2724" w:rsidP="00BF2724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A9223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gridSpan w:val="2"/>
          </w:tcPr>
          <w:p w14:paraId="24051AC3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72E080B4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gridSpan w:val="2"/>
            <w:vAlign w:val="bottom"/>
          </w:tcPr>
          <w:p w14:paraId="29B67FBD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594F435C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gridSpan w:val="2"/>
            <w:vAlign w:val="bottom"/>
          </w:tcPr>
          <w:p w14:paraId="50D8081F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BC7617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6" w:type="dxa"/>
            <w:gridSpan w:val="2"/>
          </w:tcPr>
          <w:p w14:paraId="7B0B0840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71486C6B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7437BE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F8B12AB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5580F20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929C6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47D46107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399B2A0D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</w:tcPr>
          <w:p w14:paraId="10A90CC4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405B7F17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</w:tr>
      <w:tr w:rsidR="00BF2724" w:rsidRPr="001B62BD" w14:paraId="7012F318" w14:textId="77777777" w:rsidTr="00D33BD2">
        <w:trPr>
          <w:cantSplit/>
        </w:trPr>
        <w:tc>
          <w:tcPr>
            <w:tcW w:w="3505" w:type="dxa"/>
          </w:tcPr>
          <w:p w14:paraId="633F3EB8" w14:textId="77777777" w:rsidR="00BF2724" w:rsidRPr="001B62BD" w:rsidRDefault="00BF2724" w:rsidP="00BF272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88" w:type="dxa"/>
            <w:vAlign w:val="bottom"/>
          </w:tcPr>
          <w:p w14:paraId="0C56100F" w14:textId="75E1198D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642</w:t>
            </w:r>
          </w:p>
        </w:tc>
        <w:tc>
          <w:tcPr>
            <w:tcW w:w="180" w:type="dxa"/>
            <w:vAlign w:val="bottom"/>
          </w:tcPr>
          <w:p w14:paraId="5CB2C28D" w14:textId="77777777" w:rsidR="00BF2724" w:rsidRPr="001B62BD" w:rsidRDefault="00BF2724" w:rsidP="00BF2724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E706A" w14:textId="4FDB3E39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</w:t>
            </w:r>
            <w:r w:rsidRPr="001B62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65</w:t>
            </w:r>
          </w:p>
        </w:tc>
        <w:tc>
          <w:tcPr>
            <w:tcW w:w="189" w:type="dxa"/>
            <w:gridSpan w:val="2"/>
          </w:tcPr>
          <w:p w14:paraId="008B8082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02CDA138" w14:textId="05079E58" w:rsidR="00BF2724" w:rsidRPr="001B62BD" w:rsidRDefault="00BF2724" w:rsidP="00CA4BB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CA4BB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479</w:t>
            </w:r>
          </w:p>
        </w:tc>
        <w:tc>
          <w:tcPr>
            <w:tcW w:w="189" w:type="dxa"/>
            <w:gridSpan w:val="2"/>
            <w:vAlign w:val="bottom"/>
          </w:tcPr>
          <w:p w14:paraId="25AE9858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6173362" w14:textId="066D7B55" w:rsidR="00BF2724" w:rsidRPr="001B62BD" w:rsidRDefault="00BF2724" w:rsidP="00BF27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279</w:t>
            </w:r>
          </w:p>
        </w:tc>
        <w:tc>
          <w:tcPr>
            <w:tcW w:w="182" w:type="dxa"/>
            <w:gridSpan w:val="2"/>
            <w:vAlign w:val="bottom"/>
          </w:tcPr>
          <w:p w14:paraId="331B05C4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8F331" w14:textId="759E3778" w:rsidR="00BF2724" w:rsidRPr="001B62BD" w:rsidRDefault="00BF2724" w:rsidP="00BF272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553</w:t>
            </w:r>
          </w:p>
        </w:tc>
        <w:tc>
          <w:tcPr>
            <w:tcW w:w="186" w:type="dxa"/>
            <w:gridSpan w:val="2"/>
          </w:tcPr>
          <w:p w14:paraId="0856611E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74D865DB" w14:textId="0B0C7384" w:rsidR="00BF2724" w:rsidRPr="001B62BD" w:rsidRDefault="00BF2724" w:rsidP="00BF2724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282</w:t>
            </w:r>
          </w:p>
        </w:tc>
        <w:tc>
          <w:tcPr>
            <w:tcW w:w="180" w:type="dxa"/>
            <w:gridSpan w:val="2"/>
            <w:vAlign w:val="bottom"/>
          </w:tcPr>
          <w:p w14:paraId="2CC877F9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1AF5736" w14:textId="5BC27DE4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201</w:t>
            </w:r>
          </w:p>
        </w:tc>
        <w:tc>
          <w:tcPr>
            <w:tcW w:w="181" w:type="dxa"/>
            <w:gridSpan w:val="2"/>
            <w:vAlign w:val="bottom"/>
          </w:tcPr>
          <w:p w14:paraId="5EB17E98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26E1A" w14:textId="213DA145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111</w:t>
            </w:r>
          </w:p>
        </w:tc>
        <w:tc>
          <w:tcPr>
            <w:tcW w:w="184" w:type="dxa"/>
            <w:vAlign w:val="bottom"/>
          </w:tcPr>
          <w:p w14:paraId="2756AFF7" w14:textId="77777777" w:rsidR="00BF2724" w:rsidRPr="001B62BD" w:rsidRDefault="00BF2724" w:rsidP="00BF2724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43A96C60" w14:textId="19F9E61B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54</w:t>
            </w:r>
          </w:p>
        </w:tc>
        <w:tc>
          <w:tcPr>
            <w:tcW w:w="184" w:type="dxa"/>
          </w:tcPr>
          <w:p w14:paraId="55AF69F4" w14:textId="77777777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45808FA1" w14:textId="20962842" w:rsidR="00BF2724" w:rsidRPr="001B62BD" w:rsidRDefault="00BF2724" w:rsidP="00BF272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4,066</w:t>
            </w:r>
          </w:p>
        </w:tc>
      </w:tr>
    </w:tbl>
    <w:p w14:paraId="15B9D00B" w14:textId="77777777" w:rsidR="00310440" w:rsidRDefault="00310440" w:rsidP="00BF1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7"/>
          <w:szCs w:val="27"/>
        </w:rPr>
      </w:pPr>
    </w:p>
    <w:p w14:paraId="1DFB637E" w14:textId="5D7968E4" w:rsidR="00A77262" w:rsidRPr="00077D8B" w:rsidRDefault="00A77262" w:rsidP="00BF1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7"/>
          <w:szCs w:val="27"/>
        </w:rPr>
      </w:pPr>
      <w:r w:rsidRPr="00077D8B">
        <w:rPr>
          <w:rFonts w:asciiTheme="majorBidi" w:hAnsiTheme="majorBidi" w:cstheme="majorBidi"/>
          <w:b/>
          <w:bCs/>
          <w:i/>
          <w:iCs/>
          <w:sz w:val="27"/>
          <w:szCs w:val="27"/>
          <w:cs/>
        </w:rPr>
        <w:t xml:space="preserve">ข้อมูลเกี่ยวกับส่วนงานที่รายงานสำหรับปีสิ้นสุด </w:t>
      </w:r>
      <w:r w:rsidR="000C58DB" w:rsidRPr="00077D8B">
        <w:rPr>
          <w:rFonts w:asciiTheme="majorBidi" w:hAnsiTheme="majorBidi" w:cstheme="majorBidi"/>
          <w:b/>
          <w:bCs/>
          <w:i/>
          <w:iCs/>
          <w:sz w:val="27"/>
          <w:szCs w:val="27"/>
        </w:rPr>
        <w:t>31</w:t>
      </w:r>
      <w:r w:rsidRPr="00077D8B">
        <w:rPr>
          <w:rFonts w:asciiTheme="majorBidi" w:hAnsiTheme="majorBidi" w:cstheme="majorBidi"/>
          <w:b/>
          <w:bCs/>
          <w:i/>
          <w:iCs/>
          <w:sz w:val="27"/>
          <w:szCs w:val="27"/>
          <w:cs/>
        </w:rPr>
        <w:t xml:space="preserve"> ธันวาคม </w:t>
      </w:r>
      <w:r w:rsidR="000C58DB" w:rsidRPr="00077D8B">
        <w:rPr>
          <w:rFonts w:asciiTheme="majorBidi" w:hAnsiTheme="majorBidi" w:cstheme="majorBidi"/>
          <w:b/>
          <w:bCs/>
          <w:i/>
          <w:iCs/>
          <w:sz w:val="27"/>
          <w:szCs w:val="27"/>
        </w:rPr>
        <w:t>2563</w:t>
      </w:r>
    </w:p>
    <w:p w14:paraId="50249FBB" w14:textId="77777777" w:rsidR="00A77262" w:rsidRPr="00B20F02" w:rsidRDefault="00A77262" w:rsidP="00A77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15398" w:type="dxa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86"/>
        <w:gridCol w:w="984"/>
        <w:gridCol w:w="202"/>
        <w:gridCol w:w="12"/>
        <w:gridCol w:w="944"/>
        <w:gridCol w:w="207"/>
        <w:gridCol w:w="8"/>
        <w:gridCol w:w="960"/>
        <w:gridCol w:w="48"/>
        <w:gridCol w:w="166"/>
        <w:gridCol w:w="39"/>
        <w:gridCol w:w="1032"/>
        <w:gridCol w:w="206"/>
        <w:gridCol w:w="1151"/>
        <w:gridCol w:w="182"/>
        <w:gridCol w:w="23"/>
        <w:gridCol w:w="1135"/>
        <w:gridCol w:w="15"/>
        <w:gridCol w:w="169"/>
        <w:gridCol w:w="39"/>
        <w:gridCol w:w="917"/>
        <w:gridCol w:w="38"/>
        <w:gridCol w:w="167"/>
        <w:gridCol w:w="39"/>
        <w:gridCol w:w="879"/>
        <w:gridCol w:w="210"/>
        <w:gridCol w:w="954"/>
        <w:gridCol w:w="16"/>
        <w:gridCol w:w="163"/>
        <w:gridCol w:w="47"/>
        <w:gridCol w:w="951"/>
        <w:gridCol w:w="9"/>
      </w:tblGrid>
      <w:tr w:rsidR="002250DC" w:rsidRPr="00077D8B" w14:paraId="66B76D91" w14:textId="77777777" w:rsidTr="00BF2724">
        <w:trPr>
          <w:gridAfter w:val="1"/>
          <w:wAfter w:w="9" w:type="dxa"/>
          <w:cantSplit/>
          <w:trHeight w:val="299"/>
          <w:tblHeader/>
        </w:trPr>
        <w:tc>
          <w:tcPr>
            <w:tcW w:w="3486" w:type="dxa"/>
          </w:tcPr>
          <w:p w14:paraId="2810A34D" w14:textId="77777777" w:rsidR="00A77262" w:rsidRPr="00077D8B" w:rsidRDefault="00A77262" w:rsidP="00A0225D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903" w:type="dxa"/>
            <w:gridSpan w:val="30"/>
          </w:tcPr>
          <w:p w14:paraId="215576B3" w14:textId="77777777" w:rsidR="00A77262" w:rsidRPr="00077D8B" w:rsidRDefault="00A77262" w:rsidP="00A0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77D8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077D8B" w:rsidRPr="00077D8B" w14:paraId="0A74178B" w14:textId="77777777" w:rsidTr="007906C7">
        <w:trPr>
          <w:gridAfter w:val="1"/>
          <w:wAfter w:w="9" w:type="dxa"/>
          <w:cantSplit/>
          <w:trHeight w:val="299"/>
          <w:tblHeader/>
        </w:trPr>
        <w:tc>
          <w:tcPr>
            <w:tcW w:w="3486" w:type="dxa"/>
          </w:tcPr>
          <w:p w14:paraId="2D9EB6A3" w14:textId="77777777" w:rsidR="00077D8B" w:rsidRPr="00077D8B" w:rsidRDefault="00077D8B" w:rsidP="00077D8B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4" w:type="dxa"/>
          </w:tcPr>
          <w:p w14:paraId="3CD15817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4" w:type="dxa"/>
            <w:gridSpan w:val="2"/>
          </w:tcPr>
          <w:p w14:paraId="462D5222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44" w:type="dxa"/>
          </w:tcPr>
          <w:p w14:paraId="53B4ABC8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7" w:type="dxa"/>
          </w:tcPr>
          <w:p w14:paraId="552EF1CB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6" w:type="dxa"/>
            <w:gridSpan w:val="3"/>
          </w:tcPr>
          <w:p w14:paraId="04FEE64C" w14:textId="65BD6E3F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5" w:type="dxa"/>
            <w:gridSpan w:val="2"/>
          </w:tcPr>
          <w:p w14:paraId="41D59427" w14:textId="77777777" w:rsidR="00077D8B" w:rsidRPr="00077D8B" w:rsidRDefault="00077D8B" w:rsidP="00077D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32" w:type="dxa"/>
          </w:tcPr>
          <w:p w14:paraId="39A16BE4" w14:textId="0CB3DE25" w:rsidR="00077D8B" w:rsidRPr="00077D8B" w:rsidRDefault="00077D8B" w:rsidP="00077D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1B62BD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ผลิตภัณฑ์</w:t>
            </w:r>
          </w:p>
        </w:tc>
        <w:tc>
          <w:tcPr>
            <w:tcW w:w="206" w:type="dxa"/>
            <w:vAlign w:val="bottom"/>
          </w:tcPr>
          <w:p w14:paraId="00B4EDDD" w14:textId="77777777" w:rsidR="00077D8B" w:rsidRPr="00077D8B" w:rsidRDefault="00077D8B" w:rsidP="00077D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1" w:type="dxa"/>
          </w:tcPr>
          <w:p w14:paraId="3815D735" w14:textId="0D4BEFBA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</w:t>
            </w:r>
          </w:p>
        </w:tc>
        <w:tc>
          <w:tcPr>
            <w:tcW w:w="182" w:type="dxa"/>
          </w:tcPr>
          <w:p w14:paraId="38EDCE45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8" w:type="dxa"/>
            <w:gridSpan w:val="2"/>
          </w:tcPr>
          <w:p w14:paraId="160EECFC" w14:textId="377D103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  <w:gridSpan w:val="2"/>
          </w:tcPr>
          <w:p w14:paraId="55A630B3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6" w:type="dxa"/>
            <w:gridSpan w:val="2"/>
          </w:tcPr>
          <w:p w14:paraId="63A722DC" w14:textId="149872E9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5" w:type="dxa"/>
            <w:gridSpan w:val="2"/>
          </w:tcPr>
          <w:p w14:paraId="1DF137FA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8" w:type="dxa"/>
            <w:gridSpan w:val="2"/>
          </w:tcPr>
          <w:p w14:paraId="49FD346E" w14:textId="2F3B64D8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10" w:type="dxa"/>
          </w:tcPr>
          <w:p w14:paraId="11D14C29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4" w:type="dxa"/>
          </w:tcPr>
          <w:p w14:paraId="25637F76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gridSpan w:val="2"/>
          </w:tcPr>
          <w:p w14:paraId="751D9F0A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8" w:type="dxa"/>
            <w:gridSpan w:val="2"/>
          </w:tcPr>
          <w:p w14:paraId="0C6B4649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77D8B" w:rsidRPr="00077D8B" w14:paraId="4D25A02D" w14:textId="77777777" w:rsidTr="00BF2724">
        <w:trPr>
          <w:gridAfter w:val="1"/>
          <w:wAfter w:w="9" w:type="dxa"/>
          <w:cantSplit/>
          <w:trHeight w:val="299"/>
          <w:tblHeader/>
        </w:trPr>
        <w:tc>
          <w:tcPr>
            <w:tcW w:w="3486" w:type="dxa"/>
          </w:tcPr>
          <w:p w14:paraId="695DC5B2" w14:textId="77777777" w:rsidR="00077D8B" w:rsidRPr="00077D8B" w:rsidRDefault="00077D8B" w:rsidP="00077D8B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4" w:type="dxa"/>
          </w:tcPr>
          <w:p w14:paraId="4D76377F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4" w:type="dxa"/>
            <w:gridSpan w:val="2"/>
          </w:tcPr>
          <w:p w14:paraId="4B3BEA50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44" w:type="dxa"/>
          </w:tcPr>
          <w:p w14:paraId="5498DD79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7" w:type="dxa"/>
          </w:tcPr>
          <w:p w14:paraId="07753FB4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6" w:type="dxa"/>
            <w:gridSpan w:val="3"/>
          </w:tcPr>
          <w:p w14:paraId="3819A094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5" w:type="dxa"/>
            <w:gridSpan w:val="2"/>
          </w:tcPr>
          <w:p w14:paraId="4A320C7B" w14:textId="77777777" w:rsidR="00077D8B" w:rsidRPr="00077D8B" w:rsidRDefault="00077D8B" w:rsidP="00077D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32" w:type="dxa"/>
          </w:tcPr>
          <w:p w14:paraId="7D15A5CB" w14:textId="4F4270F2" w:rsidR="00077D8B" w:rsidRPr="00077D8B" w:rsidRDefault="00077D8B" w:rsidP="00077D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1B62BD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เนื้อสัตว์</w:t>
            </w:r>
          </w:p>
        </w:tc>
        <w:tc>
          <w:tcPr>
            <w:tcW w:w="206" w:type="dxa"/>
            <w:vAlign w:val="bottom"/>
          </w:tcPr>
          <w:p w14:paraId="42865827" w14:textId="77777777" w:rsidR="00077D8B" w:rsidRPr="00077D8B" w:rsidRDefault="00077D8B" w:rsidP="00077D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1" w:type="dxa"/>
          </w:tcPr>
          <w:p w14:paraId="36F0B04D" w14:textId="42F3D073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>ร่วมและ</w:t>
            </w:r>
          </w:p>
        </w:tc>
        <w:tc>
          <w:tcPr>
            <w:tcW w:w="182" w:type="dxa"/>
          </w:tcPr>
          <w:p w14:paraId="4AA85589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8" w:type="dxa"/>
            <w:gridSpan w:val="2"/>
          </w:tcPr>
          <w:p w14:paraId="36E64143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  <w:gridSpan w:val="2"/>
          </w:tcPr>
          <w:p w14:paraId="3A626EAC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6" w:type="dxa"/>
            <w:gridSpan w:val="2"/>
          </w:tcPr>
          <w:p w14:paraId="6D3C9353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5" w:type="dxa"/>
            <w:gridSpan w:val="2"/>
          </w:tcPr>
          <w:p w14:paraId="47ECC4FF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8" w:type="dxa"/>
            <w:gridSpan w:val="2"/>
          </w:tcPr>
          <w:p w14:paraId="614E4F90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10" w:type="dxa"/>
          </w:tcPr>
          <w:p w14:paraId="144F3ADB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4" w:type="dxa"/>
          </w:tcPr>
          <w:p w14:paraId="3E919A7B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9" w:type="dxa"/>
            <w:gridSpan w:val="2"/>
          </w:tcPr>
          <w:p w14:paraId="72E03FFD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8" w:type="dxa"/>
            <w:gridSpan w:val="2"/>
          </w:tcPr>
          <w:p w14:paraId="2003CEEA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F2724" w:rsidRPr="00077D8B" w14:paraId="6F762F8E" w14:textId="77777777" w:rsidTr="00BF2724">
        <w:trPr>
          <w:gridAfter w:val="1"/>
          <w:wAfter w:w="9" w:type="dxa"/>
          <w:cantSplit/>
          <w:trHeight w:val="299"/>
          <w:tblHeader/>
        </w:trPr>
        <w:tc>
          <w:tcPr>
            <w:tcW w:w="3486" w:type="dxa"/>
          </w:tcPr>
          <w:p w14:paraId="22B7EBBE" w14:textId="77777777" w:rsidR="00BF2724" w:rsidRPr="00077D8B" w:rsidRDefault="00BF2724" w:rsidP="00BF272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4" w:type="dxa"/>
          </w:tcPr>
          <w:p w14:paraId="04DB8D00" w14:textId="2133191C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4" w:type="dxa"/>
            <w:gridSpan w:val="2"/>
          </w:tcPr>
          <w:p w14:paraId="75BCFC95" w14:textId="77777777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44" w:type="dxa"/>
          </w:tcPr>
          <w:p w14:paraId="6E32DA2F" w14:textId="26E87B76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77D8B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อาหารเพื่อ</w:t>
            </w:r>
          </w:p>
        </w:tc>
        <w:tc>
          <w:tcPr>
            <w:tcW w:w="207" w:type="dxa"/>
          </w:tcPr>
          <w:p w14:paraId="2FE9393B" w14:textId="77777777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6" w:type="dxa"/>
            <w:gridSpan w:val="3"/>
          </w:tcPr>
          <w:p w14:paraId="21456587" w14:textId="69751363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5" w:type="dxa"/>
            <w:gridSpan w:val="2"/>
          </w:tcPr>
          <w:p w14:paraId="7E549E64" w14:textId="77777777" w:rsidR="00BF2724" w:rsidRPr="00077D8B" w:rsidRDefault="00BF2724" w:rsidP="00BF27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32" w:type="dxa"/>
          </w:tcPr>
          <w:p w14:paraId="0F4D64EE" w14:textId="300E7A79" w:rsidR="00BF2724" w:rsidRPr="00077D8B" w:rsidRDefault="00BF2724" w:rsidP="00BF27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ไม่มี</w:t>
            </w:r>
          </w:p>
        </w:tc>
        <w:tc>
          <w:tcPr>
            <w:tcW w:w="206" w:type="dxa"/>
            <w:vAlign w:val="bottom"/>
          </w:tcPr>
          <w:p w14:paraId="2725C904" w14:textId="77777777" w:rsidR="00BF2724" w:rsidRPr="00077D8B" w:rsidRDefault="00BF2724" w:rsidP="00BF27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1" w:type="dxa"/>
          </w:tcPr>
          <w:p w14:paraId="6F9D6E06" w14:textId="0066398D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>ผลพลอยได้</w:t>
            </w:r>
          </w:p>
        </w:tc>
        <w:tc>
          <w:tcPr>
            <w:tcW w:w="182" w:type="dxa"/>
          </w:tcPr>
          <w:p w14:paraId="0592D8A4" w14:textId="77777777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8" w:type="dxa"/>
            <w:gridSpan w:val="2"/>
          </w:tcPr>
          <w:p w14:paraId="6D8DB3D0" w14:textId="29B8B78D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gridSpan w:val="2"/>
          </w:tcPr>
          <w:p w14:paraId="70382127" w14:textId="77777777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6" w:type="dxa"/>
            <w:gridSpan w:val="2"/>
          </w:tcPr>
          <w:p w14:paraId="345CD945" w14:textId="77777777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ต่าง</w:t>
            </w:r>
          </w:p>
        </w:tc>
        <w:tc>
          <w:tcPr>
            <w:tcW w:w="205" w:type="dxa"/>
            <w:gridSpan w:val="2"/>
          </w:tcPr>
          <w:p w14:paraId="6907E888" w14:textId="77777777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8" w:type="dxa"/>
            <w:gridSpan w:val="2"/>
          </w:tcPr>
          <w:p w14:paraId="6F7099A5" w14:textId="6A706C46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10" w:type="dxa"/>
          </w:tcPr>
          <w:p w14:paraId="4DC352E4" w14:textId="77777777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4" w:type="dxa"/>
          </w:tcPr>
          <w:p w14:paraId="594FC9B8" w14:textId="53E3D0F7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9" w:type="dxa"/>
            <w:gridSpan w:val="2"/>
          </w:tcPr>
          <w:p w14:paraId="64FA9054" w14:textId="77777777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8" w:type="dxa"/>
            <w:gridSpan w:val="2"/>
          </w:tcPr>
          <w:p w14:paraId="7B7FC359" w14:textId="77777777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F2724" w:rsidRPr="00077D8B" w14:paraId="6F5FA30A" w14:textId="77777777" w:rsidTr="00BF2724">
        <w:trPr>
          <w:gridAfter w:val="1"/>
          <w:wAfter w:w="9" w:type="dxa"/>
          <w:cantSplit/>
          <w:trHeight w:val="299"/>
          <w:tblHeader/>
        </w:trPr>
        <w:tc>
          <w:tcPr>
            <w:tcW w:w="3486" w:type="dxa"/>
          </w:tcPr>
          <w:p w14:paraId="240B4F1A" w14:textId="77777777" w:rsidR="00BF2724" w:rsidRPr="00077D8B" w:rsidRDefault="00BF2724" w:rsidP="00BF2724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4" w:type="dxa"/>
          </w:tcPr>
          <w:p w14:paraId="60E65D4D" w14:textId="723C7FA6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เกษตร</w:t>
            </w:r>
          </w:p>
        </w:tc>
        <w:tc>
          <w:tcPr>
            <w:tcW w:w="214" w:type="dxa"/>
            <w:gridSpan w:val="2"/>
          </w:tcPr>
          <w:p w14:paraId="00965068" w14:textId="77777777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44" w:type="dxa"/>
          </w:tcPr>
          <w:p w14:paraId="21975BCF" w14:textId="6D20E1F7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</w:t>
            </w: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บริโภค</w:t>
            </w:r>
          </w:p>
        </w:tc>
        <w:tc>
          <w:tcPr>
            <w:tcW w:w="207" w:type="dxa"/>
          </w:tcPr>
          <w:p w14:paraId="46A9C641" w14:textId="77777777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6" w:type="dxa"/>
            <w:gridSpan w:val="3"/>
          </w:tcPr>
          <w:p w14:paraId="7A27777A" w14:textId="17D73194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ส่งออก</w:t>
            </w:r>
          </w:p>
        </w:tc>
        <w:tc>
          <w:tcPr>
            <w:tcW w:w="205" w:type="dxa"/>
            <w:gridSpan w:val="2"/>
          </w:tcPr>
          <w:p w14:paraId="571F6CF8" w14:textId="77777777" w:rsidR="00BF2724" w:rsidRPr="00077D8B" w:rsidRDefault="00BF2724" w:rsidP="00BF27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32" w:type="dxa"/>
          </w:tcPr>
          <w:p w14:paraId="6BA4446D" w14:textId="705DF9ED" w:rsidR="00BF2724" w:rsidRPr="00077D8B" w:rsidRDefault="00BF2724" w:rsidP="00BF27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B62BD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บรรจุภัณฑ์</w:t>
            </w:r>
          </w:p>
        </w:tc>
        <w:tc>
          <w:tcPr>
            <w:tcW w:w="206" w:type="dxa"/>
            <w:vAlign w:val="bottom"/>
          </w:tcPr>
          <w:p w14:paraId="17E1FDBD" w14:textId="77777777" w:rsidR="00BF2724" w:rsidRPr="00077D8B" w:rsidRDefault="00BF2724" w:rsidP="00BF272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1" w:type="dxa"/>
          </w:tcPr>
          <w:p w14:paraId="53D0041D" w14:textId="7818B890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และอาหารอื่นๆ</w:t>
            </w:r>
          </w:p>
        </w:tc>
        <w:tc>
          <w:tcPr>
            <w:tcW w:w="182" w:type="dxa"/>
          </w:tcPr>
          <w:p w14:paraId="6E3ABF2C" w14:textId="77777777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8" w:type="dxa"/>
            <w:gridSpan w:val="2"/>
          </w:tcPr>
          <w:p w14:paraId="5EC4F7BD" w14:textId="75440459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ปศุสัตว์</w:t>
            </w:r>
          </w:p>
        </w:tc>
        <w:tc>
          <w:tcPr>
            <w:tcW w:w="184" w:type="dxa"/>
            <w:gridSpan w:val="2"/>
          </w:tcPr>
          <w:p w14:paraId="4560F822" w14:textId="77777777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6" w:type="dxa"/>
            <w:gridSpan w:val="2"/>
          </w:tcPr>
          <w:p w14:paraId="341C0E76" w14:textId="1E034749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ประเทศ</w:t>
            </w:r>
          </w:p>
        </w:tc>
        <w:tc>
          <w:tcPr>
            <w:tcW w:w="205" w:type="dxa"/>
            <w:gridSpan w:val="2"/>
          </w:tcPr>
          <w:p w14:paraId="3363A41A" w14:textId="77777777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18" w:type="dxa"/>
            <w:gridSpan w:val="2"/>
          </w:tcPr>
          <w:p w14:paraId="109B4E1E" w14:textId="6C4C0389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สัตว์เลี้ยง</w:t>
            </w:r>
          </w:p>
        </w:tc>
        <w:tc>
          <w:tcPr>
            <w:tcW w:w="210" w:type="dxa"/>
          </w:tcPr>
          <w:p w14:paraId="3110921E" w14:textId="77777777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4" w:type="dxa"/>
          </w:tcPr>
          <w:p w14:paraId="63C24BBC" w14:textId="51E55880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อื่น ๆ</w:t>
            </w:r>
          </w:p>
        </w:tc>
        <w:tc>
          <w:tcPr>
            <w:tcW w:w="179" w:type="dxa"/>
            <w:gridSpan w:val="2"/>
          </w:tcPr>
          <w:p w14:paraId="2FE04609" w14:textId="77777777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8" w:type="dxa"/>
            <w:gridSpan w:val="2"/>
          </w:tcPr>
          <w:p w14:paraId="49EB9FD6" w14:textId="7C44CECD" w:rsidR="00BF2724" w:rsidRPr="00077D8B" w:rsidRDefault="00BF2724" w:rsidP="00BF2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F0793D" w:rsidRPr="00077D8B" w14:paraId="2856CD49" w14:textId="77777777" w:rsidTr="00BF2724">
        <w:trPr>
          <w:gridAfter w:val="1"/>
          <w:wAfter w:w="9" w:type="dxa"/>
          <w:cantSplit/>
          <w:trHeight w:val="299"/>
          <w:tblHeader/>
        </w:trPr>
        <w:tc>
          <w:tcPr>
            <w:tcW w:w="3486" w:type="dxa"/>
          </w:tcPr>
          <w:p w14:paraId="42FEAFB8" w14:textId="77777777" w:rsidR="00F0793D" w:rsidRPr="00077D8B" w:rsidRDefault="00F0793D" w:rsidP="00F0793D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903" w:type="dxa"/>
            <w:gridSpan w:val="30"/>
          </w:tcPr>
          <w:p w14:paraId="3FA7EDB3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(ล้านบาท)</w:t>
            </w:r>
          </w:p>
        </w:tc>
      </w:tr>
      <w:tr w:rsidR="00F0793D" w:rsidRPr="00077D8B" w14:paraId="73BBF056" w14:textId="77777777" w:rsidTr="00BF2724">
        <w:trPr>
          <w:cantSplit/>
          <w:trHeight w:val="299"/>
        </w:trPr>
        <w:tc>
          <w:tcPr>
            <w:tcW w:w="3486" w:type="dxa"/>
          </w:tcPr>
          <w:p w14:paraId="250E3A85" w14:textId="0E08C738" w:rsidR="00F0793D" w:rsidRPr="00077D8B" w:rsidRDefault="00F0793D" w:rsidP="00F0793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84" w:type="dxa"/>
            <w:vAlign w:val="bottom"/>
          </w:tcPr>
          <w:p w14:paraId="2DE7C15B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2" w:type="dxa"/>
            <w:vAlign w:val="bottom"/>
          </w:tcPr>
          <w:p w14:paraId="2EF18D03" w14:textId="77777777" w:rsidR="00F0793D" w:rsidRPr="00077D8B" w:rsidRDefault="00F0793D" w:rsidP="00F0793D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6" w:type="dxa"/>
            <w:gridSpan w:val="2"/>
            <w:vAlign w:val="bottom"/>
          </w:tcPr>
          <w:p w14:paraId="03BB7479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15" w:type="dxa"/>
            <w:gridSpan w:val="2"/>
          </w:tcPr>
          <w:p w14:paraId="49700B44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</w:tcPr>
          <w:p w14:paraId="6A6D0A37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14" w:type="dxa"/>
            <w:gridSpan w:val="2"/>
            <w:vAlign w:val="bottom"/>
          </w:tcPr>
          <w:p w14:paraId="742DCA00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1BAB6307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1902D54B" w14:textId="77777777" w:rsidR="00F0793D" w:rsidRPr="00077D8B" w:rsidRDefault="00F0793D" w:rsidP="00F0793D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1" w:type="dxa"/>
            <w:vAlign w:val="bottom"/>
          </w:tcPr>
          <w:p w14:paraId="1CBD583E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5" w:type="dxa"/>
            <w:gridSpan w:val="2"/>
          </w:tcPr>
          <w:p w14:paraId="26EF0CA1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0" w:type="dxa"/>
            <w:gridSpan w:val="2"/>
          </w:tcPr>
          <w:p w14:paraId="3BC4489E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74229DDA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55" w:type="dxa"/>
            <w:gridSpan w:val="2"/>
            <w:vAlign w:val="bottom"/>
          </w:tcPr>
          <w:p w14:paraId="6F0EA6D5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gridSpan w:val="2"/>
            <w:vAlign w:val="bottom"/>
          </w:tcPr>
          <w:p w14:paraId="20233649" w14:textId="77777777" w:rsidR="00F0793D" w:rsidRPr="00077D8B" w:rsidRDefault="00F0793D" w:rsidP="00F0793D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vAlign w:val="bottom"/>
          </w:tcPr>
          <w:p w14:paraId="01E66092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10" w:type="dxa"/>
            <w:vAlign w:val="bottom"/>
          </w:tcPr>
          <w:p w14:paraId="7E13708A" w14:textId="77777777" w:rsidR="00F0793D" w:rsidRPr="00077D8B" w:rsidRDefault="00F0793D" w:rsidP="00F0793D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0" w:type="dxa"/>
            <w:gridSpan w:val="2"/>
          </w:tcPr>
          <w:p w14:paraId="4AD1647B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10" w:type="dxa"/>
            <w:gridSpan w:val="2"/>
          </w:tcPr>
          <w:p w14:paraId="5E08A750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0D077FBB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</w:tr>
      <w:tr w:rsidR="00CA4BBB" w:rsidRPr="00077D8B" w14:paraId="506FFD0C" w14:textId="77777777" w:rsidTr="00BF2724">
        <w:trPr>
          <w:cantSplit/>
        </w:trPr>
        <w:tc>
          <w:tcPr>
            <w:tcW w:w="3486" w:type="dxa"/>
          </w:tcPr>
          <w:p w14:paraId="0C00176B" w14:textId="77777777" w:rsidR="00CA4BBB" w:rsidRPr="00077D8B" w:rsidRDefault="00CA4BBB" w:rsidP="00CA4BBB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984" w:type="dxa"/>
            <w:vAlign w:val="bottom"/>
          </w:tcPr>
          <w:p w14:paraId="7A8F273A" w14:textId="598A39C2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21,794</w:t>
            </w:r>
          </w:p>
        </w:tc>
        <w:tc>
          <w:tcPr>
            <w:tcW w:w="202" w:type="dxa"/>
            <w:vAlign w:val="bottom"/>
          </w:tcPr>
          <w:p w14:paraId="60E0E796" w14:textId="77777777" w:rsidR="00CA4BBB" w:rsidRPr="00077D8B" w:rsidRDefault="00CA4BBB" w:rsidP="00CA4BB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147B9" w14:textId="7C84FB81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24,185</w:t>
            </w:r>
          </w:p>
        </w:tc>
        <w:tc>
          <w:tcPr>
            <w:tcW w:w="215" w:type="dxa"/>
            <w:gridSpan w:val="2"/>
          </w:tcPr>
          <w:p w14:paraId="2AC96311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  <w:vAlign w:val="bottom"/>
          </w:tcPr>
          <w:p w14:paraId="0AEA5B5F" w14:textId="769CF90D" w:rsidR="00CA4BBB" w:rsidRPr="00077D8B" w:rsidRDefault="00CA4BBB" w:rsidP="00CA4BB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9,172</w:t>
            </w:r>
          </w:p>
        </w:tc>
        <w:tc>
          <w:tcPr>
            <w:tcW w:w="214" w:type="dxa"/>
            <w:gridSpan w:val="2"/>
            <w:vAlign w:val="bottom"/>
          </w:tcPr>
          <w:p w14:paraId="5BBFF6F8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6E726F6B" w14:textId="2D8BCD83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5,175</w:t>
            </w:r>
          </w:p>
        </w:tc>
        <w:tc>
          <w:tcPr>
            <w:tcW w:w="206" w:type="dxa"/>
            <w:vAlign w:val="bottom"/>
          </w:tcPr>
          <w:p w14:paraId="37294838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458FF" w14:textId="44981A4E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9,281</w:t>
            </w:r>
          </w:p>
        </w:tc>
        <w:tc>
          <w:tcPr>
            <w:tcW w:w="205" w:type="dxa"/>
            <w:gridSpan w:val="2"/>
          </w:tcPr>
          <w:p w14:paraId="18970183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7421AE04" w14:textId="7F4A39FE" w:rsidR="00CA4BBB" w:rsidRPr="00077D8B" w:rsidRDefault="00CA4BBB" w:rsidP="00CA4BBB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5,605</w:t>
            </w:r>
          </w:p>
        </w:tc>
        <w:tc>
          <w:tcPr>
            <w:tcW w:w="208" w:type="dxa"/>
            <w:gridSpan w:val="2"/>
            <w:vAlign w:val="bottom"/>
          </w:tcPr>
          <w:p w14:paraId="4B1DCED5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55" w:type="dxa"/>
            <w:gridSpan w:val="2"/>
            <w:vAlign w:val="bottom"/>
          </w:tcPr>
          <w:p w14:paraId="51949320" w14:textId="19C09EC9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3,636</w:t>
            </w:r>
          </w:p>
        </w:tc>
        <w:tc>
          <w:tcPr>
            <w:tcW w:w="206" w:type="dxa"/>
            <w:gridSpan w:val="2"/>
            <w:vAlign w:val="bottom"/>
          </w:tcPr>
          <w:p w14:paraId="4BDD12FB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E17A6" w14:textId="47A50E8E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1,150</w:t>
            </w:r>
          </w:p>
        </w:tc>
        <w:tc>
          <w:tcPr>
            <w:tcW w:w="210" w:type="dxa"/>
            <w:vAlign w:val="bottom"/>
          </w:tcPr>
          <w:p w14:paraId="324E2DCC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7C3FB390" w14:textId="7B84613B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104</w:t>
            </w:r>
          </w:p>
        </w:tc>
        <w:tc>
          <w:tcPr>
            <w:tcW w:w="210" w:type="dxa"/>
            <w:gridSpan w:val="2"/>
          </w:tcPr>
          <w:p w14:paraId="32D88DF4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8CAA02F" w14:textId="1C265DC2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80,102</w:t>
            </w:r>
          </w:p>
        </w:tc>
      </w:tr>
      <w:tr w:rsidR="00CA4BBB" w:rsidRPr="00077D8B" w14:paraId="299D55C4" w14:textId="77777777" w:rsidTr="00BF2724">
        <w:trPr>
          <w:cantSplit/>
        </w:trPr>
        <w:tc>
          <w:tcPr>
            <w:tcW w:w="3486" w:type="dxa"/>
          </w:tcPr>
          <w:p w14:paraId="734B8442" w14:textId="77777777" w:rsidR="00CA4BBB" w:rsidRPr="00077D8B" w:rsidRDefault="00CA4BBB" w:rsidP="00CA4BBB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ตามส่วนงาน</w:t>
            </w:r>
          </w:p>
        </w:tc>
        <w:tc>
          <w:tcPr>
            <w:tcW w:w="984" w:type="dxa"/>
            <w:vAlign w:val="bottom"/>
          </w:tcPr>
          <w:p w14:paraId="331DBC15" w14:textId="5A737D30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383</w:t>
            </w:r>
          </w:p>
        </w:tc>
        <w:tc>
          <w:tcPr>
            <w:tcW w:w="202" w:type="dxa"/>
            <w:vAlign w:val="bottom"/>
          </w:tcPr>
          <w:p w14:paraId="16C53EE2" w14:textId="77777777" w:rsidR="00CA4BBB" w:rsidRPr="00077D8B" w:rsidRDefault="00CA4BBB" w:rsidP="00CA4BB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A21FE" w14:textId="75CE9868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1,2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73</w:t>
            </w:r>
          </w:p>
        </w:tc>
        <w:tc>
          <w:tcPr>
            <w:tcW w:w="215" w:type="dxa"/>
            <w:gridSpan w:val="2"/>
          </w:tcPr>
          <w:p w14:paraId="27C6E877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  <w:vAlign w:val="bottom"/>
          </w:tcPr>
          <w:p w14:paraId="14D0D2E2" w14:textId="74BB541D" w:rsidR="00CA4BBB" w:rsidRPr="00077D8B" w:rsidRDefault="00CA4BBB" w:rsidP="00CA4BB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185</w:t>
            </w:r>
          </w:p>
        </w:tc>
        <w:tc>
          <w:tcPr>
            <w:tcW w:w="214" w:type="dxa"/>
            <w:gridSpan w:val="2"/>
            <w:vAlign w:val="bottom"/>
          </w:tcPr>
          <w:p w14:paraId="2A36DDAD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15E30AD2" w14:textId="63467BD4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26</w:t>
            </w:r>
          </w:p>
        </w:tc>
        <w:tc>
          <w:tcPr>
            <w:tcW w:w="206" w:type="dxa"/>
            <w:vAlign w:val="bottom"/>
          </w:tcPr>
          <w:p w14:paraId="4222CD04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FEB2B" w14:textId="40EA7074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82</w:t>
            </w:r>
          </w:p>
        </w:tc>
        <w:tc>
          <w:tcPr>
            <w:tcW w:w="205" w:type="dxa"/>
            <w:gridSpan w:val="2"/>
          </w:tcPr>
          <w:p w14:paraId="7F8DACDB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792D3E66" w14:textId="47EDA4A2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314</w:t>
            </w:r>
          </w:p>
        </w:tc>
        <w:tc>
          <w:tcPr>
            <w:tcW w:w="208" w:type="dxa"/>
            <w:gridSpan w:val="2"/>
            <w:vAlign w:val="bottom"/>
          </w:tcPr>
          <w:p w14:paraId="57BFBE2C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55" w:type="dxa"/>
            <w:gridSpan w:val="2"/>
            <w:vAlign w:val="bottom"/>
          </w:tcPr>
          <w:p w14:paraId="71EF8635" w14:textId="56B4ECC6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447</w:t>
            </w:r>
          </w:p>
        </w:tc>
        <w:tc>
          <w:tcPr>
            <w:tcW w:w="206" w:type="dxa"/>
            <w:gridSpan w:val="2"/>
            <w:vAlign w:val="bottom"/>
          </w:tcPr>
          <w:p w14:paraId="0CFC927F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CD3B3" w14:textId="2983CDC9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41</w:t>
            </w:r>
          </w:p>
        </w:tc>
        <w:tc>
          <w:tcPr>
            <w:tcW w:w="210" w:type="dxa"/>
            <w:vAlign w:val="bottom"/>
          </w:tcPr>
          <w:p w14:paraId="45A25165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7F196196" w14:textId="31FF12A9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(</w:t>
            </w: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</w:t>
            </w:r>
            <w:r w:rsidRPr="00077D8B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10" w:type="dxa"/>
            <w:gridSpan w:val="2"/>
          </w:tcPr>
          <w:p w14:paraId="0BC1A5CA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F01F83F" w14:textId="7893183D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2,715</w:t>
            </w:r>
          </w:p>
        </w:tc>
      </w:tr>
      <w:tr w:rsidR="00CA4BBB" w:rsidRPr="00077D8B" w14:paraId="2D28180F" w14:textId="77777777" w:rsidTr="00BF2724">
        <w:trPr>
          <w:cantSplit/>
        </w:trPr>
        <w:tc>
          <w:tcPr>
            <w:tcW w:w="3486" w:type="dxa"/>
          </w:tcPr>
          <w:p w14:paraId="110ADD68" w14:textId="77777777" w:rsidR="00CA4BBB" w:rsidRPr="00077D8B" w:rsidRDefault="00CA4BBB" w:rsidP="00CA4BBB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84" w:type="dxa"/>
            <w:vAlign w:val="bottom"/>
          </w:tcPr>
          <w:p w14:paraId="68DCABA8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2" w:type="dxa"/>
            <w:vAlign w:val="bottom"/>
          </w:tcPr>
          <w:p w14:paraId="74B233CE" w14:textId="77777777" w:rsidR="00CA4BBB" w:rsidRPr="00077D8B" w:rsidRDefault="00CA4BBB" w:rsidP="00CA4BB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A55A0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5" w:type="dxa"/>
            <w:gridSpan w:val="2"/>
          </w:tcPr>
          <w:p w14:paraId="3733DBA1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  <w:vAlign w:val="bottom"/>
          </w:tcPr>
          <w:p w14:paraId="5B7D76BE" w14:textId="5196D1F2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14" w:type="dxa"/>
            <w:gridSpan w:val="2"/>
            <w:vAlign w:val="bottom"/>
          </w:tcPr>
          <w:p w14:paraId="77414D42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1F3DCEF2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2138D808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474A3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5" w:type="dxa"/>
            <w:gridSpan w:val="2"/>
          </w:tcPr>
          <w:p w14:paraId="37BB60DD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2A7FDB59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060EAFBD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55" w:type="dxa"/>
            <w:gridSpan w:val="2"/>
            <w:vAlign w:val="bottom"/>
          </w:tcPr>
          <w:p w14:paraId="7C78A74B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gridSpan w:val="2"/>
            <w:vAlign w:val="bottom"/>
          </w:tcPr>
          <w:p w14:paraId="3BB6ECF2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CCDC3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0" w:type="dxa"/>
            <w:vAlign w:val="bottom"/>
          </w:tcPr>
          <w:p w14:paraId="475EA77A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154BD40E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0" w:type="dxa"/>
            <w:gridSpan w:val="2"/>
          </w:tcPr>
          <w:p w14:paraId="1912E3AC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04B4F503" w14:textId="559DE00E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526</w:t>
            </w:r>
          </w:p>
        </w:tc>
      </w:tr>
      <w:tr w:rsidR="00CA4BBB" w:rsidRPr="00077D8B" w14:paraId="035E51B2" w14:textId="77777777" w:rsidTr="00BF2724">
        <w:trPr>
          <w:cantSplit/>
        </w:trPr>
        <w:tc>
          <w:tcPr>
            <w:tcW w:w="3486" w:type="dxa"/>
          </w:tcPr>
          <w:p w14:paraId="762FB21D" w14:textId="77777777" w:rsidR="00CA4BBB" w:rsidRPr="00077D8B" w:rsidRDefault="00CA4BBB" w:rsidP="00CA4BBB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ต้นทุนทางการเงิน </w:t>
            </w:r>
          </w:p>
        </w:tc>
        <w:tc>
          <w:tcPr>
            <w:tcW w:w="984" w:type="dxa"/>
            <w:vAlign w:val="bottom"/>
          </w:tcPr>
          <w:p w14:paraId="1ED10B5B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2" w:type="dxa"/>
            <w:vAlign w:val="bottom"/>
          </w:tcPr>
          <w:p w14:paraId="54AD6F9C" w14:textId="77777777" w:rsidR="00CA4BBB" w:rsidRPr="00077D8B" w:rsidRDefault="00CA4BBB" w:rsidP="00CA4BB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F8D70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5" w:type="dxa"/>
            <w:gridSpan w:val="2"/>
          </w:tcPr>
          <w:p w14:paraId="3001CC64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  <w:vAlign w:val="bottom"/>
          </w:tcPr>
          <w:p w14:paraId="500AF5D7" w14:textId="22012308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14" w:type="dxa"/>
            <w:gridSpan w:val="2"/>
            <w:vAlign w:val="bottom"/>
          </w:tcPr>
          <w:p w14:paraId="4F8606F5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63C5B447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32A1E860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C89E3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5" w:type="dxa"/>
            <w:gridSpan w:val="2"/>
          </w:tcPr>
          <w:p w14:paraId="6122893A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04F76604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2211692B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55" w:type="dxa"/>
            <w:gridSpan w:val="2"/>
            <w:vAlign w:val="bottom"/>
          </w:tcPr>
          <w:p w14:paraId="10FC5590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gridSpan w:val="2"/>
            <w:vAlign w:val="bottom"/>
          </w:tcPr>
          <w:p w14:paraId="3B6B3EF8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B78C7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0" w:type="dxa"/>
            <w:vAlign w:val="bottom"/>
          </w:tcPr>
          <w:p w14:paraId="7C35251C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1DDD9391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0" w:type="dxa"/>
            <w:gridSpan w:val="2"/>
          </w:tcPr>
          <w:p w14:paraId="5872E6D5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B0E6C52" w14:textId="68B69EFC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(</w:t>
            </w: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513</w:t>
            </w:r>
            <w:r w:rsidRPr="00077D8B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)</w:t>
            </w:r>
          </w:p>
        </w:tc>
      </w:tr>
      <w:tr w:rsidR="00CA4BBB" w:rsidRPr="00077D8B" w14:paraId="07F99758" w14:textId="77777777" w:rsidTr="00BF2724">
        <w:trPr>
          <w:cantSplit/>
        </w:trPr>
        <w:tc>
          <w:tcPr>
            <w:tcW w:w="3486" w:type="dxa"/>
          </w:tcPr>
          <w:p w14:paraId="5470CD37" w14:textId="6A16DD39" w:rsidR="00CA4BBB" w:rsidRPr="00077D8B" w:rsidRDefault="00CA4BBB" w:rsidP="00CA4BBB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77D8B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ขาดทุนจากอัตราแลกเปลี่ยนสุทธิ</w:t>
            </w:r>
          </w:p>
        </w:tc>
        <w:tc>
          <w:tcPr>
            <w:tcW w:w="984" w:type="dxa"/>
            <w:vAlign w:val="bottom"/>
          </w:tcPr>
          <w:p w14:paraId="067D8FA0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2" w:type="dxa"/>
            <w:vAlign w:val="bottom"/>
          </w:tcPr>
          <w:p w14:paraId="19FB9C08" w14:textId="77777777" w:rsidR="00CA4BBB" w:rsidRPr="00077D8B" w:rsidRDefault="00CA4BBB" w:rsidP="00CA4BB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DAD81" w14:textId="69CC9AE5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5" w:type="dxa"/>
            <w:gridSpan w:val="2"/>
          </w:tcPr>
          <w:p w14:paraId="10161C76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  <w:vAlign w:val="bottom"/>
          </w:tcPr>
          <w:p w14:paraId="3B4E923D" w14:textId="19DDB745" w:rsidR="00CA4BBB" w:rsidRPr="00077D8B" w:rsidRDefault="00CA4BBB" w:rsidP="00CA4BB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14" w:type="dxa"/>
            <w:gridSpan w:val="2"/>
            <w:vAlign w:val="bottom"/>
          </w:tcPr>
          <w:p w14:paraId="504D10EA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378ECA48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7BF30DDC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7ABBB" w14:textId="3F64D21F" w:rsidR="00CA4BBB" w:rsidRPr="00077D8B" w:rsidRDefault="00CA4BBB" w:rsidP="00CA4BB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5" w:type="dxa"/>
            <w:gridSpan w:val="2"/>
          </w:tcPr>
          <w:p w14:paraId="4233F3AF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5E1856BE" w14:textId="6D826B8C" w:rsidR="00CA4BBB" w:rsidRPr="00077D8B" w:rsidRDefault="00CA4BBB" w:rsidP="00CA4BBB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167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66C48C84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55" w:type="dxa"/>
            <w:gridSpan w:val="2"/>
            <w:vAlign w:val="bottom"/>
          </w:tcPr>
          <w:p w14:paraId="1D4F8776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gridSpan w:val="2"/>
            <w:vAlign w:val="bottom"/>
          </w:tcPr>
          <w:p w14:paraId="0F0C75BD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D8C27" w14:textId="65C263FA" w:rsidR="00CA4BBB" w:rsidRPr="00077D8B" w:rsidRDefault="00CA4BBB" w:rsidP="00CA4BB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0" w:type="dxa"/>
            <w:vAlign w:val="bottom"/>
          </w:tcPr>
          <w:p w14:paraId="5EC6B2B8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07C3351B" w14:textId="3E15CF66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0" w:type="dxa"/>
            <w:gridSpan w:val="2"/>
          </w:tcPr>
          <w:p w14:paraId="66D914BD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30FD7EE3" w14:textId="6A786B0A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(</w:t>
            </w: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19</w:t>
            </w:r>
            <w:r w:rsidRPr="00077D8B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)</w:t>
            </w:r>
          </w:p>
        </w:tc>
      </w:tr>
      <w:tr w:rsidR="00CA4BBB" w:rsidRPr="00077D8B" w14:paraId="3FC2D8AA" w14:textId="77777777" w:rsidTr="00BF2724">
        <w:trPr>
          <w:cantSplit/>
          <w:trHeight w:val="299"/>
        </w:trPr>
        <w:tc>
          <w:tcPr>
            <w:tcW w:w="3486" w:type="dxa"/>
          </w:tcPr>
          <w:p w14:paraId="32C3F423" w14:textId="77777777" w:rsidR="00CA4BBB" w:rsidRPr="00077D8B" w:rsidRDefault="00CA4BBB" w:rsidP="00CA4BBB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ส่วนแบ่งกำไรจากเงินลงทุนใน</w:t>
            </w: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บริษัทร่วมและการร่วมค้า</w:t>
            </w:r>
          </w:p>
        </w:tc>
        <w:tc>
          <w:tcPr>
            <w:tcW w:w="984" w:type="dxa"/>
            <w:vAlign w:val="bottom"/>
          </w:tcPr>
          <w:p w14:paraId="2279B42A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2" w:type="dxa"/>
            <w:vAlign w:val="bottom"/>
          </w:tcPr>
          <w:p w14:paraId="320173BE" w14:textId="77777777" w:rsidR="00CA4BBB" w:rsidRPr="00077D8B" w:rsidRDefault="00CA4BBB" w:rsidP="00CA4BB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21A9C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5" w:type="dxa"/>
            <w:gridSpan w:val="2"/>
          </w:tcPr>
          <w:p w14:paraId="3D83C3AA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  <w:vAlign w:val="bottom"/>
          </w:tcPr>
          <w:p w14:paraId="02F6274E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14" w:type="dxa"/>
            <w:gridSpan w:val="2"/>
            <w:vAlign w:val="bottom"/>
          </w:tcPr>
          <w:p w14:paraId="384E86F2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379BC0D1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6D40E6AB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E18AB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5" w:type="dxa"/>
            <w:gridSpan w:val="2"/>
          </w:tcPr>
          <w:p w14:paraId="7C653D59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52EF6875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45872459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55" w:type="dxa"/>
            <w:gridSpan w:val="2"/>
            <w:vAlign w:val="bottom"/>
          </w:tcPr>
          <w:p w14:paraId="6C8A4DFC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gridSpan w:val="2"/>
            <w:vAlign w:val="bottom"/>
          </w:tcPr>
          <w:p w14:paraId="10DEACB8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4BF2C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0" w:type="dxa"/>
            <w:vAlign w:val="bottom"/>
          </w:tcPr>
          <w:p w14:paraId="6A76DAE4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6CB849D9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0" w:type="dxa"/>
            <w:gridSpan w:val="2"/>
          </w:tcPr>
          <w:p w14:paraId="74F5EEAF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9D29C4C" w14:textId="67A2CE45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14</w:t>
            </w:r>
          </w:p>
        </w:tc>
      </w:tr>
      <w:tr w:rsidR="00CA4BBB" w:rsidRPr="00077D8B" w14:paraId="572D421D" w14:textId="77777777" w:rsidTr="00BF2724">
        <w:trPr>
          <w:cantSplit/>
          <w:trHeight w:val="299"/>
        </w:trPr>
        <w:tc>
          <w:tcPr>
            <w:tcW w:w="3486" w:type="dxa"/>
          </w:tcPr>
          <w:p w14:paraId="30FECF6B" w14:textId="08B12A34" w:rsidR="00CA4BBB" w:rsidRPr="00077D8B" w:rsidRDefault="00CA4BBB" w:rsidP="00CA4B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984" w:type="dxa"/>
            <w:vAlign w:val="bottom"/>
          </w:tcPr>
          <w:p w14:paraId="3A6817A9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2" w:type="dxa"/>
            <w:vAlign w:val="bottom"/>
          </w:tcPr>
          <w:p w14:paraId="4660756D" w14:textId="77777777" w:rsidR="00CA4BBB" w:rsidRPr="00077D8B" w:rsidRDefault="00CA4BBB" w:rsidP="00CA4BB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5B7ED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5" w:type="dxa"/>
            <w:gridSpan w:val="2"/>
          </w:tcPr>
          <w:p w14:paraId="0DEDFD6E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  <w:vAlign w:val="bottom"/>
          </w:tcPr>
          <w:p w14:paraId="7E202206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14" w:type="dxa"/>
            <w:gridSpan w:val="2"/>
            <w:vAlign w:val="bottom"/>
          </w:tcPr>
          <w:p w14:paraId="31C641CF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1DD75EF8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6A630F7B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5D525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5" w:type="dxa"/>
            <w:gridSpan w:val="2"/>
          </w:tcPr>
          <w:p w14:paraId="78DEE91E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1AA22DB2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5ABFBAA3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55" w:type="dxa"/>
            <w:gridSpan w:val="2"/>
            <w:vAlign w:val="bottom"/>
          </w:tcPr>
          <w:p w14:paraId="0867E92B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gridSpan w:val="2"/>
            <w:vAlign w:val="bottom"/>
          </w:tcPr>
          <w:p w14:paraId="1568C3F5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23D5B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0" w:type="dxa"/>
            <w:vAlign w:val="bottom"/>
          </w:tcPr>
          <w:p w14:paraId="7568C477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4F460589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0" w:type="dxa"/>
            <w:gridSpan w:val="2"/>
          </w:tcPr>
          <w:p w14:paraId="4C4F3FCC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60" w:type="dxa"/>
            <w:gridSpan w:val="2"/>
            <w:tcBorders>
              <w:bottom w:val="single" w:sz="4" w:space="0" w:color="auto"/>
            </w:tcBorders>
            <w:vAlign w:val="bottom"/>
          </w:tcPr>
          <w:p w14:paraId="174F4596" w14:textId="575BA903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5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(</w:t>
            </w: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382</w:t>
            </w:r>
            <w:r w:rsidRPr="00077D8B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)</w:t>
            </w:r>
          </w:p>
        </w:tc>
      </w:tr>
      <w:tr w:rsidR="00CA4BBB" w:rsidRPr="00077D8B" w14:paraId="24422412" w14:textId="77777777" w:rsidTr="00BF2724">
        <w:trPr>
          <w:cantSplit/>
          <w:trHeight w:val="299"/>
        </w:trPr>
        <w:tc>
          <w:tcPr>
            <w:tcW w:w="3486" w:type="dxa"/>
          </w:tcPr>
          <w:p w14:paraId="7E4E3C55" w14:textId="706AC420" w:rsidR="00CA4BBB" w:rsidRPr="00077D8B" w:rsidRDefault="00CA4BBB" w:rsidP="00CA4B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77D8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กำไรสำหรับปี</w:t>
            </w:r>
          </w:p>
        </w:tc>
        <w:tc>
          <w:tcPr>
            <w:tcW w:w="984" w:type="dxa"/>
            <w:vAlign w:val="bottom"/>
          </w:tcPr>
          <w:p w14:paraId="1A6D7501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2" w:type="dxa"/>
            <w:vAlign w:val="bottom"/>
          </w:tcPr>
          <w:p w14:paraId="742E5F08" w14:textId="77777777" w:rsidR="00CA4BBB" w:rsidRPr="00077D8B" w:rsidRDefault="00CA4BBB" w:rsidP="00CA4BB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0B489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5" w:type="dxa"/>
            <w:gridSpan w:val="2"/>
          </w:tcPr>
          <w:p w14:paraId="601AC4B5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  <w:vAlign w:val="bottom"/>
          </w:tcPr>
          <w:p w14:paraId="7DF944E4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14" w:type="dxa"/>
            <w:gridSpan w:val="2"/>
            <w:vAlign w:val="bottom"/>
          </w:tcPr>
          <w:p w14:paraId="5ED4E9AB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2915354A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2DAA2E80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6BD70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5" w:type="dxa"/>
            <w:gridSpan w:val="2"/>
          </w:tcPr>
          <w:p w14:paraId="075E62D5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4B0243A5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30E9E89C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55" w:type="dxa"/>
            <w:gridSpan w:val="2"/>
            <w:vAlign w:val="bottom"/>
          </w:tcPr>
          <w:p w14:paraId="188D7015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gridSpan w:val="2"/>
            <w:vAlign w:val="bottom"/>
          </w:tcPr>
          <w:p w14:paraId="05118D14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DFBA1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0" w:type="dxa"/>
            <w:vAlign w:val="bottom"/>
          </w:tcPr>
          <w:p w14:paraId="698B0E47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16AF9BE0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0" w:type="dxa"/>
            <w:gridSpan w:val="2"/>
          </w:tcPr>
          <w:p w14:paraId="69FBB14C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D910A" w14:textId="5D31F1D0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2,341</w:t>
            </w:r>
          </w:p>
        </w:tc>
      </w:tr>
      <w:tr w:rsidR="00CA4BBB" w:rsidRPr="00077D8B" w14:paraId="352C2D78" w14:textId="77777777" w:rsidTr="00BF2724">
        <w:trPr>
          <w:cantSplit/>
          <w:trHeight w:val="299"/>
        </w:trPr>
        <w:tc>
          <w:tcPr>
            <w:tcW w:w="3486" w:type="dxa"/>
          </w:tcPr>
          <w:p w14:paraId="139AE56E" w14:textId="77777777" w:rsidR="00CA4BBB" w:rsidRPr="00077D8B" w:rsidRDefault="00CA4BBB" w:rsidP="00CA4BBB">
            <w:pPr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84" w:type="dxa"/>
            <w:vAlign w:val="bottom"/>
          </w:tcPr>
          <w:p w14:paraId="38607531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2" w:type="dxa"/>
            <w:vAlign w:val="bottom"/>
          </w:tcPr>
          <w:p w14:paraId="677CB689" w14:textId="77777777" w:rsidR="00CA4BBB" w:rsidRPr="00077D8B" w:rsidRDefault="00CA4BBB" w:rsidP="00CA4BB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38887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5" w:type="dxa"/>
            <w:gridSpan w:val="2"/>
          </w:tcPr>
          <w:p w14:paraId="094965F5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  <w:vAlign w:val="bottom"/>
          </w:tcPr>
          <w:p w14:paraId="5FD92358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14" w:type="dxa"/>
            <w:gridSpan w:val="2"/>
            <w:vAlign w:val="bottom"/>
          </w:tcPr>
          <w:p w14:paraId="282DE1C7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033B5DF9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1790C24C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A90DD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5" w:type="dxa"/>
            <w:gridSpan w:val="2"/>
          </w:tcPr>
          <w:p w14:paraId="2414420F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3836EFC6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8" w:type="dxa"/>
            <w:gridSpan w:val="2"/>
            <w:vAlign w:val="bottom"/>
          </w:tcPr>
          <w:p w14:paraId="2E994CDB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55" w:type="dxa"/>
            <w:gridSpan w:val="2"/>
            <w:vAlign w:val="bottom"/>
          </w:tcPr>
          <w:p w14:paraId="4A2643CD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gridSpan w:val="2"/>
            <w:vAlign w:val="bottom"/>
          </w:tcPr>
          <w:p w14:paraId="3903EBEF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F0F35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0" w:type="dxa"/>
            <w:vAlign w:val="bottom"/>
          </w:tcPr>
          <w:p w14:paraId="337746DC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01E64143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0" w:type="dxa"/>
            <w:gridSpan w:val="2"/>
          </w:tcPr>
          <w:p w14:paraId="79626AEC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60" w:type="dxa"/>
            <w:gridSpan w:val="2"/>
            <w:tcBorders>
              <w:top w:val="double" w:sz="4" w:space="0" w:color="auto"/>
            </w:tcBorders>
            <w:vAlign w:val="bottom"/>
          </w:tcPr>
          <w:p w14:paraId="4FACD9CB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5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CA4BBB" w:rsidRPr="00077D8B" w14:paraId="005EE482" w14:textId="77777777" w:rsidTr="00BF2724">
        <w:trPr>
          <w:cantSplit/>
        </w:trPr>
        <w:tc>
          <w:tcPr>
            <w:tcW w:w="3486" w:type="dxa"/>
          </w:tcPr>
          <w:p w14:paraId="4A996E7E" w14:textId="77777777" w:rsidR="00CA4BBB" w:rsidRPr="00077D8B" w:rsidRDefault="00CA4BBB" w:rsidP="00CA4BBB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84" w:type="dxa"/>
            <w:vAlign w:val="bottom"/>
          </w:tcPr>
          <w:p w14:paraId="7B30BDBF" w14:textId="490FEB53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640</w:t>
            </w:r>
          </w:p>
        </w:tc>
        <w:tc>
          <w:tcPr>
            <w:tcW w:w="202" w:type="dxa"/>
            <w:vAlign w:val="bottom"/>
          </w:tcPr>
          <w:p w14:paraId="17EC50C2" w14:textId="77777777" w:rsidR="00CA4BBB" w:rsidRPr="00077D8B" w:rsidRDefault="00CA4BBB" w:rsidP="00CA4BB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2EC6E" w14:textId="6641BB10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1,378</w:t>
            </w:r>
          </w:p>
        </w:tc>
        <w:tc>
          <w:tcPr>
            <w:tcW w:w="215" w:type="dxa"/>
            <w:gridSpan w:val="2"/>
          </w:tcPr>
          <w:p w14:paraId="1F951C84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  <w:vAlign w:val="bottom"/>
          </w:tcPr>
          <w:p w14:paraId="3673C4A7" w14:textId="4B8E2586" w:rsidR="00CA4BBB" w:rsidRPr="00077D8B" w:rsidRDefault="00CA4BBB" w:rsidP="00CA4BB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523</w:t>
            </w:r>
          </w:p>
        </w:tc>
        <w:tc>
          <w:tcPr>
            <w:tcW w:w="214" w:type="dxa"/>
            <w:gridSpan w:val="2"/>
            <w:vAlign w:val="bottom"/>
          </w:tcPr>
          <w:p w14:paraId="124C0633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0996899A" w14:textId="5CDBC9DB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295</w:t>
            </w:r>
          </w:p>
        </w:tc>
        <w:tc>
          <w:tcPr>
            <w:tcW w:w="206" w:type="dxa"/>
            <w:vAlign w:val="bottom"/>
          </w:tcPr>
          <w:p w14:paraId="6F299FD3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5B6A" w14:textId="71823CAE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529</w:t>
            </w:r>
          </w:p>
        </w:tc>
        <w:tc>
          <w:tcPr>
            <w:tcW w:w="205" w:type="dxa"/>
            <w:gridSpan w:val="2"/>
          </w:tcPr>
          <w:p w14:paraId="3BF0AB6E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50" w:type="dxa"/>
            <w:gridSpan w:val="2"/>
            <w:vAlign w:val="bottom"/>
          </w:tcPr>
          <w:p w14:paraId="1AED5E19" w14:textId="1D2F7C62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319</w:t>
            </w:r>
          </w:p>
        </w:tc>
        <w:tc>
          <w:tcPr>
            <w:tcW w:w="208" w:type="dxa"/>
            <w:gridSpan w:val="2"/>
            <w:vAlign w:val="bottom"/>
          </w:tcPr>
          <w:p w14:paraId="1F3FB555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55" w:type="dxa"/>
            <w:gridSpan w:val="2"/>
            <w:vAlign w:val="bottom"/>
          </w:tcPr>
          <w:p w14:paraId="6A1C45F5" w14:textId="04BF3EF4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80</w:t>
            </w:r>
          </w:p>
        </w:tc>
        <w:tc>
          <w:tcPr>
            <w:tcW w:w="206" w:type="dxa"/>
            <w:gridSpan w:val="2"/>
            <w:vAlign w:val="bottom"/>
          </w:tcPr>
          <w:p w14:paraId="59B4BE2A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03C42" w14:textId="08BEAD3F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105</w:t>
            </w:r>
          </w:p>
        </w:tc>
        <w:tc>
          <w:tcPr>
            <w:tcW w:w="210" w:type="dxa"/>
            <w:vAlign w:val="bottom"/>
          </w:tcPr>
          <w:p w14:paraId="6C447223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0" w:type="dxa"/>
            <w:gridSpan w:val="2"/>
            <w:vAlign w:val="bottom"/>
          </w:tcPr>
          <w:p w14:paraId="18DB9178" w14:textId="2BDF88C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36</w:t>
            </w:r>
          </w:p>
        </w:tc>
        <w:tc>
          <w:tcPr>
            <w:tcW w:w="210" w:type="dxa"/>
            <w:gridSpan w:val="2"/>
          </w:tcPr>
          <w:p w14:paraId="3A6859AC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5044F459" w14:textId="20D34C0D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3,905</w:t>
            </w:r>
          </w:p>
        </w:tc>
      </w:tr>
    </w:tbl>
    <w:p w14:paraId="7DC61B36" w14:textId="77777777" w:rsidR="00310440" w:rsidRDefault="00310440" w:rsidP="00A77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7"/>
          <w:szCs w:val="27"/>
        </w:rPr>
      </w:pPr>
    </w:p>
    <w:p w14:paraId="186E8EB3" w14:textId="146EE7FA" w:rsidR="00A77262" w:rsidRPr="00077D8B" w:rsidRDefault="00A77262" w:rsidP="00A77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7"/>
          <w:szCs w:val="27"/>
        </w:rPr>
      </w:pPr>
      <w:r w:rsidRPr="00077D8B">
        <w:rPr>
          <w:rFonts w:asciiTheme="majorBidi" w:hAnsiTheme="majorBidi" w:cstheme="majorBidi"/>
          <w:b/>
          <w:bCs/>
          <w:i/>
          <w:iCs/>
          <w:sz w:val="27"/>
          <w:szCs w:val="27"/>
          <w:cs/>
        </w:rPr>
        <w:t xml:space="preserve">ข้อมูลเกี่ยวกับส่วนงานที่รายงานสำหรับปีสิ้นสุด </w:t>
      </w:r>
      <w:r w:rsidR="000C58DB" w:rsidRPr="00077D8B">
        <w:rPr>
          <w:rFonts w:asciiTheme="majorBidi" w:hAnsiTheme="majorBidi" w:cstheme="majorBidi"/>
          <w:b/>
          <w:bCs/>
          <w:i/>
          <w:iCs/>
          <w:sz w:val="27"/>
          <w:szCs w:val="27"/>
        </w:rPr>
        <w:t>31</w:t>
      </w:r>
      <w:r w:rsidRPr="00077D8B">
        <w:rPr>
          <w:rFonts w:asciiTheme="majorBidi" w:hAnsiTheme="majorBidi" w:cstheme="majorBidi"/>
          <w:b/>
          <w:bCs/>
          <w:i/>
          <w:iCs/>
          <w:sz w:val="27"/>
          <w:szCs w:val="27"/>
          <w:cs/>
        </w:rPr>
        <w:t xml:space="preserve"> ธันวาคม </w:t>
      </w:r>
      <w:r w:rsidR="000C58DB" w:rsidRPr="00077D8B">
        <w:rPr>
          <w:rFonts w:asciiTheme="majorBidi" w:hAnsiTheme="majorBidi" w:cstheme="majorBidi"/>
          <w:b/>
          <w:bCs/>
          <w:i/>
          <w:iCs/>
          <w:sz w:val="27"/>
          <w:szCs w:val="27"/>
        </w:rPr>
        <w:t>2562</w:t>
      </w:r>
    </w:p>
    <w:p w14:paraId="6465196E" w14:textId="77777777" w:rsidR="00A77262" w:rsidRPr="00077D8B" w:rsidRDefault="00A77262" w:rsidP="00A77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27"/>
          <w:szCs w:val="27"/>
        </w:rPr>
      </w:pPr>
    </w:p>
    <w:tbl>
      <w:tblPr>
        <w:tblW w:w="15390" w:type="dxa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99"/>
        <w:gridCol w:w="988"/>
        <w:gridCol w:w="205"/>
        <w:gridCol w:w="15"/>
        <w:gridCol w:w="948"/>
        <w:gridCol w:w="207"/>
        <w:gridCol w:w="8"/>
        <w:gridCol w:w="955"/>
        <w:gridCol w:w="205"/>
        <w:gridCol w:w="9"/>
        <w:gridCol w:w="1055"/>
        <w:gridCol w:w="206"/>
        <w:gridCol w:w="1147"/>
        <w:gridCol w:w="184"/>
        <w:gridCol w:w="21"/>
        <w:gridCol w:w="1058"/>
        <w:gridCol w:w="180"/>
        <w:gridCol w:w="988"/>
        <w:gridCol w:w="270"/>
        <w:gridCol w:w="883"/>
        <w:gridCol w:w="19"/>
        <w:gridCol w:w="190"/>
        <w:gridCol w:w="19"/>
        <w:gridCol w:w="941"/>
        <w:gridCol w:w="19"/>
        <w:gridCol w:w="181"/>
        <w:gridCol w:w="9"/>
        <w:gridCol w:w="19"/>
        <w:gridCol w:w="962"/>
      </w:tblGrid>
      <w:tr w:rsidR="002250DC" w:rsidRPr="00077D8B" w14:paraId="4D85B9CE" w14:textId="77777777" w:rsidTr="00402C64">
        <w:trPr>
          <w:cantSplit/>
          <w:trHeight w:val="299"/>
          <w:tblHeader/>
        </w:trPr>
        <w:tc>
          <w:tcPr>
            <w:tcW w:w="3499" w:type="dxa"/>
          </w:tcPr>
          <w:p w14:paraId="158D77D7" w14:textId="77777777" w:rsidR="00A77262" w:rsidRPr="00077D8B" w:rsidRDefault="00A77262" w:rsidP="00A0225D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91" w:type="dxa"/>
            <w:gridSpan w:val="28"/>
          </w:tcPr>
          <w:p w14:paraId="6F3B35A4" w14:textId="77777777" w:rsidR="00A77262" w:rsidRPr="00077D8B" w:rsidRDefault="00A77262" w:rsidP="00A0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77D8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077D8B" w:rsidRPr="00077D8B" w14:paraId="3FBFA3F8" w14:textId="77777777" w:rsidTr="007906C7">
        <w:trPr>
          <w:cantSplit/>
          <w:trHeight w:val="299"/>
          <w:tblHeader/>
        </w:trPr>
        <w:tc>
          <w:tcPr>
            <w:tcW w:w="3499" w:type="dxa"/>
          </w:tcPr>
          <w:p w14:paraId="57E82D7D" w14:textId="77777777" w:rsidR="00077D8B" w:rsidRPr="00077D8B" w:rsidRDefault="00077D8B" w:rsidP="00077D8B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0125E7CF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0" w:type="dxa"/>
            <w:gridSpan w:val="2"/>
          </w:tcPr>
          <w:p w14:paraId="263AAA0C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48" w:type="dxa"/>
          </w:tcPr>
          <w:p w14:paraId="339A4A87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7" w:type="dxa"/>
          </w:tcPr>
          <w:p w14:paraId="4129FCEA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  <w:gridSpan w:val="2"/>
          </w:tcPr>
          <w:p w14:paraId="02D8735E" w14:textId="46E7A9A8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5" w:type="dxa"/>
          </w:tcPr>
          <w:p w14:paraId="44CE8A8E" w14:textId="77777777" w:rsidR="00077D8B" w:rsidRPr="00077D8B" w:rsidRDefault="00077D8B" w:rsidP="00077D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64" w:type="dxa"/>
            <w:gridSpan w:val="2"/>
          </w:tcPr>
          <w:p w14:paraId="42A64646" w14:textId="3349E73C" w:rsidR="00077D8B" w:rsidRPr="00077D8B" w:rsidRDefault="00077D8B" w:rsidP="00077D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1B62BD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ผลิตภัณฑ์</w:t>
            </w:r>
          </w:p>
        </w:tc>
        <w:tc>
          <w:tcPr>
            <w:tcW w:w="206" w:type="dxa"/>
            <w:vAlign w:val="bottom"/>
          </w:tcPr>
          <w:p w14:paraId="7FE2D05B" w14:textId="77777777" w:rsidR="00077D8B" w:rsidRPr="00077D8B" w:rsidRDefault="00077D8B" w:rsidP="00077D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47" w:type="dxa"/>
          </w:tcPr>
          <w:p w14:paraId="3B602699" w14:textId="5E1F726B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</w:t>
            </w:r>
          </w:p>
        </w:tc>
        <w:tc>
          <w:tcPr>
            <w:tcW w:w="184" w:type="dxa"/>
          </w:tcPr>
          <w:p w14:paraId="72B59904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</w:tcPr>
          <w:p w14:paraId="3BBC1BB3" w14:textId="5474BF01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3A7F7593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8" w:type="dxa"/>
          </w:tcPr>
          <w:p w14:paraId="46CE502F" w14:textId="69E6C086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73E6F55C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3" w:type="dxa"/>
          </w:tcPr>
          <w:p w14:paraId="7E5FC5E6" w14:textId="40647B9B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9" w:type="dxa"/>
            <w:gridSpan w:val="2"/>
          </w:tcPr>
          <w:p w14:paraId="3B3815F2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gridSpan w:val="2"/>
          </w:tcPr>
          <w:p w14:paraId="71AEB576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9" w:type="dxa"/>
            <w:gridSpan w:val="3"/>
          </w:tcPr>
          <w:p w14:paraId="567453D2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1" w:type="dxa"/>
            <w:gridSpan w:val="2"/>
          </w:tcPr>
          <w:p w14:paraId="47C0851E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77D8B" w:rsidRPr="00077D8B" w14:paraId="4992313C" w14:textId="77777777" w:rsidTr="00402C64">
        <w:trPr>
          <w:cantSplit/>
          <w:trHeight w:val="299"/>
          <w:tblHeader/>
        </w:trPr>
        <w:tc>
          <w:tcPr>
            <w:tcW w:w="3499" w:type="dxa"/>
          </w:tcPr>
          <w:p w14:paraId="2379B361" w14:textId="77777777" w:rsidR="00077D8B" w:rsidRPr="00077D8B" w:rsidRDefault="00077D8B" w:rsidP="00077D8B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0EE347C3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0" w:type="dxa"/>
            <w:gridSpan w:val="2"/>
          </w:tcPr>
          <w:p w14:paraId="4044CE2B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48" w:type="dxa"/>
          </w:tcPr>
          <w:p w14:paraId="2AA628A8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7" w:type="dxa"/>
          </w:tcPr>
          <w:p w14:paraId="43727120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  <w:gridSpan w:val="2"/>
          </w:tcPr>
          <w:p w14:paraId="186AA607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5" w:type="dxa"/>
          </w:tcPr>
          <w:p w14:paraId="4E70265F" w14:textId="77777777" w:rsidR="00077D8B" w:rsidRPr="00077D8B" w:rsidRDefault="00077D8B" w:rsidP="00077D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64" w:type="dxa"/>
            <w:gridSpan w:val="2"/>
          </w:tcPr>
          <w:p w14:paraId="3F7CDD75" w14:textId="77756462" w:rsidR="00077D8B" w:rsidRPr="00077D8B" w:rsidRDefault="00077D8B" w:rsidP="00077D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1B62BD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เนื้อสัตว์</w:t>
            </w:r>
          </w:p>
        </w:tc>
        <w:tc>
          <w:tcPr>
            <w:tcW w:w="206" w:type="dxa"/>
            <w:vAlign w:val="bottom"/>
          </w:tcPr>
          <w:p w14:paraId="3448AE44" w14:textId="77777777" w:rsidR="00077D8B" w:rsidRPr="00077D8B" w:rsidRDefault="00077D8B" w:rsidP="00077D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47" w:type="dxa"/>
          </w:tcPr>
          <w:p w14:paraId="63523B98" w14:textId="6D990AEB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>ร่วมและ</w:t>
            </w:r>
          </w:p>
        </w:tc>
        <w:tc>
          <w:tcPr>
            <w:tcW w:w="184" w:type="dxa"/>
          </w:tcPr>
          <w:p w14:paraId="64C52EB4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</w:tcPr>
          <w:p w14:paraId="7B9D8C39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661968EE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8" w:type="dxa"/>
          </w:tcPr>
          <w:p w14:paraId="77DB66F9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370A499B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3" w:type="dxa"/>
          </w:tcPr>
          <w:p w14:paraId="20B68F8F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9" w:type="dxa"/>
            <w:gridSpan w:val="2"/>
          </w:tcPr>
          <w:p w14:paraId="16AE2908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gridSpan w:val="2"/>
          </w:tcPr>
          <w:p w14:paraId="3268E7B5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9" w:type="dxa"/>
            <w:gridSpan w:val="3"/>
          </w:tcPr>
          <w:p w14:paraId="7D8DCF63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1" w:type="dxa"/>
            <w:gridSpan w:val="2"/>
          </w:tcPr>
          <w:p w14:paraId="4459F17D" w14:textId="77777777" w:rsidR="00077D8B" w:rsidRPr="00077D8B" w:rsidRDefault="00077D8B" w:rsidP="000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A4BBB" w:rsidRPr="00077D8B" w14:paraId="54BF19B4" w14:textId="77777777" w:rsidTr="00402C64">
        <w:trPr>
          <w:cantSplit/>
          <w:trHeight w:val="299"/>
          <w:tblHeader/>
        </w:trPr>
        <w:tc>
          <w:tcPr>
            <w:tcW w:w="3499" w:type="dxa"/>
          </w:tcPr>
          <w:p w14:paraId="3602334B" w14:textId="77777777" w:rsidR="00CA4BBB" w:rsidRPr="00077D8B" w:rsidRDefault="00CA4BBB" w:rsidP="00CA4BBB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0D7681B1" w14:textId="3AD1AC1C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20" w:type="dxa"/>
            <w:gridSpan w:val="2"/>
          </w:tcPr>
          <w:p w14:paraId="165A14AE" w14:textId="77777777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48" w:type="dxa"/>
          </w:tcPr>
          <w:p w14:paraId="18D82597" w14:textId="57FADF43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77D8B">
              <w:rPr>
                <w:rFonts w:asciiTheme="majorBidi" w:hAnsiTheme="majorBidi" w:cstheme="majorBidi" w:hint="cs"/>
                <w:sz w:val="27"/>
                <w:szCs w:val="27"/>
                <w:cs/>
              </w:rPr>
              <w:t>อาหารเพื่อ</w:t>
            </w:r>
          </w:p>
        </w:tc>
        <w:tc>
          <w:tcPr>
            <w:tcW w:w="207" w:type="dxa"/>
          </w:tcPr>
          <w:p w14:paraId="3726C52F" w14:textId="77777777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  <w:gridSpan w:val="2"/>
          </w:tcPr>
          <w:p w14:paraId="65675FCF" w14:textId="03BDCC66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5" w:type="dxa"/>
          </w:tcPr>
          <w:p w14:paraId="49D369D5" w14:textId="77777777" w:rsidR="00CA4BBB" w:rsidRPr="00077D8B" w:rsidRDefault="00CA4BBB" w:rsidP="00CA4B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64" w:type="dxa"/>
            <w:gridSpan w:val="2"/>
          </w:tcPr>
          <w:p w14:paraId="4E8FDDDB" w14:textId="4617423A" w:rsidR="00CA4BBB" w:rsidRPr="00077D8B" w:rsidRDefault="00CA4BBB" w:rsidP="00CA4B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ไม่มี</w:t>
            </w:r>
          </w:p>
        </w:tc>
        <w:tc>
          <w:tcPr>
            <w:tcW w:w="206" w:type="dxa"/>
            <w:vAlign w:val="bottom"/>
          </w:tcPr>
          <w:p w14:paraId="003EED5C" w14:textId="77777777" w:rsidR="00CA4BBB" w:rsidRPr="00077D8B" w:rsidRDefault="00CA4BBB" w:rsidP="00CA4B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47" w:type="dxa"/>
          </w:tcPr>
          <w:p w14:paraId="09248AE3" w14:textId="19027339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B62BD">
              <w:rPr>
                <w:rFonts w:asciiTheme="majorBidi" w:hAnsiTheme="majorBidi" w:cstheme="majorBidi"/>
                <w:sz w:val="27"/>
                <w:szCs w:val="27"/>
                <w:cs/>
              </w:rPr>
              <w:t>ผลพลอยได้</w:t>
            </w:r>
          </w:p>
        </w:tc>
        <w:tc>
          <w:tcPr>
            <w:tcW w:w="184" w:type="dxa"/>
          </w:tcPr>
          <w:p w14:paraId="59F0DD3D" w14:textId="77777777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</w:tcPr>
          <w:p w14:paraId="08644CEA" w14:textId="0E0AFE38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0AE75672" w14:textId="77777777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8" w:type="dxa"/>
          </w:tcPr>
          <w:p w14:paraId="67EC180C" w14:textId="77777777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ต่าง</w:t>
            </w:r>
          </w:p>
        </w:tc>
        <w:tc>
          <w:tcPr>
            <w:tcW w:w="270" w:type="dxa"/>
          </w:tcPr>
          <w:p w14:paraId="67636CE2" w14:textId="77777777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3" w:type="dxa"/>
          </w:tcPr>
          <w:p w14:paraId="6C5502D9" w14:textId="6EA2FEB6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09" w:type="dxa"/>
            <w:gridSpan w:val="2"/>
          </w:tcPr>
          <w:p w14:paraId="145B3C7D" w14:textId="77777777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gridSpan w:val="2"/>
          </w:tcPr>
          <w:p w14:paraId="0B2C526B" w14:textId="1DD0598A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09" w:type="dxa"/>
            <w:gridSpan w:val="3"/>
          </w:tcPr>
          <w:p w14:paraId="3E627F87" w14:textId="77777777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1" w:type="dxa"/>
            <w:gridSpan w:val="2"/>
          </w:tcPr>
          <w:p w14:paraId="63C341C5" w14:textId="77777777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CA4BBB" w:rsidRPr="00077D8B" w14:paraId="467D0C24" w14:textId="77777777" w:rsidTr="00402C64">
        <w:trPr>
          <w:cantSplit/>
          <w:trHeight w:val="299"/>
          <w:tblHeader/>
        </w:trPr>
        <w:tc>
          <w:tcPr>
            <w:tcW w:w="3499" w:type="dxa"/>
          </w:tcPr>
          <w:p w14:paraId="4249E0E3" w14:textId="77777777" w:rsidR="00CA4BBB" w:rsidRPr="00077D8B" w:rsidRDefault="00CA4BBB" w:rsidP="00CA4BBB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27453DC8" w14:textId="38CBD9F2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เกษตร</w:t>
            </w:r>
          </w:p>
        </w:tc>
        <w:tc>
          <w:tcPr>
            <w:tcW w:w="220" w:type="dxa"/>
            <w:gridSpan w:val="2"/>
          </w:tcPr>
          <w:p w14:paraId="265FE8EA" w14:textId="77777777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48" w:type="dxa"/>
          </w:tcPr>
          <w:p w14:paraId="487728E2" w14:textId="0736FA97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</w:t>
            </w: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บริโภค</w:t>
            </w:r>
          </w:p>
        </w:tc>
        <w:tc>
          <w:tcPr>
            <w:tcW w:w="207" w:type="dxa"/>
          </w:tcPr>
          <w:p w14:paraId="1E6831B5" w14:textId="77777777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  <w:gridSpan w:val="2"/>
          </w:tcPr>
          <w:p w14:paraId="1E47AACC" w14:textId="5C4FADDE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ส่งออก</w:t>
            </w:r>
          </w:p>
        </w:tc>
        <w:tc>
          <w:tcPr>
            <w:tcW w:w="205" w:type="dxa"/>
          </w:tcPr>
          <w:p w14:paraId="3E7016DF" w14:textId="77777777" w:rsidR="00CA4BBB" w:rsidRPr="00077D8B" w:rsidRDefault="00CA4BBB" w:rsidP="00CA4B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64" w:type="dxa"/>
            <w:gridSpan w:val="2"/>
          </w:tcPr>
          <w:p w14:paraId="6D2A3CC7" w14:textId="3A88D444" w:rsidR="00CA4BBB" w:rsidRPr="00077D8B" w:rsidRDefault="00CA4BBB" w:rsidP="00CA4B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B62BD">
              <w:rPr>
                <w:rFonts w:asciiTheme="majorBidi" w:hAnsiTheme="majorBidi" w:cstheme="majorBidi" w:hint="cs"/>
                <w:sz w:val="27"/>
                <w:szCs w:val="27"/>
                <w:cs/>
                <w:lang w:val="en-US" w:bidi="th-TH"/>
              </w:rPr>
              <w:t>บรรจุภัณฑ์</w:t>
            </w:r>
          </w:p>
        </w:tc>
        <w:tc>
          <w:tcPr>
            <w:tcW w:w="206" w:type="dxa"/>
            <w:vAlign w:val="bottom"/>
          </w:tcPr>
          <w:p w14:paraId="086AA159" w14:textId="77777777" w:rsidR="00CA4BBB" w:rsidRPr="00077D8B" w:rsidRDefault="00CA4BBB" w:rsidP="00CA4B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47" w:type="dxa"/>
          </w:tcPr>
          <w:p w14:paraId="7DBC7AF7" w14:textId="0367A240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และอาหารอื่นๆ</w:t>
            </w:r>
          </w:p>
        </w:tc>
        <w:tc>
          <w:tcPr>
            <w:tcW w:w="184" w:type="dxa"/>
          </w:tcPr>
          <w:p w14:paraId="42C6594E" w14:textId="77777777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79" w:type="dxa"/>
            <w:gridSpan w:val="2"/>
          </w:tcPr>
          <w:p w14:paraId="4E5CDDAD" w14:textId="4E6C62C9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ปศุสัตว์</w:t>
            </w:r>
          </w:p>
        </w:tc>
        <w:tc>
          <w:tcPr>
            <w:tcW w:w="180" w:type="dxa"/>
          </w:tcPr>
          <w:p w14:paraId="5BB1159B" w14:textId="77777777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8" w:type="dxa"/>
          </w:tcPr>
          <w:p w14:paraId="3396BA65" w14:textId="77777777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ประเทศ</w:t>
            </w:r>
          </w:p>
        </w:tc>
        <w:tc>
          <w:tcPr>
            <w:tcW w:w="270" w:type="dxa"/>
          </w:tcPr>
          <w:p w14:paraId="38797B6D" w14:textId="77777777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3" w:type="dxa"/>
          </w:tcPr>
          <w:p w14:paraId="2780CA0F" w14:textId="77777777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สัตว์เลี้ยง</w:t>
            </w:r>
          </w:p>
        </w:tc>
        <w:tc>
          <w:tcPr>
            <w:tcW w:w="209" w:type="dxa"/>
            <w:gridSpan w:val="2"/>
          </w:tcPr>
          <w:p w14:paraId="12D4638A" w14:textId="77777777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0" w:type="dxa"/>
            <w:gridSpan w:val="2"/>
          </w:tcPr>
          <w:p w14:paraId="78FB608C" w14:textId="77777777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อื่น ๆ</w:t>
            </w:r>
          </w:p>
        </w:tc>
        <w:tc>
          <w:tcPr>
            <w:tcW w:w="209" w:type="dxa"/>
            <w:gridSpan w:val="3"/>
          </w:tcPr>
          <w:p w14:paraId="5EB3DCA2" w14:textId="77777777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1" w:type="dxa"/>
            <w:gridSpan w:val="2"/>
          </w:tcPr>
          <w:p w14:paraId="352423C5" w14:textId="77777777" w:rsidR="00CA4BBB" w:rsidRPr="00077D8B" w:rsidRDefault="00CA4BBB" w:rsidP="00CA4B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F0793D" w:rsidRPr="00077D8B" w14:paraId="0400FFDB" w14:textId="77777777" w:rsidTr="00402C64">
        <w:trPr>
          <w:cantSplit/>
          <w:trHeight w:val="299"/>
          <w:tblHeader/>
        </w:trPr>
        <w:tc>
          <w:tcPr>
            <w:tcW w:w="3499" w:type="dxa"/>
          </w:tcPr>
          <w:p w14:paraId="4647972C" w14:textId="77777777" w:rsidR="00F0793D" w:rsidRPr="00077D8B" w:rsidRDefault="00F0793D" w:rsidP="00F0793D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891" w:type="dxa"/>
            <w:gridSpan w:val="28"/>
          </w:tcPr>
          <w:p w14:paraId="437F4182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(ล้านบาท)</w:t>
            </w:r>
          </w:p>
        </w:tc>
      </w:tr>
      <w:tr w:rsidR="00F0793D" w:rsidRPr="00077D8B" w14:paraId="56B1EB70" w14:textId="77777777" w:rsidTr="00402C64">
        <w:trPr>
          <w:cantSplit/>
          <w:trHeight w:val="299"/>
        </w:trPr>
        <w:tc>
          <w:tcPr>
            <w:tcW w:w="3499" w:type="dxa"/>
          </w:tcPr>
          <w:p w14:paraId="3564300D" w14:textId="207EC967" w:rsidR="00F0793D" w:rsidRPr="00077D8B" w:rsidRDefault="00F0793D" w:rsidP="00F0793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988" w:type="dxa"/>
            <w:vAlign w:val="bottom"/>
          </w:tcPr>
          <w:p w14:paraId="5F94451A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5" w:type="dxa"/>
            <w:vAlign w:val="bottom"/>
          </w:tcPr>
          <w:p w14:paraId="562BE33D" w14:textId="77777777" w:rsidR="00F0793D" w:rsidRPr="00077D8B" w:rsidRDefault="00F0793D" w:rsidP="00F0793D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6CB99178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15" w:type="dxa"/>
            <w:gridSpan w:val="2"/>
          </w:tcPr>
          <w:p w14:paraId="260EA188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55" w:type="dxa"/>
          </w:tcPr>
          <w:p w14:paraId="1A57987A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14" w:type="dxa"/>
            <w:gridSpan w:val="2"/>
            <w:vAlign w:val="bottom"/>
          </w:tcPr>
          <w:p w14:paraId="2D815165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5" w:type="dxa"/>
            <w:vAlign w:val="bottom"/>
          </w:tcPr>
          <w:p w14:paraId="551C57B2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3B5D36DC" w14:textId="77777777" w:rsidR="00F0793D" w:rsidRPr="00077D8B" w:rsidRDefault="00F0793D" w:rsidP="00F0793D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47" w:type="dxa"/>
            <w:vAlign w:val="bottom"/>
          </w:tcPr>
          <w:p w14:paraId="020E5EAE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5" w:type="dxa"/>
            <w:gridSpan w:val="2"/>
          </w:tcPr>
          <w:p w14:paraId="7C52FAFF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8" w:type="dxa"/>
          </w:tcPr>
          <w:p w14:paraId="1673F4EA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9876B2E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5B27AA10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BB40673" w14:textId="77777777" w:rsidR="00F0793D" w:rsidRPr="00077D8B" w:rsidRDefault="00F0793D" w:rsidP="00F0793D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64682D10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9" w:type="dxa"/>
            <w:gridSpan w:val="2"/>
            <w:vAlign w:val="bottom"/>
          </w:tcPr>
          <w:p w14:paraId="0B959D00" w14:textId="77777777" w:rsidR="00F0793D" w:rsidRPr="00077D8B" w:rsidRDefault="00F0793D" w:rsidP="00F0793D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  <w:gridSpan w:val="2"/>
          </w:tcPr>
          <w:p w14:paraId="05B4C8D8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9" w:type="dxa"/>
            <w:gridSpan w:val="3"/>
          </w:tcPr>
          <w:p w14:paraId="0389B0A8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2" w:type="dxa"/>
            <w:vAlign w:val="bottom"/>
          </w:tcPr>
          <w:p w14:paraId="544ADA9F" w14:textId="77777777" w:rsidR="00F0793D" w:rsidRPr="00077D8B" w:rsidRDefault="00F0793D" w:rsidP="00F0793D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</w:tr>
      <w:tr w:rsidR="00CA4BBB" w:rsidRPr="00077D8B" w14:paraId="4537D568" w14:textId="77777777" w:rsidTr="00402C64">
        <w:trPr>
          <w:cantSplit/>
        </w:trPr>
        <w:tc>
          <w:tcPr>
            <w:tcW w:w="3499" w:type="dxa"/>
          </w:tcPr>
          <w:p w14:paraId="02A21430" w14:textId="77777777" w:rsidR="00CA4BBB" w:rsidRPr="00077D8B" w:rsidRDefault="00CA4BBB" w:rsidP="00CA4BBB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988" w:type="dxa"/>
            <w:vAlign w:val="bottom"/>
          </w:tcPr>
          <w:p w14:paraId="1EED2984" w14:textId="1E2958E6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19,81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</w:t>
            </w:r>
          </w:p>
        </w:tc>
        <w:tc>
          <w:tcPr>
            <w:tcW w:w="205" w:type="dxa"/>
            <w:vAlign w:val="bottom"/>
          </w:tcPr>
          <w:p w14:paraId="0B5E69A7" w14:textId="77777777" w:rsidR="00CA4BBB" w:rsidRPr="00077D8B" w:rsidRDefault="00CA4BBB" w:rsidP="00CA4BB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7D4BB" w14:textId="18374128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21,112</w:t>
            </w:r>
          </w:p>
        </w:tc>
        <w:tc>
          <w:tcPr>
            <w:tcW w:w="215" w:type="dxa"/>
            <w:gridSpan w:val="2"/>
          </w:tcPr>
          <w:p w14:paraId="0778D218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55" w:type="dxa"/>
            <w:vAlign w:val="bottom"/>
          </w:tcPr>
          <w:p w14:paraId="4120931F" w14:textId="7392980F" w:rsidR="00CA4BBB" w:rsidRPr="00077D8B" w:rsidRDefault="00CA4BBB" w:rsidP="006002F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8,832</w:t>
            </w:r>
          </w:p>
        </w:tc>
        <w:tc>
          <w:tcPr>
            <w:tcW w:w="214" w:type="dxa"/>
            <w:gridSpan w:val="2"/>
            <w:vAlign w:val="bottom"/>
          </w:tcPr>
          <w:p w14:paraId="19B8F324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5" w:type="dxa"/>
            <w:vAlign w:val="bottom"/>
          </w:tcPr>
          <w:p w14:paraId="67546E9D" w14:textId="2E01E4AF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5,480</w:t>
            </w:r>
          </w:p>
        </w:tc>
        <w:tc>
          <w:tcPr>
            <w:tcW w:w="206" w:type="dxa"/>
            <w:vAlign w:val="bottom"/>
          </w:tcPr>
          <w:p w14:paraId="2D246244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A8D63" w14:textId="6A6A0950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8,784</w:t>
            </w:r>
          </w:p>
        </w:tc>
        <w:tc>
          <w:tcPr>
            <w:tcW w:w="205" w:type="dxa"/>
            <w:gridSpan w:val="2"/>
          </w:tcPr>
          <w:p w14:paraId="466F0221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8" w:type="dxa"/>
            <w:vAlign w:val="bottom"/>
          </w:tcPr>
          <w:p w14:paraId="2BB18CCC" w14:textId="5F3E580C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6,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43</w:t>
            </w: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55733BA9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40C49C29" w14:textId="132909CB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2,717</w:t>
            </w:r>
          </w:p>
        </w:tc>
        <w:tc>
          <w:tcPr>
            <w:tcW w:w="270" w:type="dxa"/>
            <w:vAlign w:val="bottom"/>
          </w:tcPr>
          <w:p w14:paraId="51A79B99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91A18" w14:textId="4590A8C8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908</w:t>
            </w:r>
          </w:p>
        </w:tc>
        <w:tc>
          <w:tcPr>
            <w:tcW w:w="209" w:type="dxa"/>
            <w:gridSpan w:val="2"/>
            <w:vAlign w:val="bottom"/>
          </w:tcPr>
          <w:p w14:paraId="463AD892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5A932850" w14:textId="1A61FDDC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</w:t>
            </w:r>
          </w:p>
        </w:tc>
        <w:tc>
          <w:tcPr>
            <w:tcW w:w="209" w:type="dxa"/>
            <w:gridSpan w:val="3"/>
          </w:tcPr>
          <w:p w14:paraId="5A7E65A5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3E0E49F3" w14:textId="6041744D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74,232</w:t>
            </w:r>
          </w:p>
        </w:tc>
      </w:tr>
      <w:tr w:rsidR="00CA4BBB" w:rsidRPr="00077D8B" w14:paraId="79450284" w14:textId="77777777" w:rsidTr="00402C64">
        <w:trPr>
          <w:cantSplit/>
        </w:trPr>
        <w:tc>
          <w:tcPr>
            <w:tcW w:w="3499" w:type="dxa"/>
          </w:tcPr>
          <w:p w14:paraId="0A02C05D" w14:textId="77777777" w:rsidR="00CA4BBB" w:rsidRPr="00077D8B" w:rsidRDefault="00CA4BBB" w:rsidP="00CA4BBB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ตามส่วนงาน</w:t>
            </w:r>
          </w:p>
        </w:tc>
        <w:tc>
          <w:tcPr>
            <w:tcW w:w="988" w:type="dxa"/>
            <w:vAlign w:val="bottom"/>
          </w:tcPr>
          <w:p w14:paraId="269A7180" w14:textId="3DA63A15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100</w:t>
            </w:r>
          </w:p>
        </w:tc>
        <w:tc>
          <w:tcPr>
            <w:tcW w:w="205" w:type="dxa"/>
            <w:vAlign w:val="bottom"/>
          </w:tcPr>
          <w:p w14:paraId="0E00FA71" w14:textId="77777777" w:rsidR="00CA4BBB" w:rsidRPr="00077D8B" w:rsidRDefault="00CA4BBB" w:rsidP="00CA4BB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48AB4" w14:textId="03BCDBC0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23</w:t>
            </w:r>
          </w:p>
        </w:tc>
        <w:tc>
          <w:tcPr>
            <w:tcW w:w="215" w:type="dxa"/>
            <w:gridSpan w:val="2"/>
          </w:tcPr>
          <w:p w14:paraId="1B9A0A70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55" w:type="dxa"/>
            <w:vAlign w:val="bottom"/>
          </w:tcPr>
          <w:p w14:paraId="7F8F2581" w14:textId="0F7E3FE8" w:rsidR="00CA4BBB" w:rsidRPr="00077D8B" w:rsidRDefault="00CA4BBB" w:rsidP="006002F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20</w:t>
            </w:r>
            <w:r w:rsidRPr="00077D8B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14" w:type="dxa"/>
            <w:gridSpan w:val="2"/>
            <w:vAlign w:val="bottom"/>
          </w:tcPr>
          <w:p w14:paraId="319EB642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5" w:type="dxa"/>
            <w:vAlign w:val="bottom"/>
          </w:tcPr>
          <w:p w14:paraId="30C2C723" w14:textId="39B5FEBD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322</w:t>
            </w:r>
          </w:p>
        </w:tc>
        <w:tc>
          <w:tcPr>
            <w:tcW w:w="206" w:type="dxa"/>
            <w:vAlign w:val="bottom"/>
          </w:tcPr>
          <w:p w14:paraId="3B5E564B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14726" w14:textId="06ADACB2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(</w:t>
            </w: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30</w:t>
            </w:r>
            <w:r w:rsidRPr="00077D8B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05" w:type="dxa"/>
            <w:gridSpan w:val="2"/>
          </w:tcPr>
          <w:p w14:paraId="70B356B7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8" w:type="dxa"/>
            <w:vAlign w:val="bottom"/>
          </w:tcPr>
          <w:p w14:paraId="2B12A97C" w14:textId="47E02770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(</w:t>
            </w: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66</w:t>
            </w:r>
            <w:r w:rsidRPr="00077D8B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5FCCF65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8" w:type="dxa"/>
            <w:vAlign w:val="bottom"/>
          </w:tcPr>
          <w:p w14:paraId="4EAD04E5" w14:textId="4870A780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240</w:t>
            </w:r>
          </w:p>
        </w:tc>
        <w:tc>
          <w:tcPr>
            <w:tcW w:w="270" w:type="dxa"/>
            <w:vAlign w:val="bottom"/>
          </w:tcPr>
          <w:p w14:paraId="5EA1AFAA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CEADD" w14:textId="72BF9DD5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69</w:t>
            </w:r>
            <w:r w:rsidRPr="00077D8B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09" w:type="dxa"/>
            <w:gridSpan w:val="2"/>
            <w:vAlign w:val="bottom"/>
          </w:tcPr>
          <w:p w14:paraId="652B25E1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35923D8" w14:textId="2261DFB9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40</w:t>
            </w:r>
            <w:r w:rsidRPr="00077D8B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)</w:t>
            </w:r>
          </w:p>
        </w:tc>
        <w:tc>
          <w:tcPr>
            <w:tcW w:w="209" w:type="dxa"/>
            <w:gridSpan w:val="3"/>
          </w:tcPr>
          <w:p w14:paraId="4DC10004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002A7E89" w14:textId="510CFA76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560</w:t>
            </w:r>
          </w:p>
        </w:tc>
      </w:tr>
      <w:tr w:rsidR="00CA4BBB" w:rsidRPr="00077D8B" w14:paraId="55B1874B" w14:textId="77777777" w:rsidTr="00402C64">
        <w:trPr>
          <w:cantSplit/>
        </w:trPr>
        <w:tc>
          <w:tcPr>
            <w:tcW w:w="3499" w:type="dxa"/>
          </w:tcPr>
          <w:p w14:paraId="2C5CD3D5" w14:textId="77777777" w:rsidR="00CA4BBB" w:rsidRPr="00077D8B" w:rsidRDefault="00CA4BBB" w:rsidP="00CA4BBB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88" w:type="dxa"/>
            <w:vAlign w:val="bottom"/>
          </w:tcPr>
          <w:p w14:paraId="00374BC7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5" w:type="dxa"/>
            <w:vAlign w:val="bottom"/>
          </w:tcPr>
          <w:p w14:paraId="6462CA03" w14:textId="77777777" w:rsidR="00CA4BBB" w:rsidRPr="00077D8B" w:rsidRDefault="00CA4BBB" w:rsidP="00CA4BB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CC230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5" w:type="dxa"/>
            <w:gridSpan w:val="2"/>
          </w:tcPr>
          <w:p w14:paraId="61E27F48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55" w:type="dxa"/>
            <w:vAlign w:val="bottom"/>
          </w:tcPr>
          <w:p w14:paraId="4939D0D0" w14:textId="79665F79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14" w:type="dxa"/>
            <w:gridSpan w:val="2"/>
            <w:vAlign w:val="bottom"/>
          </w:tcPr>
          <w:p w14:paraId="4A0C855E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5" w:type="dxa"/>
            <w:vAlign w:val="bottom"/>
          </w:tcPr>
          <w:p w14:paraId="5D653DC4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0FFF6125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E9338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5" w:type="dxa"/>
            <w:gridSpan w:val="2"/>
          </w:tcPr>
          <w:p w14:paraId="22A2AFD3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8" w:type="dxa"/>
            <w:vAlign w:val="bottom"/>
          </w:tcPr>
          <w:p w14:paraId="563FFB61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9BAE3F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4278AA50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A2A899E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E41F9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9" w:type="dxa"/>
            <w:gridSpan w:val="2"/>
            <w:vAlign w:val="bottom"/>
          </w:tcPr>
          <w:p w14:paraId="1B65C38D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2A0BC6C0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9" w:type="dxa"/>
            <w:gridSpan w:val="3"/>
          </w:tcPr>
          <w:p w14:paraId="20D47504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1199D5F3" w14:textId="7E675DB3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826</w:t>
            </w:r>
          </w:p>
        </w:tc>
      </w:tr>
      <w:tr w:rsidR="00CA4BBB" w:rsidRPr="00077D8B" w14:paraId="6D092632" w14:textId="77777777" w:rsidTr="00402C64">
        <w:trPr>
          <w:cantSplit/>
        </w:trPr>
        <w:tc>
          <w:tcPr>
            <w:tcW w:w="3499" w:type="dxa"/>
          </w:tcPr>
          <w:p w14:paraId="16A0350B" w14:textId="77777777" w:rsidR="00CA4BBB" w:rsidRPr="00077D8B" w:rsidRDefault="00CA4BBB" w:rsidP="00CA4BBB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ต้นทุนทางการเงิน </w:t>
            </w:r>
          </w:p>
        </w:tc>
        <w:tc>
          <w:tcPr>
            <w:tcW w:w="988" w:type="dxa"/>
            <w:vAlign w:val="bottom"/>
          </w:tcPr>
          <w:p w14:paraId="1B1FB6F2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5" w:type="dxa"/>
            <w:vAlign w:val="bottom"/>
          </w:tcPr>
          <w:p w14:paraId="2ABA347D" w14:textId="77777777" w:rsidR="00CA4BBB" w:rsidRPr="00077D8B" w:rsidRDefault="00CA4BBB" w:rsidP="00CA4BB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C5954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5" w:type="dxa"/>
            <w:gridSpan w:val="2"/>
          </w:tcPr>
          <w:p w14:paraId="717BD503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55" w:type="dxa"/>
            <w:vAlign w:val="bottom"/>
          </w:tcPr>
          <w:p w14:paraId="36A7CAB4" w14:textId="6769AE00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14" w:type="dxa"/>
            <w:gridSpan w:val="2"/>
            <w:vAlign w:val="bottom"/>
          </w:tcPr>
          <w:p w14:paraId="5E18238C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5" w:type="dxa"/>
            <w:vAlign w:val="bottom"/>
          </w:tcPr>
          <w:p w14:paraId="5F1888A0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4B3E4900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36DE7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5" w:type="dxa"/>
            <w:gridSpan w:val="2"/>
          </w:tcPr>
          <w:p w14:paraId="601BF5C8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8" w:type="dxa"/>
            <w:vAlign w:val="bottom"/>
          </w:tcPr>
          <w:p w14:paraId="2BB0E2B5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F6068E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68665664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90D2E3E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3DA4A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9" w:type="dxa"/>
            <w:gridSpan w:val="2"/>
            <w:vAlign w:val="bottom"/>
          </w:tcPr>
          <w:p w14:paraId="13CA1397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A5E3F01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9" w:type="dxa"/>
            <w:gridSpan w:val="3"/>
          </w:tcPr>
          <w:p w14:paraId="1CA3D737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54842841" w14:textId="573A71FE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(</w:t>
            </w: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571</w:t>
            </w:r>
            <w:r w:rsidRPr="00077D8B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)</w:t>
            </w:r>
          </w:p>
        </w:tc>
      </w:tr>
      <w:tr w:rsidR="00CA4BBB" w:rsidRPr="00077D8B" w14:paraId="0E120DC8" w14:textId="77777777" w:rsidTr="00402C64">
        <w:trPr>
          <w:cantSplit/>
        </w:trPr>
        <w:tc>
          <w:tcPr>
            <w:tcW w:w="3499" w:type="dxa"/>
          </w:tcPr>
          <w:p w14:paraId="130B2B2D" w14:textId="32FFE16F" w:rsidR="00CA4BBB" w:rsidRPr="00077D8B" w:rsidRDefault="00CA4BBB" w:rsidP="00CA4BBB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77D8B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กำไรจากอัตราแลกเปลี่ยนสุทธิ</w:t>
            </w:r>
          </w:p>
        </w:tc>
        <w:tc>
          <w:tcPr>
            <w:tcW w:w="988" w:type="dxa"/>
            <w:vAlign w:val="bottom"/>
          </w:tcPr>
          <w:p w14:paraId="2E841D1D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5" w:type="dxa"/>
            <w:vAlign w:val="bottom"/>
          </w:tcPr>
          <w:p w14:paraId="1D5DAB1E" w14:textId="77777777" w:rsidR="00CA4BBB" w:rsidRPr="00077D8B" w:rsidRDefault="00CA4BBB" w:rsidP="00CA4BB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A5F9D" w14:textId="5BF52610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5" w:type="dxa"/>
            <w:gridSpan w:val="2"/>
          </w:tcPr>
          <w:p w14:paraId="4AB2C8F9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55" w:type="dxa"/>
            <w:vAlign w:val="bottom"/>
          </w:tcPr>
          <w:p w14:paraId="47D4E87A" w14:textId="224C1603" w:rsidR="00CA4BBB" w:rsidRPr="00077D8B" w:rsidRDefault="00CA4BBB" w:rsidP="00CA4BBB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14" w:type="dxa"/>
            <w:gridSpan w:val="2"/>
            <w:vAlign w:val="bottom"/>
          </w:tcPr>
          <w:p w14:paraId="4DE75900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5" w:type="dxa"/>
            <w:vAlign w:val="bottom"/>
          </w:tcPr>
          <w:p w14:paraId="3F4E362F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3681731B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997F8" w14:textId="11631C94" w:rsidR="00CA4BBB" w:rsidRPr="00077D8B" w:rsidRDefault="00CA4BBB" w:rsidP="00CA4BBB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6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5" w:type="dxa"/>
            <w:gridSpan w:val="2"/>
          </w:tcPr>
          <w:p w14:paraId="19B7D1AC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8" w:type="dxa"/>
            <w:vAlign w:val="bottom"/>
          </w:tcPr>
          <w:p w14:paraId="3BF37F63" w14:textId="5E6CDCE5" w:rsidR="00CA4BBB" w:rsidRPr="00077D8B" w:rsidRDefault="00CA4BBB" w:rsidP="00CA4BBB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-167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6AD2E2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2828DA61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24E9082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A99D3" w14:textId="39CF3D3B" w:rsidR="00CA4BBB" w:rsidRPr="00077D8B" w:rsidRDefault="00CA4BBB" w:rsidP="00CA4BB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80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9" w:type="dxa"/>
            <w:gridSpan w:val="2"/>
            <w:vAlign w:val="bottom"/>
          </w:tcPr>
          <w:p w14:paraId="40BC223F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0C7AA8A0" w14:textId="4E51F921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9" w:type="dxa"/>
            <w:gridSpan w:val="3"/>
          </w:tcPr>
          <w:p w14:paraId="58A3BE84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1CD0B73B" w14:textId="18FE1FBF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131</w:t>
            </w:r>
          </w:p>
        </w:tc>
      </w:tr>
      <w:tr w:rsidR="00CA4BBB" w:rsidRPr="00077D8B" w14:paraId="1D57EE0B" w14:textId="77777777" w:rsidTr="00402C64">
        <w:trPr>
          <w:cantSplit/>
          <w:trHeight w:val="299"/>
        </w:trPr>
        <w:tc>
          <w:tcPr>
            <w:tcW w:w="3499" w:type="dxa"/>
          </w:tcPr>
          <w:p w14:paraId="51EB8CA4" w14:textId="77777777" w:rsidR="00CA4BBB" w:rsidRPr="00077D8B" w:rsidRDefault="00CA4BBB" w:rsidP="00CA4BBB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ส่วนแบ่งกำไรจากเงินลงทุนใน</w:t>
            </w: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บริษัทร่วมและการร่วมค้า</w:t>
            </w:r>
          </w:p>
        </w:tc>
        <w:tc>
          <w:tcPr>
            <w:tcW w:w="988" w:type="dxa"/>
            <w:vAlign w:val="bottom"/>
          </w:tcPr>
          <w:p w14:paraId="547F5059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5" w:type="dxa"/>
            <w:vAlign w:val="bottom"/>
          </w:tcPr>
          <w:p w14:paraId="333A438B" w14:textId="77777777" w:rsidR="00CA4BBB" w:rsidRPr="00077D8B" w:rsidRDefault="00CA4BBB" w:rsidP="00CA4BB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E03D6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5" w:type="dxa"/>
            <w:gridSpan w:val="2"/>
          </w:tcPr>
          <w:p w14:paraId="2F260880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55" w:type="dxa"/>
            <w:vAlign w:val="bottom"/>
          </w:tcPr>
          <w:p w14:paraId="6120F595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14" w:type="dxa"/>
            <w:gridSpan w:val="2"/>
            <w:vAlign w:val="bottom"/>
          </w:tcPr>
          <w:p w14:paraId="487A4239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5" w:type="dxa"/>
            <w:vAlign w:val="bottom"/>
          </w:tcPr>
          <w:p w14:paraId="154B7088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0A28D37F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66A8E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5" w:type="dxa"/>
            <w:gridSpan w:val="2"/>
          </w:tcPr>
          <w:p w14:paraId="3772A500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8" w:type="dxa"/>
            <w:vAlign w:val="bottom"/>
          </w:tcPr>
          <w:p w14:paraId="4430BB8E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98062A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0F3128FE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BFE406F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AC9F4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9" w:type="dxa"/>
            <w:gridSpan w:val="2"/>
            <w:vAlign w:val="bottom"/>
          </w:tcPr>
          <w:p w14:paraId="17225136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A92479B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9" w:type="dxa"/>
            <w:gridSpan w:val="3"/>
          </w:tcPr>
          <w:p w14:paraId="78D1C79E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22E3EF16" w14:textId="77E01B4D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5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89</w:t>
            </w:r>
          </w:p>
        </w:tc>
      </w:tr>
      <w:tr w:rsidR="00CA4BBB" w:rsidRPr="00077D8B" w14:paraId="21FF17DD" w14:textId="77777777" w:rsidTr="00402C64">
        <w:trPr>
          <w:cantSplit/>
          <w:trHeight w:val="299"/>
        </w:trPr>
        <w:tc>
          <w:tcPr>
            <w:tcW w:w="3499" w:type="dxa"/>
          </w:tcPr>
          <w:p w14:paraId="5153E7AC" w14:textId="6B966BC9" w:rsidR="00CA4BBB" w:rsidRPr="00077D8B" w:rsidRDefault="00CA4BBB" w:rsidP="00CA4B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988" w:type="dxa"/>
            <w:vAlign w:val="bottom"/>
          </w:tcPr>
          <w:p w14:paraId="1AEB9CDC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5" w:type="dxa"/>
            <w:vAlign w:val="bottom"/>
          </w:tcPr>
          <w:p w14:paraId="5BED6290" w14:textId="77777777" w:rsidR="00CA4BBB" w:rsidRPr="00077D8B" w:rsidRDefault="00CA4BBB" w:rsidP="00CA4BB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B0275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5" w:type="dxa"/>
            <w:gridSpan w:val="2"/>
          </w:tcPr>
          <w:p w14:paraId="1ECA1BAC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55" w:type="dxa"/>
            <w:vAlign w:val="bottom"/>
          </w:tcPr>
          <w:p w14:paraId="4A944ECE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14" w:type="dxa"/>
            <w:gridSpan w:val="2"/>
            <w:vAlign w:val="bottom"/>
          </w:tcPr>
          <w:p w14:paraId="36A00CF4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5" w:type="dxa"/>
            <w:vAlign w:val="bottom"/>
          </w:tcPr>
          <w:p w14:paraId="351DB77F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50154838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07850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5" w:type="dxa"/>
            <w:gridSpan w:val="2"/>
          </w:tcPr>
          <w:p w14:paraId="6A948B72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8" w:type="dxa"/>
            <w:vAlign w:val="bottom"/>
          </w:tcPr>
          <w:p w14:paraId="5FB69451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64C396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06B03B5F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1E251F3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6EB815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9" w:type="dxa"/>
            <w:gridSpan w:val="2"/>
            <w:vAlign w:val="bottom"/>
          </w:tcPr>
          <w:p w14:paraId="7C98F18A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12773B43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1" w:type="dxa"/>
          </w:tcPr>
          <w:p w14:paraId="03294432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bottom"/>
          </w:tcPr>
          <w:p w14:paraId="6129F73F" w14:textId="314E258D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5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233</w:t>
            </w:r>
          </w:p>
        </w:tc>
      </w:tr>
      <w:tr w:rsidR="00CA4BBB" w:rsidRPr="00077D8B" w14:paraId="2AD6484B" w14:textId="77777777" w:rsidTr="00402C64">
        <w:trPr>
          <w:cantSplit/>
          <w:trHeight w:val="299"/>
        </w:trPr>
        <w:tc>
          <w:tcPr>
            <w:tcW w:w="3499" w:type="dxa"/>
          </w:tcPr>
          <w:p w14:paraId="524339F3" w14:textId="119615E2" w:rsidR="00CA4BBB" w:rsidRPr="00077D8B" w:rsidRDefault="00CA4BBB" w:rsidP="00CA4BBB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77D8B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กำไรสำหรับปี</w:t>
            </w:r>
          </w:p>
        </w:tc>
        <w:tc>
          <w:tcPr>
            <w:tcW w:w="988" w:type="dxa"/>
            <w:vAlign w:val="bottom"/>
          </w:tcPr>
          <w:p w14:paraId="7812EFBF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5" w:type="dxa"/>
            <w:vAlign w:val="bottom"/>
          </w:tcPr>
          <w:p w14:paraId="098475BD" w14:textId="77777777" w:rsidR="00CA4BBB" w:rsidRPr="00077D8B" w:rsidRDefault="00CA4BBB" w:rsidP="00CA4BB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5972C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5" w:type="dxa"/>
            <w:gridSpan w:val="2"/>
          </w:tcPr>
          <w:p w14:paraId="20A53FB7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55" w:type="dxa"/>
            <w:vAlign w:val="bottom"/>
          </w:tcPr>
          <w:p w14:paraId="7E8A02F4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14" w:type="dxa"/>
            <w:gridSpan w:val="2"/>
            <w:vAlign w:val="bottom"/>
          </w:tcPr>
          <w:p w14:paraId="0FA042AE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5" w:type="dxa"/>
            <w:vAlign w:val="bottom"/>
          </w:tcPr>
          <w:p w14:paraId="122AC064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0D237221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E1F80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5" w:type="dxa"/>
            <w:gridSpan w:val="2"/>
          </w:tcPr>
          <w:p w14:paraId="1B6B3E3B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8" w:type="dxa"/>
            <w:vAlign w:val="bottom"/>
          </w:tcPr>
          <w:p w14:paraId="7C3F10E8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788C52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1DABD8F8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AF57E4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BAFB4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9" w:type="dxa"/>
            <w:gridSpan w:val="2"/>
            <w:vAlign w:val="bottom"/>
          </w:tcPr>
          <w:p w14:paraId="6220591E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0E07ADBE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1" w:type="dxa"/>
          </w:tcPr>
          <w:p w14:paraId="57A0FD55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37F44" w14:textId="5330ED9E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1,268</w:t>
            </w:r>
          </w:p>
        </w:tc>
      </w:tr>
      <w:tr w:rsidR="00CA4BBB" w:rsidRPr="00077D8B" w14:paraId="02194A65" w14:textId="77777777" w:rsidTr="00402C64">
        <w:trPr>
          <w:cantSplit/>
          <w:trHeight w:val="299"/>
        </w:trPr>
        <w:tc>
          <w:tcPr>
            <w:tcW w:w="3499" w:type="dxa"/>
          </w:tcPr>
          <w:p w14:paraId="2A397498" w14:textId="77777777" w:rsidR="00CA4BBB" w:rsidRPr="00077D8B" w:rsidRDefault="00CA4BBB" w:rsidP="00CA4BBB">
            <w:pPr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88" w:type="dxa"/>
            <w:vAlign w:val="bottom"/>
          </w:tcPr>
          <w:p w14:paraId="793AA98E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5" w:type="dxa"/>
            <w:vAlign w:val="bottom"/>
          </w:tcPr>
          <w:p w14:paraId="5A87B195" w14:textId="77777777" w:rsidR="00CA4BBB" w:rsidRPr="00077D8B" w:rsidRDefault="00CA4BBB" w:rsidP="00CA4BB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48ADB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15" w:type="dxa"/>
            <w:gridSpan w:val="2"/>
          </w:tcPr>
          <w:p w14:paraId="033FB25A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55" w:type="dxa"/>
            <w:vAlign w:val="bottom"/>
          </w:tcPr>
          <w:p w14:paraId="3DA9E26A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14" w:type="dxa"/>
            <w:gridSpan w:val="2"/>
            <w:vAlign w:val="bottom"/>
          </w:tcPr>
          <w:p w14:paraId="395FCD6F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5" w:type="dxa"/>
            <w:vAlign w:val="bottom"/>
          </w:tcPr>
          <w:p w14:paraId="2B58EC66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06" w:type="dxa"/>
            <w:vAlign w:val="bottom"/>
          </w:tcPr>
          <w:p w14:paraId="0D71CD10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4A7A4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5" w:type="dxa"/>
            <w:gridSpan w:val="2"/>
          </w:tcPr>
          <w:p w14:paraId="36302DB3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8" w:type="dxa"/>
            <w:vAlign w:val="bottom"/>
          </w:tcPr>
          <w:p w14:paraId="7155EDD0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9130D6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450B475A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CBD17B8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3C762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09" w:type="dxa"/>
            <w:gridSpan w:val="2"/>
            <w:vAlign w:val="bottom"/>
          </w:tcPr>
          <w:p w14:paraId="0C44D6C4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47EFE0B7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1" w:type="dxa"/>
          </w:tcPr>
          <w:p w14:paraId="588C9935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</w:tcBorders>
            <w:vAlign w:val="bottom"/>
          </w:tcPr>
          <w:p w14:paraId="24DE6018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5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</w:tr>
      <w:tr w:rsidR="00CA4BBB" w:rsidRPr="00077D8B" w14:paraId="79084BD4" w14:textId="77777777" w:rsidTr="00402C64">
        <w:trPr>
          <w:cantSplit/>
        </w:trPr>
        <w:tc>
          <w:tcPr>
            <w:tcW w:w="3499" w:type="dxa"/>
          </w:tcPr>
          <w:p w14:paraId="0E9AEA35" w14:textId="77777777" w:rsidR="00CA4BBB" w:rsidRPr="00077D8B" w:rsidRDefault="00CA4BBB" w:rsidP="00CA4BBB">
            <w:pPr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88" w:type="dxa"/>
            <w:vAlign w:val="bottom"/>
          </w:tcPr>
          <w:p w14:paraId="6817B869" w14:textId="201A0E81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605</w:t>
            </w:r>
          </w:p>
        </w:tc>
        <w:tc>
          <w:tcPr>
            <w:tcW w:w="205" w:type="dxa"/>
            <w:vAlign w:val="bottom"/>
          </w:tcPr>
          <w:p w14:paraId="710A8715" w14:textId="77777777" w:rsidR="00CA4BBB" w:rsidRPr="00077D8B" w:rsidRDefault="00CA4BBB" w:rsidP="00CA4BBB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D22E5" w14:textId="508598B9" w:rsidR="00CA4BBB" w:rsidRPr="00077D8B" w:rsidRDefault="006002F8" w:rsidP="00CA4BBB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</w:t>
            </w:r>
            <w:r w:rsidRPr="00CA4BB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086</w:t>
            </w:r>
          </w:p>
        </w:tc>
        <w:tc>
          <w:tcPr>
            <w:tcW w:w="215" w:type="dxa"/>
            <w:gridSpan w:val="2"/>
          </w:tcPr>
          <w:p w14:paraId="1360852F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55" w:type="dxa"/>
            <w:vAlign w:val="bottom"/>
          </w:tcPr>
          <w:p w14:paraId="78E21551" w14:textId="1EB03965" w:rsidR="00CA4BBB" w:rsidRPr="00077D8B" w:rsidRDefault="006002F8" w:rsidP="006002F8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454</w:t>
            </w:r>
          </w:p>
        </w:tc>
        <w:tc>
          <w:tcPr>
            <w:tcW w:w="214" w:type="dxa"/>
            <w:gridSpan w:val="2"/>
            <w:vAlign w:val="bottom"/>
          </w:tcPr>
          <w:p w14:paraId="1458BBF0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5" w:type="dxa"/>
            <w:vAlign w:val="bottom"/>
          </w:tcPr>
          <w:p w14:paraId="2B2EB53D" w14:textId="411C4B26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282</w:t>
            </w:r>
          </w:p>
        </w:tc>
        <w:tc>
          <w:tcPr>
            <w:tcW w:w="206" w:type="dxa"/>
            <w:vAlign w:val="bottom"/>
          </w:tcPr>
          <w:p w14:paraId="39EBB0D7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BED1E" w14:textId="1DFC3F44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452</w:t>
            </w:r>
          </w:p>
        </w:tc>
        <w:tc>
          <w:tcPr>
            <w:tcW w:w="205" w:type="dxa"/>
            <w:gridSpan w:val="2"/>
          </w:tcPr>
          <w:p w14:paraId="72F45689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58" w:type="dxa"/>
            <w:vAlign w:val="bottom"/>
          </w:tcPr>
          <w:p w14:paraId="22A8C048" w14:textId="5B616F00" w:rsidR="00CA4BBB" w:rsidRPr="00077D8B" w:rsidRDefault="00CA4BBB" w:rsidP="00CA4BBB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330</w:t>
            </w:r>
          </w:p>
        </w:tc>
        <w:tc>
          <w:tcPr>
            <w:tcW w:w="180" w:type="dxa"/>
            <w:vAlign w:val="bottom"/>
          </w:tcPr>
          <w:p w14:paraId="3EE53D08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7B63428E" w14:textId="7AE456C0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68</w:t>
            </w:r>
          </w:p>
        </w:tc>
        <w:tc>
          <w:tcPr>
            <w:tcW w:w="270" w:type="dxa"/>
            <w:vAlign w:val="bottom"/>
          </w:tcPr>
          <w:p w14:paraId="29FD3BF2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17E37" w14:textId="531ABF9B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103</w:t>
            </w:r>
          </w:p>
        </w:tc>
        <w:tc>
          <w:tcPr>
            <w:tcW w:w="209" w:type="dxa"/>
            <w:gridSpan w:val="2"/>
            <w:vAlign w:val="bottom"/>
          </w:tcPr>
          <w:p w14:paraId="3583F2E0" w14:textId="77777777" w:rsidR="00CA4BBB" w:rsidRPr="00077D8B" w:rsidRDefault="00CA4BBB" w:rsidP="00CA4BBB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60" w:type="dxa"/>
            <w:gridSpan w:val="2"/>
            <w:vAlign w:val="bottom"/>
          </w:tcPr>
          <w:p w14:paraId="22094E9F" w14:textId="54EBDEA9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40</w:t>
            </w:r>
          </w:p>
        </w:tc>
        <w:tc>
          <w:tcPr>
            <w:tcW w:w="209" w:type="dxa"/>
            <w:gridSpan w:val="3"/>
          </w:tcPr>
          <w:p w14:paraId="5A19FC08" w14:textId="77777777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62" w:type="dxa"/>
            <w:vAlign w:val="bottom"/>
          </w:tcPr>
          <w:p w14:paraId="31E6A9AE" w14:textId="171604BD" w:rsidR="00CA4BBB" w:rsidRPr="00077D8B" w:rsidRDefault="00CA4BBB" w:rsidP="00CA4BB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77D8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3,420</w:t>
            </w:r>
          </w:p>
        </w:tc>
      </w:tr>
    </w:tbl>
    <w:p w14:paraId="1EDB5DD3" w14:textId="1112F2FF" w:rsidR="008F7D58" w:rsidRPr="00077D8B" w:rsidRDefault="008F7D58" w:rsidP="006A45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7"/>
          <w:szCs w:val="27"/>
          <w:cs/>
        </w:rPr>
        <w:sectPr w:rsidR="008F7D58" w:rsidRPr="00077D8B" w:rsidSect="00170253">
          <w:headerReference w:type="default" r:id="rId24"/>
          <w:footerReference w:type="first" r:id="rId25"/>
          <w:pgSz w:w="16834" w:h="11909" w:orient="landscape" w:code="9"/>
          <w:pgMar w:top="1440" w:right="1152" w:bottom="1440" w:left="1152" w:header="720" w:footer="720" w:gutter="0"/>
          <w:cols w:space="720"/>
          <w:titlePg/>
          <w:docGrid w:linePitch="245"/>
        </w:sectPr>
      </w:pPr>
    </w:p>
    <w:p w14:paraId="7E93FC21" w14:textId="0B915A88" w:rsidR="000E436E" w:rsidRPr="00B20F02" w:rsidRDefault="000E436E" w:rsidP="000E43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B20F02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ส่วนงานภูมิศาสตร์</w:t>
      </w:r>
    </w:p>
    <w:p w14:paraId="624AD5A4" w14:textId="6BF2E44B" w:rsidR="000E436E" w:rsidRPr="00B20F02" w:rsidRDefault="000E436E" w:rsidP="000E43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</w:p>
    <w:p w14:paraId="650CF3B3" w14:textId="011980DB" w:rsidR="000E436E" w:rsidRPr="00B20F02" w:rsidRDefault="000E436E" w:rsidP="000E4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B20F02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602D0AC7" w14:textId="77777777" w:rsidR="000E436E" w:rsidRPr="00B20F02" w:rsidRDefault="000E436E" w:rsidP="006A45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90" w:type="dxa"/>
        <w:tblInd w:w="198" w:type="dxa"/>
        <w:tblLook w:val="01E0" w:firstRow="1" w:lastRow="1" w:firstColumn="1" w:lastColumn="1" w:noHBand="0" w:noVBand="0"/>
      </w:tblPr>
      <w:tblGrid>
        <w:gridCol w:w="4968"/>
        <w:gridCol w:w="1226"/>
        <w:gridCol w:w="236"/>
        <w:gridCol w:w="1238"/>
        <w:gridCol w:w="236"/>
        <w:gridCol w:w="1186"/>
      </w:tblGrid>
      <w:tr w:rsidR="000E436E" w:rsidRPr="00B20F02" w14:paraId="50C39AC8" w14:textId="77777777" w:rsidTr="000E436E">
        <w:trPr>
          <w:tblHeader/>
        </w:trPr>
        <w:tc>
          <w:tcPr>
            <w:tcW w:w="4968" w:type="dxa"/>
            <w:shd w:val="clear" w:color="auto" w:fill="auto"/>
          </w:tcPr>
          <w:p w14:paraId="0A5E0120" w14:textId="08E192C0" w:rsidR="000E436E" w:rsidRPr="00B20F02" w:rsidRDefault="000E436E" w:rsidP="00971CBA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4122" w:type="dxa"/>
            <w:gridSpan w:val="5"/>
            <w:shd w:val="clear" w:color="auto" w:fill="auto"/>
            <w:vAlign w:val="center"/>
          </w:tcPr>
          <w:p w14:paraId="535DCE63" w14:textId="6FD020C7" w:rsidR="000E436E" w:rsidRPr="00B20F02" w:rsidRDefault="000E436E" w:rsidP="00971CB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436E" w:rsidRPr="00B20F02" w14:paraId="550D9303" w14:textId="77777777" w:rsidTr="000E436E">
        <w:trPr>
          <w:tblHeader/>
        </w:trPr>
        <w:tc>
          <w:tcPr>
            <w:tcW w:w="4968" w:type="dxa"/>
            <w:shd w:val="clear" w:color="auto" w:fill="auto"/>
          </w:tcPr>
          <w:p w14:paraId="7B15DD4B" w14:textId="77777777" w:rsidR="000E436E" w:rsidRPr="00B20F02" w:rsidRDefault="000E436E" w:rsidP="00971CBA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14:paraId="10D78301" w14:textId="6C84A123" w:rsidR="000E436E" w:rsidRPr="00B20F02" w:rsidRDefault="000E436E" w:rsidP="00971CB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C98179" w14:textId="77777777" w:rsidR="000E436E" w:rsidRPr="00B20F02" w:rsidRDefault="000E436E" w:rsidP="00971CB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38" w:type="dxa"/>
            <w:shd w:val="clear" w:color="auto" w:fill="auto"/>
          </w:tcPr>
          <w:p w14:paraId="6B78DD11" w14:textId="6DAE7948" w:rsidR="000E436E" w:rsidRPr="00B20F02" w:rsidRDefault="000E436E" w:rsidP="000E436E">
            <w:pPr>
              <w:tabs>
                <w:tab w:val="clear" w:pos="227"/>
                <w:tab w:val="clear" w:pos="907"/>
                <w:tab w:val="left" w:pos="514"/>
                <w:tab w:val="left" w:pos="720"/>
              </w:tabs>
              <w:ind w:left="199" w:right="-340" w:firstLine="16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16C5B46A" w14:textId="77777777" w:rsidR="000E436E" w:rsidRPr="00B20F02" w:rsidRDefault="000E436E" w:rsidP="00971CB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86" w:type="dxa"/>
            <w:shd w:val="clear" w:color="auto" w:fill="auto"/>
          </w:tcPr>
          <w:p w14:paraId="39A6F4E4" w14:textId="6890D44B" w:rsidR="000E436E" w:rsidRPr="00B20F02" w:rsidRDefault="000E436E" w:rsidP="00971CB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2562</w:t>
            </w:r>
          </w:p>
        </w:tc>
      </w:tr>
      <w:tr w:rsidR="000E436E" w:rsidRPr="00B20F02" w14:paraId="7B019456" w14:textId="77777777" w:rsidTr="000E436E">
        <w:trPr>
          <w:tblHeader/>
        </w:trPr>
        <w:tc>
          <w:tcPr>
            <w:tcW w:w="4968" w:type="dxa"/>
            <w:shd w:val="clear" w:color="auto" w:fill="auto"/>
          </w:tcPr>
          <w:p w14:paraId="04CDBF2C" w14:textId="77777777" w:rsidR="000E436E" w:rsidRPr="00B20F02" w:rsidRDefault="000E436E" w:rsidP="00971CBA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4122" w:type="dxa"/>
            <w:gridSpan w:val="5"/>
            <w:shd w:val="clear" w:color="auto" w:fill="auto"/>
            <w:vAlign w:val="center"/>
          </w:tcPr>
          <w:p w14:paraId="642BAFBB" w14:textId="2BF48A0B" w:rsidR="000E436E" w:rsidRPr="00B20F02" w:rsidRDefault="000E436E" w:rsidP="00971CB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0E436E" w:rsidRPr="00B20F02" w14:paraId="6F4D756A" w14:textId="77777777" w:rsidTr="000E436E">
        <w:tc>
          <w:tcPr>
            <w:tcW w:w="4968" w:type="dxa"/>
            <w:shd w:val="clear" w:color="auto" w:fill="auto"/>
            <w:hideMark/>
          </w:tcPr>
          <w:p w14:paraId="06A4ADAB" w14:textId="50B9145C" w:rsidR="000E436E" w:rsidRPr="00B20F02" w:rsidRDefault="000E436E" w:rsidP="00971CBA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ไทย</w:t>
            </w:r>
          </w:p>
        </w:tc>
        <w:tc>
          <w:tcPr>
            <w:tcW w:w="1226" w:type="dxa"/>
            <w:shd w:val="clear" w:color="auto" w:fill="auto"/>
          </w:tcPr>
          <w:p w14:paraId="76A72780" w14:textId="77777777" w:rsidR="000E436E" w:rsidRPr="00B20F02" w:rsidRDefault="000E436E" w:rsidP="00971CB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70,952</w:t>
            </w:r>
          </w:p>
        </w:tc>
        <w:tc>
          <w:tcPr>
            <w:tcW w:w="236" w:type="dxa"/>
            <w:shd w:val="clear" w:color="auto" w:fill="auto"/>
          </w:tcPr>
          <w:p w14:paraId="05A3440D" w14:textId="77777777" w:rsidR="000E436E" w:rsidRPr="00B20F02" w:rsidRDefault="000E436E" w:rsidP="00971CBA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38" w:type="dxa"/>
            <w:shd w:val="clear" w:color="auto" w:fill="auto"/>
          </w:tcPr>
          <w:p w14:paraId="63766596" w14:textId="77777777" w:rsidR="000E436E" w:rsidRPr="00B20F02" w:rsidRDefault="000E436E" w:rsidP="00971CB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66,272</w:t>
            </w:r>
          </w:p>
        </w:tc>
        <w:tc>
          <w:tcPr>
            <w:tcW w:w="236" w:type="dxa"/>
            <w:shd w:val="clear" w:color="auto" w:fill="auto"/>
          </w:tcPr>
          <w:p w14:paraId="5024148A" w14:textId="77777777" w:rsidR="000E436E" w:rsidRPr="00B20F02" w:rsidRDefault="000E436E" w:rsidP="00971CB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86" w:type="dxa"/>
            <w:shd w:val="clear" w:color="auto" w:fill="auto"/>
          </w:tcPr>
          <w:p w14:paraId="1334E54D" w14:textId="77777777" w:rsidR="000E436E" w:rsidRPr="00B20F02" w:rsidRDefault="000E436E" w:rsidP="00971CB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61,714</w:t>
            </w:r>
          </w:p>
        </w:tc>
      </w:tr>
      <w:tr w:rsidR="000E436E" w:rsidRPr="00B20F02" w14:paraId="11F7CE99" w14:textId="77777777" w:rsidTr="000E436E">
        <w:tc>
          <w:tcPr>
            <w:tcW w:w="4968" w:type="dxa"/>
            <w:shd w:val="clear" w:color="auto" w:fill="auto"/>
            <w:hideMark/>
          </w:tcPr>
          <w:p w14:paraId="099E576D" w14:textId="481985EB" w:rsidR="000E436E" w:rsidRPr="00B20F02" w:rsidRDefault="000E436E" w:rsidP="00971CBA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เอเชียตะวันออกเฉียงใต้</w:t>
            </w:r>
          </w:p>
        </w:tc>
        <w:tc>
          <w:tcPr>
            <w:tcW w:w="1226" w:type="dxa"/>
            <w:shd w:val="clear" w:color="auto" w:fill="auto"/>
          </w:tcPr>
          <w:p w14:paraId="1A8CA413" w14:textId="77777777" w:rsidR="000E436E" w:rsidRPr="00B20F02" w:rsidRDefault="000E436E" w:rsidP="00971CB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6,030</w:t>
            </w:r>
          </w:p>
        </w:tc>
        <w:tc>
          <w:tcPr>
            <w:tcW w:w="236" w:type="dxa"/>
            <w:shd w:val="clear" w:color="auto" w:fill="auto"/>
          </w:tcPr>
          <w:p w14:paraId="207F3E94" w14:textId="77777777" w:rsidR="000E436E" w:rsidRPr="00B20F02" w:rsidRDefault="000E436E" w:rsidP="00971CBA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38" w:type="dxa"/>
            <w:shd w:val="clear" w:color="auto" w:fill="auto"/>
          </w:tcPr>
          <w:p w14:paraId="4C9066CB" w14:textId="77777777" w:rsidR="000E436E" w:rsidRPr="00B20F02" w:rsidRDefault="000E436E" w:rsidP="00971CB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4,758</w:t>
            </w:r>
          </w:p>
        </w:tc>
        <w:tc>
          <w:tcPr>
            <w:tcW w:w="236" w:type="dxa"/>
            <w:shd w:val="clear" w:color="auto" w:fill="auto"/>
          </w:tcPr>
          <w:p w14:paraId="5AC447F8" w14:textId="77777777" w:rsidR="000E436E" w:rsidRPr="00B20F02" w:rsidRDefault="000E436E" w:rsidP="00971CB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3709E736" w14:textId="77777777" w:rsidR="000E436E" w:rsidRPr="00B20F02" w:rsidRDefault="000E436E" w:rsidP="00971CB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3,709</w:t>
            </w:r>
          </w:p>
        </w:tc>
      </w:tr>
      <w:tr w:rsidR="000E436E" w:rsidRPr="00B20F02" w14:paraId="47EA63AA" w14:textId="77777777" w:rsidTr="000E436E">
        <w:tc>
          <w:tcPr>
            <w:tcW w:w="4968" w:type="dxa"/>
            <w:shd w:val="clear" w:color="auto" w:fill="auto"/>
          </w:tcPr>
          <w:p w14:paraId="6ABD7E19" w14:textId="7A8E9BFE" w:rsidR="000E436E" w:rsidRPr="00B20F02" w:rsidRDefault="000E436E" w:rsidP="00971CBA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val="en-GB" w:eastAsia="th-TH"/>
              </w:rPr>
            </w:pPr>
            <w:r w:rsidRPr="00B20F02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  <w:t>เอเชีย (ยกเว้น เอเชียตะวันออกเฉียงใต้)</w:t>
            </w:r>
          </w:p>
        </w:tc>
        <w:tc>
          <w:tcPr>
            <w:tcW w:w="1226" w:type="dxa"/>
            <w:shd w:val="clear" w:color="auto" w:fill="auto"/>
          </w:tcPr>
          <w:p w14:paraId="029B7FF8" w14:textId="77777777" w:rsidR="000E436E" w:rsidRPr="00B20F02" w:rsidRDefault="000E436E" w:rsidP="00971CB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5,152</w:t>
            </w:r>
          </w:p>
        </w:tc>
        <w:tc>
          <w:tcPr>
            <w:tcW w:w="236" w:type="dxa"/>
            <w:shd w:val="clear" w:color="auto" w:fill="auto"/>
          </w:tcPr>
          <w:p w14:paraId="2288FC60" w14:textId="77777777" w:rsidR="000E436E" w:rsidRPr="00B20F02" w:rsidRDefault="000E436E" w:rsidP="00971CBA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38" w:type="dxa"/>
            <w:shd w:val="clear" w:color="auto" w:fill="auto"/>
          </w:tcPr>
          <w:p w14:paraId="7C46B9F4" w14:textId="77777777" w:rsidR="000E436E" w:rsidRPr="00B20F02" w:rsidRDefault="000E436E" w:rsidP="00971CB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5,725</w:t>
            </w:r>
          </w:p>
        </w:tc>
        <w:tc>
          <w:tcPr>
            <w:tcW w:w="236" w:type="dxa"/>
            <w:shd w:val="clear" w:color="auto" w:fill="auto"/>
          </w:tcPr>
          <w:p w14:paraId="4058B6A2" w14:textId="77777777" w:rsidR="000E436E" w:rsidRPr="00B20F02" w:rsidRDefault="000E436E" w:rsidP="00971CB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26633B65" w14:textId="77777777" w:rsidR="000E436E" w:rsidRPr="00B20F02" w:rsidRDefault="000E436E" w:rsidP="00971CB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4,950</w:t>
            </w:r>
          </w:p>
        </w:tc>
      </w:tr>
      <w:tr w:rsidR="000E436E" w:rsidRPr="00B20F02" w14:paraId="59EC0AA3" w14:textId="77777777" w:rsidTr="000E436E">
        <w:tc>
          <w:tcPr>
            <w:tcW w:w="4968" w:type="dxa"/>
            <w:shd w:val="clear" w:color="auto" w:fill="auto"/>
            <w:hideMark/>
          </w:tcPr>
          <w:p w14:paraId="05FE3FA9" w14:textId="6CEF4310" w:rsidR="000E436E" w:rsidRPr="00B20F02" w:rsidRDefault="000E436E" w:rsidP="00971C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อื่น ๆ</w:t>
            </w:r>
          </w:p>
        </w:tc>
        <w:tc>
          <w:tcPr>
            <w:tcW w:w="1226" w:type="dxa"/>
            <w:shd w:val="clear" w:color="auto" w:fill="auto"/>
          </w:tcPr>
          <w:p w14:paraId="05DCF424" w14:textId="77777777" w:rsidR="000E436E" w:rsidRPr="00B20F02" w:rsidRDefault="000E436E" w:rsidP="00971CB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3,290</w:t>
            </w:r>
          </w:p>
        </w:tc>
        <w:tc>
          <w:tcPr>
            <w:tcW w:w="236" w:type="dxa"/>
            <w:shd w:val="clear" w:color="auto" w:fill="auto"/>
          </w:tcPr>
          <w:p w14:paraId="088EAFF8" w14:textId="77777777" w:rsidR="000E436E" w:rsidRPr="00B20F02" w:rsidRDefault="000E436E" w:rsidP="00971CBA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238" w:type="dxa"/>
            <w:shd w:val="clear" w:color="auto" w:fill="auto"/>
          </w:tcPr>
          <w:p w14:paraId="65017AFC" w14:textId="77777777" w:rsidR="000E436E" w:rsidRPr="00B20F02" w:rsidRDefault="000E436E" w:rsidP="00971CB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3,347</w:t>
            </w:r>
          </w:p>
        </w:tc>
        <w:tc>
          <w:tcPr>
            <w:tcW w:w="236" w:type="dxa"/>
            <w:shd w:val="clear" w:color="auto" w:fill="auto"/>
          </w:tcPr>
          <w:p w14:paraId="04D7F0BD" w14:textId="77777777" w:rsidR="000E436E" w:rsidRPr="00B20F02" w:rsidRDefault="000E436E" w:rsidP="00971CB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6B3B384E" w14:textId="77777777" w:rsidR="000E436E" w:rsidRPr="00B20F02" w:rsidRDefault="000E436E" w:rsidP="00971CB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3,859</w:t>
            </w:r>
          </w:p>
        </w:tc>
      </w:tr>
      <w:tr w:rsidR="000E436E" w:rsidRPr="00B20F02" w14:paraId="20BB20BB" w14:textId="77777777" w:rsidTr="000E436E">
        <w:tc>
          <w:tcPr>
            <w:tcW w:w="4968" w:type="dxa"/>
            <w:shd w:val="clear" w:color="auto" w:fill="auto"/>
            <w:hideMark/>
          </w:tcPr>
          <w:p w14:paraId="4F60E442" w14:textId="49CFB504" w:rsidR="000E436E" w:rsidRPr="00B20F02" w:rsidRDefault="000E436E" w:rsidP="00971CB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รวมรายได้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219809" w14:textId="77777777" w:rsidR="000E436E" w:rsidRPr="00B20F02" w:rsidRDefault="000E436E" w:rsidP="00971CB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85,424</w:t>
            </w:r>
          </w:p>
        </w:tc>
        <w:tc>
          <w:tcPr>
            <w:tcW w:w="236" w:type="dxa"/>
            <w:shd w:val="clear" w:color="auto" w:fill="auto"/>
          </w:tcPr>
          <w:p w14:paraId="4AD265DD" w14:textId="77777777" w:rsidR="000E436E" w:rsidRPr="00B20F02" w:rsidRDefault="000E436E" w:rsidP="00971CBA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AABE7" w14:textId="77777777" w:rsidR="000E436E" w:rsidRPr="00B20F02" w:rsidRDefault="000E436E" w:rsidP="00971CB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80,102</w:t>
            </w:r>
          </w:p>
        </w:tc>
        <w:tc>
          <w:tcPr>
            <w:tcW w:w="236" w:type="dxa"/>
            <w:shd w:val="clear" w:color="auto" w:fill="auto"/>
          </w:tcPr>
          <w:p w14:paraId="3CC15D83" w14:textId="77777777" w:rsidR="000E436E" w:rsidRPr="00B20F02" w:rsidRDefault="000E436E" w:rsidP="00971CB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D44F4" w14:textId="77777777" w:rsidR="000E436E" w:rsidRPr="00B20F02" w:rsidRDefault="000E436E" w:rsidP="00971CBA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74,232</w:t>
            </w:r>
          </w:p>
        </w:tc>
      </w:tr>
    </w:tbl>
    <w:p w14:paraId="2E7B13DD" w14:textId="77777777" w:rsidR="00E630B1" w:rsidRPr="00B20F02" w:rsidRDefault="00E630B1" w:rsidP="000E436E">
      <w:pPr>
        <w:tabs>
          <w:tab w:val="clear" w:pos="227"/>
          <w:tab w:val="left" w:pos="405"/>
        </w:tabs>
        <w:ind w:left="333" w:right="-313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528BFFDC" w14:textId="4293784E" w:rsidR="000E436E" w:rsidRPr="00B20F02" w:rsidRDefault="000E436E" w:rsidP="000E436E">
      <w:pPr>
        <w:tabs>
          <w:tab w:val="clear" w:pos="227"/>
          <w:tab w:val="left" w:pos="405"/>
        </w:tabs>
        <w:ind w:left="333" w:right="-313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B20F02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5FE38BD6" w14:textId="77777777" w:rsidR="000E436E" w:rsidRPr="00B20F02" w:rsidRDefault="000E436E" w:rsidP="000E436E">
      <w:pPr>
        <w:ind w:left="297" w:right="-313" w:hanging="1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377886AE" w14:textId="77777777" w:rsidR="000E436E" w:rsidRPr="00B20F02" w:rsidRDefault="000E436E" w:rsidP="000E436E">
      <w:pPr>
        <w:ind w:left="297" w:right="-31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B20F02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กลุ่มบริษัทไม่มีรายได้จากลูกค้ารายหนึ่งที่เป็นสาระสำคัญจากรายได้รวมของกลุ่มบริษัท</w:t>
      </w:r>
    </w:p>
    <w:p w14:paraId="25D3974E" w14:textId="77777777" w:rsidR="000E436E" w:rsidRPr="00B20F02" w:rsidRDefault="000E436E" w:rsidP="000E436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297" w:right="-313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059DC" w14:textId="77777777" w:rsidR="000E436E" w:rsidRPr="00B20F02" w:rsidRDefault="000E436E" w:rsidP="000E436E">
      <w:pPr>
        <w:tabs>
          <w:tab w:val="clear" w:pos="227"/>
          <w:tab w:val="clear" w:pos="454"/>
          <w:tab w:val="clear" w:pos="680"/>
          <w:tab w:val="left" w:pos="720"/>
        </w:tabs>
        <w:ind w:left="297" w:right="-31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2864348D" w14:textId="77777777" w:rsidR="000E436E" w:rsidRPr="00B20F02" w:rsidRDefault="000E436E" w:rsidP="000E436E">
      <w:pPr>
        <w:tabs>
          <w:tab w:val="clear" w:pos="227"/>
          <w:tab w:val="clear" w:pos="454"/>
          <w:tab w:val="clear" w:pos="680"/>
          <w:tab w:val="left" w:pos="720"/>
        </w:tabs>
        <w:ind w:left="297" w:right="-31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740C0B8" w14:textId="2DCDDBB8" w:rsidR="000E436E" w:rsidRPr="00B20F02" w:rsidRDefault="000E436E" w:rsidP="000E436E">
      <w:pPr>
        <w:tabs>
          <w:tab w:val="clear" w:pos="227"/>
          <w:tab w:val="clear" w:pos="454"/>
          <w:tab w:val="clear" w:pos="680"/>
          <w:tab w:val="left" w:pos="720"/>
        </w:tabs>
        <w:ind w:left="297" w:right="-313"/>
        <w:jc w:val="both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B20F02">
        <w:rPr>
          <w:rFonts w:asciiTheme="majorBidi" w:hAnsiTheme="majorBidi" w:cstheme="majorBidi"/>
          <w:sz w:val="30"/>
          <w:szCs w:val="30"/>
        </w:rPr>
        <w:t>31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B20F02">
        <w:rPr>
          <w:rFonts w:asciiTheme="majorBidi" w:hAnsiTheme="majorBidi" w:cstheme="majorBidi"/>
          <w:sz w:val="30"/>
          <w:szCs w:val="30"/>
        </w:rPr>
        <w:t>2564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</w:rPr>
        <w:t xml:space="preserve">2563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20F02">
        <w:rPr>
          <w:rFonts w:asciiTheme="majorBidi" w:hAnsiTheme="majorBidi" w:cstheme="majorBidi"/>
          <w:sz w:val="30"/>
          <w:szCs w:val="30"/>
        </w:rPr>
        <w:t>2562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รายได้ส่วนใหญ่ของกลุ่มบริษัทและบริษัทมีจังหวะเวลา</w:t>
      </w:r>
      <w:r w:rsidR="00E630B1"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ในการรับรู้รายได้เป็น ณ เวลาใดเวลาหนึ่ง</w:t>
      </w:r>
    </w:p>
    <w:p w14:paraId="7ED9F91F" w14:textId="77777777" w:rsidR="000E436E" w:rsidRPr="00B20F02" w:rsidRDefault="000E436E" w:rsidP="000E4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E6601B1" w14:textId="77777777" w:rsidR="000E436E" w:rsidRPr="00B20F02" w:rsidRDefault="000E436E" w:rsidP="006A45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  <w:sectPr w:rsidR="000E436E" w:rsidRPr="00B20F02" w:rsidSect="000E436E">
          <w:headerReference w:type="first" r:id="rId26"/>
          <w:pgSz w:w="11909" w:h="16834" w:code="9"/>
          <w:pgMar w:top="1152" w:right="1440" w:bottom="1152" w:left="1440" w:header="720" w:footer="720" w:gutter="0"/>
          <w:cols w:space="720"/>
          <w:titlePg/>
          <w:docGrid w:linePitch="245"/>
        </w:sectPr>
      </w:pPr>
    </w:p>
    <w:p w14:paraId="2DC667CF" w14:textId="1F397428" w:rsidR="006A455F" w:rsidRPr="00B20F02" w:rsidRDefault="006A455F" w:rsidP="006A45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B20F02"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  <w:t xml:space="preserve"> </w:t>
      </w:r>
    </w:p>
    <w:p w14:paraId="2F89482B" w14:textId="77777777" w:rsidR="006A455F" w:rsidRPr="00B20F02" w:rsidRDefault="006A455F" w:rsidP="006A45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</w:pPr>
    </w:p>
    <w:p w14:paraId="40A2568A" w14:textId="77777777" w:rsidR="006A455F" w:rsidRPr="00B20F02" w:rsidRDefault="006A455F" w:rsidP="00170253">
      <w:pPr>
        <w:tabs>
          <w:tab w:val="clear" w:pos="227"/>
          <w:tab w:val="clear" w:pos="454"/>
        </w:tabs>
        <w:spacing w:line="240" w:lineRule="auto"/>
        <w:ind w:left="540" w:right="31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 เกี่ยวกับผลิตอาหารสัตว์ ส่วนผสมอาหารสัตว์ เคมีภัณฑ์สำหรับสัตว์ ปศุสัตว์เพื่อจำหน่ายและอาหารแปรรูปจากเนื้อสัตว์ 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2EDEB976" w14:textId="77777777" w:rsidR="006A455F" w:rsidRPr="00B20F02" w:rsidRDefault="006A455F" w:rsidP="006A455F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37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78"/>
        <w:gridCol w:w="978"/>
        <w:gridCol w:w="237"/>
        <w:gridCol w:w="1125"/>
        <w:gridCol w:w="239"/>
        <w:gridCol w:w="1120"/>
        <w:gridCol w:w="239"/>
        <w:gridCol w:w="65"/>
        <w:gridCol w:w="947"/>
        <w:gridCol w:w="239"/>
        <w:gridCol w:w="1093"/>
        <w:gridCol w:w="270"/>
        <w:gridCol w:w="1080"/>
        <w:gridCol w:w="236"/>
        <w:gridCol w:w="1080"/>
        <w:gridCol w:w="236"/>
        <w:gridCol w:w="1080"/>
        <w:gridCol w:w="248"/>
        <w:gridCol w:w="1080"/>
      </w:tblGrid>
      <w:tr w:rsidR="003B6287" w:rsidRPr="00B20F02" w14:paraId="7CA44F99" w14:textId="5D09A922" w:rsidTr="0074134D">
        <w:tc>
          <w:tcPr>
            <w:tcW w:w="2178" w:type="dxa"/>
          </w:tcPr>
          <w:p w14:paraId="317DA8BA" w14:textId="77777777" w:rsidR="003B6287" w:rsidRPr="00B20F02" w:rsidRDefault="003B6287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11592" w:type="dxa"/>
            <w:gridSpan w:val="18"/>
          </w:tcPr>
          <w:p w14:paraId="56AA6F64" w14:textId="304C35C8" w:rsidR="003B6287" w:rsidRPr="00B20F02" w:rsidRDefault="003B6287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3B6287" w:rsidRPr="00B20F02" w14:paraId="752675C8" w14:textId="63803AB3" w:rsidTr="003B6287">
        <w:tc>
          <w:tcPr>
            <w:tcW w:w="2178" w:type="dxa"/>
          </w:tcPr>
          <w:p w14:paraId="468E9F5C" w14:textId="77777777" w:rsidR="003B6287" w:rsidRPr="00B20F02" w:rsidRDefault="003B6287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9" w:type="dxa"/>
            <w:gridSpan w:val="5"/>
            <w:tcBorders>
              <w:bottom w:val="single" w:sz="4" w:space="0" w:color="auto"/>
            </w:tcBorders>
          </w:tcPr>
          <w:p w14:paraId="68847325" w14:textId="21C62E5A" w:rsidR="003B6287" w:rsidRPr="00B20F02" w:rsidRDefault="000C58DB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9" w:type="dxa"/>
          </w:tcPr>
          <w:p w14:paraId="3C4253C5" w14:textId="77777777" w:rsidR="003B6287" w:rsidRPr="00B20F02" w:rsidRDefault="003B6287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4" w:type="dxa"/>
            <w:gridSpan w:val="6"/>
            <w:tcBorders>
              <w:bottom w:val="single" w:sz="4" w:space="0" w:color="auto"/>
            </w:tcBorders>
          </w:tcPr>
          <w:p w14:paraId="579473AC" w14:textId="7E552B7F" w:rsidR="003B6287" w:rsidRPr="00B20F02" w:rsidRDefault="000C58DB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1E982B63" w14:textId="77777777" w:rsidR="003B6287" w:rsidRPr="00B20F02" w:rsidRDefault="003B6287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24" w:type="dxa"/>
            <w:gridSpan w:val="5"/>
            <w:tcBorders>
              <w:bottom w:val="single" w:sz="4" w:space="0" w:color="auto"/>
            </w:tcBorders>
          </w:tcPr>
          <w:p w14:paraId="4958CA08" w14:textId="5CE98D98" w:rsidR="003B6287" w:rsidRPr="00B20F02" w:rsidRDefault="000C58DB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B6287" w:rsidRPr="00B20F02" w14:paraId="71507EDA" w14:textId="6E4B690C" w:rsidTr="00170253">
        <w:tc>
          <w:tcPr>
            <w:tcW w:w="2178" w:type="dxa"/>
          </w:tcPr>
          <w:p w14:paraId="5F8173DD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</w:tcPr>
          <w:p w14:paraId="0446C905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</w:t>
            </w:r>
          </w:p>
          <w:p w14:paraId="2A9A6F3A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1A9D692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B9951FD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  <w:p w14:paraId="73EB4487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  <w:p w14:paraId="23B0F0E5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61652CA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172E1CE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4D6E2F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88CC73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</w:tcPr>
          <w:p w14:paraId="33184DA4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gridSpan w:val="2"/>
          </w:tcPr>
          <w:p w14:paraId="46675BC7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</w:t>
            </w:r>
          </w:p>
          <w:p w14:paraId="0638BAE9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ได้รับ</w:t>
            </w:r>
          </w:p>
          <w:p w14:paraId="49673969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39" w:type="dxa"/>
          </w:tcPr>
          <w:p w14:paraId="181256E6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129C82A9" w14:textId="0BC20B06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20F0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</w:t>
            </w:r>
          </w:p>
          <w:p w14:paraId="194D3D5A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70" w:type="dxa"/>
          </w:tcPr>
          <w:p w14:paraId="433762C3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D4AE1A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27FE6E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58736B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81EDFBE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49C29E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</w:t>
            </w:r>
          </w:p>
          <w:p w14:paraId="4FBC19AA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ได้รับ</w:t>
            </w:r>
          </w:p>
          <w:p w14:paraId="737A400E" w14:textId="7E3168AB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33F85698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896720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B20F0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</w:t>
            </w:r>
          </w:p>
          <w:p w14:paraId="591EC249" w14:textId="5A460BF8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48" w:type="dxa"/>
          </w:tcPr>
          <w:p w14:paraId="0C1045C9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45FEA9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4783DE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09F0E3" w14:textId="369AB9C2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B696C" w:rsidRPr="00B20F02" w14:paraId="3516F08C" w14:textId="3E6B144C" w:rsidTr="005765CD">
        <w:tc>
          <w:tcPr>
            <w:tcW w:w="2178" w:type="dxa"/>
          </w:tcPr>
          <w:p w14:paraId="381F5522" w14:textId="77777777" w:rsidR="00FB696C" w:rsidRPr="00B20F02" w:rsidRDefault="00FB696C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2" w:type="dxa"/>
            <w:gridSpan w:val="18"/>
          </w:tcPr>
          <w:p w14:paraId="2CF68DAA" w14:textId="1DE381FF" w:rsidR="00FB696C" w:rsidRPr="00B20F02" w:rsidRDefault="00FB696C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B20F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ล้านบาท)</w:t>
            </w:r>
          </w:p>
        </w:tc>
      </w:tr>
      <w:tr w:rsidR="00170253" w:rsidRPr="00B20F02" w14:paraId="388EE747" w14:textId="09A5755F" w:rsidTr="00170253">
        <w:tc>
          <w:tcPr>
            <w:tcW w:w="2178" w:type="dxa"/>
          </w:tcPr>
          <w:p w14:paraId="4C16F676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รายได้จากการ</w:t>
            </w:r>
          </w:p>
        </w:tc>
        <w:tc>
          <w:tcPr>
            <w:tcW w:w="978" w:type="dxa"/>
          </w:tcPr>
          <w:p w14:paraId="27F9F146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AA9CD31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F31A493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E8351BA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1EE31A80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  <w:gridSpan w:val="2"/>
          </w:tcPr>
          <w:p w14:paraId="097C5062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012475B4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EC43369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77F525C0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61DA1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9B6C19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D47071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EA82A2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A243C4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0E718D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5C26DC4D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948359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0253" w:rsidRPr="00B20F02" w14:paraId="54845CAB" w14:textId="7B7FABE5" w:rsidTr="00170253">
        <w:tc>
          <w:tcPr>
            <w:tcW w:w="2178" w:type="dxa"/>
          </w:tcPr>
          <w:p w14:paraId="5D4B73B8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ขายสินค้าและ</w:t>
            </w:r>
          </w:p>
        </w:tc>
        <w:tc>
          <w:tcPr>
            <w:tcW w:w="978" w:type="dxa"/>
          </w:tcPr>
          <w:p w14:paraId="32A34D62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DDC85E3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500934C6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C3A6B92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83D7923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  <w:gridSpan w:val="2"/>
          </w:tcPr>
          <w:p w14:paraId="295CF6ED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6E79B950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EC71C63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798D237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C55010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9D459C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BC384B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C865CC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F600B3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85B8B5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7E0BBDE2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F263BA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0253" w:rsidRPr="00B20F02" w14:paraId="0D5DE369" w14:textId="4CE8DA5E" w:rsidTr="00170253">
        <w:tc>
          <w:tcPr>
            <w:tcW w:w="2178" w:type="dxa"/>
          </w:tcPr>
          <w:p w14:paraId="74E3F4A5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ให้บริการ</w:t>
            </w:r>
          </w:p>
        </w:tc>
        <w:tc>
          <w:tcPr>
            <w:tcW w:w="978" w:type="dxa"/>
          </w:tcPr>
          <w:p w14:paraId="682D46B0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BFDCBBE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27E10E3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95ABEA3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9505BD1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" w:type="dxa"/>
            <w:gridSpan w:val="2"/>
          </w:tcPr>
          <w:p w14:paraId="0ADF2A49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2E65DF54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53564D2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3C6994D2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7F0F89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83CD0A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EA8C0D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0B8E1E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57BBA3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C63288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2D8D6ED6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0E3579" w14:textId="77777777" w:rsidR="00170253" w:rsidRPr="00B20F02" w:rsidRDefault="00170253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2B1D" w:rsidRPr="00B20F02" w14:paraId="1F91F2BC" w14:textId="682616F5" w:rsidTr="003B6287">
        <w:tc>
          <w:tcPr>
            <w:tcW w:w="2178" w:type="dxa"/>
          </w:tcPr>
          <w:p w14:paraId="65E9E066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ในประ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ทศ</w:t>
            </w:r>
          </w:p>
        </w:tc>
        <w:tc>
          <w:tcPr>
            <w:tcW w:w="978" w:type="dxa"/>
          </w:tcPr>
          <w:p w14:paraId="58529E2B" w14:textId="557056D6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EF2D15" w:rsidRPr="00B20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237" w:type="dxa"/>
          </w:tcPr>
          <w:p w14:paraId="748AADC9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</w:tcPr>
          <w:p w14:paraId="0739F3E1" w14:textId="047A321A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EF2D15" w:rsidRPr="00B20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39" w:type="dxa"/>
          </w:tcPr>
          <w:p w14:paraId="554DBBF4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223068D8" w14:textId="3FB28346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="00EF2D15" w:rsidRPr="00B20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  <w:tc>
          <w:tcPr>
            <w:tcW w:w="304" w:type="dxa"/>
            <w:gridSpan w:val="2"/>
          </w:tcPr>
          <w:p w14:paraId="3632DAD8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58026908" w14:textId="0DAF5DA4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D92B1D" w:rsidRPr="00B20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239" w:type="dxa"/>
          </w:tcPr>
          <w:p w14:paraId="6F844C91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17A4FC3" w14:textId="1414C780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D92B1D" w:rsidRPr="00B20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t>004</w:t>
            </w:r>
          </w:p>
        </w:tc>
        <w:tc>
          <w:tcPr>
            <w:tcW w:w="270" w:type="dxa"/>
          </w:tcPr>
          <w:p w14:paraId="0C52B3B3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C494EB" w14:textId="35AD9399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D92B1D" w:rsidRPr="00B20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236" w:type="dxa"/>
          </w:tcPr>
          <w:p w14:paraId="65D16036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4F1AD" w14:textId="76108B14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92B1D" w:rsidRPr="00B20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236" w:type="dxa"/>
          </w:tcPr>
          <w:p w14:paraId="37984F91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313FB8" w14:textId="6C7069D7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D92B1D" w:rsidRPr="00B20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248" w:type="dxa"/>
          </w:tcPr>
          <w:p w14:paraId="21667214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4B9118" w14:textId="702D9928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D92B1D" w:rsidRPr="00B20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</w:tr>
      <w:tr w:rsidR="00D92B1D" w:rsidRPr="00B20F02" w14:paraId="0F483B14" w14:textId="260A0243" w:rsidTr="003B6287">
        <w:tc>
          <w:tcPr>
            <w:tcW w:w="2178" w:type="dxa"/>
          </w:tcPr>
          <w:p w14:paraId="3D19D756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ต่างประเทศ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2366CB32" w14:textId="2623D4E1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237" w:type="dxa"/>
          </w:tcPr>
          <w:p w14:paraId="398E058C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877912C" w14:textId="69771054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F2D15" w:rsidRPr="00B20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239" w:type="dxa"/>
          </w:tcPr>
          <w:p w14:paraId="3E08F923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94A775F" w14:textId="28D43A80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F2D15" w:rsidRPr="00B20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  <w:tc>
          <w:tcPr>
            <w:tcW w:w="304" w:type="dxa"/>
            <w:gridSpan w:val="2"/>
          </w:tcPr>
          <w:p w14:paraId="38D2788A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7D6717E0" w14:textId="191DE8E2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239" w:type="dxa"/>
          </w:tcPr>
          <w:p w14:paraId="770BF318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2079D057" w14:textId="2FCC426C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92B1D" w:rsidRPr="00B20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270" w:type="dxa"/>
          </w:tcPr>
          <w:p w14:paraId="7C3A4D61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B76FC8" w14:textId="47F719F2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92B1D" w:rsidRPr="00B20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236" w:type="dxa"/>
          </w:tcPr>
          <w:p w14:paraId="2ECE2C18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7E4F17" w14:textId="756DA48E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92B1D" w:rsidRPr="00B20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t>044</w:t>
            </w:r>
          </w:p>
        </w:tc>
        <w:tc>
          <w:tcPr>
            <w:tcW w:w="236" w:type="dxa"/>
          </w:tcPr>
          <w:p w14:paraId="26ACEBF1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E43412" w14:textId="443CC6EE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92B1D" w:rsidRPr="00B20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248" w:type="dxa"/>
          </w:tcPr>
          <w:p w14:paraId="17AE873C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05952F" w14:textId="35038E22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D92B1D" w:rsidRPr="00B20F0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sz w:val="28"/>
                <w:szCs w:val="28"/>
              </w:rPr>
              <w:t>792</w:t>
            </w:r>
          </w:p>
        </w:tc>
      </w:tr>
      <w:tr w:rsidR="00D92B1D" w:rsidRPr="00B20F02" w14:paraId="60632AE5" w14:textId="16392BE8" w:rsidTr="003B6287">
        <w:tc>
          <w:tcPr>
            <w:tcW w:w="2178" w:type="dxa"/>
          </w:tcPr>
          <w:p w14:paraId="610F2590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1D20E11A" w14:textId="5617410E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EF2D15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056</w:t>
            </w:r>
          </w:p>
        </w:tc>
        <w:tc>
          <w:tcPr>
            <w:tcW w:w="237" w:type="dxa"/>
          </w:tcPr>
          <w:p w14:paraId="1168697B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DA34EA6" w14:textId="75E24F69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</w:t>
            </w:r>
            <w:r w:rsidR="00EF2D15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</w:t>
            </w:r>
          </w:p>
        </w:tc>
        <w:tc>
          <w:tcPr>
            <w:tcW w:w="239" w:type="dxa"/>
          </w:tcPr>
          <w:p w14:paraId="2D0D34A3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6EA90E47" w14:textId="5BE7FDA0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</w:t>
            </w:r>
            <w:r w:rsidR="00EF2D15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855</w:t>
            </w:r>
          </w:p>
        </w:tc>
        <w:tc>
          <w:tcPr>
            <w:tcW w:w="304" w:type="dxa"/>
            <w:gridSpan w:val="2"/>
          </w:tcPr>
          <w:p w14:paraId="6695BB6B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1943DB01" w14:textId="22B60BAD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D92B1D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076</w:t>
            </w:r>
          </w:p>
        </w:tc>
        <w:tc>
          <w:tcPr>
            <w:tcW w:w="239" w:type="dxa"/>
          </w:tcPr>
          <w:p w14:paraId="5B3574C0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2CCCDD37" w14:textId="1149688D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  <w:r w:rsidR="00D92B1D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610</w:t>
            </w:r>
          </w:p>
        </w:tc>
        <w:tc>
          <w:tcPr>
            <w:tcW w:w="270" w:type="dxa"/>
          </w:tcPr>
          <w:p w14:paraId="4A4F5D4C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BB100A" w14:textId="155E463C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</w:t>
            </w:r>
            <w:r w:rsidR="00D92B1D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686</w:t>
            </w:r>
          </w:p>
        </w:tc>
        <w:tc>
          <w:tcPr>
            <w:tcW w:w="236" w:type="dxa"/>
          </w:tcPr>
          <w:p w14:paraId="56058EAF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3FC357" w14:textId="07644A47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D92B1D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</w:t>
            </w:r>
          </w:p>
        </w:tc>
        <w:tc>
          <w:tcPr>
            <w:tcW w:w="236" w:type="dxa"/>
          </w:tcPr>
          <w:p w14:paraId="5F35AC6E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24F146" w14:textId="1D91A625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</w:t>
            </w:r>
            <w:r w:rsidR="00D92B1D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615</w:t>
            </w:r>
          </w:p>
        </w:tc>
        <w:tc>
          <w:tcPr>
            <w:tcW w:w="248" w:type="dxa"/>
          </w:tcPr>
          <w:p w14:paraId="0948C0D5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56121D" w14:textId="78A514AF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ind w:left="-72" w:right="-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</w:t>
            </w:r>
            <w:r w:rsidR="00D92B1D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906</w:t>
            </w:r>
          </w:p>
        </w:tc>
      </w:tr>
    </w:tbl>
    <w:p w14:paraId="5771762C" w14:textId="77777777" w:rsidR="006A455F" w:rsidRPr="00B20F02" w:rsidRDefault="006A455F" w:rsidP="006A4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6CF4DCD" w14:textId="77777777" w:rsidR="006A455F" w:rsidRPr="00B20F02" w:rsidRDefault="006A455F" w:rsidP="006A4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การขายสุทธิรวมข้างต้นเป็นผลรวมของยอดขายสุทธิตามใบแจ้งหนี้ของกลุ่มบริษัททั้งหมดก่อนการตัดรายการระหว่างกัน</w:t>
      </w:r>
    </w:p>
    <w:tbl>
      <w:tblPr>
        <w:tblW w:w="135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178"/>
        <w:gridCol w:w="995"/>
        <w:gridCol w:w="248"/>
        <w:gridCol w:w="1117"/>
        <w:gridCol w:w="270"/>
        <w:gridCol w:w="1080"/>
        <w:gridCol w:w="270"/>
        <w:gridCol w:w="1019"/>
        <w:gridCol w:w="248"/>
        <w:gridCol w:w="1010"/>
        <w:gridCol w:w="248"/>
        <w:gridCol w:w="1032"/>
        <w:gridCol w:w="239"/>
        <w:gridCol w:w="1032"/>
        <w:gridCol w:w="264"/>
        <w:gridCol w:w="1032"/>
        <w:gridCol w:w="239"/>
        <w:gridCol w:w="1032"/>
      </w:tblGrid>
      <w:tr w:rsidR="003B6287" w:rsidRPr="00B20F02" w14:paraId="419BA812" w14:textId="4FF837A2" w:rsidTr="0074134D">
        <w:tc>
          <w:tcPr>
            <w:tcW w:w="2178" w:type="dxa"/>
          </w:tcPr>
          <w:p w14:paraId="7888D57E" w14:textId="77777777" w:rsidR="003B6287" w:rsidRPr="00B20F02" w:rsidRDefault="003B6287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5" w:type="dxa"/>
            <w:gridSpan w:val="17"/>
          </w:tcPr>
          <w:p w14:paraId="007B2A75" w14:textId="79F4E898" w:rsidR="003B6287" w:rsidRPr="00B20F02" w:rsidRDefault="003B6287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6287" w:rsidRPr="00B20F02" w14:paraId="504648C6" w14:textId="10186D80" w:rsidTr="0074134D">
        <w:tc>
          <w:tcPr>
            <w:tcW w:w="2178" w:type="dxa"/>
          </w:tcPr>
          <w:p w14:paraId="0B8BA0BF" w14:textId="77777777" w:rsidR="003B6287" w:rsidRPr="00B20F02" w:rsidRDefault="003B6287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0" w:type="dxa"/>
            <w:gridSpan w:val="5"/>
            <w:tcBorders>
              <w:bottom w:val="single" w:sz="4" w:space="0" w:color="auto"/>
            </w:tcBorders>
          </w:tcPr>
          <w:p w14:paraId="06A26993" w14:textId="6640B274" w:rsidR="003B6287" w:rsidRPr="00B20F02" w:rsidRDefault="000C58DB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FB8E9FF" w14:textId="77777777" w:rsidR="003B6287" w:rsidRPr="00B20F02" w:rsidRDefault="003B6287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57" w:type="dxa"/>
            <w:gridSpan w:val="5"/>
            <w:tcBorders>
              <w:bottom w:val="single" w:sz="4" w:space="0" w:color="auto"/>
            </w:tcBorders>
          </w:tcPr>
          <w:p w14:paraId="13F59AF4" w14:textId="51F0DD1F" w:rsidR="003B6287" w:rsidRPr="00B20F02" w:rsidRDefault="000C58DB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9" w:type="dxa"/>
          </w:tcPr>
          <w:p w14:paraId="78C20A41" w14:textId="77777777" w:rsidR="003B6287" w:rsidRPr="00B20F02" w:rsidRDefault="003B6287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9" w:type="dxa"/>
            <w:gridSpan w:val="5"/>
            <w:tcBorders>
              <w:bottom w:val="single" w:sz="4" w:space="0" w:color="auto"/>
            </w:tcBorders>
          </w:tcPr>
          <w:p w14:paraId="142D7450" w14:textId="18C27A22" w:rsidR="003B6287" w:rsidRPr="00B20F02" w:rsidRDefault="000C58DB" w:rsidP="00D4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B6287" w:rsidRPr="00B20F02" w14:paraId="4F5DC53E" w14:textId="2ED3D181" w:rsidTr="003B6287">
        <w:tc>
          <w:tcPr>
            <w:tcW w:w="2178" w:type="dxa"/>
          </w:tcPr>
          <w:p w14:paraId="3362AE5F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6BC82F34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</w:t>
            </w:r>
          </w:p>
          <w:p w14:paraId="79C7BCAC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7E9E0A24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0FF80A6E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  <w:p w14:paraId="39B4E179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  <w:p w14:paraId="6B3AABAE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D9326A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6FDE41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AE43F8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72718F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E7B6D84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50253060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</w:t>
            </w:r>
          </w:p>
          <w:p w14:paraId="3DBDC165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ได้รับ</w:t>
            </w:r>
          </w:p>
          <w:p w14:paraId="33B11676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48" w:type="dxa"/>
          </w:tcPr>
          <w:p w14:paraId="2BB76D62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</w:tcPr>
          <w:p w14:paraId="36EC0B24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B20F0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</w:t>
            </w:r>
          </w:p>
          <w:p w14:paraId="187422F2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48" w:type="dxa"/>
          </w:tcPr>
          <w:p w14:paraId="3A6D609A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</w:tcPr>
          <w:p w14:paraId="111FC0C0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324033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D58BB7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</w:tcPr>
          <w:p w14:paraId="067105C7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</w:tcPr>
          <w:p w14:paraId="0913DA71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</w:t>
            </w:r>
          </w:p>
          <w:p w14:paraId="59AFE17D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ได้รับ</w:t>
            </w:r>
          </w:p>
          <w:p w14:paraId="38F74E3A" w14:textId="4B6A5A5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264" w:type="dxa"/>
          </w:tcPr>
          <w:p w14:paraId="0280E3FC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</w:tcPr>
          <w:p w14:paraId="4A18A4F4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B20F0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</w:t>
            </w:r>
          </w:p>
          <w:p w14:paraId="25B6F704" w14:textId="2E7D0D51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39" w:type="dxa"/>
          </w:tcPr>
          <w:p w14:paraId="772F1E55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</w:tcPr>
          <w:p w14:paraId="0E74ACC1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1410CD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19190C" w14:textId="75D55426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B6287" w:rsidRPr="00B20F02" w14:paraId="1C73D600" w14:textId="50E28EA7" w:rsidTr="0074134D">
        <w:tc>
          <w:tcPr>
            <w:tcW w:w="2178" w:type="dxa"/>
          </w:tcPr>
          <w:p w14:paraId="5B64CC97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5" w:type="dxa"/>
            <w:gridSpan w:val="17"/>
          </w:tcPr>
          <w:p w14:paraId="1E878216" w14:textId="0F6DD1C9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</w:t>
            </w:r>
            <w:r w:rsidRPr="00B20F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3B6287" w:rsidRPr="00B20F02" w14:paraId="7EA978AC" w14:textId="4F9646E1" w:rsidTr="00170253">
        <w:tc>
          <w:tcPr>
            <w:tcW w:w="2178" w:type="dxa"/>
          </w:tcPr>
          <w:p w14:paraId="22E58D47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995" w:type="dxa"/>
          </w:tcPr>
          <w:p w14:paraId="5B699703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7CD32D18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</w:tcPr>
          <w:p w14:paraId="4C75FE35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A62745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3D711C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29205A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16CB0D17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06C1F085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</w:tcPr>
          <w:p w14:paraId="5934C487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5864614F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</w:tcPr>
          <w:p w14:paraId="1DF5ED9E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1DE844D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</w:tcPr>
          <w:p w14:paraId="20863040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56F5DC84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</w:tcPr>
          <w:p w14:paraId="3119A8EB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072079A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</w:tcPr>
          <w:p w14:paraId="532A0B1E" w14:textId="77777777" w:rsidR="003B6287" w:rsidRPr="00B20F02" w:rsidRDefault="003B6287" w:rsidP="003B6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92B1D" w:rsidRPr="00B20F02" w14:paraId="43687A82" w14:textId="0EF94E86" w:rsidTr="003B6287">
        <w:tc>
          <w:tcPr>
            <w:tcW w:w="2178" w:type="dxa"/>
          </w:tcPr>
          <w:p w14:paraId="46875A1E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ในประ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</w:t>
            </w:r>
            <w:r w:rsidRPr="00B20F02">
              <w:rPr>
                <w:rFonts w:asciiTheme="majorBidi" w:hAnsiTheme="majorBidi" w:cstheme="majorBidi"/>
                <w:sz w:val="28"/>
                <w:szCs w:val="28"/>
                <w:cs/>
              </w:rPr>
              <w:t>ทศ</w:t>
            </w: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5198FFA6" w14:textId="4E52E790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E95644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886</w:t>
            </w:r>
          </w:p>
        </w:tc>
        <w:tc>
          <w:tcPr>
            <w:tcW w:w="248" w:type="dxa"/>
          </w:tcPr>
          <w:p w14:paraId="75945978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57394C73" w14:textId="4D333037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  <w:r w:rsidR="00E95644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596</w:t>
            </w:r>
          </w:p>
        </w:tc>
        <w:tc>
          <w:tcPr>
            <w:tcW w:w="270" w:type="dxa"/>
          </w:tcPr>
          <w:p w14:paraId="4C36BB5B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ABE7B41" w14:textId="1E7CCB00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  <w:r w:rsidR="00E95644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482</w:t>
            </w:r>
          </w:p>
        </w:tc>
        <w:tc>
          <w:tcPr>
            <w:tcW w:w="270" w:type="dxa"/>
          </w:tcPr>
          <w:p w14:paraId="288B6DB7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07FCDE0D" w14:textId="58A6FE4D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D92B1D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</w:t>
            </w:r>
          </w:p>
        </w:tc>
        <w:tc>
          <w:tcPr>
            <w:tcW w:w="248" w:type="dxa"/>
          </w:tcPr>
          <w:p w14:paraId="0ADF40AA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</w:tcPr>
          <w:p w14:paraId="31C0661E" w14:textId="669CBE9D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92B1D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</w:t>
            </w:r>
          </w:p>
        </w:tc>
        <w:tc>
          <w:tcPr>
            <w:tcW w:w="248" w:type="dxa"/>
          </w:tcPr>
          <w:p w14:paraId="3D1A54C1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</w:tcPr>
          <w:p w14:paraId="3632515F" w14:textId="29AD2DB2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  <w:r w:rsidR="00D92B1D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630</w:t>
            </w:r>
          </w:p>
        </w:tc>
        <w:tc>
          <w:tcPr>
            <w:tcW w:w="239" w:type="dxa"/>
          </w:tcPr>
          <w:p w14:paraId="4EAE01F7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</w:tcPr>
          <w:p w14:paraId="048E4A29" w14:textId="79440F8E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D92B1D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564</w:t>
            </w:r>
          </w:p>
        </w:tc>
        <w:tc>
          <w:tcPr>
            <w:tcW w:w="264" w:type="dxa"/>
          </w:tcPr>
          <w:p w14:paraId="61BFA9CF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</w:tcPr>
          <w:p w14:paraId="10E25CC5" w14:textId="05019B42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D92B1D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994</w:t>
            </w:r>
          </w:p>
        </w:tc>
        <w:tc>
          <w:tcPr>
            <w:tcW w:w="239" w:type="dxa"/>
          </w:tcPr>
          <w:p w14:paraId="570D9AA0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</w:tcPr>
          <w:p w14:paraId="0D462F3E" w14:textId="11012FB6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D92B1D"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558</w:t>
            </w:r>
          </w:p>
        </w:tc>
      </w:tr>
    </w:tbl>
    <w:p w14:paraId="1A30B4A1" w14:textId="77777777" w:rsidR="006A455F" w:rsidRPr="00B20F02" w:rsidRDefault="006A455F" w:rsidP="006A4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190CA5" w14:textId="77777777" w:rsidR="00170253" w:rsidRPr="00B20F02" w:rsidRDefault="006A455F" w:rsidP="003B6287">
      <w:pPr>
        <w:tabs>
          <w:tab w:val="clear" w:pos="454"/>
          <w:tab w:val="clear" w:pos="907"/>
          <w:tab w:val="left" w:pos="99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  <w:sectPr w:rsidR="00170253" w:rsidRPr="00B20F02" w:rsidSect="00170253">
          <w:pgSz w:w="16834" w:h="11909" w:orient="landscape" w:code="9"/>
          <w:pgMar w:top="1440" w:right="1152" w:bottom="1440" w:left="1152" w:header="720" w:footer="720" w:gutter="0"/>
          <w:cols w:space="720"/>
          <w:titlePg/>
          <w:docGrid w:linePitch="245"/>
        </w:sectPr>
      </w:pP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รายได้จากการขายสุทธิรวมข้างต้นเป็นผลรวมของยอดขายสุทธิตามใบแจ้งหนี้ของบริษัท</w:t>
      </w:r>
    </w:p>
    <w:p w14:paraId="2F9D7BA2" w14:textId="62F3025B" w:rsidR="00763463" w:rsidRPr="00B20F02" w:rsidRDefault="00E93D45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763463" w:rsidRPr="00B20F02">
        <w:rPr>
          <w:rFonts w:asciiTheme="majorBidi" w:hAnsiTheme="majorBidi" w:cstheme="majorBidi"/>
          <w:sz w:val="30"/>
          <w:szCs w:val="30"/>
          <w:u w:val="none"/>
          <w:cs/>
        </w:rPr>
        <w:t>รายได้จากการลงทุน</w:t>
      </w:r>
    </w:p>
    <w:p w14:paraId="479CD05D" w14:textId="77777777" w:rsidR="002F30C1" w:rsidRPr="00B20F02" w:rsidRDefault="002F30C1" w:rsidP="00D1440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839"/>
        <w:gridCol w:w="267"/>
        <w:gridCol w:w="817"/>
        <w:gridCol w:w="267"/>
        <w:gridCol w:w="780"/>
        <w:gridCol w:w="267"/>
        <w:gridCol w:w="813"/>
        <w:gridCol w:w="267"/>
        <w:gridCol w:w="903"/>
        <w:gridCol w:w="270"/>
        <w:gridCol w:w="900"/>
      </w:tblGrid>
      <w:tr w:rsidR="003D62E5" w:rsidRPr="00B20F02" w14:paraId="5992E1EB" w14:textId="76F97D55" w:rsidTr="003D62E5">
        <w:tc>
          <w:tcPr>
            <w:tcW w:w="2430" w:type="dxa"/>
            <w:shd w:val="clear" w:color="auto" w:fill="auto"/>
          </w:tcPr>
          <w:p w14:paraId="65F269CF" w14:textId="77777777" w:rsidR="003D62E5" w:rsidRPr="00B20F02" w:rsidRDefault="003D62E5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D204DD" w14:textId="77777777" w:rsidR="003D62E5" w:rsidRPr="00B20F02" w:rsidRDefault="003D62E5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5"/>
          </w:tcPr>
          <w:p w14:paraId="2D56A403" w14:textId="3A12A3DA" w:rsidR="003D62E5" w:rsidRPr="00B20F02" w:rsidRDefault="003D62E5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5131A786" w14:textId="2A7388DF" w:rsidR="003D62E5" w:rsidRPr="00B20F02" w:rsidRDefault="003D62E5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153" w:type="dxa"/>
            <w:gridSpan w:val="5"/>
          </w:tcPr>
          <w:p w14:paraId="5C4A2661" w14:textId="7ECDA9E0" w:rsidR="003D62E5" w:rsidRPr="00B20F02" w:rsidRDefault="003D62E5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A33" w:rsidRPr="00B20F02" w14:paraId="3D324788" w14:textId="23AF44DC" w:rsidTr="003D62E5">
        <w:tc>
          <w:tcPr>
            <w:tcW w:w="2430" w:type="dxa"/>
          </w:tcPr>
          <w:p w14:paraId="72F1EA61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45B98EAA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9" w:type="dxa"/>
            <w:shd w:val="clear" w:color="auto" w:fill="auto"/>
          </w:tcPr>
          <w:p w14:paraId="7AA2DA4F" w14:textId="31334595" w:rsidR="00373A33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7" w:type="dxa"/>
            <w:shd w:val="clear" w:color="auto" w:fill="auto"/>
          </w:tcPr>
          <w:p w14:paraId="549DFEA3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dxa"/>
            <w:shd w:val="clear" w:color="auto" w:fill="auto"/>
          </w:tcPr>
          <w:p w14:paraId="4C3E8975" w14:textId="24B72ED4" w:rsidR="00373A33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7" w:type="dxa"/>
          </w:tcPr>
          <w:p w14:paraId="0D87FB31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</w:tcPr>
          <w:p w14:paraId="50B066F0" w14:textId="7BB191F6" w:rsidR="00373A33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7" w:type="dxa"/>
            <w:shd w:val="clear" w:color="auto" w:fill="auto"/>
          </w:tcPr>
          <w:p w14:paraId="162C29F8" w14:textId="6FDEC820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shd w:val="clear" w:color="auto" w:fill="auto"/>
          </w:tcPr>
          <w:p w14:paraId="3752C81D" w14:textId="47F8FB33" w:rsidR="00373A33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7" w:type="dxa"/>
            <w:shd w:val="clear" w:color="auto" w:fill="auto"/>
          </w:tcPr>
          <w:p w14:paraId="7DD3E323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3" w:type="dxa"/>
            <w:shd w:val="clear" w:color="auto" w:fill="auto"/>
          </w:tcPr>
          <w:p w14:paraId="44BDB76A" w14:textId="12D67A4D" w:rsidR="00373A33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60491CF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F17BCC" w14:textId="354F567E" w:rsidR="00373A33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73A33" w:rsidRPr="00B20F02" w14:paraId="51EE050F" w14:textId="6C270CB6" w:rsidTr="003D62E5">
        <w:tc>
          <w:tcPr>
            <w:tcW w:w="2430" w:type="dxa"/>
          </w:tcPr>
          <w:p w14:paraId="4CEF0712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8EF0F24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11"/>
          </w:tcPr>
          <w:p w14:paraId="311F8686" w14:textId="4DD14E6A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73A33" w:rsidRPr="00B20F02" w14:paraId="13727678" w14:textId="21788571" w:rsidTr="003D62E5">
        <w:tc>
          <w:tcPr>
            <w:tcW w:w="2430" w:type="dxa"/>
          </w:tcPr>
          <w:p w14:paraId="33450231" w14:textId="77777777" w:rsidR="00373A33" w:rsidRPr="00B20F02" w:rsidRDefault="00373A33" w:rsidP="00373A33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7971E14C" w14:textId="77777777" w:rsidR="00373A33" w:rsidRPr="00B20F02" w:rsidRDefault="00373A33" w:rsidP="00373A3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</w:tcPr>
          <w:p w14:paraId="20DD1619" w14:textId="77777777" w:rsidR="00373A33" w:rsidRPr="00B20F02" w:rsidRDefault="00373A33" w:rsidP="00373A3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79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CA58FBA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7" w:type="dxa"/>
          </w:tcPr>
          <w:p w14:paraId="5687B9D2" w14:textId="77777777" w:rsidR="00373A33" w:rsidRPr="00B20F02" w:rsidRDefault="00373A33" w:rsidP="00373A3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79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7EB7BA9D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dxa"/>
          </w:tcPr>
          <w:p w14:paraId="52B8C796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7" w:type="dxa"/>
          </w:tcPr>
          <w:p w14:paraId="2FF092AB" w14:textId="62D9A5C1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3" w:type="dxa"/>
          </w:tcPr>
          <w:p w14:paraId="3B377ABF" w14:textId="77777777" w:rsidR="00373A33" w:rsidRPr="00B20F02" w:rsidRDefault="00373A33" w:rsidP="00373A3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79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A6CB5F2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3" w:type="dxa"/>
          </w:tcPr>
          <w:p w14:paraId="178CE679" w14:textId="77777777" w:rsidR="00373A33" w:rsidRPr="00B20F02" w:rsidRDefault="00373A33" w:rsidP="00373A3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79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2461A" w14:textId="77777777" w:rsidR="00373A33" w:rsidRPr="00B20F02" w:rsidRDefault="00373A33" w:rsidP="00373A3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79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A413D3" w14:textId="77777777" w:rsidR="00373A33" w:rsidRPr="00B20F02" w:rsidRDefault="00373A33" w:rsidP="00373A33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left="-79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0C31" w:rsidRPr="00B20F02" w14:paraId="2C45A69D" w14:textId="5C993BF9" w:rsidTr="003D62E5">
        <w:tc>
          <w:tcPr>
            <w:tcW w:w="2430" w:type="dxa"/>
          </w:tcPr>
          <w:p w14:paraId="29378A26" w14:textId="77777777" w:rsidR="00140C31" w:rsidRPr="00B20F02" w:rsidRDefault="00140C31" w:rsidP="00140C31">
            <w:pPr>
              <w:tabs>
                <w:tab w:val="clear" w:pos="22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1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2BBA241" w14:textId="5731014E" w:rsidR="00140C31" w:rsidRPr="00B20F02" w:rsidRDefault="00C257C8" w:rsidP="00140C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  <w:r w:rsidR="00140C31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, </w:t>
            </w:r>
            <w:r w:rsidR="000C58DB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839" w:type="dxa"/>
          </w:tcPr>
          <w:p w14:paraId="034C7846" w14:textId="55BB044B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27AED50C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7" w:type="dxa"/>
          </w:tcPr>
          <w:p w14:paraId="792FE900" w14:textId="3E9F5A06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4D4E1B97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dxa"/>
          </w:tcPr>
          <w:p w14:paraId="0D0A2A2F" w14:textId="58E6B9C5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3E0AAC52" w14:textId="15CDA39B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3" w:type="dxa"/>
          </w:tcPr>
          <w:p w14:paraId="3A81A16D" w14:textId="79EB5643" w:rsidR="00140C31" w:rsidRPr="00B20F02" w:rsidRDefault="000C58DB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665</w:t>
            </w:r>
          </w:p>
        </w:tc>
        <w:tc>
          <w:tcPr>
            <w:tcW w:w="267" w:type="dxa"/>
          </w:tcPr>
          <w:p w14:paraId="1A1AB20F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</w:tcPr>
          <w:p w14:paraId="0D2DACAA" w14:textId="31F53841" w:rsidR="00140C31" w:rsidRPr="00B20F02" w:rsidRDefault="000C58DB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40C31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965</w:t>
            </w:r>
          </w:p>
        </w:tc>
        <w:tc>
          <w:tcPr>
            <w:tcW w:w="270" w:type="dxa"/>
          </w:tcPr>
          <w:p w14:paraId="6F664493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9EB3BE" w14:textId="7A8B07E8" w:rsidR="00140C31" w:rsidRPr="00B20F02" w:rsidRDefault="000C58DB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</w:t>
            </w:r>
          </w:p>
        </w:tc>
      </w:tr>
      <w:tr w:rsidR="00140C31" w:rsidRPr="00B20F02" w14:paraId="2A2F2951" w14:textId="4C627CA1" w:rsidTr="0074134D">
        <w:tc>
          <w:tcPr>
            <w:tcW w:w="2430" w:type="dxa"/>
          </w:tcPr>
          <w:p w14:paraId="07159900" w14:textId="77777777" w:rsidR="00140C31" w:rsidRPr="00B20F02" w:rsidRDefault="00140C31" w:rsidP="00140C31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629B3ECF" w14:textId="599E6896" w:rsidR="00140C31" w:rsidRPr="00B20F02" w:rsidRDefault="00C257C8" w:rsidP="00140C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6</w:t>
            </w:r>
            <w:r w:rsidR="00140C31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, </w:t>
            </w:r>
            <w:r w:rsidR="000C58DB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839" w:type="dxa"/>
          </w:tcPr>
          <w:p w14:paraId="78C572AC" w14:textId="02A08A31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49CD2AC4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7" w:type="dxa"/>
          </w:tcPr>
          <w:p w14:paraId="5EEE8BD3" w14:textId="024D6FC6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3FAD7DB4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dxa"/>
          </w:tcPr>
          <w:p w14:paraId="72B89BD1" w14:textId="6D6E55ED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007709B4" w14:textId="5A00FB61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3" w:type="dxa"/>
          </w:tcPr>
          <w:p w14:paraId="71BBEF04" w14:textId="2326B675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51CD683C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</w:tcPr>
          <w:p w14:paraId="5024ADDF" w14:textId="741A611B" w:rsidR="00140C31" w:rsidRPr="00B20F02" w:rsidRDefault="000C58DB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9BDE537" w14:textId="77777777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540906" w14:textId="249BD8CB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40C31" w:rsidRPr="00B20F02" w14:paraId="768C0309" w14:textId="27EB1189" w:rsidTr="0074134D">
        <w:tc>
          <w:tcPr>
            <w:tcW w:w="2430" w:type="dxa"/>
          </w:tcPr>
          <w:p w14:paraId="6E50D214" w14:textId="77777777" w:rsidR="00140C31" w:rsidRPr="00B20F02" w:rsidRDefault="00140C31" w:rsidP="00140C31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2D983850" w14:textId="740C3E1A" w:rsidR="00140C31" w:rsidRPr="00B20F02" w:rsidRDefault="00C257C8" w:rsidP="00140C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6</w:t>
            </w:r>
            <w:r w:rsidR="00140C31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, </w:t>
            </w:r>
            <w:r w:rsidR="000C58DB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839" w:type="dxa"/>
          </w:tcPr>
          <w:p w14:paraId="43B51008" w14:textId="63E21E37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1434DAE0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7" w:type="dxa"/>
          </w:tcPr>
          <w:p w14:paraId="4ABD804B" w14:textId="6FC5BF5E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37CFE715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0D45C85E" w14:textId="78E90134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62EF8A92" w14:textId="2F3E8A20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3" w:type="dxa"/>
          </w:tcPr>
          <w:p w14:paraId="1AA3EE44" w14:textId="12C465A0" w:rsidR="00140C31" w:rsidRPr="00B20F02" w:rsidRDefault="000C58DB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267" w:type="dxa"/>
          </w:tcPr>
          <w:p w14:paraId="1DF85769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</w:tcPr>
          <w:p w14:paraId="5B3E0D2B" w14:textId="055E6C14" w:rsidR="00140C31" w:rsidRPr="00B20F02" w:rsidRDefault="000C58DB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270" w:type="dxa"/>
          </w:tcPr>
          <w:p w14:paraId="1780456B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0C6D0B" w14:textId="6410C70F" w:rsidR="00140C31" w:rsidRPr="00B20F02" w:rsidRDefault="000C58DB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120</w:t>
            </w:r>
          </w:p>
        </w:tc>
      </w:tr>
      <w:tr w:rsidR="00140C31" w:rsidRPr="00B20F02" w14:paraId="77A3BA32" w14:textId="77C00247" w:rsidTr="0074134D">
        <w:tc>
          <w:tcPr>
            <w:tcW w:w="2430" w:type="dxa"/>
          </w:tcPr>
          <w:p w14:paraId="745D56FE" w14:textId="77777777" w:rsidR="00140C31" w:rsidRPr="00B20F02" w:rsidRDefault="00140C31" w:rsidP="00140C31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BDF4FAD" w14:textId="77777777" w:rsidR="00140C31" w:rsidRPr="00B20F02" w:rsidRDefault="00140C31" w:rsidP="00140C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14:paraId="01006E01" w14:textId="74AE0875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0888BACA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0728120" w14:textId="104B5B16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781CD46F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</w:tcPr>
          <w:p w14:paraId="15F6FB00" w14:textId="3BD38E04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43D047E8" w14:textId="4924705A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286375F9" w14:textId="7D64FD13" w:rsidR="00140C31" w:rsidRPr="00B20F02" w:rsidRDefault="000C58DB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740</w:t>
            </w:r>
          </w:p>
        </w:tc>
        <w:tc>
          <w:tcPr>
            <w:tcW w:w="267" w:type="dxa"/>
          </w:tcPr>
          <w:p w14:paraId="0AB1A142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5B84259C" w14:textId="1F8E60F0" w:rsidR="00140C31" w:rsidRPr="00B20F02" w:rsidRDefault="000C58DB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40C31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  <w:tc>
          <w:tcPr>
            <w:tcW w:w="270" w:type="dxa"/>
          </w:tcPr>
          <w:p w14:paraId="5D5E1B5E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C246258" w14:textId="24195A13" w:rsidR="00140C31" w:rsidRPr="00B20F02" w:rsidRDefault="000C58DB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168</w:t>
            </w:r>
          </w:p>
        </w:tc>
      </w:tr>
      <w:tr w:rsidR="00140C31" w:rsidRPr="00B20F02" w14:paraId="7966CD3C" w14:textId="3ADD9785" w:rsidTr="0074134D">
        <w:tc>
          <w:tcPr>
            <w:tcW w:w="2430" w:type="dxa"/>
          </w:tcPr>
          <w:p w14:paraId="5F2AF8EA" w14:textId="77777777" w:rsidR="00140C31" w:rsidRPr="00B20F02" w:rsidRDefault="00140C31" w:rsidP="00140C31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E9C0074" w14:textId="77777777" w:rsidR="00140C31" w:rsidRPr="00B20F02" w:rsidRDefault="00140C31" w:rsidP="00140C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11CA14A5" w14:textId="77777777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1086C1C1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1CC3CB5A" w14:textId="77777777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1FBB07E9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2B772048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1E5D050D" w14:textId="3F07DB5C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719796E4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5F849A7E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7D27C2BD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577F157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20AA314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40C31" w:rsidRPr="00B20F02" w14:paraId="2D7B836D" w14:textId="4D1F2755" w:rsidTr="003D62E5">
        <w:tc>
          <w:tcPr>
            <w:tcW w:w="2430" w:type="dxa"/>
          </w:tcPr>
          <w:p w14:paraId="0C3CBAAE" w14:textId="77777777" w:rsidR="00140C31" w:rsidRPr="00B20F02" w:rsidRDefault="00140C31" w:rsidP="00140C31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0D25099" w14:textId="77777777" w:rsidR="00140C31" w:rsidRPr="00B20F02" w:rsidRDefault="00140C31" w:rsidP="00140C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</w:tcPr>
          <w:p w14:paraId="6F6AB793" w14:textId="77777777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C1172DE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7" w:type="dxa"/>
          </w:tcPr>
          <w:p w14:paraId="7470A136" w14:textId="77777777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6A11BBB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dxa"/>
          </w:tcPr>
          <w:p w14:paraId="638034B8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1FE58A7B" w14:textId="141E250E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3" w:type="dxa"/>
          </w:tcPr>
          <w:p w14:paraId="43FE5FE2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</w:tcPr>
          <w:p w14:paraId="10B13AB8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</w:tcPr>
          <w:p w14:paraId="7A26619B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D5A0B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34C564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40C31" w:rsidRPr="00B20F02" w14:paraId="35EFE408" w14:textId="77777777" w:rsidTr="003D62E5">
        <w:tc>
          <w:tcPr>
            <w:tcW w:w="2430" w:type="dxa"/>
          </w:tcPr>
          <w:p w14:paraId="6DB9EE4C" w14:textId="31F85C3C" w:rsidR="00140C31" w:rsidRPr="00B20F02" w:rsidRDefault="00140C31" w:rsidP="00140C31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10F7CFED" w14:textId="21B36AD5" w:rsidR="00140C31" w:rsidRPr="00B20F02" w:rsidRDefault="00C257C8" w:rsidP="00140C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839" w:type="dxa"/>
          </w:tcPr>
          <w:p w14:paraId="0DF06362" w14:textId="3CF8AD64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5A21677D" w14:textId="77777777" w:rsidR="00140C31" w:rsidRPr="00B20F02" w:rsidRDefault="00140C31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7" w:type="dxa"/>
          </w:tcPr>
          <w:p w14:paraId="4E8C0BCA" w14:textId="2D34D2C7" w:rsidR="00140C31" w:rsidRPr="00B20F02" w:rsidRDefault="000C58DB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7" w:type="dxa"/>
          </w:tcPr>
          <w:p w14:paraId="6DAD1501" w14:textId="77777777" w:rsidR="00140C31" w:rsidRPr="00B20F02" w:rsidRDefault="00140C31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0" w:type="dxa"/>
          </w:tcPr>
          <w:p w14:paraId="240BB24A" w14:textId="4BBEDDD2" w:rsidR="00140C31" w:rsidRPr="00B20F02" w:rsidRDefault="000C58DB" w:rsidP="00140C31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ind w:left="-79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67" w:type="dxa"/>
          </w:tcPr>
          <w:p w14:paraId="6FC37C26" w14:textId="77777777" w:rsidR="00140C31" w:rsidRPr="00B20F02" w:rsidRDefault="00140C31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3" w:type="dxa"/>
          </w:tcPr>
          <w:p w14:paraId="397EB1A5" w14:textId="63804AC8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4C71D9E3" w14:textId="77777777" w:rsidR="00140C31" w:rsidRPr="00B20F02" w:rsidRDefault="00140C31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3" w:type="dxa"/>
          </w:tcPr>
          <w:p w14:paraId="46C0B63A" w14:textId="7969B5DC" w:rsidR="00140C31" w:rsidRPr="00B20F02" w:rsidRDefault="000C58DB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A1BA3F6" w14:textId="77777777" w:rsidR="00140C31" w:rsidRPr="00B20F02" w:rsidRDefault="00140C31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16E0CDA" w14:textId="535652EB" w:rsidR="00140C31" w:rsidRPr="00B20F02" w:rsidRDefault="000C58DB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140C31" w:rsidRPr="00B20F02" w14:paraId="76824D3A" w14:textId="66855B2D" w:rsidTr="003D62E5">
        <w:tc>
          <w:tcPr>
            <w:tcW w:w="2430" w:type="dxa"/>
          </w:tcPr>
          <w:p w14:paraId="766DB9D9" w14:textId="77777777" w:rsidR="00140C31" w:rsidRPr="00B20F02" w:rsidRDefault="00140C31" w:rsidP="00140C31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6A7F9E15" w14:textId="1CF9CC15" w:rsidR="00140C31" w:rsidRPr="00B20F02" w:rsidRDefault="00C257C8" w:rsidP="00140C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839" w:type="dxa"/>
          </w:tcPr>
          <w:p w14:paraId="3CE08D55" w14:textId="2B20A534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0D9AB978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7" w:type="dxa"/>
          </w:tcPr>
          <w:p w14:paraId="03C9DDEE" w14:textId="65A554DF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4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15EC43B3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dxa"/>
          </w:tcPr>
          <w:p w14:paraId="0CF363D7" w14:textId="1703E3F1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7253A2D0" w14:textId="48735E3F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3" w:type="dxa"/>
          </w:tcPr>
          <w:p w14:paraId="0D99FDFA" w14:textId="0D2E1963" w:rsidR="00140C31" w:rsidRPr="00B20F02" w:rsidRDefault="000C58DB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367</w:t>
            </w:r>
          </w:p>
        </w:tc>
        <w:tc>
          <w:tcPr>
            <w:tcW w:w="267" w:type="dxa"/>
          </w:tcPr>
          <w:p w14:paraId="67B10F66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</w:tcPr>
          <w:p w14:paraId="0EA8A302" w14:textId="03F9A747" w:rsidR="00140C31" w:rsidRPr="00B20F02" w:rsidRDefault="000C58DB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405</w:t>
            </w:r>
          </w:p>
        </w:tc>
        <w:tc>
          <w:tcPr>
            <w:tcW w:w="270" w:type="dxa"/>
          </w:tcPr>
          <w:p w14:paraId="33EC5D89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07C2FD" w14:textId="1E2CFADB" w:rsidR="00140C31" w:rsidRPr="00B20F02" w:rsidRDefault="000C58DB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423</w:t>
            </w:r>
          </w:p>
        </w:tc>
      </w:tr>
      <w:tr w:rsidR="00140C31" w:rsidRPr="00B20F02" w14:paraId="719947FA" w14:textId="5E193AC3" w:rsidTr="003D62E5">
        <w:tc>
          <w:tcPr>
            <w:tcW w:w="2430" w:type="dxa"/>
          </w:tcPr>
          <w:p w14:paraId="746F8624" w14:textId="77777777" w:rsidR="00140C31" w:rsidRPr="00B20F02" w:rsidRDefault="00140C31" w:rsidP="00140C31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0" w:type="dxa"/>
          </w:tcPr>
          <w:p w14:paraId="757A0C89" w14:textId="77777777" w:rsidR="00140C31" w:rsidRPr="00B20F02" w:rsidRDefault="00140C31" w:rsidP="00140C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663FCE8A" w14:textId="28FAF196" w:rsidR="00140C31" w:rsidRPr="00B20F02" w:rsidRDefault="000C58DB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67" w:type="dxa"/>
          </w:tcPr>
          <w:p w14:paraId="38E37E31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A6CF386" w14:textId="74757A50" w:rsidR="00140C31" w:rsidRPr="00B20F02" w:rsidRDefault="000C58DB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67" w:type="dxa"/>
          </w:tcPr>
          <w:p w14:paraId="00EA4FF5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15A058F5" w14:textId="08C1A2BA" w:rsidR="00140C31" w:rsidRPr="00B20F02" w:rsidRDefault="00140C31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</w:tcPr>
          <w:p w14:paraId="10C7075E" w14:textId="3107DC6F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3E7250A7" w14:textId="7310E5EE" w:rsidR="00140C31" w:rsidRPr="00B20F02" w:rsidRDefault="000C58DB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20</w:t>
            </w:r>
          </w:p>
        </w:tc>
        <w:tc>
          <w:tcPr>
            <w:tcW w:w="267" w:type="dxa"/>
          </w:tcPr>
          <w:p w14:paraId="428CF6A7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</w:tcPr>
          <w:p w14:paraId="34DF324B" w14:textId="15572CFD" w:rsidR="00140C31" w:rsidRPr="00B20F02" w:rsidRDefault="000C58DB" w:rsidP="00140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7"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3CED6876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F03AC9" w14:textId="2422E505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140C31" w:rsidRPr="00B20F02" w14:paraId="16D0F73A" w14:textId="030BF2BC" w:rsidTr="003D62E5">
        <w:tc>
          <w:tcPr>
            <w:tcW w:w="2430" w:type="dxa"/>
          </w:tcPr>
          <w:p w14:paraId="206B2EC5" w14:textId="77777777" w:rsidR="00140C31" w:rsidRPr="00B20F02" w:rsidRDefault="00140C31" w:rsidP="00140C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AEDF33D" w14:textId="77777777" w:rsidR="00140C31" w:rsidRPr="00B20F02" w:rsidRDefault="00140C31" w:rsidP="00140C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14:paraId="2599436D" w14:textId="60D520F8" w:rsidR="00140C31" w:rsidRPr="00B20F02" w:rsidRDefault="000C58DB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67" w:type="dxa"/>
          </w:tcPr>
          <w:p w14:paraId="03BC8564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72560A2B" w14:textId="2BF976E3" w:rsidR="00140C31" w:rsidRPr="00B20F02" w:rsidRDefault="000C58DB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</w:p>
        </w:tc>
        <w:tc>
          <w:tcPr>
            <w:tcW w:w="267" w:type="dxa"/>
          </w:tcPr>
          <w:p w14:paraId="748786F8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</w:tcPr>
          <w:p w14:paraId="552D600B" w14:textId="76132628" w:rsidR="00140C31" w:rsidRPr="00B20F02" w:rsidRDefault="000C58DB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67" w:type="dxa"/>
          </w:tcPr>
          <w:p w14:paraId="69D10057" w14:textId="43815F2F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1206F907" w14:textId="573915C8" w:rsidR="00140C31" w:rsidRPr="00B20F02" w:rsidRDefault="000C58DB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387</w:t>
            </w:r>
          </w:p>
        </w:tc>
        <w:tc>
          <w:tcPr>
            <w:tcW w:w="267" w:type="dxa"/>
          </w:tcPr>
          <w:p w14:paraId="308C38D7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single" w:sz="4" w:space="0" w:color="auto"/>
            </w:tcBorders>
          </w:tcPr>
          <w:p w14:paraId="0E6D6BE5" w14:textId="4CE5A226" w:rsidR="00140C31" w:rsidRPr="00B20F02" w:rsidRDefault="000C58DB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427</w:t>
            </w:r>
          </w:p>
        </w:tc>
        <w:tc>
          <w:tcPr>
            <w:tcW w:w="270" w:type="dxa"/>
          </w:tcPr>
          <w:p w14:paraId="3369ECBC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C6BD53C" w14:textId="7C2DF604" w:rsidR="00140C31" w:rsidRPr="00B20F02" w:rsidRDefault="000C58DB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433</w:t>
            </w:r>
          </w:p>
        </w:tc>
      </w:tr>
      <w:tr w:rsidR="00140C31" w:rsidRPr="00B20F02" w14:paraId="587152E7" w14:textId="4FE04ED1" w:rsidTr="003D62E5">
        <w:tc>
          <w:tcPr>
            <w:tcW w:w="2430" w:type="dxa"/>
          </w:tcPr>
          <w:p w14:paraId="69A92709" w14:textId="77777777" w:rsidR="00140C31" w:rsidRPr="00B20F02" w:rsidRDefault="00140C31" w:rsidP="00140C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94B829A" w14:textId="77777777" w:rsidR="00140C31" w:rsidRPr="00B20F02" w:rsidRDefault="00140C31" w:rsidP="00140C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00DE0ADE" w14:textId="77777777" w:rsidR="00140C31" w:rsidRPr="00B20F02" w:rsidRDefault="00140C31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61538D9C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5D6C84E5" w14:textId="77777777" w:rsidR="00140C31" w:rsidRPr="00B20F02" w:rsidRDefault="00140C31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743CF4DB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</w:tcPr>
          <w:p w14:paraId="1AE77715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273327B9" w14:textId="48CA7B42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7087B893" w14:textId="77777777" w:rsidR="00140C31" w:rsidRPr="00B20F02" w:rsidRDefault="00140C31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</w:tcPr>
          <w:p w14:paraId="21C0CD79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</w:tcPr>
          <w:p w14:paraId="7C976E59" w14:textId="77777777" w:rsidR="00140C31" w:rsidRPr="00B20F02" w:rsidRDefault="00140C31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41752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B3C879B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121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40C31" w:rsidRPr="00B20F02" w14:paraId="132647A1" w14:textId="0C2B43CB" w:rsidTr="003D62E5">
        <w:tc>
          <w:tcPr>
            <w:tcW w:w="2430" w:type="dxa"/>
          </w:tcPr>
          <w:p w14:paraId="0E864A74" w14:textId="77777777" w:rsidR="00140C31" w:rsidRPr="00B20F02" w:rsidRDefault="00140C31" w:rsidP="00140C3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50E2F225" w14:textId="77777777" w:rsidR="00140C31" w:rsidRPr="00B20F02" w:rsidRDefault="00140C31" w:rsidP="00140C3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2D706383" w14:textId="39C1F28E" w:rsidR="00140C31" w:rsidRPr="00B20F02" w:rsidRDefault="000C58DB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67" w:type="dxa"/>
          </w:tcPr>
          <w:p w14:paraId="4BA66BE9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4A86A2E2" w14:textId="5F6CF61B" w:rsidR="00140C31" w:rsidRPr="00B20F02" w:rsidRDefault="000C58DB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</w:p>
        </w:tc>
        <w:tc>
          <w:tcPr>
            <w:tcW w:w="267" w:type="dxa"/>
          </w:tcPr>
          <w:p w14:paraId="14621338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0" w:type="dxa"/>
            <w:tcBorders>
              <w:bottom w:val="double" w:sz="4" w:space="0" w:color="auto"/>
            </w:tcBorders>
          </w:tcPr>
          <w:p w14:paraId="197CF4FF" w14:textId="70ACCA26" w:rsidR="00140C31" w:rsidRPr="00B20F02" w:rsidRDefault="000C58DB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67" w:type="dxa"/>
          </w:tcPr>
          <w:p w14:paraId="2A239EC1" w14:textId="3CD02DE1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</w:tcPr>
          <w:p w14:paraId="338E261C" w14:textId="79EE4B27" w:rsidR="00140C31" w:rsidRPr="00B20F02" w:rsidRDefault="000C58DB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 w:rsidR="00140C31" w:rsidRPr="00B20F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127</w:t>
            </w:r>
          </w:p>
        </w:tc>
        <w:tc>
          <w:tcPr>
            <w:tcW w:w="267" w:type="dxa"/>
          </w:tcPr>
          <w:p w14:paraId="6F58CB66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3" w:type="dxa"/>
            <w:tcBorders>
              <w:bottom w:val="double" w:sz="4" w:space="0" w:color="auto"/>
            </w:tcBorders>
          </w:tcPr>
          <w:p w14:paraId="3C7FEFFB" w14:textId="2051FF21" w:rsidR="00140C31" w:rsidRPr="00B20F02" w:rsidRDefault="000C58DB" w:rsidP="00140C31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79"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 w:rsidR="00140C31" w:rsidRPr="00B20F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528</w:t>
            </w:r>
          </w:p>
        </w:tc>
        <w:tc>
          <w:tcPr>
            <w:tcW w:w="270" w:type="dxa"/>
          </w:tcPr>
          <w:p w14:paraId="6B3D2102" w14:textId="77777777" w:rsidR="00140C31" w:rsidRPr="00B20F02" w:rsidRDefault="00140C31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2D4673C" w14:textId="5DCA9E15" w:rsidR="00140C31" w:rsidRPr="00B20F02" w:rsidRDefault="000C58DB" w:rsidP="00140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ind w:right="-121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601</w:t>
            </w:r>
          </w:p>
        </w:tc>
      </w:tr>
    </w:tbl>
    <w:p w14:paraId="3E969DFE" w14:textId="77777777" w:rsidR="00F626B4" w:rsidRPr="00B20F02" w:rsidRDefault="00F62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0EC3BD9" w14:textId="3D547BD1" w:rsidR="006339C4" w:rsidRPr="00B20F02" w:rsidRDefault="00973C1E" w:rsidP="0005427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ED2A51" w:rsidRPr="00B20F02">
        <w:rPr>
          <w:rFonts w:asciiTheme="majorBidi" w:hAnsiTheme="majorBidi" w:cstheme="majorBidi"/>
          <w:sz w:val="30"/>
          <w:szCs w:val="30"/>
          <w:u w:val="none"/>
          <w:cs/>
        </w:rPr>
        <w:t>ค่าใช้จ่ายผลประโยชน์ของพนักงาน</w:t>
      </w:r>
    </w:p>
    <w:p w14:paraId="01C0957B" w14:textId="77777777" w:rsidR="002F30C1" w:rsidRPr="00B20F02" w:rsidRDefault="002F30C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7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0"/>
        <w:gridCol w:w="736"/>
        <w:gridCol w:w="268"/>
        <w:gridCol w:w="712"/>
        <w:gridCol w:w="263"/>
        <w:gridCol w:w="831"/>
        <w:gridCol w:w="263"/>
        <w:gridCol w:w="737"/>
        <w:gridCol w:w="236"/>
        <w:gridCol w:w="754"/>
        <w:gridCol w:w="264"/>
        <w:gridCol w:w="720"/>
      </w:tblGrid>
      <w:tr w:rsidR="003D62E5" w:rsidRPr="00B20F02" w14:paraId="2228F932" w14:textId="1324BB80" w:rsidTr="00D92B1D">
        <w:tc>
          <w:tcPr>
            <w:tcW w:w="3940" w:type="dxa"/>
          </w:tcPr>
          <w:p w14:paraId="54333227" w14:textId="77777777" w:rsidR="003D62E5" w:rsidRPr="00B20F02" w:rsidRDefault="003D62E5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10" w:type="dxa"/>
            <w:gridSpan w:val="5"/>
          </w:tcPr>
          <w:p w14:paraId="60B1D5C0" w14:textId="52253417" w:rsidR="003D62E5" w:rsidRPr="00B20F02" w:rsidRDefault="003D62E5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6C89CD11" w14:textId="015CD05B" w:rsidR="003D62E5" w:rsidRPr="00B20F02" w:rsidRDefault="003D62E5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11" w:type="dxa"/>
            <w:gridSpan w:val="5"/>
          </w:tcPr>
          <w:p w14:paraId="0339D7E0" w14:textId="424B6A7F" w:rsidR="003D62E5" w:rsidRPr="00B20F02" w:rsidRDefault="003D62E5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A33" w:rsidRPr="00B20F02" w14:paraId="2F41BA3A" w14:textId="5D1B4C98" w:rsidTr="00D92B1D">
        <w:tc>
          <w:tcPr>
            <w:tcW w:w="3940" w:type="dxa"/>
          </w:tcPr>
          <w:p w14:paraId="18ECC703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6" w:type="dxa"/>
          </w:tcPr>
          <w:p w14:paraId="4E9B7B61" w14:textId="70FF6AA9" w:rsidR="00373A33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3DD92868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</w:tcPr>
          <w:p w14:paraId="4EEFF466" w14:textId="08E8F7DA" w:rsidR="00373A33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69302920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48501765" w14:textId="7CE34CC4" w:rsidR="00373A33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3" w:type="dxa"/>
          </w:tcPr>
          <w:p w14:paraId="667FC5FE" w14:textId="2162046A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dxa"/>
          </w:tcPr>
          <w:p w14:paraId="4EDB926A" w14:textId="5344EC83" w:rsidR="00373A33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588CD0FC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2D3A43A4" w14:textId="22008C0E" w:rsidR="00373A33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4" w:type="dxa"/>
          </w:tcPr>
          <w:p w14:paraId="591DFBCF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B56411A" w14:textId="31017D90" w:rsidR="00373A33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73A33" w:rsidRPr="00B20F02" w14:paraId="4B900E1D" w14:textId="370C8A24" w:rsidTr="00D92B1D">
        <w:tc>
          <w:tcPr>
            <w:tcW w:w="3940" w:type="dxa"/>
          </w:tcPr>
          <w:p w14:paraId="07922023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80" w:type="dxa"/>
            <w:gridSpan w:val="11"/>
          </w:tcPr>
          <w:p w14:paraId="771C5F1E" w14:textId="05002D3E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73A33" w:rsidRPr="00B20F02" w14:paraId="509EF52F" w14:textId="1679EC26" w:rsidTr="00D92B1D">
        <w:tc>
          <w:tcPr>
            <w:tcW w:w="3940" w:type="dxa"/>
          </w:tcPr>
          <w:p w14:paraId="707A4CDE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736" w:type="dxa"/>
          </w:tcPr>
          <w:p w14:paraId="1EE3D4CA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256711D7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2" w:type="dxa"/>
          </w:tcPr>
          <w:p w14:paraId="7E243161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430EDE5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1" w:type="dxa"/>
          </w:tcPr>
          <w:p w14:paraId="5DA7707B" w14:textId="519535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3" w:type="dxa"/>
          </w:tcPr>
          <w:p w14:paraId="4D8752FE" w14:textId="209A61D2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7" w:type="dxa"/>
          </w:tcPr>
          <w:p w14:paraId="5B87C4BF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93B180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</w:tcPr>
          <w:p w14:paraId="770D345E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066696FF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E653728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3A33" w:rsidRPr="00B20F02" w14:paraId="35DC1E3B" w14:textId="6C01F310" w:rsidTr="00D92B1D">
        <w:tc>
          <w:tcPr>
            <w:tcW w:w="3940" w:type="dxa"/>
            <w:vMerge w:val="restart"/>
          </w:tcPr>
          <w:p w14:paraId="7D30E05D" w14:textId="045889EF" w:rsidR="00373A33" w:rsidRPr="00B20F02" w:rsidRDefault="00373A33" w:rsidP="00373A33">
            <w:pPr>
              <w:tabs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ผลประโยชน์ตอบแทนผู้บริหารประกอบด้วย เงินเดือนและผลประโยชน์ตอบแทนอื่น ๆ ของผู้บริหารและค่าตอบแทนกรรมการ</w:t>
            </w:r>
          </w:p>
        </w:tc>
        <w:tc>
          <w:tcPr>
            <w:tcW w:w="736" w:type="dxa"/>
          </w:tcPr>
          <w:p w14:paraId="571C5D40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23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763237B0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2" w:type="dxa"/>
          </w:tcPr>
          <w:p w14:paraId="7F8F5A2A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23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AF2562E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1" w:type="dxa"/>
          </w:tcPr>
          <w:p w14:paraId="532F1D80" w14:textId="442357F6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3" w:type="dxa"/>
          </w:tcPr>
          <w:p w14:paraId="3982E795" w14:textId="7B930B8D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7" w:type="dxa"/>
          </w:tcPr>
          <w:p w14:paraId="6DFB0F60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89C452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</w:tcPr>
          <w:p w14:paraId="673D4DBC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3AC958DC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1D69E7B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B1D" w:rsidRPr="00B20F02" w14:paraId="57182A0F" w14:textId="418A9D4A" w:rsidTr="00D92B1D">
        <w:tc>
          <w:tcPr>
            <w:tcW w:w="3940" w:type="dxa"/>
            <w:vMerge/>
          </w:tcPr>
          <w:p w14:paraId="58809DB7" w14:textId="77777777" w:rsidR="00D92B1D" w:rsidRPr="00B20F02" w:rsidRDefault="00D92B1D" w:rsidP="00D92B1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6" w:type="dxa"/>
          </w:tcPr>
          <w:p w14:paraId="15CA2E94" w14:textId="77777777" w:rsidR="00484631" w:rsidRPr="00B20F02" w:rsidRDefault="00484631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3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2F5EFA" w14:textId="3C7415DC" w:rsidR="00D92B1D" w:rsidRPr="00B20F02" w:rsidRDefault="00484631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3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C257C8"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095B936F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</w:tcPr>
          <w:p w14:paraId="5F1CF928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3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33D168" w14:textId="575C154C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3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63" w:type="dxa"/>
          </w:tcPr>
          <w:p w14:paraId="17E725B2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</w:tcPr>
          <w:p w14:paraId="6107C24B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3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5E59B8" w14:textId="6599D029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63" w:type="dxa"/>
          </w:tcPr>
          <w:p w14:paraId="73F55294" w14:textId="518BAC50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dxa"/>
          </w:tcPr>
          <w:p w14:paraId="1AA3353C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3"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6DE2C4" w14:textId="11F09C8C" w:rsidR="00C257C8" w:rsidRPr="00B20F02" w:rsidRDefault="00C257C8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3"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36" w:type="dxa"/>
          </w:tcPr>
          <w:p w14:paraId="03A13B5E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199883BA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3"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6F4789" w14:textId="49E47228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23"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64" w:type="dxa"/>
          </w:tcPr>
          <w:p w14:paraId="3D8153E9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3"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7A610DD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3"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C0FA18" w14:textId="4CB1F36F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23"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</w:tr>
      <w:tr w:rsidR="00D92B1D" w:rsidRPr="00B20F02" w14:paraId="31102B01" w14:textId="10B709E7" w:rsidTr="00D92B1D">
        <w:tc>
          <w:tcPr>
            <w:tcW w:w="3940" w:type="dxa"/>
          </w:tcPr>
          <w:p w14:paraId="375B5DAD" w14:textId="4F22F55E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</w:tcPr>
          <w:p w14:paraId="47258532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3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573B6B8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</w:tcPr>
          <w:p w14:paraId="4335655E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3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075C30A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</w:tcPr>
          <w:p w14:paraId="4B68F661" w14:textId="78EE13AD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3" w:type="dxa"/>
          </w:tcPr>
          <w:p w14:paraId="727EADA6" w14:textId="7738718C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00D8A5BB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5AA41E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3A56DAAE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4FB8F004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903A3A8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7C8" w:rsidRPr="00B20F02" w14:paraId="39A13A56" w14:textId="77777777" w:rsidTr="00C257C8">
        <w:tc>
          <w:tcPr>
            <w:tcW w:w="3940" w:type="dxa"/>
          </w:tcPr>
          <w:p w14:paraId="394456A5" w14:textId="0B2BE7DA" w:rsidR="00C257C8" w:rsidRPr="00B20F02" w:rsidRDefault="00C257C8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736" w:type="dxa"/>
          </w:tcPr>
          <w:p w14:paraId="0DBCC053" w14:textId="77777777" w:rsidR="00C257C8" w:rsidRPr="00B20F02" w:rsidRDefault="00C257C8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3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D2AF577" w14:textId="77777777" w:rsidR="00C257C8" w:rsidRPr="00B20F02" w:rsidRDefault="00C257C8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2" w:type="dxa"/>
          </w:tcPr>
          <w:p w14:paraId="14178A62" w14:textId="77777777" w:rsidR="00C257C8" w:rsidRPr="00B20F02" w:rsidRDefault="00C257C8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23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6249543" w14:textId="77777777" w:rsidR="00C257C8" w:rsidRPr="00B20F02" w:rsidRDefault="00C257C8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1" w:type="dxa"/>
          </w:tcPr>
          <w:p w14:paraId="247F0601" w14:textId="77777777" w:rsidR="00C257C8" w:rsidRPr="00B20F02" w:rsidRDefault="00C257C8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3" w:type="dxa"/>
          </w:tcPr>
          <w:p w14:paraId="381625F6" w14:textId="77777777" w:rsidR="00C257C8" w:rsidRPr="00B20F02" w:rsidRDefault="00C257C8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7" w:type="dxa"/>
          </w:tcPr>
          <w:p w14:paraId="44BB20CA" w14:textId="77777777" w:rsidR="00C257C8" w:rsidRPr="00B20F02" w:rsidRDefault="00C257C8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E5B7BA" w14:textId="77777777" w:rsidR="00C257C8" w:rsidRPr="00B20F02" w:rsidRDefault="00C257C8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</w:tcPr>
          <w:p w14:paraId="5CC64C4F" w14:textId="77777777" w:rsidR="00C257C8" w:rsidRPr="00B20F02" w:rsidRDefault="00C257C8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3E6A6890" w14:textId="77777777" w:rsidR="00C257C8" w:rsidRPr="00B20F02" w:rsidRDefault="00C257C8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133A2B71" w14:textId="77777777" w:rsidR="00C257C8" w:rsidRPr="00B20F02" w:rsidRDefault="00C257C8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B1D" w:rsidRPr="00B20F02" w14:paraId="5D5C8EC0" w14:textId="7BAA3B78" w:rsidTr="00D92B1D">
        <w:tc>
          <w:tcPr>
            <w:tcW w:w="3940" w:type="dxa"/>
            <w:vMerge w:val="restart"/>
          </w:tcPr>
          <w:p w14:paraId="544E82CE" w14:textId="037A4B16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ผลประโยชน์ตอบแทนพนักงานประกอบด้วย เงินเดือน ค่าแรงและผลประโยชน์ตอบแทนอื่น ๆ ของพนักงานที่มิใช่ผู้บริหาร</w:t>
            </w:r>
          </w:p>
        </w:tc>
        <w:tc>
          <w:tcPr>
            <w:tcW w:w="736" w:type="dxa"/>
          </w:tcPr>
          <w:p w14:paraId="62FCF093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23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CA62C25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2" w:type="dxa"/>
          </w:tcPr>
          <w:p w14:paraId="2DF83AC5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23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E28BEE7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1" w:type="dxa"/>
          </w:tcPr>
          <w:p w14:paraId="4148F31C" w14:textId="20C845C1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3" w:type="dxa"/>
          </w:tcPr>
          <w:p w14:paraId="26F35B4E" w14:textId="14C0BE15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7" w:type="dxa"/>
          </w:tcPr>
          <w:p w14:paraId="61027A9A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72659C9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</w:tcPr>
          <w:p w14:paraId="554F46D0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09678BB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CB869D2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92B1D" w:rsidRPr="00B20F02" w14:paraId="3C94EB73" w14:textId="59C0879C" w:rsidTr="00D92B1D">
        <w:tc>
          <w:tcPr>
            <w:tcW w:w="3940" w:type="dxa"/>
            <w:vMerge/>
          </w:tcPr>
          <w:p w14:paraId="42DD38E3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6" w:type="dxa"/>
          </w:tcPr>
          <w:p w14:paraId="3BDC2DD6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23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8D74EA0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12" w:type="dxa"/>
          </w:tcPr>
          <w:p w14:paraId="46F00879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40" w:lineRule="auto"/>
              <w:ind w:left="-123" w:right="-1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858AF8D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1" w:type="dxa"/>
          </w:tcPr>
          <w:p w14:paraId="645818E1" w14:textId="3C3069D4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3" w:type="dxa"/>
          </w:tcPr>
          <w:p w14:paraId="0181D437" w14:textId="26A35DF4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7" w:type="dxa"/>
          </w:tcPr>
          <w:p w14:paraId="6CB6F5AE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FBFACA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</w:tcPr>
          <w:p w14:paraId="7AD0F005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3947F8BF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A1F6235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B1D" w:rsidRPr="00B20F02" w14:paraId="4AF7E1EA" w14:textId="310772BB" w:rsidTr="00D92B1D">
        <w:tc>
          <w:tcPr>
            <w:tcW w:w="3940" w:type="dxa"/>
            <w:vMerge/>
          </w:tcPr>
          <w:p w14:paraId="38196987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41F23636" w14:textId="13FB3E83" w:rsidR="00D92B1D" w:rsidRPr="00B20F02" w:rsidRDefault="00484631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3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12,17</w:t>
            </w:r>
            <w:r w:rsidR="00C257C8"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8" w:type="dxa"/>
          </w:tcPr>
          <w:p w14:paraId="04168B1D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14:paraId="6FE394AD" w14:textId="770CA4E0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23"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92B1D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059</w:t>
            </w:r>
          </w:p>
        </w:tc>
        <w:tc>
          <w:tcPr>
            <w:tcW w:w="263" w:type="dxa"/>
          </w:tcPr>
          <w:p w14:paraId="36F9EA74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14:paraId="2136F044" w14:textId="6485FC42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92B1D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263" w:type="dxa"/>
          </w:tcPr>
          <w:p w14:paraId="08CB9315" w14:textId="22BF5545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04D64534" w14:textId="439684AF" w:rsidR="00D92B1D" w:rsidRPr="00B20F02" w:rsidRDefault="00C257C8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1,292</w:t>
            </w:r>
          </w:p>
        </w:tc>
        <w:tc>
          <w:tcPr>
            <w:tcW w:w="236" w:type="dxa"/>
          </w:tcPr>
          <w:p w14:paraId="2B2994B0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539F1A3" w14:textId="3D10C7B8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92B1D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64" w:type="dxa"/>
          </w:tcPr>
          <w:p w14:paraId="4642DDE5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5C943DB" w14:textId="3389F13F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92B1D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</w:tr>
      <w:tr w:rsidR="00D92B1D" w:rsidRPr="00B20F02" w14:paraId="3841D02A" w14:textId="153CECD2" w:rsidTr="00D92B1D">
        <w:tc>
          <w:tcPr>
            <w:tcW w:w="3940" w:type="dxa"/>
          </w:tcPr>
          <w:p w14:paraId="22A2B6D6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รวมค่าใช้จ่ายผลประโยชน์ตอบแทน</w:t>
            </w:r>
          </w:p>
          <w:p w14:paraId="574CE7A3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พนักงาน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</w:tcPr>
          <w:p w14:paraId="7BF78C7B" w14:textId="77777777" w:rsidR="00484631" w:rsidRPr="00B20F02" w:rsidRDefault="00484631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3" w:right="-1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DF5B365" w14:textId="6759D2C4" w:rsidR="00D92B1D" w:rsidRPr="00B20F02" w:rsidRDefault="00484631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3" w:right="-1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12,328</w:t>
            </w:r>
          </w:p>
        </w:tc>
        <w:tc>
          <w:tcPr>
            <w:tcW w:w="268" w:type="dxa"/>
          </w:tcPr>
          <w:p w14:paraId="45EFE7A8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double" w:sz="4" w:space="0" w:color="auto"/>
            </w:tcBorders>
          </w:tcPr>
          <w:p w14:paraId="489D3532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E08DB53" w14:textId="5E8A2278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23" w:right="-1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D92B1D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263" w:type="dxa"/>
          </w:tcPr>
          <w:p w14:paraId="343B143C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</w:tcPr>
          <w:p w14:paraId="756A3DD1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23" w:right="-1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CE22B20" w14:textId="43BC8B5D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D92B1D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263" w:type="dxa"/>
          </w:tcPr>
          <w:p w14:paraId="34D301D4" w14:textId="53AC1D05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</w:tcPr>
          <w:p w14:paraId="71EA7D5E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DF9F377" w14:textId="58E7F330" w:rsidR="00C257C8" w:rsidRPr="00B20F02" w:rsidRDefault="00C257C8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1,446</w:t>
            </w:r>
          </w:p>
        </w:tc>
        <w:tc>
          <w:tcPr>
            <w:tcW w:w="236" w:type="dxa"/>
          </w:tcPr>
          <w:p w14:paraId="18FDE0B8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56CC4BB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0F0282B" w14:textId="1AAE37B5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92B1D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264" w:type="dxa"/>
          </w:tcPr>
          <w:p w14:paraId="672C9DB6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93BF609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D55F9F9" w14:textId="1D1B9FE3" w:rsidR="00D92B1D" w:rsidRPr="00B20F02" w:rsidRDefault="000C58DB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92B1D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</w:t>
            </w:r>
          </w:p>
        </w:tc>
      </w:tr>
    </w:tbl>
    <w:p w14:paraId="536EB8FD" w14:textId="77777777" w:rsidR="00DA43F3" w:rsidRPr="00B20F02" w:rsidRDefault="00DA43F3" w:rsidP="00D1440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</w:p>
    <w:p w14:paraId="39917F55" w14:textId="4ADEFBCA" w:rsidR="00A964D7" w:rsidRPr="00B20F02" w:rsidRDefault="00A964D7" w:rsidP="00D1440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  <w:r w:rsidRPr="00B20F0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="00961D4F" w:rsidRPr="00B20F0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br/>
      </w:r>
      <w:r w:rsidRPr="00B20F0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="000C58DB" w:rsidRPr="00B20F02">
        <w:rPr>
          <w:rFonts w:asciiTheme="majorBidi" w:hAnsiTheme="majorBidi" w:cstheme="majorBidi"/>
          <w:sz w:val="30"/>
          <w:szCs w:val="30"/>
          <w:shd w:val="clear" w:color="auto" w:fill="FFFFFF"/>
        </w:rPr>
        <w:t>3</w:t>
      </w:r>
      <w:r w:rsidRPr="00B20F0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="002B0BF9" w:rsidRPr="00B20F0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ถึง</w:t>
      </w:r>
      <w:r w:rsidRPr="00B20F0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อัตราร้อยละ </w:t>
      </w:r>
      <w:r w:rsidR="000C58DB" w:rsidRPr="00B20F02">
        <w:rPr>
          <w:rFonts w:asciiTheme="majorBidi" w:hAnsiTheme="majorBidi" w:cstheme="majorBidi"/>
          <w:sz w:val="30"/>
          <w:szCs w:val="30"/>
          <w:shd w:val="clear" w:color="auto" w:fill="FFFFFF"/>
        </w:rPr>
        <w:t>15</w:t>
      </w:r>
      <w:r w:rsidRPr="00B20F0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ของเงินเดือน</w:t>
      </w:r>
      <w:r w:rsidR="003B2390" w:rsidRPr="00B20F02">
        <w:rPr>
          <w:rFonts w:asciiTheme="majorBidi" w:hAnsiTheme="majorBidi" w:cstheme="majorBidi"/>
          <w:sz w:val="30"/>
          <w:szCs w:val="30"/>
          <w:shd w:val="clear" w:color="auto" w:fill="FFFFFF"/>
        </w:rPr>
        <w:br/>
      </w:r>
      <w:r w:rsidRPr="00B20F0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ทุกเดือน และ</w:t>
      </w:r>
      <w:r w:rsidR="00B020E8" w:rsidRPr="00B20F0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กลุ่ม</w:t>
      </w:r>
      <w:r w:rsidRPr="00B20F0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บริษัทจ่ายสมทบในอัตราร้อยละ </w:t>
      </w:r>
      <w:r w:rsidR="000C58DB" w:rsidRPr="00B20F02">
        <w:rPr>
          <w:rFonts w:asciiTheme="majorBidi" w:hAnsiTheme="majorBidi" w:cstheme="majorBidi"/>
          <w:sz w:val="30"/>
          <w:szCs w:val="30"/>
          <w:shd w:val="clear" w:color="auto" w:fill="FFFFFF"/>
        </w:rPr>
        <w:t>3</w:t>
      </w:r>
      <w:r w:rsidR="002B0BF9" w:rsidRPr="00B20F0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ถึง</w:t>
      </w:r>
      <w:r w:rsidRPr="00B20F0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อัตราร้อยละ </w:t>
      </w:r>
      <w:r w:rsidR="000C58DB" w:rsidRPr="00B20F02">
        <w:rPr>
          <w:rFonts w:asciiTheme="majorBidi" w:hAnsiTheme="majorBidi" w:cstheme="majorBidi"/>
          <w:sz w:val="30"/>
          <w:szCs w:val="30"/>
          <w:shd w:val="clear" w:color="auto" w:fill="FFFFFF"/>
        </w:rPr>
        <w:t>10</w:t>
      </w:r>
      <w:r w:rsidRPr="00B20F0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ของเงิน</w:t>
      </w:r>
      <w:r w:rsidR="00407F72" w:rsidRPr="00B20F0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เดือนของพนักงานทุกเดือน ทั้งนี้</w:t>
      </w:r>
      <w:r w:rsidRPr="00B20F0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ขึ้นอยู่กับระยะเวลาทำงานของพนักงานแต่ละคน กองทุนสำรองเลี้ยงชีพนี้ได้จดทะเบียนเป็นกองทุนสำรองเลี้ยงชีพ</w:t>
      </w:r>
      <w:r w:rsidR="00961D4F" w:rsidRPr="00B20F0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br/>
      </w:r>
      <w:r w:rsidRPr="00B20F0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DCEC3FC" w14:textId="55695A38" w:rsidR="00C257C8" w:rsidRPr="00B20F02" w:rsidRDefault="00C25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FFFFFF"/>
        </w:rPr>
      </w:pPr>
      <w:r w:rsidRPr="00B20F02">
        <w:rPr>
          <w:rFonts w:asciiTheme="majorBidi" w:hAnsiTheme="majorBidi"/>
          <w:sz w:val="30"/>
          <w:szCs w:val="30"/>
          <w:shd w:val="clear" w:color="auto" w:fill="FFFFFF"/>
          <w:cs/>
        </w:rPr>
        <w:br w:type="page"/>
      </w:r>
    </w:p>
    <w:p w14:paraId="204167CD" w14:textId="274A8CE4" w:rsidR="008E72AE" w:rsidRPr="00B20F02" w:rsidRDefault="00973C1E" w:rsidP="0005427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8E72AE" w:rsidRPr="00B20F02">
        <w:rPr>
          <w:rFonts w:asciiTheme="majorBidi" w:hAnsiTheme="majorBidi" w:cstheme="majorBidi"/>
          <w:sz w:val="30"/>
          <w:szCs w:val="30"/>
          <w:u w:val="none"/>
          <w:cs/>
        </w:rPr>
        <w:t>ค่าใช้จ่ายตามลักษณะ</w:t>
      </w:r>
    </w:p>
    <w:p w14:paraId="0837E15E" w14:textId="77777777" w:rsidR="008E72AE" w:rsidRPr="00B20F02" w:rsidRDefault="008E72AE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2CD87F9" w14:textId="77777777" w:rsidR="00470773" w:rsidRPr="00B20F02" w:rsidRDefault="00C7445C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  <w:cs/>
        </w:rPr>
      </w:pPr>
      <w:r w:rsidRPr="00B20F0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งบกำไรขาดทุน</w:t>
      </w:r>
      <w:r w:rsidR="008F6408" w:rsidRPr="00B20F0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เบ็ดเสร็จ</w:t>
      </w:r>
      <w:r w:rsidR="008E72AE" w:rsidRPr="00B20F02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01E63779" w14:textId="77777777" w:rsidR="00470773" w:rsidRPr="00B20F02" w:rsidRDefault="00470773" w:rsidP="00E76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6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9"/>
        <w:gridCol w:w="720"/>
        <w:gridCol w:w="239"/>
        <w:gridCol w:w="753"/>
        <w:gridCol w:w="245"/>
        <w:gridCol w:w="744"/>
        <w:gridCol w:w="245"/>
        <w:gridCol w:w="746"/>
        <w:gridCol w:w="245"/>
        <w:gridCol w:w="751"/>
        <w:gridCol w:w="239"/>
        <w:gridCol w:w="757"/>
      </w:tblGrid>
      <w:tr w:rsidR="00C91290" w:rsidRPr="00B20F02" w14:paraId="149416FA" w14:textId="36618649" w:rsidTr="00C46320">
        <w:tc>
          <w:tcPr>
            <w:tcW w:w="2050" w:type="pct"/>
          </w:tcPr>
          <w:p w14:paraId="77EAD287" w14:textId="77777777" w:rsidR="00C91290" w:rsidRPr="00B20F02" w:rsidRDefault="00C91290" w:rsidP="004C0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2" w:type="pct"/>
            <w:gridSpan w:val="5"/>
          </w:tcPr>
          <w:p w14:paraId="1E90C5E2" w14:textId="33D26F9D" w:rsidR="00C91290" w:rsidRPr="00B20F02" w:rsidRDefault="00C91290" w:rsidP="00232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1698D30C" w14:textId="48812C64" w:rsidR="00C91290" w:rsidRPr="00B20F02" w:rsidRDefault="00C91290" w:rsidP="00232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pct"/>
            <w:gridSpan w:val="5"/>
          </w:tcPr>
          <w:p w14:paraId="56695CC6" w14:textId="2AADDDC8" w:rsidR="00C91290" w:rsidRPr="00B20F02" w:rsidRDefault="00C91290" w:rsidP="00232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A33" w:rsidRPr="00B20F02" w14:paraId="614D2D03" w14:textId="231906AD" w:rsidTr="00C46320">
        <w:tc>
          <w:tcPr>
            <w:tcW w:w="2050" w:type="pct"/>
          </w:tcPr>
          <w:p w14:paraId="10423FAD" w14:textId="77777777" w:rsidR="00373A33" w:rsidRPr="00B20F02" w:rsidRDefault="00373A33" w:rsidP="00373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4" w:type="pct"/>
          </w:tcPr>
          <w:p w14:paraId="589194EE" w14:textId="7B54E9D6" w:rsidR="00373A33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4" w:type="pct"/>
          </w:tcPr>
          <w:p w14:paraId="640B5A6E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</w:tcPr>
          <w:p w14:paraId="2299245A" w14:textId="07395A14" w:rsidR="00373A33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14:paraId="1DF9C6AF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</w:tcPr>
          <w:p w14:paraId="40AC7991" w14:textId="6B8C582C" w:rsidR="00373A33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14:paraId="681443DF" w14:textId="33042281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6C7C9E2C" w14:textId="0B08EB5F" w:rsidR="00373A33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" w:type="pct"/>
          </w:tcPr>
          <w:p w14:paraId="03CCE7DD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" w:type="pct"/>
          </w:tcPr>
          <w:p w14:paraId="66E7AFB9" w14:textId="06545B55" w:rsidR="00373A33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" w:type="pct"/>
          </w:tcPr>
          <w:p w14:paraId="5EB5BA0E" w14:textId="77777777" w:rsidR="00373A33" w:rsidRPr="00B20F02" w:rsidRDefault="00373A33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1221E029" w14:textId="5E00DC20" w:rsidR="00373A33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73A33" w:rsidRPr="00B20F02" w14:paraId="21057CB2" w14:textId="38A1390C" w:rsidTr="00DB080E">
        <w:tc>
          <w:tcPr>
            <w:tcW w:w="2050" w:type="pct"/>
          </w:tcPr>
          <w:p w14:paraId="68C4C000" w14:textId="77777777" w:rsidR="00373A33" w:rsidRPr="00B20F02" w:rsidRDefault="00373A33" w:rsidP="00373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0" w:type="pct"/>
            <w:gridSpan w:val="11"/>
          </w:tcPr>
          <w:p w14:paraId="1C164506" w14:textId="1B472CF0" w:rsidR="00373A33" w:rsidRPr="00B20F02" w:rsidRDefault="00373A33" w:rsidP="00373A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7380" w:rsidRPr="00B20F02" w14:paraId="62862328" w14:textId="1D62AB7B" w:rsidTr="00C46320">
        <w:tc>
          <w:tcPr>
            <w:tcW w:w="2050" w:type="pct"/>
          </w:tcPr>
          <w:p w14:paraId="6A8D6FCF" w14:textId="77777777" w:rsidR="00A27380" w:rsidRPr="00B20F02" w:rsidRDefault="00A27380" w:rsidP="00A273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374" w:type="pct"/>
            <w:shd w:val="clear" w:color="auto" w:fill="auto"/>
          </w:tcPr>
          <w:p w14:paraId="4F074C6A" w14:textId="5031B99A" w:rsidR="00A27380" w:rsidRPr="00B20F02" w:rsidRDefault="00925F5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E56CB" w:rsidRPr="00B20F02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3A4616" w:rsidRPr="00B20F02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124" w:type="pct"/>
          </w:tcPr>
          <w:p w14:paraId="660B4DC8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</w:tcPr>
          <w:p w14:paraId="5AB3D23D" w14:textId="079FDB22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A2738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27" w:type="pct"/>
          </w:tcPr>
          <w:p w14:paraId="44FC8F51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</w:tcPr>
          <w:p w14:paraId="6DC66543" w14:textId="49348321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A2738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127" w:type="pct"/>
          </w:tcPr>
          <w:p w14:paraId="3F954D2B" w14:textId="667D3E28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5DBE50BF" w14:textId="7908DEEE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2B5E94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27" w:type="pct"/>
          </w:tcPr>
          <w:p w14:paraId="692C9F54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" w:type="pct"/>
          </w:tcPr>
          <w:p w14:paraId="6FE94197" w14:textId="0383F15B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A2738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124" w:type="pct"/>
          </w:tcPr>
          <w:p w14:paraId="4152C5DA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6D595F47" w14:textId="0F6C9F90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A2738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</w:tr>
      <w:tr w:rsidR="00A27380" w:rsidRPr="00B20F02" w14:paraId="457EDB46" w14:textId="18A91F95" w:rsidTr="00C46320">
        <w:tc>
          <w:tcPr>
            <w:tcW w:w="2050" w:type="pct"/>
          </w:tcPr>
          <w:p w14:paraId="4EFFA58C" w14:textId="77777777" w:rsidR="00A27380" w:rsidRPr="00B20F02" w:rsidRDefault="00A27380" w:rsidP="00A27380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374" w:type="pct"/>
            <w:shd w:val="clear" w:color="auto" w:fill="auto"/>
          </w:tcPr>
          <w:p w14:paraId="407EDAE7" w14:textId="67D8BEF0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A2738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124" w:type="pct"/>
          </w:tcPr>
          <w:p w14:paraId="5DA0B119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</w:tcPr>
          <w:p w14:paraId="78B6FC79" w14:textId="179F81E3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A2738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27" w:type="pct"/>
          </w:tcPr>
          <w:p w14:paraId="775F0BFA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</w:tcPr>
          <w:p w14:paraId="5F6FD68E" w14:textId="0DBB3142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A2738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127" w:type="pct"/>
          </w:tcPr>
          <w:p w14:paraId="1F00997B" w14:textId="6F27A848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750CD055" w14:textId="7FF2BD8E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B5E94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446</w:t>
            </w:r>
          </w:p>
        </w:tc>
        <w:tc>
          <w:tcPr>
            <w:tcW w:w="127" w:type="pct"/>
          </w:tcPr>
          <w:p w14:paraId="07A1461E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" w:type="pct"/>
          </w:tcPr>
          <w:p w14:paraId="510B9C7A" w14:textId="6851AADD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738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124" w:type="pct"/>
          </w:tcPr>
          <w:p w14:paraId="1DD43CA8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2B2D431D" w14:textId="76C9FEDC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738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</w:tr>
      <w:tr w:rsidR="00A27380" w:rsidRPr="00B20F02" w14:paraId="06351DE5" w14:textId="02747AEB" w:rsidTr="00C46320">
        <w:tc>
          <w:tcPr>
            <w:tcW w:w="2050" w:type="pct"/>
          </w:tcPr>
          <w:p w14:paraId="2EAED5F0" w14:textId="701FBCDB" w:rsidR="00A27380" w:rsidRPr="00B20F02" w:rsidRDefault="00A27380" w:rsidP="00A27380">
            <w:pPr>
              <w:tabs>
                <w:tab w:val="clear" w:pos="227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374" w:type="pct"/>
            <w:shd w:val="clear" w:color="auto" w:fill="auto"/>
          </w:tcPr>
          <w:p w14:paraId="045212EF" w14:textId="218A9FDB" w:rsidR="00A27380" w:rsidRPr="00B20F02" w:rsidRDefault="00BE56C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4,066</w:t>
            </w:r>
          </w:p>
        </w:tc>
        <w:tc>
          <w:tcPr>
            <w:tcW w:w="124" w:type="pct"/>
          </w:tcPr>
          <w:p w14:paraId="5BAD1DE2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</w:tcPr>
          <w:p w14:paraId="1B6056BF" w14:textId="38F4E448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2738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905</w:t>
            </w:r>
          </w:p>
        </w:tc>
        <w:tc>
          <w:tcPr>
            <w:tcW w:w="127" w:type="pct"/>
          </w:tcPr>
          <w:p w14:paraId="154704DC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</w:tcPr>
          <w:p w14:paraId="30FCACDB" w14:textId="35A19AEB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2738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27" w:type="pct"/>
          </w:tcPr>
          <w:p w14:paraId="59ECA996" w14:textId="6086DDED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6732D547" w14:textId="7368E07F" w:rsidR="00A27380" w:rsidRPr="00B20F02" w:rsidRDefault="00BE56C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127" w:type="pct"/>
          </w:tcPr>
          <w:p w14:paraId="242CF350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" w:type="pct"/>
          </w:tcPr>
          <w:p w14:paraId="6B7F1AD4" w14:textId="45EE03DE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124" w:type="pct"/>
          </w:tcPr>
          <w:p w14:paraId="7B927509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499C3282" w14:textId="3303D035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</w:tr>
      <w:tr w:rsidR="00A27380" w:rsidRPr="00B20F02" w14:paraId="26F6A36D" w14:textId="77777777" w:rsidTr="00C46320">
        <w:tc>
          <w:tcPr>
            <w:tcW w:w="2050" w:type="pct"/>
          </w:tcPr>
          <w:p w14:paraId="1E1C07B6" w14:textId="498C4E44" w:rsidR="00A27380" w:rsidRPr="00B20F02" w:rsidRDefault="00A27380" w:rsidP="00A27380">
            <w:pPr>
              <w:tabs>
                <w:tab w:val="clear" w:pos="227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ค่าใช้จ่ายเกี่ยวกับการผลิตอื่น </w:t>
            </w:r>
          </w:p>
        </w:tc>
        <w:tc>
          <w:tcPr>
            <w:tcW w:w="374" w:type="pct"/>
            <w:shd w:val="clear" w:color="auto" w:fill="auto"/>
          </w:tcPr>
          <w:p w14:paraId="34608737" w14:textId="3403DABA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2738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124" w:type="pct"/>
          </w:tcPr>
          <w:p w14:paraId="7630285C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</w:tcPr>
          <w:p w14:paraId="30895A64" w14:textId="14B04DA8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2738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127" w:type="pct"/>
          </w:tcPr>
          <w:p w14:paraId="205D89AB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</w:tcPr>
          <w:p w14:paraId="3F7728B5" w14:textId="398A654F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738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127" w:type="pct"/>
          </w:tcPr>
          <w:p w14:paraId="59617B73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0BC9C080" w14:textId="06227C4B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127" w:type="pct"/>
          </w:tcPr>
          <w:p w14:paraId="55EA9A2F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" w:type="pct"/>
          </w:tcPr>
          <w:p w14:paraId="2429D2F2" w14:textId="74C0BB5B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124" w:type="pct"/>
          </w:tcPr>
          <w:p w14:paraId="738E4788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345B2065" w14:textId="1E4FA329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A27380" w:rsidRPr="00B20F02" w14:paraId="50747821" w14:textId="084A745B" w:rsidTr="00C46320">
        <w:tc>
          <w:tcPr>
            <w:tcW w:w="2050" w:type="pct"/>
          </w:tcPr>
          <w:p w14:paraId="3EC89CCE" w14:textId="77777777" w:rsidR="00A27380" w:rsidRPr="00B20F02" w:rsidRDefault="00A27380" w:rsidP="00A273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374" w:type="pct"/>
            <w:shd w:val="clear" w:color="auto" w:fill="auto"/>
          </w:tcPr>
          <w:p w14:paraId="313450AC" w14:textId="746E03D3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738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124" w:type="pct"/>
          </w:tcPr>
          <w:p w14:paraId="3F07950D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</w:tcPr>
          <w:p w14:paraId="20EDE0E7" w14:textId="7729BE6D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738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  <w:tc>
          <w:tcPr>
            <w:tcW w:w="127" w:type="pct"/>
          </w:tcPr>
          <w:p w14:paraId="60BCFE5F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</w:tcPr>
          <w:p w14:paraId="183D7CAD" w14:textId="71BD01CE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738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844</w:t>
            </w:r>
          </w:p>
        </w:tc>
        <w:tc>
          <w:tcPr>
            <w:tcW w:w="127" w:type="pct"/>
          </w:tcPr>
          <w:p w14:paraId="60D9B4D7" w14:textId="68802CA4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1AFB7B6B" w14:textId="4CC6639C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127" w:type="pct"/>
          </w:tcPr>
          <w:p w14:paraId="3CBA6D25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" w:type="pct"/>
          </w:tcPr>
          <w:p w14:paraId="56FA03E6" w14:textId="73A9414B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124" w:type="pct"/>
          </w:tcPr>
          <w:p w14:paraId="016BAB66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2B5E8A59" w14:textId="26FE2CE6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453</w:t>
            </w:r>
          </w:p>
        </w:tc>
      </w:tr>
      <w:tr w:rsidR="00A27380" w:rsidRPr="00B20F02" w14:paraId="595384C8" w14:textId="2191C310" w:rsidTr="00C46320">
        <w:tc>
          <w:tcPr>
            <w:tcW w:w="2050" w:type="pct"/>
          </w:tcPr>
          <w:p w14:paraId="3290FE8E" w14:textId="77777777" w:rsidR="00A27380" w:rsidRPr="00B20F02" w:rsidRDefault="00A27380" w:rsidP="00A273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374" w:type="pct"/>
            <w:shd w:val="clear" w:color="auto" w:fill="auto"/>
          </w:tcPr>
          <w:p w14:paraId="7F824D92" w14:textId="0B108B69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738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E56CB" w:rsidRPr="00B20F02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24" w:type="pct"/>
          </w:tcPr>
          <w:p w14:paraId="44E6DEE3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</w:tcPr>
          <w:p w14:paraId="68018640" w14:textId="507F934F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738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127" w:type="pct"/>
          </w:tcPr>
          <w:p w14:paraId="6706A00D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</w:tcPr>
          <w:p w14:paraId="3239A1E3" w14:textId="0FEAF085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738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127" w:type="pct"/>
          </w:tcPr>
          <w:p w14:paraId="1D8832A6" w14:textId="008966CE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0D0BC547" w14:textId="644AD693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127" w:type="pct"/>
          </w:tcPr>
          <w:p w14:paraId="179BE666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" w:type="pct"/>
          </w:tcPr>
          <w:p w14:paraId="52E293F8" w14:textId="7164F253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24" w:type="pct"/>
          </w:tcPr>
          <w:p w14:paraId="6CBBA69E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6FF4FA67" w14:textId="4FCD7DD4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</w:tr>
      <w:tr w:rsidR="00A27380" w:rsidRPr="00B20F02" w14:paraId="36E8AA72" w14:textId="77777777" w:rsidTr="00C46320">
        <w:tc>
          <w:tcPr>
            <w:tcW w:w="2050" w:type="pct"/>
          </w:tcPr>
          <w:p w14:paraId="43EF951D" w14:textId="7533C3F1" w:rsidR="00A27380" w:rsidRPr="00B20F02" w:rsidRDefault="00A27380" w:rsidP="00A273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ค่าเชื้อเพลิง</w:t>
            </w:r>
          </w:p>
        </w:tc>
        <w:tc>
          <w:tcPr>
            <w:tcW w:w="374" w:type="pct"/>
            <w:shd w:val="clear" w:color="auto" w:fill="auto"/>
          </w:tcPr>
          <w:p w14:paraId="59384908" w14:textId="0E1CAEB7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124" w:type="pct"/>
          </w:tcPr>
          <w:p w14:paraId="5F56AD64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</w:tcPr>
          <w:p w14:paraId="1B46CE57" w14:textId="623567A3" w:rsidR="00A27380" w:rsidRPr="00B20F02" w:rsidDel="005765CD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127" w:type="pct"/>
          </w:tcPr>
          <w:p w14:paraId="0666A07F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</w:tcPr>
          <w:p w14:paraId="2A27E727" w14:textId="53274CAC" w:rsidR="00A27380" w:rsidRPr="00B20F02" w:rsidDel="005765CD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127" w:type="pct"/>
          </w:tcPr>
          <w:p w14:paraId="57DB93CA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1DC1974F" w14:textId="64C0165D" w:rsidR="00A27380" w:rsidRPr="00B20F02" w:rsidDel="005765CD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127" w:type="pct"/>
          </w:tcPr>
          <w:p w14:paraId="26D66CE5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" w:type="pct"/>
          </w:tcPr>
          <w:p w14:paraId="0B1C53B4" w14:textId="470C4586" w:rsidR="00A27380" w:rsidRPr="00B20F02" w:rsidDel="005765CD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24" w:type="pct"/>
          </w:tcPr>
          <w:p w14:paraId="58C3D0F1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6B33A25D" w14:textId="7F56B550" w:rsidR="00A27380" w:rsidRPr="00B20F02" w:rsidDel="005765CD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A27380" w:rsidRPr="00B20F02" w14:paraId="1F3C83B4" w14:textId="24372719" w:rsidTr="00C46320">
        <w:tc>
          <w:tcPr>
            <w:tcW w:w="2050" w:type="pct"/>
          </w:tcPr>
          <w:p w14:paraId="7419D7E0" w14:textId="77777777" w:rsidR="00A27380" w:rsidRPr="00B20F02" w:rsidRDefault="00A27380" w:rsidP="00A273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374" w:type="pct"/>
            <w:shd w:val="clear" w:color="auto" w:fill="auto"/>
          </w:tcPr>
          <w:p w14:paraId="1E7BA9CF" w14:textId="4A5B06BE" w:rsidR="00A27380" w:rsidRPr="00B20F02" w:rsidRDefault="00BE56C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24" w:type="pct"/>
          </w:tcPr>
          <w:p w14:paraId="092E2060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</w:tcPr>
          <w:p w14:paraId="499CC2DD" w14:textId="70BB200A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127" w:type="pct"/>
          </w:tcPr>
          <w:p w14:paraId="4BDBADF0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</w:tcPr>
          <w:p w14:paraId="07E536E5" w14:textId="207B1E42" w:rsidR="00A27380" w:rsidRPr="00B20F02" w:rsidRDefault="0087181F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127" w:type="pct"/>
          </w:tcPr>
          <w:p w14:paraId="1DEC76C6" w14:textId="68044C04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13953F48" w14:textId="30741F36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127" w:type="pct"/>
          </w:tcPr>
          <w:p w14:paraId="5FA96D38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" w:type="pct"/>
          </w:tcPr>
          <w:p w14:paraId="01CFE2CD" w14:textId="74FF5921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24" w:type="pct"/>
          </w:tcPr>
          <w:p w14:paraId="2B8F5A20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72E3B049" w14:textId="243AC864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</w:tr>
      <w:tr w:rsidR="00A27380" w:rsidRPr="00B20F02" w14:paraId="401C3857" w14:textId="77777777" w:rsidTr="00C46320">
        <w:tc>
          <w:tcPr>
            <w:tcW w:w="2050" w:type="pct"/>
          </w:tcPr>
          <w:p w14:paraId="32149524" w14:textId="33A9B232" w:rsidR="00A27380" w:rsidRPr="00B20F02" w:rsidRDefault="00A27380" w:rsidP="00A27380">
            <w:pPr>
              <w:tabs>
                <w:tab w:val="clear" w:pos="227"/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ค่าเช่าสำนักงานและสินทรัพย์อื่น</w:t>
            </w:r>
          </w:p>
        </w:tc>
        <w:tc>
          <w:tcPr>
            <w:tcW w:w="374" w:type="pct"/>
            <w:shd w:val="clear" w:color="auto" w:fill="auto"/>
          </w:tcPr>
          <w:p w14:paraId="5AAA4684" w14:textId="2C577EFB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124" w:type="pct"/>
          </w:tcPr>
          <w:p w14:paraId="516017E2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</w:tcPr>
          <w:p w14:paraId="6E812273" w14:textId="2E7A7E79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127" w:type="pct"/>
          </w:tcPr>
          <w:p w14:paraId="6B137E73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</w:tcPr>
          <w:p w14:paraId="65E6F889" w14:textId="4C4573C5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488</w:t>
            </w:r>
          </w:p>
        </w:tc>
        <w:tc>
          <w:tcPr>
            <w:tcW w:w="127" w:type="pct"/>
          </w:tcPr>
          <w:p w14:paraId="68D99C39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7F4B2B97" w14:textId="79A5D189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27" w:type="pct"/>
          </w:tcPr>
          <w:p w14:paraId="01D44DD9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" w:type="pct"/>
          </w:tcPr>
          <w:p w14:paraId="48BB3966" w14:textId="06D17DB0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4" w:type="pct"/>
          </w:tcPr>
          <w:p w14:paraId="5195E768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7EDB5A18" w14:textId="37CE26A3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A27380" w:rsidRPr="00B20F02" w14:paraId="794DCA31" w14:textId="311A5A16" w:rsidTr="00C46320">
        <w:tc>
          <w:tcPr>
            <w:tcW w:w="2050" w:type="pct"/>
          </w:tcPr>
          <w:p w14:paraId="19073B79" w14:textId="1025EB27" w:rsidR="00A27380" w:rsidRPr="00B20F02" w:rsidRDefault="00A27380" w:rsidP="00A273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ค่าใช้จ่ายเดินทาง</w:t>
            </w:r>
          </w:p>
        </w:tc>
        <w:tc>
          <w:tcPr>
            <w:tcW w:w="374" w:type="pct"/>
            <w:shd w:val="clear" w:color="auto" w:fill="auto"/>
          </w:tcPr>
          <w:p w14:paraId="4581457B" w14:textId="5CA050AC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24" w:type="pct"/>
          </w:tcPr>
          <w:p w14:paraId="0B536630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</w:tcPr>
          <w:p w14:paraId="19840580" w14:textId="0E725F22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127" w:type="pct"/>
          </w:tcPr>
          <w:p w14:paraId="49B938D1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</w:tcPr>
          <w:p w14:paraId="3FC64E36" w14:textId="0CBD0225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127" w:type="pct"/>
          </w:tcPr>
          <w:p w14:paraId="78D3AC9B" w14:textId="68527E5B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6B919D7C" w14:textId="37B604B7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127" w:type="pct"/>
          </w:tcPr>
          <w:p w14:paraId="4C537C88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" w:type="pct"/>
          </w:tcPr>
          <w:p w14:paraId="39DD4932" w14:textId="5B194657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24" w:type="pct"/>
          </w:tcPr>
          <w:p w14:paraId="02D32815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5AFECBB1" w14:textId="52B94208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</w:tr>
      <w:tr w:rsidR="00A27380" w:rsidRPr="00B20F02" w14:paraId="3A7EAF8D" w14:textId="2720443F" w:rsidTr="00C46320">
        <w:tc>
          <w:tcPr>
            <w:tcW w:w="2050" w:type="pct"/>
          </w:tcPr>
          <w:p w14:paraId="13853395" w14:textId="77777777" w:rsidR="00A27380" w:rsidRPr="00B20F02" w:rsidRDefault="00A27380" w:rsidP="00A27380">
            <w:pPr>
              <w:tabs>
                <w:tab w:val="clear" w:pos="227"/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การเปลี่ยนแปลงในสินทรัพย์ชีวภาพ  </w:t>
            </w:r>
          </w:p>
          <w:p w14:paraId="78188C34" w14:textId="77777777" w:rsidR="00A27380" w:rsidRPr="00B20F02" w:rsidRDefault="00A27380" w:rsidP="00A27380">
            <w:pPr>
              <w:tabs>
                <w:tab w:val="clear" w:pos="227"/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สินค้าสำเร็จรูปและสินค้าระหว่างผลิต</w:t>
            </w:r>
          </w:p>
        </w:tc>
        <w:tc>
          <w:tcPr>
            <w:tcW w:w="374" w:type="pct"/>
            <w:shd w:val="clear" w:color="auto" w:fill="auto"/>
          </w:tcPr>
          <w:p w14:paraId="3D41C71C" w14:textId="7777777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3CB738" w14:textId="0347577A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5F50" w:rsidRPr="00B20F0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4" w:type="pct"/>
          </w:tcPr>
          <w:p w14:paraId="424DD5E1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</w:tcPr>
          <w:p w14:paraId="49C61AE4" w14:textId="7777777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FC11E6" w14:textId="0FEB6D85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3304841F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</w:tcPr>
          <w:p w14:paraId="4E9AE6B6" w14:textId="7777777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45C808" w14:textId="15E672B8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663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1F478F2E" w14:textId="13AE42CF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0CB14DE5" w14:textId="77777777" w:rsidR="002B5E94" w:rsidRPr="00B20F02" w:rsidRDefault="002B5E94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4C9D66" w14:textId="13177982" w:rsidR="00A27380" w:rsidRPr="00B20F02" w:rsidRDefault="00BE56C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7" w:type="pct"/>
          </w:tcPr>
          <w:p w14:paraId="713F02AE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" w:type="pct"/>
          </w:tcPr>
          <w:p w14:paraId="44F7DF56" w14:textId="7777777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6994D0" w14:textId="6B1C04C3" w:rsidR="00A27380" w:rsidRPr="00B20F02" w:rsidRDefault="001124F1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4" w:type="pct"/>
          </w:tcPr>
          <w:p w14:paraId="3B4ACB4B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</w:tcPr>
          <w:p w14:paraId="0A3D0482" w14:textId="7777777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E6F0DE" w14:textId="6294F85D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A27380" w:rsidRPr="00B20F02" w14:paraId="595E9427" w14:textId="05B32F2C" w:rsidTr="00C46320">
        <w:tc>
          <w:tcPr>
            <w:tcW w:w="2050" w:type="pct"/>
          </w:tcPr>
          <w:p w14:paraId="292192B5" w14:textId="77777777" w:rsidR="00A27380" w:rsidRPr="00B20F02" w:rsidRDefault="00A27380" w:rsidP="00A273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08060578" w14:textId="0FCBF951" w:rsidR="00A27380" w:rsidRPr="00B20F02" w:rsidRDefault="00BE56C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6,632</w:t>
            </w:r>
          </w:p>
        </w:tc>
        <w:tc>
          <w:tcPr>
            <w:tcW w:w="124" w:type="pct"/>
          </w:tcPr>
          <w:p w14:paraId="6A0C8CA8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7E7CEE7B" w14:textId="72BD599A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27380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127" w:type="pct"/>
          </w:tcPr>
          <w:p w14:paraId="69485DFC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4CEE728B" w14:textId="415C88DF" w:rsidR="00A27380" w:rsidRPr="00B20F02" w:rsidRDefault="002B46FA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5,197</w:t>
            </w:r>
          </w:p>
        </w:tc>
        <w:tc>
          <w:tcPr>
            <w:tcW w:w="127" w:type="pct"/>
          </w:tcPr>
          <w:p w14:paraId="19D5E2A4" w14:textId="5317A3A9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14:paraId="3D646E18" w14:textId="55C5BE2F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BE56CB"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14:paraId="50E05141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14:paraId="489A0FD7" w14:textId="540DE04A" w:rsidR="00A27380" w:rsidRPr="00B20F02" w:rsidRDefault="001124F1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24" w:type="pct"/>
          </w:tcPr>
          <w:p w14:paraId="3F09D03A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" w:type="pct"/>
            <w:tcBorders>
              <w:bottom w:val="single" w:sz="4" w:space="0" w:color="auto"/>
            </w:tcBorders>
          </w:tcPr>
          <w:p w14:paraId="46255924" w14:textId="130D493C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A27380" w:rsidRPr="00B20F02" w14:paraId="3AA7C216" w14:textId="21D98FB9" w:rsidTr="00C46320">
        <w:tc>
          <w:tcPr>
            <w:tcW w:w="2050" w:type="pct"/>
          </w:tcPr>
          <w:p w14:paraId="1C668F56" w14:textId="19624FA4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</w:t>
            </w:r>
            <w:r w:rsidR="006F7705" w:rsidRPr="00B20F0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ขาย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สินค้าและบริการ ต้นทุนในการ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จัดจำหน่ายและค่าใช้จ่ายในการบริหาร</w:t>
            </w:r>
          </w:p>
        </w:tc>
        <w:tc>
          <w:tcPr>
            <w:tcW w:w="3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590B0" w14:textId="3B476CD4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="00A27380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E56C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124" w:type="pct"/>
            <w:vAlign w:val="bottom"/>
          </w:tcPr>
          <w:p w14:paraId="75DC7D7C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6FE2D" w14:textId="359EE6B5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  <w:r w:rsidR="00A27380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127" w:type="pct"/>
          </w:tcPr>
          <w:p w14:paraId="7E571B4F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E8D19" w14:textId="5DB812C5" w:rsidR="00A27380" w:rsidRPr="00B20F02" w:rsidRDefault="000C58DB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0" w:right="-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="00A27380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673</w:t>
            </w:r>
          </w:p>
        </w:tc>
        <w:tc>
          <w:tcPr>
            <w:tcW w:w="127" w:type="pct"/>
            <w:vAlign w:val="bottom"/>
          </w:tcPr>
          <w:p w14:paraId="3B11CF34" w14:textId="72AD2AC4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6C2FA" w14:textId="576209EA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2B5E94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E56C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27" w:type="pct"/>
            <w:vAlign w:val="bottom"/>
          </w:tcPr>
          <w:p w14:paraId="76B2B66D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D69FC" w14:textId="1AA98701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A27380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741</w:t>
            </w:r>
          </w:p>
        </w:tc>
        <w:tc>
          <w:tcPr>
            <w:tcW w:w="124" w:type="pct"/>
          </w:tcPr>
          <w:p w14:paraId="1227C9CB" w14:textId="77777777" w:rsidR="00A27380" w:rsidRPr="00B20F02" w:rsidRDefault="00A27380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B7749" w14:textId="7A74BB72" w:rsidR="00A27380" w:rsidRPr="00B20F02" w:rsidRDefault="000C58DB" w:rsidP="00A273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" w:right="-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A27380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854</w:t>
            </w:r>
          </w:p>
        </w:tc>
      </w:tr>
    </w:tbl>
    <w:p w14:paraId="50CDA227" w14:textId="77777777" w:rsidR="004F532B" w:rsidRPr="00B20F02" w:rsidRDefault="004F532B">
      <w:pPr>
        <w:rPr>
          <w:rFonts w:asciiTheme="majorBidi" w:hAnsiTheme="majorBidi" w:cstheme="majorBidi"/>
        </w:rPr>
      </w:pPr>
      <w:r w:rsidRPr="00B20F02">
        <w:rPr>
          <w:rFonts w:asciiTheme="majorBidi" w:hAnsiTheme="majorBidi" w:cstheme="majorBidi"/>
          <w:cs/>
        </w:rPr>
        <w:br w:type="page"/>
      </w:r>
    </w:p>
    <w:p w14:paraId="7BD29C0A" w14:textId="7334499F" w:rsidR="00B71647" w:rsidRPr="00B20F02" w:rsidRDefault="00973C1E" w:rsidP="0005427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B71647" w:rsidRPr="00B20F02">
        <w:rPr>
          <w:rFonts w:asciiTheme="majorBidi" w:hAnsiTheme="majorBidi" w:cstheme="majorBidi"/>
          <w:sz w:val="30"/>
          <w:szCs w:val="30"/>
          <w:u w:val="none"/>
          <w:cs/>
        </w:rPr>
        <w:t>ภาษีเงินได้</w:t>
      </w:r>
    </w:p>
    <w:p w14:paraId="59B91EB9" w14:textId="77777777" w:rsidR="00D1223D" w:rsidRPr="00B20F02" w:rsidRDefault="00D1223D" w:rsidP="00FE18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702"/>
        <w:gridCol w:w="270"/>
        <w:gridCol w:w="720"/>
        <w:gridCol w:w="236"/>
        <w:gridCol w:w="754"/>
        <w:gridCol w:w="236"/>
        <w:gridCol w:w="754"/>
        <w:gridCol w:w="271"/>
        <w:gridCol w:w="719"/>
        <w:gridCol w:w="270"/>
        <w:gridCol w:w="720"/>
      </w:tblGrid>
      <w:tr w:rsidR="00D92B1D" w:rsidRPr="00B20F02" w14:paraId="7BCB3F00" w14:textId="1EEE2383" w:rsidTr="00D92B1D">
        <w:tc>
          <w:tcPr>
            <w:tcW w:w="3744" w:type="dxa"/>
          </w:tcPr>
          <w:p w14:paraId="2DDC790C" w14:textId="77777777" w:rsidR="00D92B1D" w:rsidRPr="00B20F02" w:rsidRDefault="00D92B1D" w:rsidP="00075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82" w:type="dxa"/>
            <w:gridSpan w:val="5"/>
          </w:tcPr>
          <w:p w14:paraId="0CE9B20E" w14:textId="51A7C2C8" w:rsidR="00D92B1D" w:rsidRPr="00B20F02" w:rsidRDefault="00D92B1D" w:rsidP="00AB5D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EF0F8E9" w14:textId="5DB53CC8" w:rsidR="00D92B1D" w:rsidRPr="00B20F02" w:rsidRDefault="00D92B1D" w:rsidP="00AB5D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4" w:type="dxa"/>
            <w:gridSpan w:val="5"/>
          </w:tcPr>
          <w:p w14:paraId="30D50F37" w14:textId="73E0FD6A" w:rsidR="00D92B1D" w:rsidRPr="00B20F02" w:rsidRDefault="00D92B1D" w:rsidP="00AB5D2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B1D" w:rsidRPr="00B20F02" w14:paraId="02B8E39A" w14:textId="78B5746A" w:rsidTr="00D92B1D">
        <w:tc>
          <w:tcPr>
            <w:tcW w:w="3744" w:type="dxa"/>
          </w:tcPr>
          <w:p w14:paraId="3F3CEA9F" w14:textId="77777777" w:rsidR="00D92B1D" w:rsidRPr="00B20F02" w:rsidRDefault="00D92B1D" w:rsidP="00373A3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dxa"/>
          </w:tcPr>
          <w:p w14:paraId="1D6D079F" w14:textId="16A0DD4C" w:rsidR="00D92B1D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ACA2378" w14:textId="77777777" w:rsidR="00D92B1D" w:rsidRPr="00B20F02" w:rsidRDefault="00D92B1D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37BFA216" w14:textId="73519F66" w:rsidR="00D92B1D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64B982F" w14:textId="77777777" w:rsidR="00D92B1D" w:rsidRPr="00B20F02" w:rsidRDefault="00D92B1D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1CD0B70E" w14:textId="14D19B8E" w:rsidR="00D92B1D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DBA0A9F" w14:textId="7C607E0D" w:rsidR="00D92B1D" w:rsidRPr="00B20F02" w:rsidRDefault="00D92B1D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75364D6D" w14:textId="4096A35F" w:rsidR="00D92B1D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1" w:type="dxa"/>
          </w:tcPr>
          <w:p w14:paraId="3F453C5E" w14:textId="77777777" w:rsidR="00D92B1D" w:rsidRPr="00B20F02" w:rsidRDefault="00D92B1D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5E29C008" w14:textId="00A1C097" w:rsidR="00D92B1D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E78EB58" w14:textId="77777777" w:rsidR="00D92B1D" w:rsidRPr="00B20F02" w:rsidRDefault="00D92B1D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43FF2A1" w14:textId="5ECAD6B0" w:rsidR="00D92B1D" w:rsidRPr="00B20F02" w:rsidRDefault="000C58DB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92B1D" w:rsidRPr="00B20F02" w14:paraId="7C070375" w14:textId="044BE887" w:rsidTr="00D92B1D">
        <w:tc>
          <w:tcPr>
            <w:tcW w:w="3744" w:type="dxa"/>
          </w:tcPr>
          <w:p w14:paraId="0A00459E" w14:textId="77777777" w:rsidR="00D92B1D" w:rsidRPr="00B20F02" w:rsidRDefault="00D92B1D" w:rsidP="00373A3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52" w:type="dxa"/>
            <w:gridSpan w:val="11"/>
          </w:tcPr>
          <w:p w14:paraId="6F2434F1" w14:textId="5F392FF8" w:rsidR="00D92B1D" w:rsidRPr="00B20F02" w:rsidRDefault="00D92B1D" w:rsidP="00373A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92B1D" w:rsidRPr="00B20F02" w14:paraId="7C9683D4" w14:textId="5B1000B4" w:rsidTr="00D92B1D">
        <w:tc>
          <w:tcPr>
            <w:tcW w:w="3744" w:type="dxa"/>
          </w:tcPr>
          <w:p w14:paraId="341C978A" w14:textId="77777777" w:rsidR="00D92B1D" w:rsidRPr="00B20F02" w:rsidRDefault="00D92B1D" w:rsidP="00373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702" w:type="dxa"/>
          </w:tcPr>
          <w:p w14:paraId="1F4C3CA6" w14:textId="77777777" w:rsidR="00D92B1D" w:rsidRPr="00B20F02" w:rsidRDefault="00D92B1D" w:rsidP="00373A33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BF6FD1" w14:textId="77777777" w:rsidR="00D92B1D" w:rsidRPr="00B20F02" w:rsidRDefault="00D92B1D" w:rsidP="00373A33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D3171A7" w14:textId="77777777" w:rsidR="00D92B1D" w:rsidRPr="00B20F02" w:rsidRDefault="00D92B1D" w:rsidP="00373A33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1920F6" w14:textId="77777777" w:rsidR="00D92B1D" w:rsidRPr="00B20F02" w:rsidRDefault="00D92B1D" w:rsidP="00373A33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4E263B5E" w14:textId="77777777" w:rsidR="00D92B1D" w:rsidRPr="00B20F02" w:rsidRDefault="00D92B1D" w:rsidP="00373A33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E1ED81" w14:textId="0829FEF2" w:rsidR="00D92B1D" w:rsidRPr="00B20F02" w:rsidRDefault="00D92B1D" w:rsidP="00373A33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626165E6" w14:textId="77777777" w:rsidR="00D92B1D" w:rsidRPr="00B20F02" w:rsidRDefault="00D92B1D" w:rsidP="00373A33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4D8F01F2" w14:textId="77777777" w:rsidR="00D92B1D" w:rsidRPr="00B20F02" w:rsidRDefault="00D92B1D" w:rsidP="00373A33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024A6F25" w14:textId="77777777" w:rsidR="00D92B1D" w:rsidRPr="00B20F02" w:rsidRDefault="00D92B1D" w:rsidP="00373A33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F8D090" w14:textId="77777777" w:rsidR="00D92B1D" w:rsidRPr="00B20F02" w:rsidRDefault="00D92B1D" w:rsidP="00373A33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FF7DCAD" w14:textId="77777777" w:rsidR="00D92B1D" w:rsidRPr="00B20F02" w:rsidRDefault="00D92B1D" w:rsidP="00373A33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B1D" w:rsidRPr="00B20F02" w14:paraId="1A0C50BE" w14:textId="32D97FD0" w:rsidTr="00D92B1D">
        <w:tc>
          <w:tcPr>
            <w:tcW w:w="3744" w:type="dxa"/>
          </w:tcPr>
          <w:p w14:paraId="354C4E5C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สำหรับปีปัจจุบัน </w:t>
            </w:r>
          </w:p>
        </w:tc>
        <w:tc>
          <w:tcPr>
            <w:tcW w:w="702" w:type="dxa"/>
          </w:tcPr>
          <w:p w14:paraId="47391F3D" w14:textId="04625C7B" w:rsidR="00D92B1D" w:rsidRPr="00B20F02" w:rsidRDefault="00F61250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BE56C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5703981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D5AFB9A" w14:textId="30BDF95B" w:rsidR="00D92B1D" w:rsidRPr="00B20F02" w:rsidRDefault="000C58DB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236" w:type="dxa"/>
          </w:tcPr>
          <w:p w14:paraId="182C4109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0D5C6958" w14:textId="2B3A5B03" w:rsidR="00D92B1D" w:rsidRPr="00B20F02" w:rsidRDefault="000C58DB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290</w:t>
            </w:r>
          </w:p>
        </w:tc>
        <w:tc>
          <w:tcPr>
            <w:tcW w:w="236" w:type="dxa"/>
          </w:tcPr>
          <w:p w14:paraId="567338F5" w14:textId="2BC05A7E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</w:tcPr>
          <w:p w14:paraId="1D5CEC24" w14:textId="4444FA63" w:rsidR="00D92B1D" w:rsidRPr="00B20F02" w:rsidRDefault="000C58DB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271" w:type="dxa"/>
          </w:tcPr>
          <w:p w14:paraId="10DBF274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60F109A8" w14:textId="264ACEFD" w:rsidR="00D92B1D" w:rsidRPr="00B20F02" w:rsidRDefault="000C58DB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70" w:type="dxa"/>
          </w:tcPr>
          <w:p w14:paraId="41521321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</w:tcPr>
          <w:p w14:paraId="5D09136C" w14:textId="05C4014E" w:rsidR="00D92B1D" w:rsidRPr="00B20F02" w:rsidRDefault="000C58DB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</w:p>
        </w:tc>
      </w:tr>
      <w:tr w:rsidR="00D92B1D" w:rsidRPr="00B20F02" w14:paraId="2124AFB4" w14:textId="403AED4D" w:rsidTr="00D92B1D">
        <w:tc>
          <w:tcPr>
            <w:tcW w:w="3744" w:type="dxa"/>
          </w:tcPr>
          <w:p w14:paraId="65825347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 ๆ ที่บันทึกต่ำไป (สูงไป)</w:t>
            </w: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46DE4C23" w14:textId="7115D0A6" w:rsidR="00D92B1D" w:rsidRPr="00B20F02" w:rsidRDefault="00F61250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91BA7BD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4FEF360" w14:textId="617FF9D5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B68CED1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BC8F260" w14:textId="484D4426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3CB6B11" w14:textId="2D421914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DD71FB2" w14:textId="7D64C5B6" w:rsidR="00D92B1D" w:rsidRPr="00B20F02" w:rsidRDefault="000C58DB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1" w:type="dxa"/>
          </w:tcPr>
          <w:p w14:paraId="40E7FC88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1ECFB377" w14:textId="72DA1A7D" w:rsidR="00D92B1D" w:rsidRPr="00B20F02" w:rsidRDefault="000C58DB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40C3761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FAE7F5C" w14:textId="3CF5338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92B1D" w:rsidRPr="00B20F02" w14:paraId="52F50682" w14:textId="5458C4D6" w:rsidTr="00D92B1D">
        <w:tc>
          <w:tcPr>
            <w:tcW w:w="3744" w:type="dxa"/>
          </w:tcPr>
          <w:p w14:paraId="17754D35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14:paraId="7AA238B7" w14:textId="451C2905" w:rsidR="00D92B1D" w:rsidRPr="00B20F02" w:rsidRDefault="00F61250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BE56C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C66AF07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A5584C5" w14:textId="5208D0C0" w:rsidR="00D92B1D" w:rsidRPr="00B20F02" w:rsidRDefault="000C58DB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389</w:t>
            </w:r>
          </w:p>
        </w:tc>
        <w:tc>
          <w:tcPr>
            <w:tcW w:w="236" w:type="dxa"/>
          </w:tcPr>
          <w:p w14:paraId="2FD50F6E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793402D6" w14:textId="075EC818" w:rsidR="00D92B1D" w:rsidRPr="00B20F02" w:rsidRDefault="000C58DB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36" w:type="dxa"/>
          </w:tcPr>
          <w:p w14:paraId="4DD3629E" w14:textId="47072C1C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417B1433" w14:textId="0B8426F0" w:rsidR="00D92B1D" w:rsidRPr="00B20F02" w:rsidRDefault="000C58DB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271" w:type="dxa"/>
          </w:tcPr>
          <w:p w14:paraId="29C2C956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14:paraId="30B2B5CB" w14:textId="453E72AD" w:rsidR="00D92B1D" w:rsidRPr="00B20F02" w:rsidRDefault="000C58DB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70" w:type="dxa"/>
          </w:tcPr>
          <w:p w14:paraId="5B9CE857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C842C77" w14:textId="40B68CC5" w:rsidR="00D92B1D" w:rsidRPr="00B20F02" w:rsidRDefault="000C58DB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139</w:t>
            </w:r>
          </w:p>
        </w:tc>
      </w:tr>
      <w:tr w:rsidR="00D92B1D" w:rsidRPr="00B20F02" w14:paraId="7440075A" w14:textId="25AAD28F" w:rsidTr="00D92B1D">
        <w:tc>
          <w:tcPr>
            <w:tcW w:w="3744" w:type="dxa"/>
          </w:tcPr>
          <w:p w14:paraId="1D079A4C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</w:tcPr>
          <w:p w14:paraId="54713C53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2431CB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296F2F7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6AB61BC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39DB83D9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3F3CCBD" w14:textId="5B5DD5AF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4B0254C9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337B92F7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26C1CF72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D40489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255C7F35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92B1D" w:rsidRPr="00B20F02" w14:paraId="58681F17" w14:textId="6888E420" w:rsidTr="00D92B1D">
        <w:tc>
          <w:tcPr>
            <w:tcW w:w="3744" w:type="dxa"/>
          </w:tcPr>
          <w:p w14:paraId="5766F7B6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02" w:type="dxa"/>
          </w:tcPr>
          <w:p w14:paraId="5DC215F2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D0D12F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AF5E3F8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50604FD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</w:tcPr>
          <w:p w14:paraId="71D46B93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6379084" w14:textId="355DFD8A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</w:tcPr>
          <w:p w14:paraId="3CAFCF40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3FAEA60A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</w:tcPr>
          <w:p w14:paraId="2A2494AB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5AE742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  <w:tc>
          <w:tcPr>
            <w:tcW w:w="720" w:type="dxa"/>
          </w:tcPr>
          <w:p w14:paraId="66A49197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92B1D" w:rsidRPr="00B20F02" w14:paraId="1FA1F835" w14:textId="52723242" w:rsidTr="00D92B1D">
        <w:tc>
          <w:tcPr>
            <w:tcW w:w="3744" w:type="dxa"/>
          </w:tcPr>
          <w:p w14:paraId="2D7D8D53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4B8F8DDD" w14:textId="16001DCC" w:rsidR="00D92B1D" w:rsidRPr="00B20F02" w:rsidRDefault="00F61250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E56C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D424282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1FE4C4B" w14:textId="28805605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0DB3938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0024D67" w14:textId="55527FBC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518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3C1B5A2" w14:textId="7D2FDB70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961E044" w14:textId="278448B0" w:rsidR="00D92B1D" w:rsidRPr="00B20F02" w:rsidRDefault="00276E8A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BE56C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1AE5776F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702391EC" w14:textId="072EC60F" w:rsidR="00D92B1D" w:rsidRPr="00B20F02" w:rsidRDefault="000C58DB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5C75087F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cs/>
                <w:lang w:eastAsia="ja-JP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1FEF71B" w14:textId="0C7D77C2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92B1D" w:rsidRPr="00B20F02" w14:paraId="0BC73886" w14:textId="2D5A7437" w:rsidTr="00D92B1D">
        <w:tc>
          <w:tcPr>
            <w:tcW w:w="3744" w:type="dxa"/>
          </w:tcPr>
          <w:p w14:paraId="23BBCB45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14:paraId="0673097E" w14:textId="639C2D8B" w:rsidR="00D92B1D" w:rsidRPr="00B20F02" w:rsidRDefault="00F61250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BE56C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63FCAAB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84EB5D2" w14:textId="35A83DEC" w:rsidR="00D92B1D" w:rsidRPr="00B20F02" w:rsidRDefault="000C58DB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236" w:type="dxa"/>
          </w:tcPr>
          <w:p w14:paraId="06705586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7B2BDA10" w14:textId="351A2140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233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EA21FDD" w14:textId="636029AE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CAD54AE" w14:textId="5075428D" w:rsidR="00D92B1D" w:rsidRPr="00B20F02" w:rsidRDefault="000C58DB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BE56C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</w:t>
            </w:r>
          </w:p>
        </w:tc>
        <w:tc>
          <w:tcPr>
            <w:tcW w:w="271" w:type="dxa"/>
          </w:tcPr>
          <w:p w14:paraId="70964032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4F29A5B7" w14:textId="277337B5" w:rsidR="00D92B1D" w:rsidRPr="00B20F02" w:rsidRDefault="000C58DB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270" w:type="dxa"/>
          </w:tcPr>
          <w:p w14:paraId="27B070BA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2293EAC" w14:textId="597F7BF5" w:rsidR="00D92B1D" w:rsidRPr="00B20F02" w:rsidRDefault="000C58DB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116</w:t>
            </w:r>
          </w:p>
        </w:tc>
      </w:tr>
      <w:tr w:rsidR="00D92B1D" w:rsidRPr="00B20F02" w14:paraId="7E321EEB" w14:textId="03560B0E" w:rsidTr="00D92B1D">
        <w:tc>
          <w:tcPr>
            <w:tcW w:w="3744" w:type="dxa"/>
          </w:tcPr>
          <w:p w14:paraId="74D01464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</w:tcPr>
          <w:p w14:paraId="59A46385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28ACC7F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1D3DC2E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C9C29D3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5715474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7B2CBD1" w14:textId="5C59A08E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5141FB8C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6B5C15E7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</w:tcPr>
          <w:p w14:paraId="46C13C46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B5A869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6F2BEE7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92B1D" w:rsidRPr="00B20F02" w14:paraId="190416C9" w14:textId="799271D6" w:rsidTr="00D92B1D">
        <w:tc>
          <w:tcPr>
            <w:tcW w:w="3744" w:type="dxa"/>
          </w:tcPr>
          <w:p w14:paraId="63D9273D" w14:textId="334241AD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ภาษีเงินได้ที่รับรู้ในกำไรขาดทุนเบ็ดเสร็จอื่น </w:t>
            </w:r>
          </w:p>
        </w:tc>
        <w:tc>
          <w:tcPr>
            <w:tcW w:w="702" w:type="dxa"/>
            <w:vAlign w:val="bottom"/>
          </w:tcPr>
          <w:p w14:paraId="074AA831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2311A1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A681F50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94C5B3A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043E74B0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7860107" w14:textId="17C1E36C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vAlign w:val="bottom"/>
          </w:tcPr>
          <w:p w14:paraId="5AE22F86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32461A8C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467531CB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B100F1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ja-JP" w:bidi="th-TH"/>
              </w:rPr>
            </w:pPr>
          </w:p>
        </w:tc>
        <w:tc>
          <w:tcPr>
            <w:tcW w:w="720" w:type="dxa"/>
            <w:vAlign w:val="bottom"/>
          </w:tcPr>
          <w:p w14:paraId="022613BA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92B1D" w:rsidRPr="00B20F02" w14:paraId="533EC4B4" w14:textId="09CF8716" w:rsidTr="00D92B1D">
        <w:tc>
          <w:tcPr>
            <w:tcW w:w="3744" w:type="dxa"/>
          </w:tcPr>
          <w:p w14:paraId="4CEACEEC" w14:textId="6F05D0AD" w:rsidR="00D92B1D" w:rsidRPr="00B20F02" w:rsidRDefault="001C237A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92B1D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="00D92B1D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ขาดทุนจากการประมาณ</w:t>
            </w:r>
            <w:r w:rsidR="00D92B1D" w:rsidRPr="00B20F0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92B1D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702" w:type="dxa"/>
            <w:tcBorders>
              <w:bottom w:val="double" w:sz="4" w:space="0" w:color="auto"/>
            </w:tcBorders>
            <w:vAlign w:val="bottom"/>
          </w:tcPr>
          <w:p w14:paraId="141A53E3" w14:textId="7C6950EA" w:rsidR="00D92B1D" w:rsidRPr="00B20F02" w:rsidRDefault="00F61250" w:rsidP="00F6125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110F1D2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219F4A3" w14:textId="1EBCF0BF" w:rsidR="00D92B1D" w:rsidRPr="00B20F02" w:rsidRDefault="00D92B1D" w:rsidP="00D92B1D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311EECE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42D34369" w14:textId="239B9B96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8CAC18C" w14:textId="6B0F3E3B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361FD552" w14:textId="77777777" w:rsidR="00276E8A" w:rsidRPr="00B20F02" w:rsidRDefault="00276E8A" w:rsidP="00D92B1D">
            <w:pPr>
              <w:pStyle w:val="acctfourfigures"/>
              <w:tabs>
                <w:tab w:val="clear" w:pos="765"/>
                <w:tab w:val="decimal" w:pos="327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6FD167" w14:textId="0166B3E3" w:rsidR="00D92B1D" w:rsidRPr="00B20F02" w:rsidRDefault="00276E8A" w:rsidP="00276E8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0DC14971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tcBorders>
              <w:bottom w:val="double" w:sz="4" w:space="0" w:color="auto"/>
            </w:tcBorders>
          </w:tcPr>
          <w:p w14:paraId="172CA35C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B2B328A" w14:textId="3230D326" w:rsidR="00D92B1D" w:rsidRPr="00B20F02" w:rsidRDefault="004E4905" w:rsidP="00D92B1D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  <w:r w:rsidR="00D92B1D" w:rsidRPr="00B20F02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70" w:type="dxa"/>
          </w:tcPr>
          <w:p w14:paraId="25A8D59F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797E1987" w14:textId="02691122" w:rsidR="00D92B1D" w:rsidRPr="00B20F02" w:rsidRDefault="000C58DB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D92B1D" w:rsidRPr="00B20F02" w14:paraId="79845077" w14:textId="77777777" w:rsidTr="00D92B1D">
        <w:tc>
          <w:tcPr>
            <w:tcW w:w="3744" w:type="dxa"/>
          </w:tcPr>
          <w:p w14:paraId="358BDC5E" w14:textId="4D236705" w:rsidR="00D92B1D" w:rsidRPr="00B20F02" w:rsidRDefault="001C237A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92B1D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 w:rsidR="00D92B1D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ขาดทุนจากการป้องกัน</w:t>
            </w:r>
            <w:r w:rsidR="00D92B1D" w:rsidRPr="00B20F0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92B1D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ความเสี่ยงกระแสเงินสด</w:t>
            </w:r>
          </w:p>
        </w:tc>
        <w:tc>
          <w:tcPr>
            <w:tcW w:w="7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60CE34" w14:textId="7A7C4A0A" w:rsidR="00D92B1D" w:rsidRPr="00B20F02" w:rsidRDefault="00F61250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3D37A95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1269DD" w14:textId="2E45651C" w:rsidR="00D92B1D" w:rsidRPr="00B20F02" w:rsidRDefault="000C58DB" w:rsidP="00D92B1D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647424EA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B918D9" w14:textId="4E8FAFA3" w:rsidR="00D92B1D" w:rsidRPr="00B20F02" w:rsidRDefault="00D92B1D" w:rsidP="00D92B1D">
            <w:pPr>
              <w:pStyle w:val="acctfourfigures"/>
              <w:tabs>
                <w:tab w:val="clear" w:pos="765"/>
                <w:tab w:val="decimal" w:pos="327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5FB0FA1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  <w:bottom w:val="double" w:sz="4" w:space="0" w:color="auto"/>
            </w:tcBorders>
          </w:tcPr>
          <w:p w14:paraId="49E4BD6E" w14:textId="77777777" w:rsidR="00276E8A" w:rsidRPr="00B20F02" w:rsidRDefault="00276E8A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B936250" w14:textId="1A6CFDDC" w:rsidR="00D92B1D" w:rsidRPr="00B20F02" w:rsidRDefault="00BE56CB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402F7433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left="-115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tcBorders>
              <w:top w:val="double" w:sz="4" w:space="0" w:color="auto"/>
              <w:bottom w:val="double" w:sz="4" w:space="0" w:color="auto"/>
            </w:tcBorders>
          </w:tcPr>
          <w:p w14:paraId="25B04F32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78999E5" w14:textId="5E7962C9" w:rsidR="00D92B1D" w:rsidRPr="00B20F02" w:rsidRDefault="000C58DB" w:rsidP="00D92B1D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4E1F06E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D1B11C" w14:textId="07F756CB" w:rsidR="00D92B1D" w:rsidRPr="00B20F02" w:rsidRDefault="00D92B1D" w:rsidP="00D92B1D">
            <w:pPr>
              <w:pStyle w:val="acctfourfigures"/>
              <w:tabs>
                <w:tab w:val="clear" w:pos="765"/>
                <w:tab w:val="decimal" w:pos="327"/>
              </w:tabs>
              <w:spacing w:line="240" w:lineRule="auto"/>
              <w:ind w:left="-115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2A0D0ECD" w14:textId="77777777" w:rsidR="00F23D37" w:rsidRPr="00B20F02" w:rsidRDefault="00F23D37" w:rsidP="00117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1FD870B" w14:textId="77777777" w:rsidR="00F23D37" w:rsidRPr="00B20F02" w:rsidRDefault="00F23D37" w:rsidP="00117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E2E512" w14:textId="77777777" w:rsidR="00F23D37" w:rsidRPr="00B20F02" w:rsidRDefault="00F23D37" w:rsidP="00117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97ACDCA" w14:textId="77777777" w:rsidR="00F23D37" w:rsidRPr="00B20F02" w:rsidRDefault="00F23D37" w:rsidP="00117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7358796" w14:textId="76169427" w:rsidR="00F71901" w:rsidRPr="00B20F02" w:rsidRDefault="00F71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  <w:r w:rsidRPr="00B20F02">
        <w:rPr>
          <w:rFonts w:asciiTheme="majorBidi" w:hAnsiTheme="majorBidi"/>
          <w:b/>
          <w:bCs/>
          <w:i/>
          <w:iCs/>
          <w:sz w:val="16"/>
          <w:szCs w:val="16"/>
          <w:cs/>
        </w:rPr>
        <w:br w:type="page"/>
      </w:r>
    </w:p>
    <w:tbl>
      <w:tblPr>
        <w:tblW w:w="9812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882"/>
        <w:gridCol w:w="236"/>
        <w:gridCol w:w="664"/>
        <w:gridCol w:w="270"/>
        <w:gridCol w:w="828"/>
        <w:gridCol w:w="270"/>
        <w:gridCol w:w="740"/>
        <w:gridCol w:w="270"/>
        <w:gridCol w:w="882"/>
        <w:gridCol w:w="270"/>
        <w:gridCol w:w="720"/>
      </w:tblGrid>
      <w:tr w:rsidR="00D103C7" w:rsidRPr="00B20F02" w14:paraId="7FF32FB2" w14:textId="78550EB3" w:rsidTr="00D92B1D">
        <w:tc>
          <w:tcPr>
            <w:tcW w:w="3780" w:type="dxa"/>
            <w:shd w:val="clear" w:color="auto" w:fill="auto"/>
          </w:tcPr>
          <w:p w14:paraId="0B9F7118" w14:textId="77777777" w:rsidR="00D103C7" w:rsidRPr="00B20F02" w:rsidRDefault="00D103C7" w:rsidP="00EF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6032" w:type="dxa"/>
            <w:gridSpan w:val="11"/>
            <w:shd w:val="clear" w:color="auto" w:fill="auto"/>
          </w:tcPr>
          <w:p w14:paraId="7221D885" w14:textId="31DCE292" w:rsidR="00D103C7" w:rsidRPr="00B20F02" w:rsidRDefault="00D103C7" w:rsidP="00EF7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D6645" w:rsidRPr="00B20F02" w14:paraId="52050FE9" w14:textId="177C4AF3" w:rsidTr="00D92B1D">
        <w:tc>
          <w:tcPr>
            <w:tcW w:w="3780" w:type="dxa"/>
            <w:shd w:val="clear" w:color="auto" w:fill="auto"/>
          </w:tcPr>
          <w:p w14:paraId="2F79C078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82" w:type="dxa"/>
            <w:gridSpan w:val="3"/>
            <w:shd w:val="clear" w:color="auto" w:fill="auto"/>
          </w:tcPr>
          <w:p w14:paraId="6CD9785C" w14:textId="384CA026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DEB472C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38" w:type="dxa"/>
            <w:gridSpan w:val="3"/>
            <w:shd w:val="clear" w:color="auto" w:fill="auto"/>
          </w:tcPr>
          <w:p w14:paraId="76165699" w14:textId="5851E4AA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9C1B58C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72" w:type="dxa"/>
            <w:gridSpan w:val="3"/>
          </w:tcPr>
          <w:p w14:paraId="1653FDA8" w14:textId="1246E727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D6645" w:rsidRPr="00B20F02" w14:paraId="15E6CE8F" w14:textId="2F36E468" w:rsidTr="00D92B1D">
        <w:tc>
          <w:tcPr>
            <w:tcW w:w="3780" w:type="dxa"/>
            <w:shd w:val="clear" w:color="auto" w:fill="auto"/>
          </w:tcPr>
          <w:p w14:paraId="27403FE1" w14:textId="77777777" w:rsidR="009D6645" w:rsidRPr="00B20F02" w:rsidRDefault="009D6645" w:rsidP="009D66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</w:tcPr>
          <w:p w14:paraId="66DF533B" w14:textId="7777777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088FCFD" w14:textId="7777777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25E47BB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nil"/>
            </w:tcBorders>
            <w:shd w:val="clear" w:color="auto" w:fill="auto"/>
          </w:tcPr>
          <w:p w14:paraId="35F2B843" w14:textId="7777777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93A853" w14:textId="558D8D72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  <w:shd w:val="clear" w:color="auto" w:fill="auto"/>
          </w:tcPr>
          <w:p w14:paraId="2AAD44A8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28" w:type="dxa"/>
            <w:shd w:val="clear" w:color="auto" w:fill="auto"/>
          </w:tcPr>
          <w:p w14:paraId="38F9B5D9" w14:textId="7777777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</w:t>
            </w:r>
          </w:p>
          <w:p w14:paraId="542FA5F7" w14:textId="09811B1C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</w:t>
            </w:r>
          </w:p>
          <w:p w14:paraId="42FED2C4" w14:textId="7777777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4E88178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dxa"/>
            <w:tcBorders>
              <w:bottom w:val="nil"/>
            </w:tcBorders>
            <w:shd w:val="clear" w:color="auto" w:fill="auto"/>
          </w:tcPr>
          <w:p w14:paraId="26BBB163" w14:textId="7777777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90DFCF" w14:textId="0ED675DC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  <w:tcBorders>
              <w:bottom w:val="nil"/>
            </w:tcBorders>
          </w:tcPr>
          <w:p w14:paraId="75312836" w14:textId="7777777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56CEE6FB" w14:textId="7777777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</w:t>
            </w:r>
          </w:p>
          <w:p w14:paraId="13A2E981" w14:textId="50AEA3CE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</w:t>
            </w:r>
          </w:p>
          <w:p w14:paraId="3C72C0C7" w14:textId="6BE4A2C6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</w:tcPr>
          <w:p w14:paraId="19CD7A79" w14:textId="7777777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67E54378" w14:textId="3AC04995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92B1D" w:rsidRPr="00B20F02" w14:paraId="02C2F7F5" w14:textId="615A3CB1" w:rsidTr="00D92B1D">
        <w:tc>
          <w:tcPr>
            <w:tcW w:w="3780" w:type="dxa"/>
            <w:shd w:val="clear" w:color="auto" w:fill="auto"/>
          </w:tcPr>
          <w:p w14:paraId="528F0CEE" w14:textId="31D285F2" w:rsidR="00D92B1D" w:rsidRPr="00B20F02" w:rsidRDefault="00D92B1D" w:rsidP="00D92B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882" w:type="dxa"/>
            <w:shd w:val="clear" w:color="auto" w:fill="auto"/>
          </w:tcPr>
          <w:p w14:paraId="54EFDD27" w14:textId="24B308CA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040114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shd w:val="clear" w:color="auto" w:fill="auto"/>
          </w:tcPr>
          <w:p w14:paraId="61AA22EC" w14:textId="73AD1A9F" w:rsidR="00D92B1D" w:rsidRPr="00B20F02" w:rsidRDefault="00F61250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</w:t>
            </w:r>
            <w:r w:rsidR="00BE56C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70A9C96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28" w:type="dxa"/>
            <w:shd w:val="clear" w:color="auto" w:fill="auto"/>
          </w:tcPr>
          <w:p w14:paraId="4D261310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B62E38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dxa"/>
            <w:tcBorders>
              <w:bottom w:val="double" w:sz="4" w:space="0" w:color="auto"/>
            </w:tcBorders>
            <w:shd w:val="clear" w:color="auto" w:fill="auto"/>
          </w:tcPr>
          <w:p w14:paraId="1017F948" w14:textId="792C02D6" w:rsidR="00D92B1D" w:rsidRPr="00B20F02" w:rsidRDefault="000C58DB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92B1D"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723</w:t>
            </w:r>
          </w:p>
        </w:tc>
        <w:tc>
          <w:tcPr>
            <w:tcW w:w="270" w:type="dxa"/>
            <w:tcBorders>
              <w:bottom w:val="nil"/>
            </w:tcBorders>
          </w:tcPr>
          <w:p w14:paraId="367A6E67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3A1EC69D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B6AC90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5DD733EE" w14:textId="4A15BCE2" w:rsidR="00D92B1D" w:rsidRPr="00B20F02" w:rsidRDefault="000C58DB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92B1D"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034</w:t>
            </w:r>
          </w:p>
        </w:tc>
      </w:tr>
      <w:tr w:rsidR="00D92B1D" w:rsidRPr="00B20F02" w14:paraId="2303895C" w14:textId="23F0254D" w:rsidTr="00D92B1D">
        <w:tc>
          <w:tcPr>
            <w:tcW w:w="3780" w:type="dxa"/>
            <w:shd w:val="clear" w:color="auto" w:fill="auto"/>
          </w:tcPr>
          <w:p w14:paraId="0CAF1958" w14:textId="77777777" w:rsidR="00D92B1D" w:rsidRPr="00B20F02" w:rsidRDefault="00D92B1D" w:rsidP="00D92B1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82" w:type="dxa"/>
            <w:shd w:val="clear" w:color="auto" w:fill="auto"/>
          </w:tcPr>
          <w:p w14:paraId="346C064F" w14:textId="0364E762" w:rsidR="00D92B1D" w:rsidRPr="00B20F02" w:rsidRDefault="00845BC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F3ADE28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</w:tcPr>
          <w:p w14:paraId="00696A7B" w14:textId="6045BE9B" w:rsidR="00D92B1D" w:rsidRPr="00B20F02" w:rsidRDefault="00F61250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70" w:type="dxa"/>
            <w:shd w:val="clear" w:color="auto" w:fill="auto"/>
          </w:tcPr>
          <w:p w14:paraId="6726A684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28" w:type="dxa"/>
            <w:shd w:val="clear" w:color="auto" w:fill="auto"/>
          </w:tcPr>
          <w:p w14:paraId="50CF167E" w14:textId="5318121C" w:rsidR="00D92B1D" w:rsidRPr="00B20F02" w:rsidRDefault="000C58DB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4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D92B1D"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39ECBF9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  <w:shd w:val="clear" w:color="auto" w:fill="auto"/>
          </w:tcPr>
          <w:p w14:paraId="6E03CE05" w14:textId="29221A8E" w:rsidR="00D92B1D" w:rsidRPr="00B20F02" w:rsidRDefault="000C58DB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E2E026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7252F52A" w14:textId="6D4753F1" w:rsidR="00D92B1D" w:rsidRPr="00B20F02" w:rsidRDefault="000C58DB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D92B1D"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1BE7DA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ED3CDC5" w14:textId="49B65951" w:rsidR="00D92B1D" w:rsidRPr="00B20F02" w:rsidRDefault="000C58DB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</w:t>
            </w:r>
          </w:p>
        </w:tc>
      </w:tr>
      <w:tr w:rsidR="00D92B1D" w:rsidRPr="00B20F02" w14:paraId="7F885C5D" w14:textId="2E89CD64" w:rsidTr="00D92B1D">
        <w:tc>
          <w:tcPr>
            <w:tcW w:w="3780" w:type="dxa"/>
            <w:shd w:val="clear" w:color="auto" w:fill="auto"/>
          </w:tcPr>
          <w:p w14:paraId="59B9457E" w14:textId="77777777" w:rsidR="00D92B1D" w:rsidRPr="00B20F02" w:rsidRDefault="00D92B1D" w:rsidP="00D92B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การลดภาษีเงินได้ - กิจการที่ได้รับ</w:t>
            </w:r>
          </w:p>
        </w:tc>
        <w:tc>
          <w:tcPr>
            <w:tcW w:w="882" w:type="dxa"/>
            <w:shd w:val="clear" w:color="auto" w:fill="auto"/>
          </w:tcPr>
          <w:p w14:paraId="33ABE005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3BDF336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4" w:type="dxa"/>
            <w:shd w:val="clear" w:color="auto" w:fill="auto"/>
          </w:tcPr>
          <w:p w14:paraId="09283ED4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FF072E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28" w:type="dxa"/>
            <w:shd w:val="clear" w:color="auto" w:fill="auto"/>
          </w:tcPr>
          <w:p w14:paraId="3DC36A72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D75F20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dxa"/>
            <w:shd w:val="clear" w:color="auto" w:fill="auto"/>
          </w:tcPr>
          <w:p w14:paraId="3D68FB95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47DC21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19ED2C23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411E848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</w:tcPr>
          <w:p w14:paraId="77995276" w14:textId="479A433A" w:rsidR="00D92B1D" w:rsidRPr="00B20F02" w:rsidRDefault="00D92B1D" w:rsidP="00D92B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92B1D" w:rsidRPr="00B20F02" w14:paraId="23E0F1D8" w14:textId="4FFD709A" w:rsidTr="00D92B1D">
        <w:tc>
          <w:tcPr>
            <w:tcW w:w="3780" w:type="dxa"/>
            <w:shd w:val="clear" w:color="auto" w:fill="auto"/>
          </w:tcPr>
          <w:p w14:paraId="2D4C68CD" w14:textId="77777777" w:rsidR="00D92B1D" w:rsidRPr="00B20F02" w:rsidRDefault="00D92B1D" w:rsidP="00D92B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การส่งเสริมการลงทุน</w:t>
            </w:r>
          </w:p>
        </w:tc>
        <w:tc>
          <w:tcPr>
            <w:tcW w:w="882" w:type="dxa"/>
            <w:shd w:val="clear" w:color="auto" w:fill="auto"/>
          </w:tcPr>
          <w:p w14:paraId="675D549D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2840A91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4" w:type="dxa"/>
            <w:shd w:val="clear" w:color="auto" w:fill="auto"/>
          </w:tcPr>
          <w:p w14:paraId="1E961600" w14:textId="39BE115A" w:rsidR="00D92B1D" w:rsidRPr="00B20F02" w:rsidRDefault="00F61250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A55102"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120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D6AFC0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28" w:type="dxa"/>
            <w:shd w:val="clear" w:color="auto" w:fill="auto"/>
          </w:tcPr>
          <w:p w14:paraId="0D2160F9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91ECA0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dxa"/>
            <w:shd w:val="clear" w:color="auto" w:fill="auto"/>
          </w:tcPr>
          <w:p w14:paraId="7D2F8A7E" w14:textId="5E837EA8" w:rsidR="00D92B1D" w:rsidRPr="00B20F02" w:rsidRDefault="00D92B1D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35DD488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63949B55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2E01A85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48D5A7F9" w14:textId="370F3F68" w:rsidR="00D92B1D" w:rsidRPr="00B20F02" w:rsidRDefault="00D92B1D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92B1D" w:rsidRPr="00B20F02" w14:paraId="512D507E" w14:textId="4799E81A" w:rsidTr="00D92B1D">
        <w:tc>
          <w:tcPr>
            <w:tcW w:w="3780" w:type="dxa"/>
            <w:shd w:val="clear" w:color="auto" w:fill="auto"/>
          </w:tcPr>
          <w:p w14:paraId="07AABEDE" w14:textId="77777777" w:rsidR="00D92B1D" w:rsidRPr="00B20F02" w:rsidRDefault="00D92B1D" w:rsidP="00D92B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82" w:type="dxa"/>
            <w:shd w:val="clear" w:color="auto" w:fill="auto"/>
          </w:tcPr>
          <w:p w14:paraId="3C69047E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DE384E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4" w:type="dxa"/>
            <w:shd w:val="clear" w:color="auto" w:fill="auto"/>
          </w:tcPr>
          <w:p w14:paraId="1F22DCB5" w14:textId="31BB0D69" w:rsidR="00D92B1D" w:rsidRPr="00B20F02" w:rsidRDefault="00F61250" w:rsidP="000D718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A55102"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779D377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28" w:type="dxa"/>
            <w:shd w:val="clear" w:color="auto" w:fill="auto"/>
          </w:tcPr>
          <w:p w14:paraId="37B22930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E2EFAD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dxa"/>
            <w:shd w:val="clear" w:color="auto" w:fill="auto"/>
          </w:tcPr>
          <w:p w14:paraId="4511A680" w14:textId="0FD069EC" w:rsidR="00D92B1D" w:rsidRPr="00B20F02" w:rsidRDefault="000C58DB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70" w:type="dxa"/>
            <w:tcBorders>
              <w:bottom w:val="nil"/>
            </w:tcBorders>
          </w:tcPr>
          <w:p w14:paraId="4D1F8E48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4DFF310C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1D9FF5C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</w:tcPr>
          <w:p w14:paraId="766A15D1" w14:textId="68F82F3E" w:rsidR="00D92B1D" w:rsidRPr="00B20F02" w:rsidRDefault="000C58DB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</w:tr>
      <w:tr w:rsidR="00D92B1D" w:rsidRPr="00B20F02" w14:paraId="2589D814" w14:textId="5ED3F41A" w:rsidTr="00D92B1D">
        <w:tc>
          <w:tcPr>
            <w:tcW w:w="3780" w:type="dxa"/>
            <w:shd w:val="clear" w:color="auto" w:fill="auto"/>
          </w:tcPr>
          <w:p w14:paraId="5275E35D" w14:textId="77777777" w:rsidR="00D92B1D" w:rsidRPr="00B20F02" w:rsidRDefault="00D92B1D" w:rsidP="00D92B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882" w:type="dxa"/>
            <w:shd w:val="clear" w:color="auto" w:fill="auto"/>
          </w:tcPr>
          <w:p w14:paraId="0FA04EB7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F8737D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64" w:type="dxa"/>
            <w:shd w:val="clear" w:color="auto" w:fill="auto"/>
          </w:tcPr>
          <w:p w14:paraId="3D732DF2" w14:textId="5A4ED8B3" w:rsidR="00D92B1D" w:rsidRPr="00B20F02" w:rsidRDefault="00F61250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1778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6B664D9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28" w:type="dxa"/>
            <w:shd w:val="clear" w:color="auto" w:fill="auto"/>
          </w:tcPr>
          <w:p w14:paraId="1E479AB2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C066B8B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40" w:type="dxa"/>
            <w:shd w:val="clear" w:color="auto" w:fill="auto"/>
          </w:tcPr>
          <w:p w14:paraId="5D5874E8" w14:textId="26B9DA1D" w:rsidR="00D92B1D" w:rsidRPr="00B20F02" w:rsidRDefault="00D92B1D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E981454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4DD4D160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F569F04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044868FC" w14:textId="2A107209" w:rsidR="00D92B1D" w:rsidRPr="00B20F02" w:rsidRDefault="00D92B1D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92B1D" w:rsidRPr="00B20F02" w14:paraId="24733A34" w14:textId="34FB0370" w:rsidTr="00D92B1D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552CD5C1" w14:textId="563A0D2F" w:rsidR="00D92B1D" w:rsidRPr="00B20F02" w:rsidRDefault="00D92B1D" w:rsidP="00D92B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82" w:type="dxa"/>
            <w:tcBorders>
              <w:bottom w:val="nil"/>
            </w:tcBorders>
            <w:shd w:val="clear" w:color="auto" w:fill="auto"/>
          </w:tcPr>
          <w:p w14:paraId="34113F88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4BF05E6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nil"/>
            </w:tcBorders>
            <w:shd w:val="clear" w:color="auto" w:fill="auto"/>
          </w:tcPr>
          <w:p w14:paraId="7F51F296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5D460E1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dxa"/>
            <w:tcBorders>
              <w:bottom w:val="nil"/>
            </w:tcBorders>
            <w:shd w:val="clear" w:color="auto" w:fill="auto"/>
          </w:tcPr>
          <w:p w14:paraId="3F9538EF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B5EE35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dxa"/>
            <w:tcBorders>
              <w:bottom w:val="nil"/>
            </w:tcBorders>
            <w:shd w:val="clear" w:color="auto" w:fill="auto"/>
          </w:tcPr>
          <w:p w14:paraId="108048BD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60247A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620E49D0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E99D267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1CBFAC57" w14:textId="01957AEF" w:rsidR="00D92B1D" w:rsidRPr="00B20F02" w:rsidRDefault="00D92B1D" w:rsidP="00D92B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92B1D" w:rsidRPr="00B20F02" w14:paraId="48BDFBF5" w14:textId="0043587B" w:rsidTr="00D92B1D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738C9190" w14:textId="0C18A3E9" w:rsidR="00D92B1D" w:rsidRPr="00B20F02" w:rsidRDefault="00D92B1D" w:rsidP="00D92B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และการร่วมค้า</w:t>
            </w:r>
          </w:p>
        </w:tc>
        <w:tc>
          <w:tcPr>
            <w:tcW w:w="882" w:type="dxa"/>
            <w:tcBorders>
              <w:bottom w:val="nil"/>
            </w:tcBorders>
            <w:shd w:val="clear" w:color="auto" w:fill="auto"/>
          </w:tcPr>
          <w:p w14:paraId="72B935C0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4FEB14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nil"/>
            </w:tcBorders>
            <w:shd w:val="clear" w:color="auto" w:fill="auto"/>
          </w:tcPr>
          <w:p w14:paraId="02FA4080" w14:textId="30ED1284" w:rsidR="00D92B1D" w:rsidRPr="00B20F02" w:rsidRDefault="00F61250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58926FF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dxa"/>
            <w:tcBorders>
              <w:bottom w:val="nil"/>
            </w:tcBorders>
            <w:shd w:val="clear" w:color="auto" w:fill="auto"/>
          </w:tcPr>
          <w:p w14:paraId="09A9DCD5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48999D7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dxa"/>
            <w:tcBorders>
              <w:bottom w:val="nil"/>
            </w:tcBorders>
            <w:shd w:val="clear" w:color="auto" w:fill="auto"/>
          </w:tcPr>
          <w:p w14:paraId="3DDFAB5E" w14:textId="076206F3" w:rsidR="00D92B1D" w:rsidRPr="00B20F02" w:rsidRDefault="00D92B1D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0957046C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0635FD97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FA317B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2A6161D" w14:textId="72E832A0" w:rsidR="00D92B1D" w:rsidRPr="00B20F02" w:rsidRDefault="00D92B1D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92B1D" w:rsidRPr="00B20F02" w14:paraId="46C123AD" w14:textId="28AB2F8E" w:rsidTr="00D92B1D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3B77B26E" w14:textId="77777777" w:rsidR="00D92B1D" w:rsidRPr="00B20F02" w:rsidRDefault="00D92B1D" w:rsidP="00D92B1D">
            <w:pPr>
              <w:tabs>
                <w:tab w:val="clear" w:pos="227"/>
                <w:tab w:val="clear" w:pos="3742"/>
              </w:tabs>
              <w:spacing w:line="240" w:lineRule="auto"/>
              <w:ind w:left="162" w:right="-2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882" w:type="dxa"/>
            <w:tcBorders>
              <w:bottom w:val="nil"/>
            </w:tcBorders>
            <w:shd w:val="clear" w:color="auto" w:fill="auto"/>
          </w:tcPr>
          <w:p w14:paraId="7A050A49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E689B0A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nil"/>
            </w:tcBorders>
            <w:shd w:val="clear" w:color="auto" w:fill="auto"/>
          </w:tcPr>
          <w:p w14:paraId="7E10A6AC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D6FEBB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dxa"/>
            <w:tcBorders>
              <w:bottom w:val="nil"/>
            </w:tcBorders>
            <w:shd w:val="clear" w:color="auto" w:fill="auto"/>
          </w:tcPr>
          <w:p w14:paraId="55F73BA7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B848D8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dxa"/>
            <w:tcBorders>
              <w:bottom w:val="nil"/>
            </w:tcBorders>
            <w:shd w:val="clear" w:color="auto" w:fill="auto"/>
          </w:tcPr>
          <w:p w14:paraId="20CF2B69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BF16760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33A2426A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AEC8A4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A4C145B" w14:textId="724914C5" w:rsidR="00D92B1D" w:rsidRPr="00B20F02" w:rsidRDefault="00D92B1D" w:rsidP="00D92B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92B1D" w:rsidRPr="00B20F02" w14:paraId="74F91531" w14:textId="63B5C29E" w:rsidTr="00D92B1D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7A827717" w14:textId="77777777" w:rsidR="00D92B1D" w:rsidRPr="00B20F02" w:rsidRDefault="00D92B1D" w:rsidP="00D92B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882" w:type="dxa"/>
            <w:tcBorders>
              <w:bottom w:val="nil"/>
            </w:tcBorders>
            <w:shd w:val="clear" w:color="auto" w:fill="auto"/>
          </w:tcPr>
          <w:p w14:paraId="7A1FA5FD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2FC5D6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nil"/>
            </w:tcBorders>
            <w:shd w:val="clear" w:color="auto" w:fill="auto"/>
          </w:tcPr>
          <w:p w14:paraId="62C55E02" w14:textId="14DFE2BF" w:rsidR="00D92B1D" w:rsidRPr="00B20F02" w:rsidRDefault="00A55102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8B46691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dxa"/>
            <w:tcBorders>
              <w:bottom w:val="nil"/>
            </w:tcBorders>
            <w:shd w:val="clear" w:color="auto" w:fill="auto"/>
          </w:tcPr>
          <w:p w14:paraId="4BCF9B79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68C3FC7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dxa"/>
            <w:tcBorders>
              <w:bottom w:val="nil"/>
            </w:tcBorders>
            <w:shd w:val="clear" w:color="auto" w:fill="auto"/>
          </w:tcPr>
          <w:p w14:paraId="7D77B8CA" w14:textId="691EAF05" w:rsidR="00D92B1D" w:rsidRPr="00B20F02" w:rsidRDefault="000C58DB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tcBorders>
              <w:bottom w:val="nil"/>
            </w:tcBorders>
          </w:tcPr>
          <w:p w14:paraId="34F98194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4BA3853A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EE23545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4EF82640" w14:textId="443CE5E4" w:rsidR="00D92B1D" w:rsidRPr="00B20F02" w:rsidRDefault="000C58DB" w:rsidP="00D92B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</w:tr>
      <w:tr w:rsidR="00D92B1D" w:rsidRPr="00B20F02" w14:paraId="4487F465" w14:textId="20E052F2" w:rsidTr="00D92B1D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12AEE3BA" w14:textId="77777777" w:rsidR="00D92B1D" w:rsidRPr="00B20F02" w:rsidRDefault="00D92B1D" w:rsidP="00D92B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ผลขาดทุนทางภาษีที่เดิมไม่ได้บันทึกเป็น</w:t>
            </w:r>
          </w:p>
        </w:tc>
        <w:tc>
          <w:tcPr>
            <w:tcW w:w="882" w:type="dxa"/>
            <w:tcBorders>
              <w:bottom w:val="nil"/>
            </w:tcBorders>
            <w:shd w:val="clear" w:color="auto" w:fill="auto"/>
          </w:tcPr>
          <w:p w14:paraId="5A6311D6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5B03295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nil"/>
            </w:tcBorders>
            <w:shd w:val="clear" w:color="auto" w:fill="auto"/>
          </w:tcPr>
          <w:p w14:paraId="739150EC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8DA62ED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dxa"/>
            <w:tcBorders>
              <w:bottom w:val="nil"/>
            </w:tcBorders>
            <w:shd w:val="clear" w:color="auto" w:fill="auto"/>
          </w:tcPr>
          <w:p w14:paraId="5D11D4DE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204063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dxa"/>
            <w:tcBorders>
              <w:bottom w:val="nil"/>
            </w:tcBorders>
            <w:shd w:val="clear" w:color="auto" w:fill="auto"/>
          </w:tcPr>
          <w:p w14:paraId="4052D37B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5B75839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7E0D348D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2F16E3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8DAE4C1" w14:textId="17224148" w:rsidR="00D92B1D" w:rsidRPr="00B20F02" w:rsidRDefault="00D92B1D" w:rsidP="00D92B1D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92B1D" w:rsidRPr="00B20F02" w14:paraId="3AC6C402" w14:textId="6086ADF5" w:rsidTr="00D92B1D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2EB790F2" w14:textId="77777777" w:rsidR="00D92B1D" w:rsidRPr="00B20F02" w:rsidRDefault="00D92B1D" w:rsidP="00D92B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882" w:type="dxa"/>
            <w:tcBorders>
              <w:bottom w:val="nil"/>
            </w:tcBorders>
            <w:shd w:val="clear" w:color="auto" w:fill="auto"/>
          </w:tcPr>
          <w:p w14:paraId="53406DFA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9C7F665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nil"/>
            </w:tcBorders>
            <w:shd w:val="clear" w:color="auto" w:fill="auto"/>
          </w:tcPr>
          <w:p w14:paraId="37447415" w14:textId="6CE586EF" w:rsidR="00D92B1D" w:rsidRPr="00B20F02" w:rsidRDefault="00F61250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1778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2618FA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dxa"/>
            <w:tcBorders>
              <w:bottom w:val="nil"/>
            </w:tcBorders>
            <w:shd w:val="clear" w:color="auto" w:fill="auto"/>
          </w:tcPr>
          <w:p w14:paraId="4899165F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3FC1567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dxa"/>
            <w:tcBorders>
              <w:bottom w:val="nil"/>
            </w:tcBorders>
            <w:shd w:val="clear" w:color="auto" w:fill="auto"/>
          </w:tcPr>
          <w:p w14:paraId="68CDD08E" w14:textId="43FBCB8D" w:rsidR="00D92B1D" w:rsidRPr="00B20F02" w:rsidRDefault="00D92B1D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D0A96CB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0BA3B2EB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97618A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9CC74C9" w14:textId="66DAC7E6" w:rsidR="00D92B1D" w:rsidRPr="00B20F02" w:rsidRDefault="00D92B1D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468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F60EA" w:rsidRPr="00B20F02" w14:paraId="0CAFFE25" w14:textId="77777777" w:rsidTr="00D92B1D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2F8FE957" w14:textId="60A08B1F" w:rsidR="00DF60EA" w:rsidRPr="00B20F02" w:rsidRDefault="003261EC" w:rsidP="00D92B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Cs w:val="30"/>
                <w:cs/>
              </w:rPr>
              <w:t>การตัดจำหน่ายสินทรัพย์ภาษีเงินได้รอการตัดบัญชีจากผลขาดทุนสะสมที่ไม่สามารถใช้ประโยชน์ได้</w:t>
            </w:r>
          </w:p>
        </w:tc>
        <w:tc>
          <w:tcPr>
            <w:tcW w:w="882" w:type="dxa"/>
            <w:tcBorders>
              <w:bottom w:val="nil"/>
            </w:tcBorders>
            <w:shd w:val="clear" w:color="auto" w:fill="auto"/>
          </w:tcPr>
          <w:p w14:paraId="3EF77B7B" w14:textId="77777777" w:rsidR="00DF60EA" w:rsidRPr="00B20F02" w:rsidRDefault="00DF60EA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7490576" w14:textId="77777777" w:rsidR="00DF60EA" w:rsidRPr="00B20F02" w:rsidRDefault="00DF60EA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nil"/>
            </w:tcBorders>
            <w:shd w:val="clear" w:color="auto" w:fill="auto"/>
          </w:tcPr>
          <w:p w14:paraId="45D0E1CC" w14:textId="77777777" w:rsidR="00DF60EA" w:rsidRPr="00B20F02" w:rsidRDefault="00DF60EA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559681B" w14:textId="77777777" w:rsidR="003261EC" w:rsidRPr="00B20F02" w:rsidRDefault="003261EC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763494D" w14:textId="28039EB1" w:rsidR="00DF60EA" w:rsidRPr="00B20F02" w:rsidRDefault="005D04A7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A55102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FFC2C0" w14:textId="77777777" w:rsidR="00DF60EA" w:rsidRPr="00B20F02" w:rsidRDefault="00DF60EA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dxa"/>
            <w:tcBorders>
              <w:bottom w:val="nil"/>
            </w:tcBorders>
            <w:shd w:val="clear" w:color="auto" w:fill="auto"/>
          </w:tcPr>
          <w:p w14:paraId="1CDF06EF" w14:textId="77777777" w:rsidR="00DF60EA" w:rsidRPr="00B20F02" w:rsidRDefault="00DF60EA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319C7BB" w14:textId="77777777" w:rsidR="00DF60EA" w:rsidRPr="00B20F02" w:rsidRDefault="00DF60EA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dxa"/>
            <w:tcBorders>
              <w:bottom w:val="nil"/>
            </w:tcBorders>
            <w:shd w:val="clear" w:color="auto" w:fill="auto"/>
          </w:tcPr>
          <w:p w14:paraId="1F77A13B" w14:textId="77777777" w:rsidR="00DF60EA" w:rsidRPr="00B20F02" w:rsidRDefault="00DF60EA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43531F2" w14:textId="77777777" w:rsidR="003261EC" w:rsidRPr="00B20F02" w:rsidRDefault="003261EC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F1020A7" w14:textId="31FBCEB1" w:rsidR="00DF60EA" w:rsidRPr="00B20F02" w:rsidRDefault="00DF60EA" w:rsidP="00541D0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8C1B110" w14:textId="77777777" w:rsidR="00DF60EA" w:rsidRPr="00B20F02" w:rsidRDefault="00DF60EA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29B2792C" w14:textId="77777777" w:rsidR="00DF60EA" w:rsidRPr="00B20F02" w:rsidRDefault="00DF60EA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DF55F7" w14:textId="77777777" w:rsidR="00DF60EA" w:rsidRPr="00B20F02" w:rsidRDefault="00DF60EA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53254891" w14:textId="77777777" w:rsidR="00DF60EA" w:rsidRPr="00B20F02" w:rsidRDefault="00DF60EA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6097944" w14:textId="77777777" w:rsidR="003261EC" w:rsidRPr="00B20F02" w:rsidRDefault="003261EC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8F1BB6D" w14:textId="27C9DBFE" w:rsidR="00DF60EA" w:rsidRPr="00B20F02" w:rsidRDefault="00DF60EA" w:rsidP="00541D0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92B1D" w:rsidRPr="00B20F02" w14:paraId="7BCFCB3C" w14:textId="23A90243" w:rsidTr="00D92B1D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765A5432" w14:textId="77777777" w:rsidR="00D92B1D" w:rsidRPr="00B20F02" w:rsidRDefault="00D92B1D" w:rsidP="00D92B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 ๆ ที่บันทึกต่ำไป (สูงไป)</w:t>
            </w:r>
          </w:p>
        </w:tc>
        <w:tc>
          <w:tcPr>
            <w:tcW w:w="882" w:type="dxa"/>
            <w:tcBorders>
              <w:bottom w:val="nil"/>
            </w:tcBorders>
            <w:shd w:val="clear" w:color="auto" w:fill="auto"/>
          </w:tcPr>
          <w:p w14:paraId="025CE958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708D17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nil"/>
            </w:tcBorders>
            <w:shd w:val="clear" w:color="auto" w:fill="auto"/>
          </w:tcPr>
          <w:p w14:paraId="15E18713" w14:textId="5B630975" w:rsidR="00D92B1D" w:rsidRPr="00B20F02" w:rsidRDefault="00F61250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07949C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dxa"/>
            <w:tcBorders>
              <w:bottom w:val="nil"/>
            </w:tcBorders>
            <w:shd w:val="clear" w:color="auto" w:fill="auto"/>
          </w:tcPr>
          <w:p w14:paraId="25DCDAB2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4BEB715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dxa"/>
            <w:tcBorders>
              <w:bottom w:val="nil"/>
            </w:tcBorders>
            <w:shd w:val="clear" w:color="auto" w:fill="auto"/>
          </w:tcPr>
          <w:p w14:paraId="438260FE" w14:textId="44E2034B" w:rsidR="00D92B1D" w:rsidRPr="00B20F02" w:rsidRDefault="00D92B1D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EDF1AE4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14:paraId="624B1122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C562A81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5C88382" w14:textId="58C51D8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92B1D" w:rsidRPr="00B20F02" w14:paraId="1E573100" w14:textId="1869CA6D" w:rsidTr="00D92B1D">
        <w:tc>
          <w:tcPr>
            <w:tcW w:w="3780" w:type="dxa"/>
            <w:tcBorders>
              <w:bottom w:val="nil"/>
            </w:tcBorders>
            <w:shd w:val="clear" w:color="auto" w:fill="auto"/>
          </w:tcPr>
          <w:p w14:paraId="6DB4AA44" w14:textId="77777777" w:rsidR="00D92B1D" w:rsidRPr="00B20F02" w:rsidRDefault="00D92B1D" w:rsidP="00D92B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46F4DB14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A856928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shd w:val="clear" w:color="auto" w:fill="auto"/>
          </w:tcPr>
          <w:p w14:paraId="2B1FE3AC" w14:textId="61DA6A10" w:rsidR="00D92B1D" w:rsidRPr="00B20F02" w:rsidRDefault="00A55102" w:rsidP="00D92B1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6E038C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8ABEF7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CCF0E9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  <w:shd w:val="clear" w:color="auto" w:fill="auto"/>
          </w:tcPr>
          <w:p w14:paraId="1642DE4F" w14:textId="4C509632" w:rsidR="00D92B1D" w:rsidRPr="00B20F02" w:rsidRDefault="00D92B1D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74A82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82" w:type="dxa"/>
            <w:tcBorders>
              <w:top w:val="nil"/>
              <w:bottom w:val="single" w:sz="4" w:space="0" w:color="auto"/>
            </w:tcBorders>
          </w:tcPr>
          <w:p w14:paraId="6688D85A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2CD159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D8773EB" w14:textId="5201B4F7" w:rsidR="00D92B1D" w:rsidRPr="00B20F02" w:rsidRDefault="00D92B1D" w:rsidP="00541D0C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92B1D" w:rsidRPr="00B20F02" w14:paraId="098B3E10" w14:textId="4076BA50" w:rsidTr="00D92B1D">
        <w:tc>
          <w:tcPr>
            <w:tcW w:w="3780" w:type="dxa"/>
            <w:tcBorders>
              <w:bottom w:val="nil"/>
              <w:right w:val="nil"/>
            </w:tcBorders>
            <w:shd w:val="clear" w:color="auto" w:fill="auto"/>
          </w:tcPr>
          <w:p w14:paraId="11FF9E9A" w14:textId="77777777" w:rsidR="00D92B1D" w:rsidRPr="00B20F02" w:rsidRDefault="00D92B1D" w:rsidP="00D92B1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742602" w14:textId="7156A533" w:rsidR="00D92B1D" w:rsidRPr="00B20F02" w:rsidRDefault="00F61250" w:rsidP="00D92B1D">
            <w:pPr>
              <w:pStyle w:val="acctfourfigures"/>
              <w:tabs>
                <w:tab w:val="clear" w:pos="765"/>
                <w:tab w:val="left" w:pos="551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BE56C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36" w:type="dxa"/>
            <w:tcBorders>
              <w:left w:val="nil"/>
              <w:bottom w:val="nil"/>
            </w:tcBorders>
            <w:shd w:val="clear" w:color="auto" w:fill="auto"/>
          </w:tcPr>
          <w:p w14:paraId="00E2C6B7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DFF7F" w14:textId="6557FFB0" w:rsidR="00D92B1D" w:rsidRPr="00B20F02" w:rsidRDefault="00F61250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36F7AA3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C099D8" w14:textId="364B94FE" w:rsidR="00D92B1D" w:rsidRPr="00B20F02" w:rsidRDefault="000C58DB" w:rsidP="00D92B1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D92B1D"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5DAAE5D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5FF6C8" w14:textId="45D4C8E2" w:rsidR="00D92B1D" w:rsidRPr="00B20F02" w:rsidRDefault="000C58DB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F2E8E2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11654125" w14:textId="3ACDBEFB" w:rsidR="00D92B1D" w:rsidRPr="00B20F02" w:rsidRDefault="00D92B1D" w:rsidP="00D92B1D">
            <w:pPr>
              <w:pStyle w:val="acctfourfigures"/>
              <w:tabs>
                <w:tab w:val="clear" w:pos="765"/>
                <w:tab w:val="left" w:pos="500"/>
                <w:tab w:val="left" w:pos="67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C70E97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5D674E4" w14:textId="1EB9B515" w:rsidR="00D92B1D" w:rsidRPr="00B20F02" w:rsidRDefault="00D92B1D" w:rsidP="00D92B1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233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3DD89267" w14:textId="77777777" w:rsidR="00D8426C" w:rsidRPr="00B20F02" w:rsidRDefault="00D8426C">
      <w:pPr>
        <w:rPr>
          <w:rFonts w:asciiTheme="majorBidi" w:hAnsiTheme="majorBidi" w:cstheme="majorBidi"/>
        </w:rPr>
      </w:pPr>
      <w:r w:rsidRPr="00B20F02">
        <w:rPr>
          <w:rFonts w:asciiTheme="majorBidi" w:hAnsiTheme="majorBidi" w:cstheme="majorBidi"/>
          <w:cs/>
        </w:rPr>
        <w:br w:type="page"/>
      </w:r>
    </w:p>
    <w:tbl>
      <w:tblPr>
        <w:tblW w:w="97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82"/>
        <w:gridCol w:w="236"/>
        <w:gridCol w:w="772"/>
        <w:gridCol w:w="270"/>
        <w:gridCol w:w="900"/>
        <w:gridCol w:w="270"/>
        <w:gridCol w:w="738"/>
        <w:gridCol w:w="270"/>
        <w:gridCol w:w="900"/>
        <w:gridCol w:w="270"/>
        <w:gridCol w:w="742"/>
      </w:tblGrid>
      <w:tr w:rsidR="00A57D9E" w:rsidRPr="00B20F02" w14:paraId="5292452B" w14:textId="74CB4B65" w:rsidTr="00D92B1D">
        <w:tc>
          <w:tcPr>
            <w:tcW w:w="3510" w:type="dxa"/>
            <w:shd w:val="clear" w:color="auto" w:fill="auto"/>
          </w:tcPr>
          <w:p w14:paraId="387541CD" w14:textId="77777777" w:rsidR="00A57D9E" w:rsidRPr="00B20F02" w:rsidRDefault="00A57D9E" w:rsidP="00AB5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cs/>
              </w:rPr>
              <w:br w:type="page"/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6250" w:type="dxa"/>
            <w:gridSpan w:val="11"/>
            <w:shd w:val="clear" w:color="auto" w:fill="auto"/>
          </w:tcPr>
          <w:p w14:paraId="36185169" w14:textId="7AA5D895" w:rsidR="00A57D9E" w:rsidRPr="00B20F02" w:rsidRDefault="00A57D9E" w:rsidP="00AB5D2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6645" w:rsidRPr="00B20F02" w14:paraId="11FCFCBD" w14:textId="5DF7FC63" w:rsidTr="00D92B1D">
        <w:tc>
          <w:tcPr>
            <w:tcW w:w="3510" w:type="dxa"/>
            <w:shd w:val="clear" w:color="auto" w:fill="auto"/>
          </w:tcPr>
          <w:p w14:paraId="50746CA5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1D78D09B" w14:textId="4094F714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EE79BE8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5654E5B4" w14:textId="42C11CD3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576694E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10" w:type="dxa"/>
            <w:gridSpan w:val="3"/>
          </w:tcPr>
          <w:p w14:paraId="0D9A5A9A" w14:textId="74147F6D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D6645" w:rsidRPr="00B20F02" w14:paraId="3622E10F" w14:textId="75928A5A" w:rsidTr="00D92B1D">
        <w:tc>
          <w:tcPr>
            <w:tcW w:w="3510" w:type="dxa"/>
            <w:shd w:val="clear" w:color="auto" w:fill="auto"/>
          </w:tcPr>
          <w:p w14:paraId="3178AA0A" w14:textId="77777777" w:rsidR="009D6645" w:rsidRPr="00B20F02" w:rsidRDefault="009D6645" w:rsidP="009D664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</w:tcPr>
          <w:p w14:paraId="7D201121" w14:textId="7777777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23E147A" w14:textId="7777777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2A45EF8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2" w:type="dxa"/>
            <w:shd w:val="clear" w:color="auto" w:fill="auto"/>
          </w:tcPr>
          <w:p w14:paraId="66DC10FB" w14:textId="7777777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845290" w14:textId="2BB59D6D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  <w:shd w:val="clear" w:color="auto" w:fill="auto"/>
          </w:tcPr>
          <w:p w14:paraId="26602EF0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FC79A89" w14:textId="7777777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</w:t>
            </w:r>
          </w:p>
          <w:p w14:paraId="52F571BF" w14:textId="19A81202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</w:t>
            </w:r>
          </w:p>
          <w:p w14:paraId="2D198DF2" w14:textId="7777777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867436C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8" w:type="dxa"/>
            <w:shd w:val="clear" w:color="auto" w:fill="auto"/>
          </w:tcPr>
          <w:p w14:paraId="6AD91498" w14:textId="7777777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60C6F9E" w14:textId="24F7F492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</w:tcPr>
          <w:p w14:paraId="4FAD146C" w14:textId="7777777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634A9FDD" w14:textId="7777777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</w:t>
            </w:r>
          </w:p>
          <w:p w14:paraId="7D7FB120" w14:textId="07806260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</w:t>
            </w:r>
          </w:p>
          <w:p w14:paraId="32487753" w14:textId="26BB0DF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6E6DB427" w14:textId="29AB78DD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40" w:type="dxa"/>
          </w:tcPr>
          <w:p w14:paraId="3A35D043" w14:textId="7777777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1D298AF" w14:textId="3D837C92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92B1D" w:rsidRPr="00B20F02" w14:paraId="3137CBB9" w14:textId="573819F6" w:rsidTr="00D92B1D">
        <w:tc>
          <w:tcPr>
            <w:tcW w:w="3510" w:type="dxa"/>
            <w:shd w:val="clear" w:color="auto" w:fill="auto"/>
          </w:tcPr>
          <w:p w14:paraId="7320BC0F" w14:textId="77777777" w:rsidR="00D92B1D" w:rsidRPr="00B20F02" w:rsidRDefault="00D92B1D" w:rsidP="00D92B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882" w:type="dxa"/>
            <w:shd w:val="clear" w:color="auto" w:fill="auto"/>
          </w:tcPr>
          <w:p w14:paraId="49DB93D2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7C2A93F" w14:textId="443E57F9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shd w:val="clear" w:color="auto" w:fill="auto"/>
          </w:tcPr>
          <w:p w14:paraId="51E39414" w14:textId="599452F1" w:rsidR="00D92B1D" w:rsidRPr="00B20F02" w:rsidRDefault="0049695D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BE56C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14:paraId="22B493F7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49D3643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375F6A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</w:tcPr>
          <w:p w14:paraId="4D542C64" w14:textId="49374509" w:rsidR="00D92B1D" w:rsidRPr="00B20F02" w:rsidRDefault="000C58DB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92B1D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967</w:t>
            </w:r>
          </w:p>
        </w:tc>
        <w:tc>
          <w:tcPr>
            <w:tcW w:w="270" w:type="dxa"/>
          </w:tcPr>
          <w:p w14:paraId="06BD2207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60A6C30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496E6F" w14:textId="2116781B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0" w:type="dxa"/>
            <w:tcBorders>
              <w:bottom w:val="double" w:sz="4" w:space="0" w:color="auto"/>
            </w:tcBorders>
          </w:tcPr>
          <w:p w14:paraId="1E48C889" w14:textId="52B6DA19" w:rsidR="00D92B1D" w:rsidRPr="00B20F02" w:rsidRDefault="000C58DB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</w:tr>
      <w:tr w:rsidR="00D92B1D" w:rsidRPr="00B20F02" w14:paraId="0A718A88" w14:textId="69420543" w:rsidTr="00D92B1D">
        <w:tc>
          <w:tcPr>
            <w:tcW w:w="3510" w:type="dxa"/>
            <w:shd w:val="clear" w:color="auto" w:fill="auto"/>
          </w:tcPr>
          <w:p w14:paraId="448F586A" w14:textId="77777777" w:rsidR="00D92B1D" w:rsidRPr="00B20F02" w:rsidRDefault="00D92B1D" w:rsidP="00D92B1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82" w:type="dxa"/>
            <w:shd w:val="clear" w:color="auto" w:fill="auto"/>
          </w:tcPr>
          <w:p w14:paraId="4A3FBD0A" w14:textId="5338D792" w:rsidR="00D92B1D" w:rsidRPr="00B20F02" w:rsidRDefault="0049695D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0A43FD01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2" w:type="dxa"/>
            <w:tcBorders>
              <w:top w:val="double" w:sz="4" w:space="0" w:color="auto"/>
            </w:tcBorders>
            <w:shd w:val="clear" w:color="auto" w:fill="auto"/>
          </w:tcPr>
          <w:p w14:paraId="6D4DD711" w14:textId="2CC710C0" w:rsidR="00D92B1D" w:rsidRPr="00B20F02" w:rsidRDefault="0049695D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E56CB" w:rsidRPr="00B20F02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5E40A0DC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067F129" w14:textId="40D52335" w:rsidR="00D92B1D" w:rsidRPr="00B20F02" w:rsidRDefault="000C58DB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D92B1D"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E9B988B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  <w:shd w:val="clear" w:color="auto" w:fill="auto"/>
          </w:tcPr>
          <w:p w14:paraId="12380702" w14:textId="7EE87EC8" w:rsidR="00D92B1D" w:rsidRPr="00B20F02" w:rsidRDefault="000C58DB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593</w:t>
            </w:r>
          </w:p>
        </w:tc>
        <w:tc>
          <w:tcPr>
            <w:tcW w:w="270" w:type="dxa"/>
          </w:tcPr>
          <w:p w14:paraId="426B5768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619861C2" w14:textId="6676E9D2" w:rsidR="00D92B1D" w:rsidRPr="00B20F02" w:rsidRDefault="000C58DB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12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D92B1D"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17A4372E" w14:textId="08E5591D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</w:tcPr>
          <w:p w14:paraId="24D0BED9" w14:textId="0D82786F" w:rsidR="00D92B1D" w:rsidRPr="00B20F02" w:rsidRDefault="000C58DB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</w:tr>
      <w:tr w:rsidR="00D92B1D" w:rsidRPr="00B20F02" w14:paraId="69044CFD" w14:textId="773646B2" w:rsidTr="00D92B1D">
        <w:tc>
          <w:tcPr>
            <w:tcW w:w="3510" w:type="dxa"/>
            <w:shd w:val="clear" w:color="auto" w:fill="auto"/>
          </w:tcPr>
          <w:p w14:paraId="40DC3CBA" w14:textId="77777777" w:rsidR="00D92B1D" w:rsidRPr="00B20F02" w:rsidRDefault="00D92B1D" w:rsidP="00D92B1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การลดภาษีเงินได้ - กิจการที่ได้รับ</w:t>
            </w:r>
          </w:p>
        </w:tc>
        <w:tc>
          <w:tcPr>
            <w:tcW w:w="882" w:type="dxa"/>
            <w:shd w:val="clear" w:color="auto" w:fill="auto"/>
          </w:tcPr>
          <w:p w14:paraId="5C1283AF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D52C1CA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2" w:type="dxa"/>
            <w:shd w:val="clear" w:color="auto" w:fill="auto"/>
          </w:tcPr>
          <w:p w14:paraId="7AE14DD4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73A9FD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04D1F02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AB703D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8" w:type="dxa"/>
            <w:shd w:val="clear" w:color="auto" w:fill="auto"/>
          </w:tcPr>
          <w:p w14:paraId="10FD85D7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C36678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5151223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A1F831" w14:textId="2DEB4078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0" w:type="dxa"/>
          </w:tcPr>
          <w:p w14:paraId="78431FE2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B1D" w:rsidRPr="00B20F02" w14:paraId="6A98FC48" w14:textId="422B1FCE" w:rsidTr="00D92B1D">
        <w:tc>
          <w:tcPr>
            <w:tcW w:w="3510" w:type="dxa"/>
            <w:shd w:val="clear" w:color="auto" w:fill="auto"/>
          </w:tcPr>
          <w:p w14:paraId="650A757A" w14:textId="77777777" w:rsidR="00D92B1D" w:rsidRPr="00B20F02" w:rsidRDefault="00D92B1D" w:rsidP="00D92B1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การส่งเสริมการลงทุน</w:t>
            </w:r>
          </w:p>
        </w:tc>
        <w:tc>
          <w:tcPr>
            <w:tcW w:w="882" w:type="dxa"/>
            <w:shd w:val="clear" w:color="auto" w:fill="auto"/>
          </w:tcPr>
          <w:p w14:paraId="5D49B4EA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AE6EEA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2" w:type="dxa"/>
            <w:shd w:val="clear" w:color="auto" w:fill="auto"/>
          </w:tcPr>
          <w:p w14:paraId="11E1F528" w14:textId="01E98856" w:rsidR="00D92B1D" w:rsidRPr="00B20F02" w:rsidRDefault="0049695D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86B39C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EA5245D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70E293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8" w:type="dxa"/>
            <w:shd w:val="clear" w:color="auto" w:fill="auto"/>
          </w:tcPr>
          <w:p w14:paraId="05B0CC44" w14:textId="517B016E" w:rsidR="00D92B1D" w:rsidRPr="00B20F02" w:rsidRDefault="00D92B1D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B14781E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8EC20D6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44789CF" w14:textId="04659AB1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40" w:type="dxa"/>
          </w:tcPr>
          <w:p w14:paraId="0B7001AC" w14:textId="41962FCE" w:rsidR="00D92B1D" w:rsidRPr="00B20F02" w:rsidRDefault="00D92B1D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92B1D" w:rsidRPr="00B20F02" w14:paraId="2666140F" w14:textId="62FCE32C" w:rsidTr="00D92B1D">
        <w:tc>
          <w:tcPr>
            <w:tcW w:w="3510" w:type="dxa"/>
            <w:shd w:val="clear" w:color="auto" w:fill="auto"/>
          </w:tcPr>
          <w:p w14:paraId="0A13489C" w14:textId="33732638" w:rsidR="00D92B1D" w:rsidRPr="00B20F02" w:rsidRDefault="00D92B1D" w:rsidP="00D92B1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882" w:type="dxa"/>
            <w:shd w:val="clear" w:color="auto" w:fill="auto"/>
          </w:tcPr>
          <w:p w14:paraId="20D532DC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0CDF84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2" w:type="dxa"/>
            <w:shd w:val="clear" w:color="auto" w:fill="auto"/>
          </w:tcPr>
          <w:p w14:paraId="3EE78A45" w14:textId="09813EA3" w:rsidR="00D92B1D" w:rsidRPr="00B20F02" w:rsidRDefault="0049695D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B03F33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B7561F8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3C23C9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8" w:type="dxa"/>
            <w:shd w:val="clear" w:color="auto" w:fill="auto"/>
          </w:tcPr>
          <w:p w14:paraId="0B35B4CF" w14:textId="02A78993" w:rsidR="00D92B1D" w:rsidRPr="00B20F02" w:rsidRDefault="00D92B1D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A501E6C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1BE57316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BCD5A53" w14:textId="25B495D9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40" w:type="dxa"/>
          </w:tcPr>
          <w:p w14:paraId="1AA3F7F6" w14:textId="1AFAEDB5" w:rsidR="00D92B1D" w:rsidRPr="00B20F02" w:rsidRDefault="00D92B1D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92B1D" w:rsidRPr="00B20F02" w14:paraId="3573327A" w14:textId="1F6C5E34" w:rsidTr="00D92B1D">
        <w:tc>
          <w:tcPr>
            <w:tcW w:w="3510" w:type="dxa"/>
            <w:shd w:val="clear" w:color="auto" w:fill="auto"/>
          </w:tcPr>
          <w:p w14:paraId="351C5965" w14:textId="77777777" w:rsidR="00D92B1D" w:rsidRPr="00B20F02" w:rsidRDefault="00D92B1D" w:rsidP="00D92B1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82" w:type="dxa"/>
            <w:shd w:val="clear" w:color="auto" w:fill="auto"/>
          </w:tcPr>
          <w:p w14:paraId="1B9E3848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FE1EBAA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2" w:type="dxa"/>
            <w:shd w:val="clear" w:color="auto" w:fill="auto"/>
          </w:tcPr>
          <w:p w14:paraId="391A9381" w14:textId="30D620E5" w:rsidR="00D92B1D" w:rsidRPr="00B20F02" w:rsidRDefault="00BE56CB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232E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B997EEC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AA71360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9F3C70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8" w:type="dxa"/>
            <w:shd w:val="clear" w:color="auto" w:fill="auto"/>
          </w:tcPr>
          <w:p w14:paraId="35DE8A7A" w14:textId="16444659" w:rsidR="00D92B1D" w:rsidRPr="00B20F02" w:rsidRDefault="000C58DB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615C2779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6B664949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D3CCBD" w14:textId="4C7CD0E2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0" w:type="dxa"/>
          </w:tcPr>
          <w:p w14:paraId="1B66AF75" w14:textId="65902950" w:rsidR="00D92B1D" w:rsidRPr="00B20F02" w:rsidRDefault="000C58DB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D92B1D" w:rsidRPr="00B20F02" w14:paraId="4EF505F6" w14:textId="4D65E8AE" w:rsidTr="00D92B1D">
        <w:tc>
          <w:tcPr>
            <w:tcW w:w="3510" w:type="dxa"/>
            <w:shd w:val="clear" w:color="auto" w:fill="auto"/>
          </w:tcPr>
          <w:p w14:paraId="1F644917" w14:textId="77777777" w:rsidR="00D92B1D" w:rsidRPr="00B20F02" w:rsidRDefault="00D92B1D" w:rsidP="00D92B1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882" w:type="dxa"/>
            <w:shd w:val="clear" w:color="auto" w:fill="auto"/>
          </w:tcPr>
          <w:p w14:paraId="6554B7DE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1EA88B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2" w:type="dxa"/>
            <w:shd w:val="clear" w:color="auto" w:fill="auto"/>
          </w:tcPr>
          <w:p w14:paraId="7934E816" w14:textId="581210C5" w:rsidR="00D92B1D" w:rsidRPr="000D718D" w:rsidRDefault="00D232E2" w:rsidP="00D232E2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B87D1D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9A4BBBF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C34BC1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8" w:type="dxa"/>
            <w:shd w:val="clear" w:color="auto" w:fill="auto"/>
          </w:tcPr>
          <w:p w14:paraId="723DFBE2" w14:textId="464E5993" w:rsidR="00D92B1D" w:rsidRPr="00B20F02" w:rsidRDefault="00D92B1D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6633D47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F026821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15C6C84" w14:textId="4E1677E5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40" w:type="dxa"/>
          </w:tcPr>
          <w:p w14:paraId="599C387F" w14:textId="5743B9D5" w:rsidR="00D92B1D" w:rsidRPr="00B20F02" w:rsidRDefault="00D92B1D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92B1D" w:rsidRPr="00B20F02" w14:paraId="4D2505E0" w14:textId="59303F72" w:rsidTr="00D92B1D">
        <w:tc>
          <w:tcPr>
            <w:tcW w:w="3510" w:type="dxa"/>
            <w:shd w:val="clear" w:color="auto" w:fill="auto"/>
          </w:tcPr>
          <w:p w14:paraId="28F287C2" w14:textId="77777777" w:rsidR="00D92B1D" w:rsidRPr="00B20F02" w:rsidRDefault="00D92B1D" w:rsidP="00D92B1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กลับรายการกำไรจากตราสารอนุพันธ์ </w:t>
            </w:r>
          </w:p>
        </w:tc>
        <w:tc>
          <w:tcPr>
            <w:tcW w:w="882" w:type="dxa"/>
            <w:shd w:val="clear" w:color="auto" w:fill="auto"/>
          </w:tcPr>
          <w:p w14:paraId="7B4EEBB3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DB52425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2" w:type="dxa"/>
            <w:shd w:val="clear" w:color="auto" w:fill="auto"/>
          </w:tcPr>
          <w:p w14:paraId="49386B7E" w14:textId="74E9804F" w:rsidR="00D92B1D" w:rsidRPr="000D718D" w:rsidRDefault="0049695D" w:rsidP="000D718D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D718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80A8A1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6D1D286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8634B2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8" w:type="dxa"/>
            <w:shd w:val="clear" w:color="auto" w:fill="auto"/>
          </w:tcPr>
          <w:p w14:paraId="69A07E95" w14:textId="7D64D645" w:rsidR="00D92B1D" w:rsidRPr="00B20F02" w:rsidRDefault="00D92B1D" w:rsidP="000D718D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6978FE8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7BB62617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A789D1F" w14:textId="2A618EF5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40" w:type="dxa"/>
          </w:tcPr>
          <w:p w14:paraId="2AFED40E" w14:textId="55587B34" w:rsidR="00D92B1D" w:rsidRPr="00B20F02" w:rsidRDefault="00D92B1D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92B1D" w:rsidRPr="00B20F02" w14:paraId="00727CDD" w14:textId="0D19D62F" w:rsidTr="00D92B1D">
        <w:tc>
          <w:tcPr>
            <w:tcW w:w="3510" w:type="dxa"/>
            <w:shd w:val="clear" w:color="auto" w:fill="auto"/>
          </w:tcPr>
          <w:p w14:paraId="205F43DC" w14:textId="773E1D3E" w:rsidR="00D92B1D" w:rsidRPr="00B20F02" w:rsidRDefault="00D92B1D" w:rsidP="00D92B1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882" w:type="dxa"/>
            <w:shd w:val="clear" w:color="auto" w:fill="auto"/>
          </w:tcPr>
          <w:p w14:paraId="01BB0E77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269FE9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2" w:type="dxa"/>
            <w:shd w:val="clear" w:color="auto" w:fill="auto"/>
          </w:tcPr>
          <w:p w14:paraId="64D1555B" w14:textId="3CEC4AFD" w:rsidR="00D92B1D" w:rsidRPr="000D718D" w:rsidRDefault="0049695D" w:rsidP="000D718D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D718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C47F3C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652020F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25A416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8" w:type="dxa"/>
            <w:shd w:val="clear" w:color="auto" w:fill="auto"/>
          </w:tcPr>
          <w:p w14:paraId="2614A108" w14:textId="2367AF7C" w:rsidR="00D92B1D" w:rsidRPr="00B20F02" w:rsidRDefault="00D92B1D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17ACBE2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56EE618F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35A82AB" w14:textId="15E03F70" w:rsidR="00D92B1D" w:rsidRPr="00B20F02" w:rsidRDefault="00D92B1D" w:rsidP="00D92B1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40" w:type="dxa"/>
          </w:tcPr>
          <w:p w14:paraId="333A8C49" w14:textId="7CA1D866" w:rsidR="00D92B1D" w:rsidRPr="00B20F02" w:rsidRDefault="00D92B1D" w:rsidP="002F5BBB">
            <w:pPr>
              <w:pStyle w:val="acctfourfigures"/>
              <w:tabs>
                <w:tab w:val="clear" w:pos="765"/>
                <w:tab w:val="decimal" w:pos="3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92B1D" w:rsidRPr="00B20F02" w14:paraId="210374CD" w14:textId="6824A3BC" w:rsidTr="00D92B1D">
        <w:tc>
          <w:tcPr>
            <w:tcW w:w="3510" w:type="dxa"/>
            <w:shd w:val="clear" w:color="auto" w:fill="auto"/>
          </w:tcPr>
          <w:p w14:paraId="432CCC4E" w14:textId="77777777" w:rsidR="00D92B1D" w:rsidRPr="00B20F02" w:rsidRDefault="00D92B1D" w:rsidP="00D92B1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 ๆ ที่บันทึกต่ำไป (สูงไป)</w:t>
            </w:r>
          </w:p>
        </w:tc>
        <w:tc>
          <w:tcPr>
            <w:tcW w:w="882" w:type="dxa"/>
            <w:shd w:val="clear" w:color="auto" w:fill="auto"/>
          </w:tcPr>
          <w:p w14:paraId="28A691A6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2E4CEC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2" w:type="dxa"/>
            <w:shd w:val="clear" w:color="auto" w:fill="auto"/>
          </w:tcPr>
          <w:p w14:paraId="2049B561" w14:textId="5005A227" w:rsidR="00D92B1D" w:rsidRPr="00B20F02" w:rsidRDefault="0049695D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6C01431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color w:val="FF0000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1D3805B" w14:textId="77777777" w:rsidR="00D92B1D" w:rsidRPr="00B20F02" w:rsidRDefault="00D92B1D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EFF3C2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38" w:type="dxa"/>
            <w:shd w:val="clear" w:color="auto" w:fill="auto"/>
          </w:tcPr>
          <w:p w14:paraId="45672501" w14:textId="679C2FC5" w:rsidR="00D92B1D" w:rsidRPr="00B20F02" w:rsidRDefault="000C58DB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AE78EEB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E62835A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C7720B7" w14:textId="12219BCB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40" w:type="dxa"/>
          </w:tcPr>
          <w:p w14:paraId="60AA4D9E" w14:textId="1DD78CA2" w:rsidR="00D92B1D" w:rsidRPr="00B20F02" w:rsidRDefault="00D92B1D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92B1D" w:rsidRPr="00B20F02" w14:paraId="6975D1E2" w14:textId="00709CF0" w:rsidTr="00D92B1D">
        <w:tc>
          <w:tcPr>
            <w:tcW w:w="3510" w:type="dxa"/>
            <w:shd w:val="clear" w:color="auto" w:fill="auto"/>
          </w:tcPr>
          <w:p w14:paraId="1CA4A35B" w14:textId="77777777" w:rsidR="00D92B1D" w:rsidRPr="00B20F02" w:rsidRDefault="00D92B1D" w:rsidP="00D92B1D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BAD73" w14:textId="115EE444" w:rsidR="00D92B1D" w:rsidRPr="00B20F02" w:rsidRDefault="0049695D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E56C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E56CB"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BE56C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7DA1B5A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807DD" w14:textId="6913FCAA" w:rsidR="00D92B1D" w:rsidRPr="00B20F02" w:rsidRDefault="0049695D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E56C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270" w:type="dxa"/>
            <w:shd w:val="clear" w:color="auto" w:fill="auto"/>
          </w:tcPr>
          <w:p w14:paraId="2D327DA8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0B5DBE" w14:textId="07362DE9" w:rsidR="00D92B1D" w:rsidRPr="00B20F02" w:rsidRDefault="000C58DB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D92B1D"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017EEFC" w14:textId="77777777" w:rsidR="00D92B1D" w:rsidRPr="00B20F02" w:rsidRDefault="00D92B1D" w:rsidP="00D92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7EC6C" w14:textId="2E79D86D" w:rsidR="00D92B1D" w:rsidRPr="00B20F02" w:rsidRDefault="000C58DB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174</w:t>
            </w:r>
          </w:p>
        </w:tc>
        <w:tc>
          <w:tcPr>
            <w:tcW w:w="270" w:type="dxa"/>
          </w:tcPr>
          <w:p w14:paraId="56F16F0B" w14:textId="77777777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F94D1CC" w14:textId="1955D7D1" w:rsidR="00D92B1D" w:rsidRPr="00B20F02" w:rsidRDefault="000C58DB" w:rsidP="00D92B1D">
            <w:pPr>
              <w:pStyle w:val="acctfourfigures"/>
              <w:tabs>
                <w:tab w:val="clear" w:pos="765"/>
              </w:tabs>
              <w:spacing w:line="240" w:lineRule="atLeast"/>
              <w:ind w:left="-79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D92B1D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1CA8C7E" w14:textId="1455EDE9" w:rsidR="00D92B1D" w:rsidRPr="00B20F02" w:rsidRDefault="00D92B1D" w:rsidP="00D92B1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7B41644C" w14:textId="6F8AA2FF" w:rsidR="00D92B1D" w:rsidRPr="00B20F02" w:rsidRDefault="000C58DB" w:rsidP="00D92B1D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</w:p>
        </w:tc>
      </w:tr>
    </w:tbl>
    <w:p w14:paraId="6801C575" w14:textId="77777777" w:rsidR="00D74763" w:rsidRPr="00B20F02" w:rsidRDefault="00D74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54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240"/>
        <w:gridCol w:w="270"/>
        <w:gridCol w:w="810"/>
        <w:gridCol w:w="270"/>
        <w:gridCol w:w="720"/>
        <w:gridCol w:w="270"/>
        <w:gridCol w:w="810"/>
        <w:gridCol w:w="270"/>
        <w:gridCol w:w="810"/>
        <w:gridCol w:w="270"/>
        <w:gridCol w:w="810"/>
        <w:gridCol w:w="270"/>
        <w:gridCol w:w="720"/>
      </w:tblGrid>
      <w:tr w:rsidR="00A57D9E" w:rsidRPr="00B20F02" w14:paraId="1E560CC0" w14:textId="1129B1CE" w:rsidTr="00843B16">
        <w:tc>
          <w:tcPr>
            <w:tcW w:w="3240" w:type="dxa"/>
          </w:tcPr>
          <w:p w14:paraId="27010B19" w14:textId="77777777" w:rsidR="00A57D9E" w:rsidRPr="00B20F02" w:rsidRDefault="00A57D9E" w:rsidP="0040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137FA4" w14:textId="77777777" w:rsidR="00A57D9E" w:rsidRPr="00B20F02" w:rsidRDefault="00A57D9E" w:rsidP="0040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gridSpan w:val="11"/>
          </w:tcPr>
          <w:p w14:paraId="0796D367" w14:textId="2B65CAC4" w:rsidR="00A57D9E" w:rsidRPr="00B20F02" w:rsidRDefault="00A57D9E" w:rsidP="0040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57D9E" w:rsidRPr="00B20F02" w14:paraId="6CDBC674" w14:textId="4038C64C" w:rsidTr="00843B16">
        <w:tc>
          <w:tcPr>
            <w:tcW w:w="3240" w:type="dxa"/>
          </w:tcPr>
          <w:p w14:paraId="6633D154" w14:textId="77777777" w:rsidR="00A57D9E" w:rsidRPr="00B20F02" w:rsidRDefault="00A57D9E" w:rsidP="0040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6CF26A77" w14:textId="77777777" w:rsidR="00A57D9E" w:rsidRPr="00B20F02" w:rsidRDefault="00A57D9E" w:rsidP="0040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5"/>
          </w:tcPr>
          <w:p w14:paraId="04B54F06" w14:textId="60D1889D" w:rsidR="00A57D9E" w:rsidRPr="00B20F02" w:rsidRDefault="00A57D9E" w:rsidP="0040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5AD5B37A" w14:textId="77777777" w:rsidR="00A57D9E" w:rsidRPr="00B20F02" w:rsidRDefault="00A57D9E" w:rsidP="0040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5"/>
          </w:tcPr>
          <w:p w14:paraId="5D1C2E12" w14:textId="39FB466C" w:rsidR="00A57D9E" w:rsidRPr="00B20F02" w:rsidRDefault="00A57D9E" w:rsidP="0040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9D6645" w:rsidRPr="00B20F02" w14:paraId="0B5E7E01" w14:textId="1D2047ED" w:rsidTr="00843B16">
        <w:tc>
          <w:tcPr>
            <w:tcW w:w="3240" w:type="dxa"/>
          </w:tcPr>
          <w:p w14:paraId="46594315" w14:textId="6AB58D50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96F48AE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D44230F" w14:textId="602551F6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A01ED35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6F606B5" w14:textId="56D7F1E2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76C42A5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4EA5EA3" w14:textId="54A4908B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D1EC4DD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457534" w14:textId="59FC976C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6AE2DC0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1DDAC4" w14:textId="1040D8C2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16E165B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A740B56" w14:textId="77E0A118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D6645" w:rsidRPr="00B20F02" w14:paraId="614FF808" w14:textId="50E3E3F1" w:rsidTr="00843B16">
        <w:tc>
          <w:tcPr>
            <w:tcW w:w="3240" w:type="dxa"/>
          </w:tcPr>
          <w:p w14:paraId="431495F3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C95DDA" w14:textId="77777777" w:rsidR="009D6645" w:rsidRPr="00B20F02" w:rsidRDefault="009D6645" w:rsidP="009D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right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11"/>
          </w:tcPr>
          <w:p w14:paraId="51AC7E93" w14:textId="2A77223C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C2C87" w:rsidRPr="00B20F02" w14:paraId="0C8AA0C7" w14:textId="6180A810" w:rsidTr="00843B16">
        <w:tc>
          <w:tcPr>
            <w:tcW w:w="3240" w:type="dxa"/>
          </w:tcPr>
          <w:p w14:paraId="53EB4184" w14:textId="77777777" w:rsidR="00DC2C87" w:rsidRPr="00B20F02" w:rsidRDefault="00DC2C87" w:rsidP="00DC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33D5367" w14:textId="77777777" w:rsidR="00DC2C87" w:rsidRPr="00B20F02" w:rsidRDefault="00DC2C87" w:rsidP="00DC2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right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B53FDA" w14:textId="0059529E" w:rsidR="00DC2C87" w:rsidRPr="00B20F02" w:rsidRDefault="00562666" w:rsidP="00DC2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2,14</w:t>
            </w:r>
            <w:r w:rsidR="00B2310E" w:rsidRPr="00B20F0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5E5F7932" w14:textId="77777777" w:rsidR="00DC2C87" w:rsidRPr="00B20F02" w:rsidRDefault="00DC2C87" w:rsidP="00DC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FB94C55" w14:textId="49DEC310" w:rsidR="00DC2C87" w:rsidRPr="00B20F02" w:rsidRDefault="000C58DB" w:rsidP="00DC2C87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C2C87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</w:t>
            </w:r>
          </w:p>
        </w:tc>
        <w:tc>
          <w:tcPr>
            <w:tcW w:w="270" w:type="dxa"/>
            <w:vAlign w:val="bottom"/>
          </w:tcPr>
          <w:p w14:paraId="52B21233" w14:textId="77777777" w:rsidR="00DC2C87" w:rsidRPr="00B20F02" w:rsidRDefault="00DC2C87" w:rsidP="00DC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A1AD72B" w14:textId="27A9AE9E" w:rsidR="00DC2C87" w:rsidRPr="00B20F02" w:rsidRDefault="000C58DB" w:rsidP="00DC2C87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C2C87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</w:p>
        </w:tc>
        <w:tc>
          <w:tcPr>
            <w:tcW w:w="270" w:type="dxa"/>
          </w:tcPr>
          <w:p w14:paraId="1769B964" w14:textId="77777777" w:rsidR="00DC2C87" w:rsidRPr="00B20F02" w:rsidRDefault="00DC2C87" w:rsidP="00DC2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7106A5" w14:textId="28E54650" w:rsidR="00DC2C87" w:rsidRPr="00B20F02" w:rsidRDefault="00562666" w:rsidP="00DC2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F18B2CB" w14:textId="77777777" w:rsidR="00DC2C87" w:rsidRPr="00B20F02" w:rsidRDefault="00DC2C87" w:rsidP="00DC2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1900133" w14:textId="3A9FEF08" w:rsidR="00DC2C87" w:rsidRPr="00B20F02" w:rsidRDefault="00DC2C87" w:rsidP="00DC2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2DCDD4D" w14:textId="77777777" w:rsidR="00DC2C87" w:rsidRPr="00B20F02" w:rsidRDefault="00DC2C87" w:rsidP="00DC2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1FBC65C6" w14:textId="1AADD188" w:rsidR="00DC2C87" w:rsidRPr="00B20F02" w:rsidRDefault="00DC2C87" w:rsidP="00DC2C87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C2C87" w:rsidRPr="00B20F02" w14:paraId="04033C05" w14:textId="19992F5A" w:rsidTr="00843B16">
        <w:tc>
          <w:tcPr>
            <w:tcW w:w="3240" w:type="dxa"/>
          </w:tcPr>
          <w:p w14:paraId="3D469BF4" w14:textId="77777777" w:rsidR="00DC2C87" w:rsidRPr="00B20F02" w:rsidRDefault="00DC2C87" w:rsidP="00DC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270" w:type="dxa"/>
          </w:tcPr>
          <w:p w14:paraId="58D9C4AE" w14:textId="77777777" w:rsidR="00DC2C87" w:rsidRPr="00B20F02" w:rsidRDefault="00DC2C87" w:rsidP="00DC2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right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B320F" w14:textId="6B0A1784" w:rsidR="00DC2C87" w:rsidRPr="00B20F02" w:rsidRDefault="00562666" w:rsidP="00DC2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69C440B" w14:textId="77777777" w:rsidR="00DC2C87" w:rsidRPr="00B20F02" w:rsidRDefault="00DC2C87" w:rsidP="00DC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3EAFE43" w14:textId="709B995C" w:rsidR="00DC2C87" w:rsidRPr="00B20F02" w:rsidRDefault="00DC2C87" w:rsidP="00DC2C87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92926E1" w14:textId="77777777" w:rsidR="00DC2C87" w:rsidRPr="00B20F02" w:rsidRDefault="00DC2C87" w:rsidP="00DC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23F6604" w14:textId="1480C64F" w:rsidR="00DC2C87" w:rsidRPr="00B20F02" w:rsidRDefault="00DC2C87" w:rsidP="00DC2C87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5DCEF3F" w14:textId="77777777" w:rsidR="00DC2C87" w:rsidRPr="00B20F02" w:rsidRDefault="00DC2C87" w:rsidP="00DC2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57E13" w14:textId="3D326906" w:rsidR="00DC2C87" w:rsidRPr="00B20F02" w:rsidRDefault="00562666" w:rsidP="00DC2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  <w:vAlign w:val="bottom"/>
          </w:tcPr>
          <w:p w14:paraId="25826DCE" w14:textId="77777777" w:rsidR="00DC2C87" w:rsidRPr="00B20F02" w:rsidRDefault="00DC2C87" w:rsidP="00DC2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7BB3594" w14:textId="5B57FA04" w:rsidR="00DC2C87" w:rsidRPr="00B20F02" w:rsidRDefault="000C58DB" w:rsidP="00DC2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607819D3" w14:textId="77777777" w:rsidR="00DC2C87" w:rsidRPr="00B20F02" w:rsidRDefault="00DC2C87" w:rsidP="00DC2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4BA620B" w14:textId="004F7F28" w:rsidR="00DC2C87" w:rsidRPr="00B20F02" w:rsidRDefault="000C58DB" w:rsidP="00DC2C87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</w:t>
            </w:r>
          </w:p>
        </w:tc>
      </w:tr>
      <w:tr w:rsidR="00DC2C87" w:rsidRPr="00B20F02" w14:paraId="17A30D4A" w14:textId="1D500B60" w:rsidTr="00843B16">
        <w:tc>
          <w:tcPr>
            <w:tcW w:w="3240" w:type="dxa"/>
          </w:tcPr>
          <w:p w14:paraId="0B2249B6" w14:textId="77777777" w:rsidR="00DC2C87" w:rsidRPr="00B20F02" w:rsidRDefault="00DC2C87" w:rsidP="00DC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สินทรัพย์ภาษีเงินได้รอตัดบัญชี </w:t>
            </w:r>
          </w:p>
        </w:tc>
        <w:tc>
          <w:tcPr>
            <w:tcW w:w="270" w:type="dxa"/>
          </w:tcPr>
          <w:p w14:paraId="3D727FF1" w14:textId="77777777" w:rsidR="00DC2C87" w:rsidRPr="00B20F02" w:rsidRDefault="00DC2C87" w:rsidP="00DC2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right="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A31C8F" w14:textId="21B77F3B" w:rsidR="00DC2C87" w:rsidRPr="00B20F02" w:rsidRDefault="00562666" w:rsidP="00DC2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2,078</w:t>
            </w:r>
          </w:p>
        </w:tc>
        <w:tc>
          <w:tcPr>
            <w:tcW w:w="270" w:type="dxa"/>
            <w:vAlign w:val="bottom"/>
          </w:tcPr>
          <w:p w14:paraId="488B9C40" w14:textId="77777777" w:rsidR="00DC2C87" w:rsidRPr="00B20F02" w:rsidRDefault="00DC2C87" w:rsidP="00DC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6184C" w14:textId="67B0BC8D" w:rsidR="00DC2C87" w:rsidRPr="00B20F02" w:rsidRDefault="000C58DB" w:rsidP="00DC2C87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C2C87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907</w:t>
            </w:r>
          </w:p>
        </w:tc>
        <w:tc>
          <w:tcPr>
            <w:tcW w:w="270" w:type="dxa"/>
            <w:vAlign w:val="bottom"/>
          </w:tcPr>
          <w:p w14:paraId="320ED54E" w14:textId="77777777" w:rsidR="00DC2C87" w:rsidRPr="00B20F02" w:rsidRDefault="00DC2C87" w:rsidP="00DC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4C04EC" w14:textId="2FF83654" w:rsidR="00DC2C87" w:rsidRPr="00B20F02" w:rsidRDefault="000C58DB" w:rsidP="00DC2C87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C2C87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907</w:t>
            </w:r>
          </w:p>
        </w:tc>
        <w:tc>
          <w:tcPr>
            <w:tcW w:w="270" w:type="dxa"/>
          </w:tcPr>
          <w:p w14:paraId="42DBA2CB" w14:textId="77777777" w:rsidR="00DC2C87" w:rsidRPr="00B20F02" w:rsidRDefault="00DC2C87" w:rsidP="00DC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9E5ED" w14:textId="51F3D1D6" w:rsidR="00DC2C87" w:rsidRPr="00B20F02" w:rsidRDefault="00562666" w:rsidP="00DC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ind w:left="-108" w:right="-131" w:firstLine="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296B813" w14:textId="77777777" w:rsidR="00DC2C87" w:rsidRPr="00B20F02" w:rsidRDefault="00DC2C87" w:rsidP="00DC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077DC" w14:textId="40F9E0A5" w:rsidR="00DC2C87" w:rsidRPr="00B20F02" w:rsidRDefault="00DC2C87" w:rsidP="00DC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42E2891" w14:textId="77777777" w:rsidR="00DC2C87" w:rsidRPr="00B20F02" w:rsidRDefault="00DC2C87" w:rsidP="00DC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13160" w14:textId="1CDF0815" w:rsidR="00DC2C87" w:rsidRPr="00B20F02" w:rsidRDefault="00DC2C87" w:rsidP="00DC2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6541859B" w14:textId="77777777" w:rsidR="008A5A30" w:rsidRPr="00B20F02" w:rsidRDefault="008A5A30" w:rsidP="008A5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4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240"/>
        <w:gridCol w:w="270"/>
        <w:gridCol w:w="810"/>
        <w:gridCol w:w="270"/>
        <w:gridCol w:w="720"/>
        <w:gridCol w:w="270"/>
        <w:gridCol w:w="810"/>
        <w:gridCol w:w="270"/>
        <w:gridCol w:w="810"/>
        <w:gridCol w:w="270"/>
        <w:gridCol w:w="810"/>
        <w:gridCol w:w="270"/>
        <w:gridCol w:w="720"/>
      </w:tblGrid>
      <w:tr w:rsidR="00A57D9E" w:rsidRPr="00B20F02" w14:paraId="2703CE07" w14:textId="7762F350" w:rsidTr="00843B16">
        <w:tc>
          <w:tcPr>
            <w:tcW w:w="3240" w:type="dxa"/>
          </w:tcPr>
          <w:p w14:paraId="1DAF6E37" w14:textId="77777777" w:rsidR="00A57D9E" w:rsidRPr="00B20F02" w:rsidRDefault="00A57D9E" w:rsidP="0040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404D3" w14:textId="77777777" w:rsidR="00A57D9E" w:rsidRPr="00B20F02" w:rsidRDefault="00A57D9E" w:rsidP="0040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11"/>
          </w:tcPr>
          <w:p w14:paraId="2A1D2A57" w14:textId="434A90E0" w:rsidR="00A57D9E" w:rsidRPr="00B20F02" w:rsidRDefault="00A57D9E" w:rsidP="0040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D9E" w:rsidRPr="00B20F02" w14:paraId="2D66B0F9" w14:textId="3BEE2332" w:rsidTr="00843B16">
        <w:tc>
          <w:tcPr>
            <w:tcW w:w="3240" w:type="dxa"/>
          </w:tcPr>
          <w:p w14:paraId="5803B82F" w14:textId="77777777" w:rsidR="00A57D9E" w:rsidRPr="00B20F02" w:rsidRDefault="00A57D9E" w:rsidP="00FD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21BDD485" w14:textId="77777777" w:rsidR="00A57D9E" w:rsidRPr="00B20F02" w:rsidRDefault="00A57D9E" w:rsidP="00FD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5"/>
          </w:tcPr>
          <w:p w14:paraId="3EB7C5B1" w14:textId="277532EB" w:rsidR="00A57D9E" w:rsidRPr="00B20F02" w:rsidRDefault="00A57D9E" w:rsidP="00FD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D80EE29" w14:textId="0E070782" w:rsidR="00A57D9E" w:rsidRPr="00B20F02" w:rsidRDefault="00A57D9E" w:rsidP="00FD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5"/>
          </w:tcPr>
          <w:p w14:paraId="39C91BF7" w14:textId="7C9E51D7" w:rsidR="00A57D9E" w:rsidRPr="00B20F02" w:rsidRDefault="00A57D9E" w:rsidP="00FD4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9D6645" w:rsidRPr="00B20F02" w14:paraId="14C4A6AC" w14:textId="7342B4A9" w:rsidTr="00843B16">
        <w:tc>
          <w:tcPr>
            <w:tcW w:w="3240" w:type="dxa"/>
          </w:tcPr>
          <w:p w14:paraId="57A00551" w14:textId="29613C10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0F8CB7E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3A37D29" w14:textId="7925D162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205664F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432CB6D" w14:textId="05A60574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BEDF186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57D6DB6" w14:textId="28E4A571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BB2EF90" w14:textId="2B27EB5F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A9D2E6B" w14:textId="6304A8A6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B0AA72C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2BC16D4" w14:textId="1951E8C3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E9D84F9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119A0BE" w14:textId="2451B4D5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D6645" w:rsidRPr="00B20F02" w14:paraId="2522AFD5" w14:textId="2F3881D9" w:rsidTr="00843B16">
        <w:tc>
          <w:tcPr>
            <w:tcW w:w="3240" w:type="dxa"/>
          </w:tcPr>
          <w:p w14:paraId="573ADE4A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6E9381" w14:textId="77777777" w:rsidR="009D6645" w:rsidRPr="00B20F02" w:rsidRDefault="009D6645" w:rsidP="009D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right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11"/>
          </w:tcPr>
          <w:p w14:paraId="25DA4018" w14:textId="2EAA95BD" w:rsidR="009D6645" w:rsidRPr="00B20F02" w:rsidRDefault="009D6645" w:rsidP="009D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3B16" w:rsidRPr="00B20F02" w14:paraId="1A39E06D" w14:textId="40D99F87" w:rsidTr="00843B16">
        <w:tc>
          <w:tcPr>
            <w:tcW w:w="3240" w:type="dxa"/>
          </w:tcPr>
          <w:p w14:paraId="3EC03C7F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FDD9DDD" w14:textId="77777777" w:rsidR="00843B16" w:rsidRPr="00B20F02" w:rsidRDefault="00843B16" w:rsidP="00843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right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3FE1D4D" w14:textId="56A33D9E" w:rsidR="00843B16" w:rsidRPr="00B20F02" w:rsidRDefault="006F7508" w:rsidP="00843B16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70" w:type="dxa"/>
            <w:vAlign w:val="bottom"/>
          </w:tcPr>
          <w:p w14:paraId="66B6C9BE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D6675C3" w14:textId="2832A1B1" w:rsidR="00843B16" w:rsidRPr="00B20F02" w:rsidRDefault="000C58DB" w:rsidP="00843B16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</w:p>
        </w:tc>
        <w:tc>
          <w:tcPr>
            <w:tcW w:w="270" w:type="dxa"/>
          </w:tcPr>
          <w:p w14:paraId="516FEF35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A228389" w14:textId="3E70BFBF" w:rsidR="00843B16" w:rsidRPr="00B20F02" w:rsidRDefault="000C58DB" w:rsidP="00843B16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</w:p>
        </w:tc>
        <w:tc>
          <w:tcPr>
            <w:tcW w:w="270" w:type="dxa"/>
            <w:vAlign w:val="bottom"/>
          </w:tcPr>
          <w:p w14:paraId="2EC0775B" w14:textId="0614E1AE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8AFBCC5" w14:textId="5AC8FE6F" w:rsidR="00843B16" w:rsidRPr="00B20F02" w:rsidRDefault="00D62C7E" w:rsidP="00843B16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6F7508" w:rsidRPr="00B20F0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8E99BD1" w14:textId="77777777" w:rsidR="00843B16" w:rsidRPr="00B20F02" w:rsidRDefault="00843B16" w:rsidP="00843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50BA15B" w14:textId="634348E8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1477A77" w14:textId="77777777" w:rsidR="00843B16" w:rsidRPr="00B20F02" w:rsidRDefault="00843B16" w:rsidP="00843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7C9CA77" w14:textId="3B91CE60" w:rsidR="00843B16" w:rsidRPr="000D718D" w:rsidRDefault="00843B16" w:rsidP="00843B1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D71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43B16" w:rsidRPr="00B20F02" w14:paraId="6100C5F4" w14:textId="136941ED" w:rsidTr="00843B16">
        <w:tc>
          <w:tcPr>
            <w:tcW w:w="3240" w:type="dxa"/>
          </w:tcPr>
          <w:p w14:paraId="39636A33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270" w:type="dxa"/>
          </w:tcPr>
          <w:p w14:paraId="35EDEDA3" w14:textId="77777777" w:rsidR="00843B16" w:rsidRPr="00B20F02" w:rsidRDefault="00843B16" w:rsidP="00843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right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3C24828" w14:textId="0FF288C7" w:rsidR="00843B16" w:rsidRPr="00B20F02" w:rsidRDefault="006F7508" w:rsidP="00843B16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F56D403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1105ABE" w14:textId="65E66A38" w:rsidR="00843B16" w:rsidRPr="00B20F02" w:rsidRDefault="00843B16" w:rsidP="00843B16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CE7D275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9EA0E47" w14:textId="423AF1E5" w:rsidR="00843B16" w:rsidRPr="000D718D" w:rsidRDefault="00843B16" w:rsidP="000D718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D71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761B30" w14:textId="491D08DE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CFDFD6A" w14:textId="06522B39" w:rsidR="00843B16" w:rsidRPr="00B20F02" w:rsidRDefault="006F7508" w:rsidP="00843B16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bottom"/>
          </w:tcPr>
          <w:p w14:paraId="36EFCAD0" w14:textId="77777777" w:rsidR="00843B16" w:rsidRPr="00B20F02" w:rsidRDefault="00843B16" w:rsidP="00843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844586B" w14:textId="4E6C8E43" w:rsidR="00843B16" w:rsidRPr="00B20F02" w:rsidRDefault="000C58DB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6CEA3E3" w14:textId="77777777" w:rsidR="00843B16" w:rsidRPr="00B20F02" w:rsidRDefault="00843B16" w:rsidP="00843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812DCF7" w14:textId="1A0A593A" w:rsidR="00843B16" w:rsidRPr="000D718D" w:rsidRDefault="00843B16" w:rsidP="00843B16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0D718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43B16" w:rsidRPr="00B20F02" w14:paraId="011872CA" w14:textId="16B3CE98" w:rsidTr="00843B16">
        <w:tc>
          <w:tcPr>
            <w:tcW w:w="3240" w:type="dxa"/>
          </w:tcPr>
          <w:p w14:paraId="75B70D9C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สินทรัพย์ภาษีเงินได้รอตัดบัญชี </w:t>
            </w:r>
          </w:p>
        </w:tc>
        <w:tc>
          <w:tcPr>
            <w:tcW w:w="270" w:type="dxa"/>
          </w:tcPr>
          <w:p w14:paraId="0A921010" w14:textId="77777777" w:rsidR="00843B16" w:rsidRPr="00B20F02" w:rsidRDefault="00843B16" w:rsidP="00843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right="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7EE8FE" w14:textId="6080AFD6" w:rsidR="00843B16" w:rsidRPr="00B20F02" w:rsidRDefault="006F7508" w:rsidP="00843B16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270" w:type="dxa"/>
            <w:vAlign w:val="bottom"/>
          </w:tcPr>
          <w:p w14:paraId="3FBD0E13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1B269" w14:textId="5B44190A" w:rsidR="00843B16" w:rsidRPr="00B20F02" w:rsidRDefault="000C58DB" w:rsidP="00843B16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151</w:t>
            </w:r>
          </w:p>
        </w:tc>
        <w:tc>
          <w:tcPr>
            <w:tcW w:w="270" w:type="dxa"/>
          </w:tcPr>
          <w:p w14:paraId="51CE0EE6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BF2CC" w14:textId="62C58FD9" w:rsidR="00843B16" w:rsidRPr="00B20F02" w:rsidRDefault="000C58DB" w:rsidP="00843B16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160</w:t>
            </w:r>
          </w:p>
        </w:tc>
        <w:tc>
          <w:tcPr>
            <w:tcW w:w="270" w:type="dxa"/>
            <w:vAlign w:val="bottom"/>
          </w:tcPr>
          <w:p w14:paraId="51B6593C" w14:textId="2332ADA2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A2CA2" w14:textId="542ECAE2" w:rsidR="00843B16" w:rsidRPr="00B20F02" w:rsidRDefault="006F7508" w:rsidP="00843B16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DF3AE3" w14:textId="77777777" w:rsidR="00843B16" w:rsidRPr="00B20F02" w:rsidRDefault="00843B16" w:rsidP="00843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2EFDB" w14:textId="5864AADB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519825A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094F0D" w14:textId="1C8B3669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A4CDB4E" w14:textId="61860A6A" w:rsidR="00CA2C18" w:rsidRPr="00B20F02" w:rsidRDefault="00CA2C18">
      <w:pPr>
        <w:rPr>
          <w:cs/>
        </w:rPr>
      </w:pPr>
      <w:r w:rsidRPr="00B20F02">
        <w:rPr>
          <w:cs/>
        </w:rPr>
        <w:br w:type="page"/>
      </w:r>
    </w:p>
    <w:p w14:paraId="6E4A5E7F" w14:textId="5CC6BB8D" w:rsidR="00CA2C18" w:rsidRPr="00B20F02" w:rsidRDefault="00CA2C18" w:rsidP="003F0ECF">
      <w:pPr>
        <w:ind w:left="540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4F15FDFE" w14:textId="77777777" w:rsidR="00CA2C18" w:rsidRPr="00B20F02" w:rsidRDefault="00CA2C18"/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7"/>
        <w:gridCol w:w="1333"/>
        <w:gridCol w:w="270"/>
        <w:gridCol w:w="900"/>
        <w:gridCol w:w="270"/>
        <w:gridCol w:w="1080"/>
        <w:gridCol w:w="270"/>
        <w:gridCol w:w="1260"/>
      </w:tblGrid>
      <w:tr w:rsidR="00CA2C18" w:rsidRPr="00B20F02" w14:paraId="317D53BC" w14:textId="77777777" w:rsidTr="00757F5C">
        <w:trPr>
          <w:trHeight w:val="139"/>
        </w:trPr>
        <w:tc>
          <w:tcPr>
            <w:tcW w:w="4157" w:type="dxa"/>
          </w:tcPr>
          <w:p w14:paraId="6CF0CCAA" w14:textId="1AD039C5" w:rsidR="00CA2C18" w:rsidRPr="00B20F02" w:rsidRDefault="00CA2C18" w:rsidP="00CA2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383" w:type="dxa"/>
            <w:gridSpan w:val="7"/>
          </w:tcPr>
          <w:p w14:paraId="6CE893DC" w14:textId="075AE908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A2C18" w:rsidRPr="00B20F02" w14:paraId="444912DC" w14:textId="77777777" w:rsidTr="00757F5C">
        <w:trPr>
          <w:trHeight w:val="466"/>
        </w:trPr>
        <w:tc>
          <w:tcPr>
            <w:tcW w:w="4157" w:type="dxa"/>
          </w:tcPr>
          <w:p w14:paraId="30023408" w14:textId="77777777" w:rsidR="00CA2C18" w:rsidRPr="00B20F02" w:rsidRDefault="00CA2C18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333" w:type="dxa"/>
            <w:vAlign w:val="bottom"/>
          </w:tcPr>
          <w:p w14:paraId="5F92DD7D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047E24C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C147F1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vAlign w:val="bottom"/>
          </w:tcPr>
          <w:p w14:paraId="11F1A339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7E0F7DCC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1260" w:type="dxa"/>
            <w:vAlign w:val="bottom"/>
          </w:tcPr>
          <w:p w14:paraId="3359FA60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DE70F77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2C18" w:rsidRPr="00B20F02" w14:paraId="090982F6" w14:textId="77777777" w:rsidTr="00757F5C">
        <w:trPr>
          <w:trHeight w:val="139"/>
        </w:trPr>
        <w:tc>
          <w:tcPr>
            <w:tcW w:w="4157" w:type="dxa"/>
          </w:tcPr>
          <w:p w14:paraId="42655877" w14:textId="77777777" w:rsidR="00CA2C18" w:rsidRPr="00B20F02" w:rsidRDefault="00CA2C18" w:rsidP="00757F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4FF9F34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1D8B5CCB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673957E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B3AA9AA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8B9CA6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05677D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6028C9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A2C18" w:rsidRPr="00B20F02" w14:paraId="52C33D69" w14:textId="77777777" w:rsidTr="00757F5C">
        <w:trPr>
          <w:trHeight w:val="139"/>
        </w:trPr>
        <w:tc>
          <w:tcPr>
            <w:tcW w:w="4157" w:type="dxa"/>
          </w:tcPr>
          <w:p w14:paraId="4CF1C5F9" w14:textId="77777777" w:rsidR="00CA2C18" w:rsidRPr="00B20F02" w:rsidRDefault="00CA2C18" w:rsidP="00757F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7244BA8B" w14:textId="5214A4D3" w:rsidR="00CA2C18" w:rsidRPr="00B20F02" w:rsidRDefault="000C58DB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A2C18"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CA2C1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51B56593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0694A4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281220F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04620D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66328D4C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639120" w14:textId="202386A7" w:rsidR="00CA2C18" w:rsidRPr="00B20F02" w:rsidRDefault="000C58DB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CA2C18"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CA2C1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CA2C18" w:rsidRPr="00B20F02" w14:paraId="79BBC6F2" w14:textId="77777777" w:rsidTr="00757F5C">
        <w:trPr>
          <w:trHeight w:val="139"/>
        </w:trPr>
        <w:tc>
          <w:tcPr>
            <w:tcW w:w="4157" w:type="dxa"/>
          </w:tcPr>
          <w:p w14:paraId="2717B53F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3" w:type="dxa"/>
            <w:gridSpan w:val="7"/>
          </w:tcPr>
          <w:p w14:paraId="5390EC08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A2C18" w:rsidRPr="00B20F02" w14:paraId="0DF9F061" w14:textId="77777777" w:rsidTr="00757F5C">
        <w:trPr>
          <w:trHeight w:val="497"/>
        </w:trPr>
        <w:tc>
          <w:tcPr>
            <w:tcW w:w="4157" w:type="dxa"/>
          </w:tcPr>
          <w:p w14:paraId="33CC1C2A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3" w:type="dxa"/>
          </w:tcPr>
          <w:p w14:paraId="3861409D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104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5F89A36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D40AE8F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5756C7B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4CF7DEE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1EE5BB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76021B6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A2C18" w:rsidRPr="00B20F02" w14:paraId="2DDD9162" w14:textId="77777777" w:rsidTr="00757F5C">
        <w:trPr>
          <w:trHeight w:val="139"/>
        </w:trPr>
        <w:tc>
          <w:tcPr>
            <w:tcW w:w="4157" w:type="dxa"/>
            <w:shd w:val="clear" w:color="auto" w:fill="auto"/>
          </w:tcPr>
          <w:p w14:paraId="488761A0" w14:textId="5161759F" w:rsidR="00CA2C18" w:rsidRPr="00B20F02" w:rsidRDefault="00CA2C18" w:rsidP="00D71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"/>
                <w:tab w:val="left" w:pos="277"/>
                <w:tab w:val="left" w:pos="399"/>
              </w:tabs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="00C80785" w:rsidRPr="00B20F0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ผลขาดทุนด้านเครดิต</w:t>
            </w:r>
            <w:r w:rsidR="00C80785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="00C80785" w:rsidRPr="00B20F0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ที่คาดว่าจะเกิดขึ้น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33" w:type="dxa"/>
          </w:tcPr>
          <w:p w14:paraId="10F2EE9D" w14:textId="77777777" w:rsidR="00C80785" w:rsidRPr="00B20F02" w:rsidRDefault="00C80785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CB90D4C" w14:textId="22EA48AE" w:rsidR="00CA2C18" w:rsidRPr="00B20F02" w:rsidRDefault="00D245B1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  <w:tc>
          <w:tcPr>
            <w:tcW w:w="270" w:type="dxa"/>
          </w:tcPr>
          <w:p w14:paraId="323FCBBE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5D37B2C" w14:textId="77777777" w:rsidR="00C80785" w:rsidRPr="00B20F02" w:rsidRDefault="00C80785" w:rsidP="00757F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477F52A" w14:textId="52B8C7BD" w:rsidR="00CA2C18" w:rsidRPr="00B20F02" w:rsidRDefault="00D245B1" w:rsidP="00757F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19052E7E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C112504" w14:textId="77777777" w:rsidR="00C80785" w:rsidRPr="00B20F02" w:rsidRDefault="00C80785" w:rsidP="00757F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6D55044" w14:textId="6D2914D5" w:rsidR="00CA2C18" w:rsidRPr="00B20F02" w:rsidRDefault="00D245B1" w:rsidP="00757F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0753F41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BDC5704" w14:textId="77777777" w:rsidR="00C80785" w:rsidRPr="00B20F02" w:rsidRDefault="00C80785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D0898DF" w14:textId="18C5EB30" w:rsidR="00CA2C18" w:rsidRPr="00B20F02" w:rsidRDefault="00D245B1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</w:t>
            </w:r>
          </w:p>
        </w:tc>
      </w:tr>
      <w:tr w:rsidR="00CA2C18" w:rsidRPr="00B20F02" w14:paraId="08284CA1" w14:textId="77777777" w:rsidTr="00757F5C">
        <w:trPr>
          <w:trHeight w:val="139"/>
        </w:trPr>
        <w:tc>
          <w:tcPr>
            <w:tcW w:w="4157" w:type="dxa"/>
            <w:shd w:val="clear" w:color="auto" w:fill="auto"/>
          </w:tcPr>
          <w:p w14:paraId="281F256F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333" w:type="dxa"/>
          </w:tcPr>
          <w:p w14:paraId="4DEBDC14" w14:textId="7FEF4084" w:rsidR="00CA2C18" w:rsidRPr="00B20F02" w:rsidRDefault="00D245B1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</w:t>
            </w:r>
          </w:p>
        </w:tc>
        <w:tc>
          <w:tcPr>
            <w:tcW w:w="270" w:type="dxa"/>
          </w:tcPr>
          <w:p w14:paraId="6C66D36A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FC975C8" w14:textId="297478CF" w:rsidR="00CA2C18" w:rsidRPr="00B20F02" w:rsidRDefault="00D245B1" w:rsidP="00757F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EB83F44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D5FE3B9" w14:textId="55741415" w:rsidR="00CA2C18" w:rsidRPr="00B20F02" w:rsidRDefault="00D245B1" w:rsidP="00757F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2B0301D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C327E69" w14:textId="299E164A" w:rsidR="00CA2C18" w:rsidRPr="00B20F02" w:rsidRDefault="00D245B1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</w:t>
            </w:r>
          </w:p>
        </w:tc>
      </w:tr>
      <w:tr w:rsidR="00CA2C18" w:rsidRPr="00B20F02" w14:paraId="76422143" w14:textId="77777777" w:rsidTr="00757F5C">
        <w:trPr>
          <w:trHeight w:val="139"/>
        </w:trPr>
        <w:tc>
          <w:tcPr>
            <w:tcW w:w="4157" w:type="dxa"/>
            <w:shd w:val="clear" w:color="auto" w:fill="auto"/>
          </w:tcPr>
          <w:p w14:paraId="0D105EBC" w14:textId="5DE83433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สินทรัพย์ชีวภาพ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245B1" w:rsidRPr="00B20F0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การจ้างเลี้ยงประกันราคา</w:t>
            </w:r>
            <w:r w:rsidR="00D245B1" w:rsidRPr="00B20F0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33" w:type="dxa"/>
          </w:tcPr>
          <w:p w14:paraId="480F0626" w14:textId="29E42B59" w:rsidR="00CA2C18" w:rsidRPr="00B20F02" w:rsidRDefault="00D245B1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</w:t>
            </w:r>
          </w:p>
        </w:tc>
        <w:tc>
          <w:tcPr>
            <w:tcW w:w="270" w:type="dxa"/>
          </w:tcPr>
          <w:p w14:paraId="036BADF5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4FD54CA" w14:textId="487C21B5" w:rsidR="00CA2C18" w:rsidRPr="00B20F02" w:rsidRDefault="00D245B1" w:rsidP="00757F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5AA997C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CCEE431" w14:textId="6133403F" w:rsidR="00CA2C18" w:rsidRPr="00B20F02" w:rsidRDefault="00D245B1" w:rsidP="00757F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81503D8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941395B" w14:textId="4BCB687B" w:rsidR="00CA2C18" w:rsidRPr="00B20F02" w:rsidRDefault="00D245B1" w:rsidP="00D245B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</w:t>
            </w:r>
          </w:p>
        </w:tc>
      </w:tr>
      <w:tr w:rsidR="00CA2C18" w:rsidRPr="00B20F02" w14:paraId="4B4B0452" w14:textId="77777777" w:rsidTr="00757F5C">
        <w:trPr>
          <w:trHeight w:val="139"/>
        </w:trPr>
        <w:tc>
          <w:tcPr>
            <w:tcW w:w="4157" w:type="dxa"/>
          </w:tcPr>
          <w:p w14:paraId="30C29EE7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333" w:type="dxa"/>
          </w:tcPr>
          <w:p w14:paraId="3556DEBB" w14:textId="6170C1A4" w:rsidR="00CA2C18" w:rsidRPr="00B20F02" w:rsidRDefault="00D245B1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60AB8B77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01244C6" w14:textId="3DC191D6" w:rsidR="00CA2C18" w:rsidRPr="00B20F02" w:rsidRDefault="00D245B1" w:rsidP="00757F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47E53306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EE357E1" w14:textId="46048FBD" w:rsidR="00CA2C18" w:rsidRPr="00B20F02" w:rsidRDefault="00D245B1" w:rsidP="00757F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2AF1F64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3541234" w14:textId="1FCC8BC4" w:rsidR="00CA2C18" w:rsidRPr="00B20F02" w:rsidRDefault="00D245B1" w:rsidP="00757F5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</w:tr>
      <w:tr w:rsidR="00CA2C18" w:rsidRPr="00B20F02" w14:paraId="13BDC0FF" w14:textId="77777777" w:rsidTr="00757F5C">
        <w:trPr>
          <w:trHeight w:val="334"/>
        </w:trPr>
        <w:tc>
          <w:tcPr>
            <w:tcW w:w="4157" w:type="dxa"/>
          </w:tcPr>
          <w:p w14:paraId="17F196CF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(จากการตีราคาลดลงและ</w:t>
            </w:r>
          </w:p>
          <w:p w14:paraId="2A334596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ความแตกต่างของค่าเสื่อมราคา)</w:t>
            </w:r>
          </w:p>
        </w:tc>
        <w:tc>
          <w:tcPr>
            <w:tcW w:w="1333" w:type="dxa"/>
          </w:tcPr>
          <w:p w14:paraId="6A758DCC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C0162CA" w14:textId="3ACDCBFD" w:rsidR="00D245B1" w:rsidRPr="00B20F02" w:rsidRDefault="00D245B1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2C3783F3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284839" w14:textId="77777777" w:rsidR="00D245B1" w:rsidRPr="00B20F02" w:rsidRDefault="00D245B1" w:rsidP="00757F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8CDCD54" w14:textId="3CCC0D55" w:rsidR="00CA2C18" w:rsidRPr="00B20F02" w:rsidRDefault="00D245B1" w:rsidP="00757F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A4AF75E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1CF5A9" w14:textId="77777777" w:rsidR="00D245B1" w:rsidRPr="00B20F02" w:rsidRDefault="00D245B1" w:rsidP="00757F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900A18B" w14:textId="4A1C9F6D" w:rsidR="00CA2C18" w:rsidRPr="00B20F02" w:rsidRDefault="00D245B1" w:rsidP="00757F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8424DE0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746F081" w14:textId="77777777" w:rsidR="00D245B1" w:rsidRPr="00B20F02" w:rsidRDefault="00D245B1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</w:rPr>
            </w:pPr>
          </w:p>
          <w:p w14:paraId="02B2784D" w14:textId="7DAD27D0" w:rsidR="00D245B1" w:rsidRPr="00B20F02" w:rsidRDefault="00D245B1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CA2C18" w:rsidRPr="00B20F02" w14:paraId="2DF7B03D" w14:textId="77777777" w:rsidTr="00757F5C">
        <w:trPr>
          <w:trHeight w:val="139"/>
        </w:trPr>
        <w:tc>
          <w:tcPr>
            <w:tcW w:w="4157" w:type="dxa"/>
          </w:tcPr>
          <w:p w14:paraId="71A1B1C1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333" w:type="dxa"/>
            <w:shd w:val="clear" w:color="auto" w:fill="auto"/>
          </w:tcPr>
          <w:p w14:paraId="632D3604" w14:textId="3612B22E" w:rsidR="00CA2C18" w:rsidRPr="00B20F02" w:rsidRDefault="0098522F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363</w:t>
            </w:r>
          </w:p>
        </w:tc>
        <w:tc>
          <w:tcPr>
            <w:tcW w:w="270" w:type="dxa"/>
            <w:shd w:val="clear" w:color="auto" w:fill="auto"/>
          </w:tcPr>
          <w:p w14:paraId="587E2FDD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BFF0726" w14:textId="6C07A405" w:rsidR="00CA2C18" w:rsidRPr="00B20F02" w:rsidRDefault="0098522F" w:rsidP="00757F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01C24328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496FCDF" w14:textId="22B423AB" w:rsidR="00CA2C18" w:rsidRPr="00B20F02" w:rsidRDefault="0098522F" w:rsidP="00757F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103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7F6FB859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C002E28" w14:textId="1DF8109A" w:rsidR="00CA2C18" w:rsidRPr="00B20F02" w:rsidRDefault="0098522F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334</w:t>
            </w:r>
          </w:p>
        </w:tc>
      </w:tr>
      <w:tr w:rsidR="00CA2C18" w:rsidRPr="00B20F02" w14:paraId="47FDBA7D" w14:textId="77777777" w:rsidTr="00757F5C">
        <w:trPr>
          <w:trHeight w:val="139"/>
        </w:trPr>
        <w:tc>
          <w:tcPr>
            <w:tcW w:w="4157" w:type="dxa"/>
          </w:tcPr>
          <w:p w14:paraId="1230E9CE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33" w:type="dxa"/>
            <w:shd w:val="clear" w:color="auto" w:fill="auto"/>
          </w:tcPr>
          <w:p w14:paraId="79864EE9" w14:textId="256E0165" w:rsidR="00CA2C18" w:rsidRPr="00B20F02" w:rsidRDefault="0098522F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1,332</w:t>
            </w:r>
          </w:p>
        </w:tc>
        <w:tc>
          <w:tcPr>
            <w:tcW w:w="270" w:type="dxa"/>
            <w:shd w:val="clear" w:color="auto" w:fill="auto"/>
          </w:tcPr>
          <w:p w14:paraId="308E40FF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C605652" w14:textId="7CD21B83" w:rsidR="00CA2C18" w:rsidRPr="00B20F02" w:rsidRDefault="0098522F" w:rsidP="00757F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</w:t>
            </w:r>
          </w:p>
        </w:tc>
        <w:tc>
          <w:tcPr>
            <w:tcW w:w="270" w:type="dxa"/>
            <w:shd w:val="clear" w:color="auto" w:fill="auto"/>
          </w:tcPr>
          <w:p w14:paraId="76DC5FE7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F581222" w14:textId="23766BD9" w:rsidR="00CA2C18" w:rsidRPr="00B20F02" w:rsidRDefault="0098522F" w:rsidP="00757F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0BC8DDF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C9B9708" w14:textId="3E150C7C" w:rsidR="00CA2C18" w:rsidRPr="00B20F02" w:rsidRDefault="0098522F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1,573</w:t>
            </w:r>
          </w:p>
        </w:tc>
      </w:tr>
      <w:tr w:rsidR="00B23266" w:rsidRPr="00B20F02" w14:paraId="2F33DB88" w14:textId="77777777" w:rsidTr="00757F5C">
        <w:trPr>
          <w:trHeight w:val="139"/>
        </w:trPr>
        <w:tc>
          <w:tcPr>
            <w:tcW w:w="4157" w:type="dxa"/>
          </w:tcPr>
          <w:p w14:paraId="1FA03C30" w14:textId="365BCF1F" w:rsidR="00B23266" w:rsidRPr="00B20F02" w:rsidRDefault="00B23266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33" w:type="dxa"/>
            <w:shd w:val="clear" w:color="auto" w:fill="auto"/>
          </w:tcPr>
          <w:p w14:paraId="6131C18C" w14:textId="711456C5" w:rsidR="00B23266" w:rsidRPr="00B20F02" w:rsidRDefault="00B23266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4CDAF5F8" w14:textId="77777777" w:rsidR="00B23266" w:rsidRPr="00B20F02" w:rsidRDefault="00B23266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71B0A55" w14:textId="03D62D1A" w:rsidR="00B23266" w:rsidRPr="00B20F02" w:rsidRDefault="00B23266" w:rsidP="00757F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680D30" w14:textId="77777777" w:rsidR="00B23266" w:rsidRPr="00B20F02" w:rsidRDefault="00B23266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9CEA7A8" w14:textId="4A8CE1E3" w:rsidR="00B23266" w:rsidRPr="00B20F02" w:rsidRDefault="00B23266" w:rsidP="00757F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8029ADE" w14:textId="77777777" w:rsidR="00B23266" w:rsidRPr="00B20F02" w:rsidRDefault="00B23266" w:rsidP="00757F5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6FC1163" w14:textId="59513691" w:rsidR="00B23266" w:rsidRPr="00B20F02" w:rsidRDefault="00B23266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</w:tr>
      <w:tr w:rsidR="00B23266" w:rsidRPr="00B20F02" w14:paraId="02FC8C04" w14:textId="77777777" w:rsidTr="00757F5C">
        <w:trPr>
          <w:trHeight w:val="139"/>
        </w:trPr>
        <w:tc>
          <w:tcPr>
            <w:tcW w:w="4157" w:type="dxa"/>
          </w:tcPr>
          <w:p w14:paraId="1DA75121" w14:textId="77777777" w:rsidR="00D715F1" w:rsidRPr="00B20F02" w:rsidRDefault="00B23266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การเปลี่ยนแปลงในมูลค่ายุติธรรมของการป้องกัน</w:t>
            </w:r>
            <w:r w:rsidR="00D715F1"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19BB5315" w14:textId="4E09B7AF" w:rsidR="00B23266" w:rsidRPr="00B20F02" w:rsidRDefault="00D715F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B23266"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ความเสี่ยงกระแสเงินสด</w:t>
            </w:r>
          </w:p>
        </w:tc>
        <w:tc>
          <w:tcPr>
            <w:tcW w:w="1333" w:type="dxa"/>
            <w:shd w:val="clear" w:color="auto" w:fill="auto"/>
          </w:tcPr>
          <w:p w14:paraId="312D6CA8" w14:textId="77777777" w:rsidR="00B23266" w:rsidRPr="00B20F02" w:rsidRDefault="00B23266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26F1430" w14:textId="1CC448E6" w:rsidR="00B23266" w:rsidRPr="00B20F02" w:rsidRDefault="00B23266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A663AD2" w14:textId="77777777" w:rsidR="00B23266" w:rsidRPr="00B20F02" w:rsidRDefault="00B23266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5C11CC3" w14:textId="77777777" w:rsidR="00B23266" w:rsidRPr="00B20F02" w:rsidRDefault="00B23266" w:rsidP="00757F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EEB6BC4" w14:textId="36AE3F59" w:rsidR="00B23266" w:rsidRPr="00B20F02" w:rsidRDefault="00B23266" w:rsidP="00757F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8924A78" w14:textId="77777777" w:rsidR="00B23266" w:rsidRPr="00B20F02" w:rsidRDefault="00B23266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29D086E" w14:textId="77777777" w:rsidR="00B23266" w:rsidRPr="00B20F02" w:rsidRDefault="00B23266" w:rsidP="00757F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F3FB8A3" w14:textId="6C79401A" w:rsidR="00B23266" w:rsidRPr="00B20F02" w:rsidRDefault="00B23266" w:rsidP="00B2326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A9AECEE" w14:textId="77777777" w:rsidR="00B23266" w:rsidRPr="00B20F02" w:rsidRDefault="00B23266" w:rsidP="00757F5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D690A1A" w14:textId="77777777" w:rsidR="00B23266" w:rsidRPr="00B20F02" w:rsidRDefault="00B23266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4802447" w14:textId="6C511394" w:rsidR="00B23266" w:rsidRPr="00B20F02" w:rsidRDefault="00B23266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B23266" w:rsidRPr="00B20F02" w14:paraId="7786B872" w14:textId="77777777" w:rsidTr="00757F5C">
        <w:trPr>
          <w:trHeight w:val="139"/>
        </w:trPr>
        <w:tc>
          <w:tcPr>
            <w:tcW w:w="4157" w:type="dxa"/>
          </w:tcPr>
          <w:p w14:paraId="77D67E74" w14:textId="67163468" w:rsidR="00B23266" w:rsidRPr="00B20F02" w:rsidRDefault="00B23266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ที่ดิน อาคาร และอุปกรณ์ </w:t>
            </w:r>
            <w:r w:rsidRPr="00B20F0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  <w:r w:rsidRPr="00B20F0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33" w:type="dxa"/>
            <w:shd w:val="clear" w:color="auto" w:fill="auto"/>
          </w:tcPr>
          <w:p w14:paraId="7ABE172E" w14:textId="4E5B45B5" w:rsidR="00B23266" w:rsidRPr="00B20F02" w:rsidRDefault="00B23266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98C4767" w14:textId="77777777" w:rsidR="00B23266" w:rsidRPr="00B20F02" w:rsidRDefault="00B23266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59C38D2" w14:textId="4C896040" w:rsidR="00B23266" w:rsidRPr="00B20F02" w:rsidRDefault="00B23266" w:rsidP="00757F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153CBA8A" w14:textId="77777777" w:rsidR="00B23266" w:rsidRPr="00B20F02" w:rsidRDefault="00B23266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5CD0956" w14:textId="4D3E4BB2" w:rsidR="00B23266" w:rsidRPr="00B20F02" w:rsidRDefault="00B23266" w:rsidP="00757F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5EC13D7" w14:textId="77777777" w:rsidR="00B23266" w:rsidRPr="00B20F02" w:rsidRDefault="00B23266" w:rsidP="00757F5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CC1F2A7" w14:textId="36858A72" w:rsidR="00B23266" w:rsidRPr="00B20F02" w:rsidRDefault="00B23266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</w:t>
            </w:r>
          </w:p>
        </w:tc>
      </w:tr>
      <w:tr w:rsidR="00CA2C18" w:rsidRPr="00B20F02" w14:paraId="42A535F2" w14:textId="77777777" w:rsidTr="00757F5C">
        <w:trPr>
          <w:trHeight w:val="334"/>
        </w:trPr>
        <w:tc>
          <w:tcPr>
            <w:tcW w:w="4157" w:type="dxa"/>
          </w:tcPr>
          <w:p w14:paraId="6BE82A2B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44A6AEE1" w14:textId="63B2E505" w:rsidR="00CA2C18" w:rsidRPr="00B20F02" w:rsidRDefault="0098522F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1,921</w:t>
            </w:r>
          </w:p>
        </w:tc>
        <w:tc>
          <w:tcPr>
            <w:tcW w:w="270" w:type="dxa"/>
          </w:tcPr>
          <w:p w14:paraId="498FBFEF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AC317A1" w14:textId="28DB59C0" w:rsidR="00CA2C18" w:rsidRPr="00B20F02" w:rsidRDefault="0098522F" w:rsidP="00757F5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331</w:t>
            </w:r>
          </w:p>
        </w:tc>
        <w:tc>
          <w:tcPr>
            <w:tcW w:w="270" w:type="dxa"/>
          </w:tcPr>
          <w:p w14:paraId="196E533B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7BCCCF" w14:textId="568F24B6" w:rsidR="00CA2C18" w:rsidRPr="00B20F02" w:rsidRDefault="0098522F" w:rsidP="00757F5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104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06CFAE5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FE1C090" w14:textId="2A30F980" w:rsidR="00CA2C18" w:rsidRPr="00B20F02" w:rsidRDefault="0098522F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2,14</w:t>
            </w:r>
            <w:r w:rsidR="003F0ECF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CA2C18" w:rsidRPr="00B20F02" w14:paraId="65A439D3" w14:textId="77777777" w:rsidTr="00757F5C">
        <w:trPr>
          <w:trHeight w:val="271"/>
        </w:trPr>
        <w:tc>
          <w:tcPr>
            <w:tcW w:w="4157" w:type="dxa"/>
          </w:tcPr>
          <w:p w14:paraId="57135E01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1D0A2515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D4C81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FACBB58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BE794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0FCC9E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29978D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A7C102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C18" w:rsidRPr="00B20F02" w14:paraId="056F6C0C" w14:textId="77777777" w:rsidTr="000B5864">
        <w:trPr>
          <w:trHeight w:val="389"/>
        </w:trPr>
        <w:tc>
          <w:tcPr>
            <w:tcW w:w="4157" w:type="dxa"/>
          </w:tcPr>
          <w:p w14:paraId="684B3428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3" w:type="dxa"/>
          </w:tcPr>
          <w:p w14:paraId="281CE0F0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E1B12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91711C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D047C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91BD33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3141130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E4391A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2C18" w:rsidRPr="00B20F02" w14:paraId="110C57C5" w14:textId="77777777" w:rsidTr="000B5864">
        <w:trPr>
          <w:trHeight w:val="425"/>
        </w:trPr>
        <w:tc>
          <w:tcPr>
            <w:tcW w:w="4157" w:type="dxa"/>
          </w:tcPr>
          <w:p w14:paraId="1E90B46B" w14:textId="77777777" w:rsidR="00CA2C18" w:rsidRPr="00B20F02" w:rsidRDefault="00CA2C18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ตราสารอนุพันธ์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(รายการปรับปรุงมูลค่ายุติธรรม)</w:t>
            </w:r>
          </w:p>
        </w:tc>
        <w:tc>
          <w:tcPr>
            <w:tcW w:w="1333" w:type="dxa"/>
          </w:tcPr>
          <w:p w14:paraId="30663F38" w14:textId="3B408BDF" w:rsidR="00CA2C18" w:rsidRPr="00B20F02" w:rsidRDefault="000B5864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D9412B8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9F12B5" w14:textId="146755E2" w:rsidR="00CA2C18" w:rsidRPr="00B20F02" w:rsidRDefault="000B5864" w:rsidP="00757F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59D78E1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332262" w14:textId="5B5682FC" w:rsidR="00CA2C18" w:rsidRPr="00B20F02" w:rsidRDefault="000B5864" w:rsidP="00757F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5BAF0DA" w14:textId="77777777" w:rsidR="00CA2C18" w:rsidRPr="00B20F02" w:rsidRDefault="00CA2C18" w:rsidP="00757F5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FB6C0B9" w14:textId="2219A357" w:rsidR="00CA2C18" w:rsidRPr="00B20F02" w:rsidRDefault="000B5864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B5864" w:rsidRPr="00B20F02" w14:paraId="368E1D7E" w14:textId="77777777" w:rsidTr="000B5864">
        <w:trPr>
          <w:trHeight w:val="425"/>
        </w:trPr>
        <w:tc>
          <w:tcPr>
            <w:tcW w:w="4157" w:type="dxa"/>
          </w:tcPr>
          <w:p w14:paraId="3174888A" w14:textId="4F7C8C2E" w:rsidR="000B5864" w:rsidRPr="00B20F02" w:rsidRDefault="000B5864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สินทรัพย์ชีวภาพ </w:t>
            </w:r>
            <w:r w:rsidRPr="00B20F0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การเปลี่ยนแปลงมูลค่ายุติธรรม</w:t>
            </w:r>
            <w:r w:rsidRPr="00B20F0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33" w:type="dxa"/>
          </w:tcPr>
          <w:p w14:paraId="5EA6EA47" w14:textId="7AF3D7EC" w:rsidR="000B5864" w:rsidRPr="00B20F02" w:rsidRDefault="000B5864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4767EF5" w14:textId="77777777" w:rsidR="000B5864" w:rsidRPr="00B20F02" w:rsidRDefault="000B5864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F15CB1" w14:textId="5ABCA915" w:rsidR="000B5864" w:rsidRPr="00B20F02" w:rsidRDefault="000B5864" w:rsidP="00757F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67DA40E" w14:textId="77777777" w:rsidR="000B5864" w:rsidRPr="00B20F02" w:rsidRDefault="000B5864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0B77F0" w14:textId="097EAF1C" w:rsidR="000B5864" w:rsidRPr="00B20F02" w:rsidRDefault="000B5864" w:rsidP="00757F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C051DA2" w14:textId="77777777" w:rsidR="000B5864" w:rsidRPr="00B20F02" w:rsidRDefault="000B5864" w:rsidP="00757F5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B4EBBFA" w14:textId="33851A89" w:rsidR="000B5864" w:rsidRPr="00B20F02" w:rsidRDefault="000B5864" w:rsidP="00757F5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B5864" w:rsidRPr="00B20F02" w14:paraId="2F7FCBDC" w14:textId="77777777" w:rsidTr="00757F5C">
        <w:trPr>
          <w:trHeight w:val="389"/>
        </w:trPr>
        <w:tc>
          <w:tcPr>
            <w:tcW w:w="4157" w:type="dxa"/>
          </w:tcPr>
          <w:p w14:paraId="218FDCE3" w14:textId="77777777" w:rsidR="000B5864" w:rsidRPr="00B20F02" w:rsidRDefault="000B5864" w:rsidP="000B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2719AC69" w14:textId="71321877" w:rsidR="000B5864" w:rsidRPr="00B20F02" w:rsidRDefault="000B5864" w:rsidP="000B58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EF7F79C" w14:textId="77777777" w:rsidR="000B5864" w:rsidRPr="00B20F02" w:rsidRDefault="000B5864" w:rsidP="000B58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9E2EFBE" w14:textId="4C60740E" w:rsidR="000B5864" w:rsidRPr="00B20F02" w:rsidRDefault="000B5864" w:rsidP="000B586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2141E39" w14:textId="77777777" w:rsidR="000B5864" w:rsidRPr="00B20F02" w:rsidRDefault="000B5864" w:rsidP="000B58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D82E26" w14:textId="60BE35B5" w:rsidR="000B5864" w:rsidRPr="00B20F02" w:rsidRDefault="000B5864" w:rsidP="000B586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6F3F8C" w14:textId="77777777" w:rsidR="000B5864" w:rsidRPr="00B20F02" w:rsidRDefault="000B5864" w:rsidP="000B586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E5C33C" w14:textId="588A2330" w:rsidR="000B5864" w:rsidRPr="00B20F02" w:rsidRDefault="000B5864" w:rsidP="000B58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B5864" w:rsidRPr="00B20F02" w14:paraId="04884DB8" w14:textId="77777777" w:rsidTr="00757F5C">
        <w:trPr>
          <w:trHeight w:val="389"/>
        </w:trPr>
        <w:tc>
          <w:tcPr>
            <w:tcW w:w="4157" w:type="dxa"/>
          </w:tcPr>
          <w:p w14:paraId="54BC8273" w14:textId="77777777" w:rsidR="000B5864" w:rsidRPr="00B20F02" w:rsidRDefault="000B5864" w:rsidP="000B5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5EE55336" w14:textId="389D582E" w:rsidR="000B5864" w:rsidRPr="00B20F02" w:rsidRDefault="000B5864" w:rsidP="000B58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1,907</w:t>
            </w:r>
          </w:p>
        </w:tc>
        <w:tc>
          <w:tcPr>
            <w:tcW w:w="270" w:type="dxa"/>
          </w:tcPr>
          <w:p w14:paraId="1EB62BDD" w14:textId="77777777" w:rsidR="000B5864" w:rsidRPr="00B20F02" w:rsidRDefault="000B5864" w:rsidP="000B58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BD90AE" w14:textId="074CBC40" w:rsidR="000B5864" w:rsidRPr="00B20F02" w:rsidRDefault="000B5864" w:rsidP="000B586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70" w:type="dxa"/>
          </w:tcPr>
          <w:p w14:paraId="7C64436A" w14:textId="77777777" w:rsidR="000B5864" w:rsidRPr="00B20F02" w:rsidRDefault="000B5864" w:rsidP="000B586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7B4267" w14:textId="25DE8711" w:rsidR="000B5864" w:rsidRPr="00B20F02" w:rsidRDefault="000B5864" w:rsidP="000B586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104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CAF3DDC" w14:textId="77777777" w:rsidR="000B5864" w:rsidRPr="00B20F02" w:rsidRDefault="000B5864" w:rsidP="000B586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E515F6" w14:textId="64F06A45" w:rsidR="000B5864" w:rsidRPr="00B20F02" w:rsidRDefault="000B5864" w:rsidP="000B586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2,078</w:t>
            </w:r>
          </w:p>
        </w:tc>
      </w:tr>
    </w:tbl>
    <w:p w14:paraId="21F854C6" w14:textId="36FF9885" w:rsidR="00CA2C18" w:rsidRPr="00B20F02" w:rsidRDefault="00CA2C18" w:rsidP="00417F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127"/>
        <w:rPr>
          <w:rFonts w:asciiTheme="majorBidi" w:hAnsiTheme="majorBidi" w:cstheme="majorBidi"/>
          <w:sz w:val="30"/>
          <w:szCs w:val="30"/>
        </w:rPr>
      </w:pPr>
    </w:p>
    <w:p w14:paraId="068AF658" w14:textId="77777777" w:rsidR="00CA2C18" w:rsidRPr="00B20F02" w:rsidRDefault="00CA2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/>
          <w:sz w:val="30"/>
          <w:szCs w:val="30"/>
          <w:cs/>
        </w:rPr>
        <w:br w:type="page"/>
      </w:r>
    </w:p>
    <w:p w14:paraId="493FFDFC" w14:textId="77777777" w:rsidR="00417F8F" w:rsidRPr="00B20F02" w:rsidRDefault="00417F8F" w:rsidP="00417F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127"/>
        <w:rPr>
          <w:rFonts w:asciiTheme="majorBidi" w:hAnsiTheme="majorBidi" w:cstheme="majorBidi"/>
          <w:sz w:val="30"/>
          <w:szCs w:val="30"/>
          <w:cs/>
        </w:rPr>
        <w:sectPr w:rsidR="00417F8F" w:rsidRPr="00B20F02" w:rsidSect="00D56CE2"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tbl>
      <w:tblPr>
        <w:tblW w:w="14229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0"/>
        <w:gridCol w:w="900"/>
        <w:gridCol w:w="1350"/>
        <w:gridCol w:w="253"/>
        <w:gridCol w:w="1333"/>
        <w:gridCol w:w="240"/>
        <w:gridCol w:w="1333"/>
        <w:gridCol w:w="270"/>
        <w:gridCol w:w="900"/>
        <w:gridCol w:w="270"/>
        <w:gridCol w:w="1080"/>
        <w:gridCol w:w="270"/>
        <w:gridCol w:w="1260"/>
      </w:tblGrid>
      <w:tr w:rsidR="001929DA" w:rsidRPr="00B20F02" w14:paraId="753FE1E7" w14:textId="77777777" w:rsidTr="00455C2C">
        <w:trPr>
          <w:cantSplit/>
          <w:trHeight w:hRule="exact" w:val="353"/>
        </w:trPr>
        <w:tc>
          <w:tcPr>
            <w:tcW w:w="4770" w:type="dxa"/>
          </w:tcPr>
          <w:p w14:paraId="31C48F90" w14:textId="77777777" w:rsidR="001929DA" w:rsidRPr="00B20F02" w:rsidRDefault="001929DA" w:rsidP="00455C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C44833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8559" w:type="dxa"/>
            <w:gridSpan w:val="11"/>
          </w:tcPr>
          <w:p w14:paraId="7112B1E7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0F0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929DA" w:rsidRPr="00B20F02" w14:paraId="7AB4902C" w14:textId="77777777" w:rsidTr="00455C2C">
        <w:trPr>
          <w:cantSplit/>
          <w:trHeight w:val="139"/>
        </w:trPr>
        <w:tc>
          <w:tcPr>
            <w:tcW w:w="4770" w:type="dxa"/>
          </w:tcPr>
          <w:p w14:paraId="2ECA45D8" w14:textId="77777777" w:rsidR="001929DA" w:rsidRPr="00B20F02" w:rsidRDefault="001929DA" w:rsidP="00455C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E62ABD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9026223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253" w:type="dxa"/>
          </w:tcPr>
          <w:p w14:paraId="2B7BAB83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3" w:type="dxa"/>
          </w:tcPr>
          <w:p w14:paraId="426F8F6A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4CDDB2A5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3" w:type="dxa"/>
            <w:vAlign w:val="bottom"/>
          </w:tcPr>
          <w:p w14:paraId="701B3550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ED921F1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4"/>
            <w:tcBorders>
              <w:bottom w:val="nil"/>
            </w:tcBorders>
            <w:vAlign w:val="bottom"/>
          </w:tcPr>
          <w:p w14:paraId="4AF7F956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6252977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1929DA" w:rsidRPr="00B20F02" w14:paraId="364060E3" w14:textId="77777777" w:rsidTr="00455C2C">
        <w:trPr>
          <w:cantSplit/>
          <w:trHeight w:val="139"/>
        </w:trPr>
        <w:tc>
          <w:tcPr>
            <w:tcW w:w="4770" w:type="dxa"/>
          </w:tcPr>
          <w:p w14:paraId="7C0BCEEF" w14:textId="77777777" w:rsidR="001929DA" w:rsidRPr="00B20F02" w:rsidRDefault="001929DA" w:rsidP="00455C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0E96D7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BDA53A" w14:textId="38163E88" w:rsidR="001929DA" w:rsidRPr="00B20F02" w:rsidRDefault="000C58DB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1929DA" w:rsidRPr="00B20F0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1929DA" w:rsidRPr="00B20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3" w:type="dxa"/>
          </w:tcPr>
          <w:p w14:paraId="347863EF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3" w:type="dxa"/>
          </w:tcPr>
          <w:p w14:paraId="099E94B4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240" w:type="dxa"/>
          </w:tcPr>
          <w:p w14:paraId="23BB7ECE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3" w:type="dxa"/>
            <w:vAlign w:val="bottom"/>
          </w:tcPr>
          <w:p w14:paraId="6AFC6E43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11F00D7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4"/>
            <w:tcBorders>
              <w:bottom w:val="nil"/>
            </w:tcBorders>
            <w:vAlign w:val="bottom"/>
          </w:tcPr>
          <w:p w14:paraId="4D7025BA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</w:p>
        </w:tc>
        <w:tc>
          <w:tcPr>
            <w:tcW w:w="1260" w:type="dxa"/>
            <w:vAlign w:val="bottom"/>
          </w:tcPr>
          <w:p w14:paraId="62642084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1929DA" w:rsidRPr="00B20F02" w14:paraId="43DE495B" w14:textId="77777777" w:rsidTr="00455C2C">
        <w:trPr>
          <w:cantSplit/>
          <w:trHeight w:val="139"/>
        </w:trPr>
        <w:tc>
          <w:tcPr>
            <w:tcW w:w="4770" w:type="dxa"/>
          </w:tcPr>
          <w:p w14:paraId="5ED1C4BF" w14:textId="77777777" w:rsidR="001929DA" w:rsidRPr="00B20F02" w:rsidRDefault="001929DA" w:rsidP="00455C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75BCE3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DC20B7" w14:textId="0528F798" w:rsidR="001929DA" w:rsidRPr="00B20F02" w:rsidRDefault="000C58DB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253" w:type="dxa"/>
          </w:tcPr>
          <w:p w14:paraId="2ADFD490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3" w:type="dxa"/>
          </w:tcPr>
          <w:p w14:paraId="67EA681C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จากการเปลี่ยน</w:t>
            </w:r>
          </w:p>
        </w:tc>
        <w:tc>
          <w:tcPr>
            <w:tcW w:w="240" w:type="dxa"/>
          </w:tcPr>
          <w:p w14:paraId="26A8E52C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3" w:type="dxa"/>
            <w:vAlign w:val="bottom"/>
          </w:tcPr>
          <w:p w14:paraId="386C8B26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3722F331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52D87617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cs/>
              </w:rPr>
              <w:t>(รายจ่าย) / รายได้ใน</w:t>
            </w:r>
          </w:p>
        </w:tc>
        <w:tc>
          <w:tcPr>
            <w:tcW w:w="1260" w:type="dxa"/>
            <w:vAlign w:val="bottom"/>
          </w:tcPr>
          <w:p w14:paraId="553741A5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1929DA" w:rsidRPr="00B20F02" w14:paraId="0C28E73A" w14:textId="77777777" w:rsidTr="00455C2C">
        <w:trPr>
          <w:cantSplit/>
          <w:trHeight w:val="139"/>
        </w:trPr>
        <w:tc>
          <w:tcPr>
            <w:tcW w:w="4770" w:type="dxa"/>
          </w:tcPr>
          <w:p w14:paraId="41B10FE9" w14:textId="77777777" w:rsidR="001929DA" w:rsidRPr="00B20F02" w:rsidRDefault="001929DA" w:rsidP="00455C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BC2E0B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E3F3204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253" w:type="dxa"/>
          </w:tcPr>
          <w:p w14:paraId="296E8B03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3" w:type="dxa"/>
          </w:tcPr>
          <w:p w14:paraId="10D7B77A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cs/>
              </w:rPr>
              <w:t>แปลงนโยบาย</w:t>
            </w:r>
          </w:p>
        </w:tc>
        <w:tc>
          <w:tcPr>
            <w:tcW w:w="240" w:type="dxa"/>
          </w:tcPr>
          <w:p w14:paraId="3EA67E70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144D7498" w14:textId="045CE793" w:rsidR="001929DA" w:rsidRPr="00B20F02" w:rsidRDefault="000C58DB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1929DA" w:rsidRPr="00B20F0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1929DA" w:rsidRPr="00B20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A7E9FE4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6C8E244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39D2F08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222811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67C5B4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1866B4" w14:textId="191F427B" w:rsidR="001929DA" w:rsidRPr="00B20F02" w:rsidRDefault="000C58DB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1929DA" w:rsidRPr="00B20F02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1929DA" w:rsidRPr="00B20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929DA" w:rsidRPr="00B20F02" w14:paraId="69AD1664" w14:textId="77777777" w:rsidTr="00455C2C">
        <w:trPr>
          <w:cantSplit/>
          <w:trHeight w:val="139"/>
        </w:trPr>
        <w:tc>
          <w:tcPr>
            <w:tcW w:w="4770" w:type="dxa"/>
          </w:tcPr>
          <w:p w14:paraId="183B5BC3" w14:textId="77777777" w:rsidR="001929DA" w:rsidRPr="00B20F02" w:rsidRDefault="001929DA" w:rsidP="00455C2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83C0A74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50" w:type="dxa"/>
          </w:tcPr>
          <w:p w14:paraId="7269C9F9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ในงวดก่อน</w:t>
            </w:r>
          </w:p>
        </w:tc>
        <w:tc>
          <w:tcPr>
            <w:tcW w:w="253" w:type="dxa"/>
          </w:tcPr>
          <w:p w14:paraId="5F763A62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3" w:type="dxa"/>
          </w:tcPr>
          <w:p w14:paraId="55AAB537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cs/>
              </w:rPr>
              <w:t>การบัญชี</w:t>
            </w:r>
          </w:p>
        </w:tc>
        <w:tc>
          <w:tcPr>
            <w:tcW w:w="240" w:type="dxa"/>
          </w:tcPr>
          <w:p w14:paraId="10F6E33D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6A784FFB" w14:textId="50AE73B2" w:rsidR="001929DA" w:rsidRPr="00B20F02" w:rsidRDefault="000C58DB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24A15290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E913E3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17ACC070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95F3B6A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35772A39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9BA8F2" w14:textId="49168A53" w:rsidR="001929DA" w:rsidRPr="00B20F02" w:rsidRDefault="000C58DB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1929DA" w:rsidRPr="00B20F02" w14:paraId="72B4519E" w14:textId="77777777" w:rsidTr="00455C2C">
        <w:trPr>
          <w:cantSplit/>
          <w:trHeight w:hRule="exact" w:val="344"/>
        </w:trPr>
        <w:tc>
          <w:tcPr>
            <w:tcW w:w="4770" w:type="dxa"/>
          </w:tcPr>
          <w:p w14:paraId="3040E94C" w14:textId="77777777" w:rsidR="001929DA" w:rsidRPr="00B20F02" w:rsidRDefault="001929DA" w:rsidP="00455C2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542E2D3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59" w:type="dxa"/>
            <w:gridSpan w:val="11"/>
          </w:tcPr>
          <w:p w14:paraId="320486CE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929DA" w:rsidRPr="00B20F02" w14:paraId="69C70241" w14:textId="77777777" w:rsidTr="00455C2C">
        <w:trPr>
          <w:trHeight w:hRule="exact" w:val="374"/>
        </w:trPr>
        <w:tc>
          <w:tcPr>
            <w:tcW w:w="4770" w:type="dxa"/>
          </w:tcPr>
          <w:p w14:paraId="0AAC10DD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060FA882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04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21C03BE0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04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3" w:type="dxa"/>
          </w:tcPr>
          <w:p w14:paraId="66C5C023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04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</w:tcPr>
          <w:p w14:paraId="4B68EEA8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04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</w:tcPr>
          <w:p w14:paraId="13988B1C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04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</w:tcPr>
          <w:p w14:paraId="5E1D701C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04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A62D231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2C266A7C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8CFD1DD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7B2FBAE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86E075E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01D9416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1929DA" w:rsidRPr="00B20F02" w14:paraId="2610073F" w14:textId="77777777" w:rsidTr="00455C2C">
        <w:trPr>
          <w:trHeight w:val="139"/>
        </w:trPr>
        <w:tc>
          <w:tcPr>
            <w:tcW w:w="4770" w:type="dxa"/>
            <w:shd w:val="clear" w:color="auto" w:fill="auto"/>
          </w:tcPr>
          <w:p w14:paraId="12AE77E5" w14:textId="4AB6B607" w:rsidR="001929DA" w:rsidRPr="00B20F02" w:rsidRDefault="00D715F1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ลูกหนี้การค้า </w:t>
            </w:r>
            <w:r w:rsidRPr="00B20F0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(ค่าเผื่อ</w:t>
            </w:r>
            <w:r w:rsidRPr="00B20F0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Pr="00B20F0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</w:tcPr>
          <w:p w14:paraId="4A3A3E78" w14:textId="79371755" w:rsidR="001929DA" w:rsidRPr="00B20F02" w:rsidRDefault="000C58DB" w:rsidP="00455C2C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350" w:type="dxa"/>
          </w:tcPr>
          <w:p w14:paraId="377B56DD" w14:textId="169A379D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</w:t>
            </w:r>
          </w:p>
        </w:tc>
        <w:tc>
          <w:tcPr>
            <w:tcW w:w="253" w:type="dxa"/>
          </w:tcPr>
          <w:p w14:paraId="11C02AE3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</w:tcPr>
          <w:p w14:paraId="143A0EB3" w14:textId="40A58B1B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Pr="00B20F02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40" w:type="dxa"/>
          </w:tcPr>
          <w:p w14:paraId="1252A067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</w:tcPr>
          <w:p w14:paraId="06E04BD0" w14:textId="36B08FB4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</w:t>
            </w:r>
          </w:p>
        </w:tc>
        <w:tc>
          <w:tcPr>
            <w:tcW w:w="270" w:type="dxa"/>
          </w:tcPr>
          <w:p w14:paraId="65C92D79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71E25CA9" w14:textId="79A9FEDD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B20F02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409BA34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4392BA4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04C08BF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FF85CE1" w14:textId="6B5A1D05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</w:p>
        </w:tc>
      </w:tr>
      <w:tr w:rsidR="001929DA" w:rsidRPr="00B20F02" w14:paraId="254FCC5C" w14:textId="77777777" w:rsidTr="00455C2C">
        <w:trPr>
          <w:trHeight w:val="139"/>
        </w:trPr>
        <w:tc>
          <w:tcPr>
            <w:tcW w:w="4770" w:type="dxa"/>
            <w:shd w:val="clear" w:color="auto" w:fill="auto"/>
          </w:tcPr>
          <w:p w14:paraId="4FF2B7C1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สินค้าคงเหลือ </w:t>
            </w:r>
            <w:r w:rsidRPr="00B20F0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(ค่าเผื่อการลดมูลค่า)</w:t>
            </w:r>
          </w:p>
        </w:tc>
        <w:tc>
          <w:tcPr>
            <w:tcW w:w="900" w:type="dxa"/>
          </w:tcPr>
          <w:p w14:paraId="2D8045F9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2D0939A6" w14:textId="5AD3B0F8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</w:p>
        </w:tc>
        <w:tc>
          <w:tcPr>
            <w:tcW w:w="253" w:type="dxa"/>
          </w:tcPr>
          <w:p w14:paraId="55F56720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</w:tcPr>
          <w:p w14:paraId="42821DF4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14C3DFA0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</w:tcPr>
          <w:p w14:paraId="3966C9A1" w14:textId="54AA8A33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3751EA6C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5C9B0F45" w14:textId="00FF575C" w:rsidR="001929DA" w:rsidRPr="00B20F02" w:rsidRDefault="000C58DB" w:rsidP="00455C2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</w:p>
        </w:tc>
        <w:tc>
          <w:tcPr>
            <w:tcW w:w="270" w:type="dxa"/>
          </w:tcPr>
          <w:p w14:paraId="43A5A255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4516FAB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335D655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436C1AE0" w14:textId="2F054517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</w:t>
            </w:r>
          </w:p>
        </w:tc>
      </w:tr>
      <w:tr w:rsidR="001929DA" w:rsidRPr="00B20F02" w14:paraId="2045C7DB" w14:textId="77777777" w:rsidTr="00455C2C">
        <w:trPr>
          <w:trHeight w:val="139"/>
        </w:trPr>
        <w:tc>
          <w:tcPr>
            <w:tcW w:w="4770" w:type="dxa"/>
            <w:shd w:val="clear" w:color="auto" w:fill="auto"/>
          </w:tcPr>
          <w:p w14:paraId="015FACC2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สินทรัพย์ชีวภาพ </w:t>
            </w:r>
            <w:r w:rsidRPr="00B20F0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(การจ้างเลี้ยงประกันราคา)</w:t>
            </w:r>
          </w:p>
        </w:tc>
        <w:tc>
          <w:tcPr>
            <w:tcW w:w="900" w:type="dxa"/>
          </w:tcPr>
          <w:p w14:paraId="4E733EF4" w14:textId="77777777" w:rsidR="001929DA" w:rsidRPr="00B20F02" w:rsidRDefault="001929DA" w:rsidP="00455C2C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3643047D" w14:textId="180C174C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</w:t>
            </w:r>
          </w:p>
        </w:tc>
        <w:tc>
          <w:tcPr>
            <w:tcW w:w="253" w:type="dxa"/>
          </w:tcPr>
          <w:p w14:paraId="440FF94A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3" w:type="dxa"/>
          </w:tcPr>
          <w:p w14:paraId="33DB6978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0369F56B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33" w:type="dxa"/>
          </w:tcPr>
          <w:p w14:paraId="12F8AEAA" w14:textId="00D58396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</w:t>
            </w:r>
          </w:p>
        </w:tc>
        <w:tc>
          <w:tcPr>
            <w:tcW w:w="270" w:type="dxa"/>
          </w:tcPr>
          <w:p w14:paraId="69516A59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7369DA2E" w14:textId="256A7831" w:rsidR="001929DA" w:rsidRPr="00B20F02" w:rsidRDefault="000C58DB" w:rsidP="00455C2C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3EE40E99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E10CF09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5E362BC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F4FB7AA" w14:textId="53FD8856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</w:p>
        </w:tc>
      </w:tr>
      <w:tr w:rsidR="001929DA" w:rsidRPr="00B20F02" w14:paraId="5C64892C" w14:textId="77777777" w:rsidTr="00455C2C">
        <w:trPr>
          <w:trHeight w:val="139"/>
        </w:trPr>
        <w:tc>
          <w:tcPr>
            <w:tcW w:w="4770" w:type="dxa"/>
          </w:tcPr>
          <w:p w14:paraId="3010E0E5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เงินลงทุน </w:t>
            </w:r>
            <w:r w:rsidRPr="00B20F0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(ค่าเผื่อการด้อยค่า)</w:t>
            </w:r>
          </w:p>
        </w:tc>
        <w:tc>
          <w:tcPr>
            <w:tcW w:w="900" w:type="dxa"/>
          </w:tcPr>
          <w:p w14:paraId="12907DD9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4C389A57" w14:textId="32EEE860" w:rsidR="001929DA" w:rsidRPr="00B20F02" w:rsidRDefault="000C58DB" w:rsidP="00455C2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253" w:type="dxa"/>
          </w:tcPr>
          <w:p w14:paraId="3285D166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</w:tcPr>
          <w:p w14:paraId="52BF0F12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06B1F74A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</w:tcPr>
          <w:p w14:paraId="74688BE0" w14:textId="73645996" w:rsidR="001929DA" w:rsidRPr="00B20F02" w:rsidRDefault="000C58DB" w:rsidP="00455C2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69CB00D7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2BEC2AAC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E2DD7E9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FC0CDCD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2A4083E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9DCF309" w14:textId="4F319DB5" w:rsidR="001929DA" w:rsidRPr="00B20F02" w:rsidRDefault="000C58DB" w:rsidP="00455C2C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</w:p>
        </w:tc>
      </w:tr>
      <w:tr w:rsidR="001929DA" w:rsidRPr="00B20F02" w14:paraId="31DB2F7E" w14:textId="77777777" w:rsidTr="00455C2C">
        <w:trPr>
          <w:trHeight w:val="334"/>
        </w:trPr>
        <w:tc>
          <w:tcPr>
            <w:tcW w:w="4770" w:type="dxa"/>
          </w:tcPr>
          <w:p w14:paraId="17EF32DB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ที่ดิน อาคารและอุปกรณ์ </w:t>
            </w:r>
            <w:r w:rsidRPr="00B20F0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(จากการตีราคาลดลงและ</w:t>
            </w:r>
          </w:p>
        </w:tc>
        <w:tc>
          <w:tcPr>
            <w:tcW w:w="900" w:type="dxa"/>
          </w:tcPr>
          <w:p w14:paraId="4E7EB52E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DF97356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3" w:type="dxa"/>
          </w:tcPr>
          <w:p w14:paraId="15CA8AFA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</w:tcPr>
          <w:p w14:paraId="16425F7B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</w:tcPr>
          <w:p w14:paraId="0B55B02D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</w:tcPr>
          <w:p w14:paraId="7154748E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0084CFE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7E8B35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6AF4F6A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866334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498CFF5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56EAC76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29DA" w:rsidRPr="00B20F02" w14:paraId="7C59AB0F" w14:textId="77777777" w:rsidTr="00455C2C">
        <w:trPr>
          <w:trHeight w:val="334"/>
        </w:trPr>
        <w:tc>
          <w:tcPr>
            <w:tcW w:w="4770" w:type="dxa"/>
          </w:tcPr>
          <w:p w14:paraId="40B9BBBB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8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ความแตกต่างของค่าเสื่อมราคา)</w:t>
            </w:r>
          </w:p>
        </w:tc>
        <w:tc>
          <w:tcPr>
            <w:tcW w:w="900" w:type="dxa"/>
            <w:tcBorders>
              <w:bottom w:val="nil"/>
            </w:tcBorders>
          </w:tcPr>
          <w:p w14:paraId="3063CF4C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001472B3" w14:textId="5B27EE9B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53" w:type="dxa"/>
          </w:tcPr>
          <w:p w14:paraId="2B80F992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</w:tcPr>
          <w:p w14:paraId="0DF326E4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4427B991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</w:tcPr>
          <w:p w14:paraId="4306C71E" w14:textId="732CAED7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611A2C3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D9DFD04" w14:textId="25F7210E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10044C4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5AE388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3D78118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3D804166" w14:textId="5F568CA0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1929DA" w:rsidRPr="00B20F02" w14:paraId="4A3A3F84" w14:textId="77777777" w:rsidTr="00455C2C">
        <w:trPr>
          <w:trHeight w:val="139"/>
        </w:trPr>
        <w:tc>
          <w:tcPr>
            <w:tcW w:w="4770" w:type="dxa"/>
          </w:tcPr>
          <w:p w14:paraId="170469D2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900" w:type="dxa"/>
            <w:tcBorders>
              <w:bottom w:val="nil"/>
            </w:tcBorders>
          </w:tcPr>
          <w:p w14:paraId="1F5C4B13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32B8CAB4" w14:textId="6E7771D3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380</w:t>
            </w:r>
          </w:p>
        </w:tc>
        <w:tc>
          <w:tcPr>
            <w:tcW w:w="253" w:type="dxa"/>
          </w:tcPr>
          <w:p w14:paraId="76453B12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</w:tcPr>
          <w:p w14:paraId="58F82004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41F12AAC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  <w:shd w:val="clear" w:color="auto" w:fill="auto"/>
          </w:tcPr>
          <w:p w14:paraId="5BFECD91" w14:textId="50907EF6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380</w:t>
            </w:r>
          </w:p>
        </w:tc>
        <w:tc>
          <w:tcPr>
            <w:tcW w:w="270" w:type="dxa"/>
            <w:shd w:val="clear" w:color="auto" w:fill="auto"/>
          </w:tcPr>
          <w:p w14:paraId="59211FA5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66C7F353" w14:textId="23346868" w:rsidR="001929DA" w:rsidRPr="00B20F02" w:rsidRDefault="001929DA" w:rsidP="00455C2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FCEB70F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851703F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74C0AC3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B45A791" w14:textId="57F5647A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363</w:t>
            </w:r>
          </w:p>
        </w:tc>
      </w:tr>
      <w:tr w:rsidR="001929DA" w:rsidRPr="00B20F02" w14:paraId="2E870984" w14:textId="77777777" w:rsidTr="00455C2C">
        <w:trPr>
          <w:trHeight w:val="139"/>
        </w:trPr>
        <w:tc>
          <w:tcPr>
            <w:tcW w:w="4770" w:type="dxa"/>
          </w:tcPr>
          <w:p w14:paraId="37A37CA0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900" w:type="dxa"/>
            <w:tcBorders>
              <w:bottom w:val="nil"/>
            </w:tcBorders>
          </w:tcPr>
          <w:p w14:paraId="15F0DF84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4BB992D" w14:textId="1EDAFA72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1929DA" w:rsidRPr="00B20F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442</w:t>
            </w:r>
          </w:p>
        </w:tc>
        <w:tc>
          <w:tcPr>
            <w:tcW w:w="253" w:type="dxa"/>
            <w:tcBorders>
              <w:bottom w:val="nil"/>
            </w:tcBorders>
          </w:tcPr>
          <w:p w14:paraId="3BF04577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  <w:tcBorders>
              <w:bottom w:val="nil"/>
            </w:tcBorders>
          </w:tcPr>
          <w:p w14:paraId="0BA5B236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6EB27C22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  <w:tcBorders>
              <w:bottom w:val="nil"/>
            </w:tcBorders>
            <w:shd w:val="clear" w:color="auto" w:fill="auto"/>
          </w:tcPr>
          <w:p w14:paraId="50511F3C" w14:textId="3EECCDDF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1929DA" w:rsidRPr="00B20F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3281670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43F1B821" w14:textId="6988919D" w:rsidR="001929DA" w:rsidRPr="00B20F02" w:rsidRDefault="001929DA" w:rsidP="00455C2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110</w:t>
            </w:r>
            <w:r w:rsidRPr="00B20F02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31A3FB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A6C8D6E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17A861C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477AF25" w14:textId="4EEF828C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1929DA" w:rsidRPr="00B20F0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332</w:t>
            </w:r>
          </w:p>
        </w:tc>
      </w:tr>
      <w:tr w:rsidR="001929DA" w:rsidRPr="00B20F02" w14:paraId="48573E57" w14:textId="77777777" w:rsidTr="00455C2C">
        <w:trPr>
          <w:trHeight w:val="334"/>
        </w:trPr>
        <w:tc>
          <w:tcPr>
            <w:tcW w:w="4770" w:type="dxa"/>
            <w:tcBorders>
              <w:bottom w:val="nil"/>
            </w:tcBorders>
          </w:tcPr>
          <w:p w14:paraId="0D84D629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tcBorders>
              <w:bottom w:val="nil"/>
            </w:tcBorders>
          </w:tcPr>
          <w:p w14:paraId="3C18A821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8F6CD89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4F37C88D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2A15A383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B2EADB6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68CADFC7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F7CC21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25EEAF9" w14:textId="140FA36D" w:rsidR="001929DA" w:rsidRPr="00B20F02" w:rsidRDefault="000C58DB" w:rsidP="00455C2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693C41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63975BC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668B42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9F93446" w14:textId="303340AD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</w:p>
        </w:tc>
      </w:tr>
      <w:tr w:rsidR="001929DA" w:rsidRPr="00B20F02" w14:paraId="470A16E5" w14:textId="77777777" w:rsidTr="00455C2C">
        <w:trPr>
          <w:trHeight w:val="334"/>
        </w:trPr>
        <w:tc>
          <w:tcPr>
            <w:tcW w:w="4770" w:type="dxa"/>
            <w:tcBorders>
              <w:bottom w:val="nil"/>
            </w:tcBorders>
          </w:tcPr>
          <w:p w14:paraId="55FF726F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  <w:p w14:paraId="43D5FC91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cs/>
              </w:rPr>
              <w:t>ของการป้องกันความเสี่ยงกระแสเงินสด</w:t>
            </w:r>
          </w:p>
        </w:tc>
        <w:tc>
          <w:tcPr>
            <w:tcW w:w="900" w:type="dxa"/>
            <w:tcBorders>
              <w:bottom w:val="nil"/>
            </w:tcBorders>
          </w:tcPr>
          <w:p w14:paraId="03472444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B46F328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BEB370D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3" w:type="dxa"/>
            <w:tcBorders>
              <w:top w:val="nil"/>
              <w:bottom w:val="nil"/>
            </w:tcBorders>
          </w:tcPr>
          <w:p w14:paraId="19ABBF52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6CD77F35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2380CF7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B562B2F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13C3808B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E271F80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F04485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581860D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5004B22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4F29DA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3054325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BEDD011" w14:textId="04C7E37D" w:rsidR="001929DA" w:rsidRPr="00B20F02" w:rsidRDefault="000C58DB" w:rsidP="00455C2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53C5B0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1D3BC8A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2F4DE89" w14:textId="4E17826D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</w:tr>
      <w:tr w:rsidR="001929DA" w:rsidRPr="00B20F02" w14:paraId="6E8CF614" w14:textId="77777777" w:rsidTr="00455C2C">
        <w:trPr>
          <w:trHeight w:val="334"/>
        </w:trPr>
        <w:tc>
          <w:tcPr>
            <w:tcW w:w="4770" w:type="dxa"/>
            <w:tcBorders>
              <w:top w:val="nil"/>
              <w:bottom w:val="nil"/>
            </w:tcBorders>
          </w:tcPr>
          <w:p w14:paraId="691D22F6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ที่ดิน อาคาร และอุปกรณ์ </w:t>
            </w:r>
            <w:r w:rsidRPr="00B20F0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(ขาดทุนจากการด้อยค่า)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DD3140E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5B52B03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3" w:type="dxa"/>
            <w:tcBorders>
              <w:top w:val="nil"/>
            </w:tcBorders>
          </w:tcPr>
          <w:p w14:paraId="523FE855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78C0E156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1A91A5FE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6099BD97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50B2C2A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8AA06BA" w14:textId="3FEDE266" w:rsidR="001929DA" w:rsidRPr="00B20F02" w:rsidRDefault="000C58DB" w:rsidP="00455C2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</w:p>
        </w:tc>
        <w:tc>
          <w:tcPr>
            <w:tcW w:w="270" w:type="dxa"/>
            <w:tcBorders>
              <w:top w:val="nil"/>
            </w:tcBorders>
          </w:tcPr>
          <w:p w14:paraId="4DD0BB47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BAD64FD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60821B7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1024139" w14:textId="629C2ABA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</w:p>
        </w:tc>
      </w:tr>
      <w:tr w:rsidR="001929DA" w:rsidRPr="00B20F02" w14:paraId="6A1D3376" w14:textId="77777777" w:rsidTr="00455C2C">
        <w:trPr>
          <w:trHeight w:val="334"/>
        </w:trPr>
        <w:tc>
          <w:tcPr>
            <w:tcW w:w="4770" w:type="dxa"/>
            <w:tcBorders>
              <w:top w:val="nil"/>
            </w:tcBorders>
          </w:tcPr>
          <w:p w14:paraId="30C95D52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ๆ   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80DD69A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5EE9430" w14:textId="129DB594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53" w:type="dxa"/>
            <w:tcBorders>
              <w:top w:val="nil"/>
            </w:tcBorders>
          </w:tcPr>
          <w:p w14:paraId="2CB7986E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</w:tcPr>
          <w:p w14:paraId="1A5F8722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top w:val="nil"/>
            </w:tcBorders>
          </w:tcPr>
          <w:p w14:paraId="5DCFEEA7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</w:tcPr>
          <w:p w14:paraId="0D036B91" w14:textId="3B73B802" w:rsidR="001929DA" w:rsidRPr="00B20F02" w:rsidRDefault="000C58DB" w:rsidP="00455C2C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14:paraId="5742468F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499AE39" w14:textId="445573F9" w:rsidR="001929DA" w:rsidRPr="00B20F02" w:rsidRDefault="001929DA" w:rsidP="00455C2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36BD851E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FA8A385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395F411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4AC10658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1929DA" w:rsidRPr="00B20F02" w14:paraId="6796D9DF" w14:textId="77777777" w:rsidTr="00CA2C18">
        <w:trPr>
          <w:trHeight w:val="334"/>
        </w:trPr>
        <w:tc>
          <w:tcPr>
            <w:tcW w:w="4770" w:type="dxa"/>
            <w:tcBorders>
              <w:bottom w:val="nil"/>
            </w:tcBorders>
          </w:tcPr>
          <w:p w14:paraId="7D4C195E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6B7633BE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30ABDEF5" w14:textId="51C08016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1929DA" w:rsidRPr="00B20F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999</w:t>
            </w:r>
          </w:p>
        </w:tc>
        <w:tc>
          <w:tcPr>
            <w:tcW w:w="253" w:type="dxa"/>
            <w:tcBorders>
              <w:bottom w:val="nil"/>
            </w:tcBorders>
          </w:tcPr>
          <w:p w14:paraId="4C953C3D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</w:tcPr>
          <w:p w14:paraId="1434C4D5" w14:textId="53CC9855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F02"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</w:t>
            </w:r>
            <w:r w:rsidRPr="00B20F02">
              <w:rPr>
                <w:rFonts w:asciiTheme="majorBidi" w:hAnsiTheme="majorBidi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476FDC98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</w:tcPr>
          <w:p w14:paraId="296E9C6B" w14:textId="24326DCB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1929DA" w:rsidRPr="00B20F0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988</w:t>
            </w:r>
          </w:p>
        </w:tc>
        <w:tc>
          <w:tcPr>
            <w:tcW w:w="270" w:type="dxa"/>
            <w:tcBorders>
              <w:bottom w:val="nil"/>
            </w:tcBorders>
          </w:tcPr>
          <w:p w14:paraId="13738F9D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3592C3C" w14:textId="236CD5AB" w:rsidR="001929DA" w:rsidRPr="00B20F02" w:rsidRDefault="001929DA" w:rsidP="00455C2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71</w:t>
            </w:r>
            <w:r w:rsidRPr="00B20F02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F02EE76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E82F796" w14:textId="7123F63F" w:rsidR="001929DA" w:rsidRPr="00B20F02" w:rsidRDefault="000C58DB" w:rsidP="00455C2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116123B7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6A3DE60" w14:textId="5DDC812A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1929DA" w:rsidRPr="00B20F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921</w:t>
            </w:r>
          </w:p>
        </w:tc>
      </w:tr>
      <w:tr w:rsidR="00CA2C18" w:rsidRPr="00B20F02" w14:paraId="490E57DB" w14:textId="77777777" w:rsidTr="00CA2C18">
        <w:trPr>
          <w:trHeight w:val="334"/>
        </w:trPr>
        <w:tc>
          <w:tcPr>
            <w:tcW w:w="4770" w:type="dxa"/>
            <w:tcBorders>
              <w:bottom w:val="nil"/>
            </w:tcBorders>
          </w:tcPr>
          <w:p w14:paraId="4F69BE07" w14:textId="77777777" w:rsidR="00CA2C18" w:rsidRPr="00B20F02" w:rsidRDefault="00CA2C18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6ABF91F" w14:textId="77777777" w:rsidR="00CA2C18" w:rsidRPr="00B20F02" w:rsidRDefault="00CA2C18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2E80E74A" w14:textId="77777777" w:rsidR="00CA2C18" w:rsidRPr="00B20F02" w:rsidRDefault="00CA2C18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3" w:type="dxa"/>
            <w:tcBorders>
              <w:bottom w:val="nil"/>
            </w:tcBorders>
          </w:tcPr>
          <w:p w14:paraId="2235D13C" w14:textId="77777777" w:rsidR="00CA2C18" w:rsidRPr="00B20F02" w:rsidRDefault="00CA2C18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</w:tcPr>
          <w:p w14:paraId="05A8ABFD" w14:textId="77777777" w:rsidR="00CA2C18" w:rsidRPr="00B20F02" w:rsidRDefault="00CA2C18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tcBorders>
              <w:bottom w:val="nil"/>
            </w:tcBorders>
          </w:tcPr>
          <w:p w14:paraId="32DABD70" w14:textId="77777777" w:rsidR="00CA2C18" w:rsidRPr="00B20F02" w:rsidRDefault="00CA2C18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</w:tcPr>
          <w:p w14:paraId="0CA231D4" w14:textId="77777777" w:rsidR="00CA2C18" w:rsidRPr="00B20F02" w:rsidRDefault="00CA2C18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55E5813" w14:textId="77777777" w:rsidR="00CA2C18" w:rsidRPr="00B20F02" w:rsidRDefault="00CA2C18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F65A45F" w14:textId="77777777" w:rsidR="00CA2C18" w:rsidRPr="00B20F02" w:rsidRDefault="00CA2C18" w:rsidP="00455C2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95FB7B1" w14:textId="77777777" w:rsidR="00CA2C18" w:rsidRPr="00B20F02" w:rsidRDefault="00CA2C18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816B959" w14:textId="77777777" w:rsidR="00CA2C18" w:rsidRPr="00B20F02" w:rsidRDefault="00CA2C18" w:rsidP="00455C2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D16013" w14:textId="77777777" w:rsidR="00CA2C18" w:rsidRPr="00B20F02" w:rsidRDefault="00CA2C18" w:rsidP="00455C2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2D5FA374" w14:textId="77777777" w:rsidR="00CA2C18" w:rsidRPr="00B20F02" w:rsidRDefault="00CA2C18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1929DA" w:rsidRPr="00B20F02" w14:paraId="3048841C" w14:textId="77777777" w:rsidTr="001929DA">
        <w:tc>
          <w:tcPr>
            <w:tcW w:w="4770" w:type="dxa"/>
          </w:tcPr>
          <w:p w14:paraId="42CF2534" w14:textId="77777777" w:rsidR="001929DA" w:rsidRPr="00B20F02" w:rsidRDefault="001929DA" w:rsidP="00455C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D31DAD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8559" w:type="dxa"/>
            <w:gridSpan w:val="11"/>
          </w:tcPr>
          <w:p w14:paraId="01262AE7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929DA" w:rsidRPr="00B20F02" w14:paraId="6076E878" w14:textId="77777777" w:rsidTr="001929DA">
        <w:tc>
          <w:tcPr>
            <w:tcW w:w="4770" w:type="dxa"/>
          </w:tcPr>
          <w:p w14:paraId="6900F5BF" w14:textId="77777777" w:rsidR="001929DA" w:rsidRPr="00B20F02" w:rsidRDefault="001929DA" w:rsidP="00455C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E081FB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E75766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53" w:type="dxa"/>
          </w:tcPr>
          <w:p w14:paraId="2D109609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05890A9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10B2A8D8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dxa"/>
            <w:vAlign w:val="bottom"/>
          </w:tcPr>
          <w:p w14:paraId="31042D47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849C939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tcBorders>
              <w:bottom w:val="nil"/>
            </w:tcBorders>
            <w:vAlign w:val="bottom"/>
          </w:tcPr>
          <w:p w14:paraId="11B94DAD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CE5A1A5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929DA" w:rsidRPr="00B20F02" w14:paraId="074F33A5" w14:textId="77777777" w:rsidTr="001929DA">
        <w:tc>
          <w:tcPr>
            <w:tcW w:w="4770" w:type="dxa"/>
          </w:tcPr>
          <w:p w14:paraId="4CC11FE8" w14:textId="77777777" w:rsidR="001929DA" w:rsidRPr="00B20F02" w:rsidRDefault="001929DA" w:rsidP="00455C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F1D8BB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14426C" w14:textId="467DBFDF" w:rsidR="001929DA" w:rsidRPr="00B20F02" w:rsidRDefault="000C58DB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1929DA"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929DA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3" w:type="dxa"/>
          </w:tcPr>
          <w:p w14:paraId="1844DD76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4F0C27F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</w:t>
            </w:r>
          </w:p>
        </w:tc>
        <w:tc>
          <w:tcPr>
            <w:tcW w:w="240" w:type="dxa"/>
          </w:tcPr>
          <w:p w14:paraId="436258AE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dxa"/>
            <w:vAlign w:val="bottom"/>
          </w:tcPr>
          <w:p w14:paraId="2EF0DD2F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96222F9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tcBorders>
              <w:bottom w:val="nil"/>
            </w:tcBorders>
            <w:vAlign w:val="bottom"/>
          </w:tcPr>
          <w:p w14:paraId="74E48E8F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1260" w:type="dxa"/>
            <w:vAlign w:val="bottom"/>
          </w:tcPr>
          <w:p w14:paraId="7F3DF78F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929DA" w:rsidRPr="00B20F02" w14:paraId="5B4A4F51" w14:textId="77777777" w:rsidTr="001929DA">
        <w:tc>
          <w:tcPr>
            <w:tcW w:w="4770" w:type="dxa"/>
          </w:tcPr>
          <w:p w14:paraId="047CFCD0" w14:textId="77777777" w:rsidR="001929DA" w:rsidRPr="00B20F02" w:rsidRDefault="001929DA" w:rsidP="00455C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FB700F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06C7A4" w14:textId="6E5D6CFD" w:rsidR="001929DA" w:rsidRPr="00B20F02" w:rsidRDefault="000C58DB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53" w:type="dxa"/>
          </w:tcPr>
          <w:p w14:paraId="7525B066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41ED2062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</w:t>
            </w:r>
          </w:p>
        </w:tc>
        <w:tc>
          <w:tcPr>
            <w:tcW w:w="240" w:type="dxa"/>
          </w:tcPr>
          <w:p w14:paraId="410015A9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dxa"/>
            <w:vAlign w:val="bottom"/>
          </w:tcPr>
          <w:p w14:paraId="3B4BC7DE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653F5076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tcBorders>
              <w:bottom w:val="single" w:sz="4" w:space="0" w:color="auto"/>
            </w:tcBorders>
            <w:vAlign w:val="bottom"/>
          </w:tcPr>
          <w:p w14:paraId="48FE9D47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1260" w:type="dxa"/>
            <w:vAlign w:val="bottom"/>
          </w:tcPr>
          <w:p w14:paraId="6AE48189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1929DA" w:rsidRPr="00B20F02" w14:paraId="31C785AE" w14:textId="77777777" w:rsidTr="001929DA">
        <w:tc>
          <w:tcPr>
            <w:tcW w:w="4770" w:type="dxa"/>
          </w:tcPr>
          <w:p w14:paraId="4CD1BBA7" w14:textId="77777777" w:rsidR="001929DA" w:rsidRPr="00B20F02" w:rsidRDefault="001929DA" w:rsidP="00455C2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18DEB8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62505A5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253" w:type="dxa"/>
          </w:tcPr>
          <w:p w14:paraId="15566BC0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14:paraId="2F70724D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แปลงนโยบาย</w:t>
            </w:r>
          </w:p>
        </w:tc>
        <w:tc>
          <w:tcPr>
            <w:tcW w:w="240" w:type="dxa"/>
          </w:tcPr>
          <w:p w14:paraId="07DDCDBE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32A965D" w14:textId="14330CFD" w:rsidR="001929DA" w:rsidRPr="00B20F02" w:rsidRDefault="000C58DB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929DA"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929DA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3D74B4B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5707076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5972E37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D4DB87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F6CB4B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E1E2D2" w14:textId="0A75D4FD" w:rsidR="001929DA" w:rsidRPr="00B20F02" w:rsidRDefault="000C58DB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1929DA"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1929DA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929DA" w:rsidRPr="00B20F02" w14:paraId="6C37F4E8" w14:textId="77777777" w:rsidTr="001929DA">
        <w:tc>
          <w:tcPr>
            <w:tcW w:w="4770" w:type="dxa"/>
          </w:tcPr>
          <w:p w14:paraId="4E60338F" w14:textId="77777777" w:rsidR="001929DA" w:rsidRPr="00B20F02" w:rsidRDefault="001929DA" w:rsidP="00455C2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5BA6DC80" w14:textId="33E06A62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B65F564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253" w:type="dxa"/>
          </w:tcPr>
          <w:p w14:paraId="0183BD79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14:paraId="36086AA7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การบัญชี</w:t>
            </w:r>
          </w:p>
        </w:tc>
        <w:tc>
          <w:tcPr>
            <w:tcW w:w="240" w:type="dxa"/>
          </w:tcPr>
          <w:p w14:paraId="7BF05C23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F0B9D5B" w14:textId="400E7086" w:rsidR="001929DA" w:rsidRPr="00B20F02" w:rsidRDefault="000C58DB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0BA0829B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7BF1FEB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6A384945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5FC02D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05C253C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0D530C" w14:textId="5BDBD839" w:rsidR="001929DA" w:rsidRPr="00B20F02" w:rsidRDefault="000C58DB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1929DA" w:rsidRPr="00B20F02" w14:paraId="1FE2F5FF" w14:textId="77777777" w:rsidTr="001929DA">
        <w:tc>
          <w:tcPr>
            <w:tcW w:w="4770" w:type="dxa"/>
          </w:tcPr>
          <w:p w14:paraId="39BB6ABB" w14:textId="77777777" w:rsidR="001929DA" w:rsidRPr="00B20F02" w:rsidRDefault="001929DA" w:rsidP="00455C2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5FA6AE9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9" w:type="dxa"/>
            <w:gridSpan w:val="11"/>
          </w:tcPr>
          <w:p w14:paraId="52E46AD3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929DA" w:rsidRPr="00B20F02" w14:paraId="0C1B8CC7" w14:textId="77777777" w:rsidTr="001929DA">
        <w:tc>
          <w:tcPr>
            <w:tcW w:w="4770" w:type="dxa"/>
            <w:tcBorders>
              <w:top w:val="nil"/>
            </w:tcBorders>
          </w:tcPr>
          <w:p w14:paraId="61040D34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37B6E5C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6145C3E5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tcBorders>
              <w:top w:val="nil"/>
            </w:tcBorders>
          </w:tcPr>
          <w:p w14:paraId="4C79076D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nil"/>
            </w:tcBorders>
          </w:tcPr>
          <w:p w14:paraId="5A1EB544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14:paraId="671CD548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nil"/>
            </w:tcBorders>
          </w:tcPr>
          <w:p w14:paraId="582F145B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12CC1CD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D1387AD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148C627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5FE67286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6C46CE7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892A046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29DA" w:rsidRPr="00B20F02" w14:paraId="3179E02D" w14:textId="77777777" w:rsidTr="001929DA">
        <w:tc>
          <w:tcPr>
            <w:tcW w:w="4770" w:type="dxa"/>
          </w:tcPr>
          <w:p w14:paraId="17F45EA0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ตราสารอนุพันธ์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(รายการปรับปรุงมูลค่ายุติธรรม)</w:t>
            </w:r>
          </w:p>
        </w:tc>
        <w:tc>
          <w:tcPr>
            <w:tcW w:w="900" w:type="dxa"/>
            <w:tcBorders>
              <w:bottom w:val="nil"/>
            </w:tcBorders>
          </w:tcPr>
          <w:p w14:paraId="14DED9AC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4516224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3" w:type="dxa"/>
          </w:tcPr>
          <w:p w14:paraId="012EE3F0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33" w:type="dxa"/>
          </w:tcPr>
          <w:p w14:paraId="7EEB0E07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1A862A51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33" w:type="dxa"/>
          </w:tcPr>
          <w:p w14:paraId="2812298A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BD04AE1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D578F8" w14:textId="75AD55EB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88EBD1F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A5835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D16AC2B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9D7A8F8" w14:textId="692CDDC1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1929DA" w:rsidRPr="00B20F02" w14:paraId="63754836" w14:textId="77777777" w:rsidTr="001929DA">
        <w:tc>
          <w:tcPr>
            <w:tcW w:w="4770" w:type="dxa"/>
          </w:tcPr>
          <w:p w14:paraId="2B99ED06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สินทรัพย์ชีวภาพ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(การเปลี่ยนแปลงมูลค่ายุติธรรม)</w:t>
            </w:r>
          </w:p>
        </w:tc>
        <w:tc>
          <w:tcPr>
            <w:tcW w:w="900" w:type="dxa"/>
            <w:tcBorders>
              <w:bottom w:val="nil"/>
            </w:tcBorders>
          </w:tcPr>
          <w:p w14:paraId="4B26CE61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C838DB" w14:textId="07766D03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3" w:type="dxa"/>
          </w:tcPr>
          <w:p w14:paraId="5E39E653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6E45E3E7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0" w:type="dxa"/>
          </w:tcPr>
          <w:p w14:paraId="0A450863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155F6DFF" w14:textId="019FDCBB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90B93AD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2D04A1" w14:textId="559C56A7" w:rsidR="001929DA" w:rsidRPr="00B20F02" w:rsidRDefault="000C58DB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</w:tcPr>
          <w:p w14:paraId="0617517C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9DAFFA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774F0ED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4B652D" w14:textId="280C204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929DA" w:rsidRPr="00B20F02" w14:paraId="7999F075" w14:textId="77777777" w:rsidTr="001929DA">
        <w:tc>
          <w:tcPr>
            <w:tcW w:w="4770" w:type="dxa"/>
            <w:tcBorders>
              <w:bottom w:val="nil"/>
            </w:tcBorders>
          </w:tcPr>
          <w:p w14:paraId="256029CB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753012FB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5516E7" w14:textId="718A5EA1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3" w:type="dxa"/>
            <w:tcBorders>
              <w:bottom w:val="nil"/>
            </w:tcBorders>
          </w:tcPr>
          <w:p w14:paraId="6B5C6F29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54217087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21E6D5F8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2FAB464A" w14:textId="67CA18ED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8B44B64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7BD123F" w14:textId="6873A3F3" w:rsidR="001929DA" w:rsidRPr="00B20F02" w:rsidRDefault="000C58DB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70" w:type="dxa"/>
            <w:tcBorders>
              <w:bottom w:val="nil"/>
            </w:tcBorders>
          </w:tcPr>
          <w:p w14:paraId="4B71C956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45C8E6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B390587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961469" w14:textId="32DD36D8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929DA" w:rsidRPr="00B20F02" w14:paraId="5B9DA985" w14:textId="77777777" w:rsidTr="001929DA">
        <w:tc>
          <w:tcPr>
            <w:tcW w:w="4770" w:type="dxa"/>
            <w:tcBorders>
              <w:bottom w:val="nil"/>
            </w:tcBorders>
          </w:tcPr>
          <w:p w14:paraId="7A59F73C" w14:textId="77777777" w:rsidR="001929DA" w:rsidRPr="00B20F02" w:rsidRDefault="001929DA" w:rsidP="0045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686EC2AA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C2ED5FC" w14:textId="47DD9158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929DA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3" w:type="dxa"/>
            <w:tcBorders>
              <w:bottom w:val="nil"/>
            </w:tcBorders>
          </w:tcPr>
          <w:p w14:paraId="2BD429C5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3" w:type="dxa"/>
            <w:tcBorders>
              <w:bottom w:val="double" w:sz="4" w:space="0" w:color="auto"/>
            </w:tcBorders>
          </w:tcPr>
          <w:p w14:paraId="055342E9" w14:textId="10CFC8EC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663A9E0A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3" w:type="dxa"/>
            <w:tcBorders>
              <w:bottom w:val="double" w:sz="4" w:space="0" w:color="auto"/>
            </w:tcBorders>
          </w:tcPr>
          <w:p w14:paraId="71CDC4B7" w14:textId="013D11E7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929DA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270" w:type="dxa"/>
            <w:tcBorders>
              <w:bottom w:val="nil"/>
            </w:tcBorders>
          </w:tcPr>
          <w:p w14:paraId="7E008D93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6442C39" w14:textId="5211C6FD" w:rsidR="001929DA" w:rsidRPr="00B20F02" w:rsidRDefault="000C58DB" w:rsidP="00455C2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30616F3C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F51343" w14:textId="3B214959" w:rsidR="001929DA" w:rsidRPr="00B20F02" w:rsidRDefault="000C58DB" w:rsidP="00455C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68F0A93C" w14:textId="77777777" w:rsidR="001929DA" w:rsidRPr="00B20F02" w:rsidRDefault="001929DA" w:rsidP="00455C2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3994FF7" w14:textId="3C0BBA4F" w:rsidR="001929DA" w:rsidRPr="00B20F02" w:rsidRDefault="000C58DB" w:rsidP="00455C2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929DA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907</w:t>
            </w:r>
          </w:p>
        </w:tc>
      </w:tr>
    </w:tbl>
    <w:p w14:paraId="6D1E6209" w14:textId="77777777" w:rsidR="003F0ECF" w:rsidRPr="00B20F02" w:rsidRDefault="001A4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  <w:sectPr w:rsidR="003F0ECF" w:rsidRPr="00B20F02" w:rsidSect="003D73EB">
          <w:footerReference w:type="first" r:id="rId27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  <w:r w:rsidRPr="00B20F02"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10193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333"/>
        <w:gridCol w:w="270"/>
        <w:gridCol w:w="1187"/>
        <w:gridCol w:w="270"/>
        <w:gridCol w:w="1263"/>
        <w:gridCol w:w="273"/>
        <w:gridCol w:w="1260"/>
        <w:gridCol w:w="17"/>
      </w:tblGrid>
      <w:tr w:rsidR="003F0ECF" w:rsidRPr="00B20F02" w14:paraId="0C30430C" w14:textId="77777777" w:rsidTr="003F0ECF">
        <w:trPr>
          <w:cantSplit/>
          <w:trHeight w:val="139"/>
        </w:trPr>
        <w:tc>
          <w:tcPr>
            <w:tcW w:w="4320" w:type="dxa"/>
          </w:tcPr>
          <w:p w14:paraId="60875BF3" w14:textId="77777777" w:rsidR="003F0ECF" w:rsidRPr="00B20F02" w:rsidRDefault="003F0ECF" w:rsidP="001C704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873" w:type="dxa"/>
            <w:gridSpan w:val="8"/>
          </w:tcPr>
          <w:p w14:paraId="693E0AC6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F0ECF" w:rsidRPr="00B20F02" w14:paraId="7451CD60" w14:textId="77777777" w:rsidTr="003F0ECF">
        <w:trPr>
          <w:gridAfter w:val="1"/>
          <w:wAfter w:w="17" w:type="dxa"/>
          <w:cantSplit/>
          <w:trHeight w:val="139"/>
        </w:trPr>
        <w:tc>
          <w:tcPr>
            <w:tcW w:w="4320" w:type="dxa"/>
          </w:tcPr>
          <w:p w14:paraId="3288D32A" w14:textId="77777777" w:rsidR="003F0ECF" w:rsidRPr="00B20F02" w:rsidRDefault="003F0ECF" w:rsidP="001C704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FF31B93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C75C93C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3" w:type="dxa"/>
            <w:gridSpan w:val="4"/>
            <w:tcBorders>
              <w:bottom w:val="nil"/>
            </w:tcBorders>
            <w:vAlign w:val="bottom"/>
          </w:tcPr>
          <w:p w14:paraId="1DB5B11B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E581606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F0ECF" w:rsidRPr="00B20F02" w14:paraId="2CD4EDCB" w14:textId="77777777" w:rsidTr="003F0ECF">
        <w:trPr>
          <w:gridAfter w:val="1"/>
          <w:wAfter w:w="17" w:type="dxa"/>
          <w:cantSplit/>
          <w:trHeight w:val="139"/>
        </w:trPr>
        <w:tc>
          <w:tcPr>
            <w:tcW w:w="4320" w:type="dxa"/>
          </w:tcPr>
          <w:p w14:paraId="0140DCFB" w14:textId="77777777" w:rsidR="003F0ECF" w:rsidRPr="00B20F02" w:rsidRDefault="003F0ECF" w:rsidP="001C704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16AA0DE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2AA277C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3" w:type="dxa"/>
            <w:gridSpan w:val="4"/>
            <w:tcBorders>
              <w:bottom w:val="nil"/>
            </w:tcBorders>
            <w:vAlign w:val="bottom"/>
          </w:tcPr>
          <w:p w14:paraId="34B99AC9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1260" w:type="dxa"/>
            <w:vAlign w:val="bottom"/>
          </w:tcPr>
          <w:p w14:paraId="4F73E996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F0ECF" w:rsidRPr="00B20F02" w14:paraId="6F5F3671" w14:textId="77777777" w:rsidTr="003F0ECF">
        <w:trPr>
          <w:gridAfter w:val="1"/>
          <w:wAfter w:w="17" w:type="dxa"/>
          <w:cantSplit/>
          <w:trHeight w:val="139"/>
        </w:trPr>
        <w:tc>
          <w:tcPr>
            <w:tcW w:w="4320" w:type="dxa"/>
          </w:tcPr>
          <w:p w14:paraId="7FB35777" w14:textId="77777777" w:rsidR="003F0ECF" w:rsidRPr="00B20F02" w:rsidRDefault="003F0ECF" w:rsidP="001C704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70CAD96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F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6C6C50EB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3" w:type="dxa"/>
            <w:gridSpan w:val="4"/>
            <w:tcBorders>
              <w:bottom w:val="single" w:sz="4" w:space="0" w:color="auto"/>
            </w:tcBorders>
            <w:vAlign w:val="bottom"/>
          </w:tcPr>
          <w:p w14:paraId="12694A20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1260" w:type="dxa"/>
            <w:vAlign w:val="bottom"/>
          </w:tcPr>
          <w:p w14:paraId="6C4D5FC0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F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F0ECF" w:rsidRPr="00B20F02" w14:paraId="00F9FA73" w14:textId="77777777" w:rsidTr="003F0ECF">
        <w:trPr>
          <w:gridAfter w:val="1"/>
          <w:wAfter w:w="17" w:type="dxa"/>
          <w:cantSplit/>
          <w:trHeight w:val="139"/>
        </w:trPr>
        <w:tc>
          <w:tcPr>
            <w:tcW w:w="4320" w:type="dxa"/>
          </w:tcPr>
          <w:p w14:paraId="32B88A42" w14:textId="77777777" w:rsidR="003F0ECF" w:rsidRPr="00B20F02" w:rsidRDefault="003F0ECF" w:rsidP="001C704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52380BA" w14:textId="20ACB11C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F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20F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E0E3CB5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bottom"/>
          </w:tcPr>
          <w:p w14:paraId="133BBD21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5D35880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7F72B93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0F02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704F70A7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A1B719" w14:textId="28F22BD0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F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20F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3F0ECF" w:rsidRPr="00B20F02" w14:paraId="6B145946" w14:textId="77777777" w:rsidTr="003F0ECF">
        <w:trPr>
          <w:gridAfter w:val="1"/>
          <w:wAfter w:w="17" w:type="dxa"/>
          <w:cantSplit/>
          <w:trHeight w:val="139"/>
        </w:trPr>
        <w:tc>
          <w:tcPr>
            <w:tcW w:w="4320" w:type="dxa"/>
          </w:tcPr>
          <w:p w14:paraId="1109C261" w14:textId="77777777" w:rsidR="003F0ECF" w:rsidRPr="00B20F02" w:rsidRDefault="003F0ECF" w:rsidP="001C70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3" w:type="dxa"/>
            <w:vAlign w:val="bottom"/>
          </w:tcPr>
          <w:p w14:paraId="6392F4F3" w14:textId="61194BDC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F02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B20F02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Pr="00B20F0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17CBEB0B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0504B388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2068142B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3DA6C18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0F02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3" w:type="dxa"/>
          </w:tcPr>
          <w:p w14:paraId="7D71B094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901222" w14:textId="33EBBA10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F02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B20F02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Pr="00B20F0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3F0ECF" w:rsidRPr="00B20F02" w14:paraId="6FDD5FBF" w14:textId="77777777" w:rsidTr="003F0ECF">
        <w:trPr>
          <w:cantSplit/>
          <w:trHeight w:val="139"/>
        </w:trPr>
        <w:tc>
          <w:tcPr>
            <w:tcW w:w="4320" w:type="dxa"/>
          </w:tcPr>
          <w:p w14:paraId="06B1B1BE" w14:textId="77777777" w:rsidR="003F0ECF" w:rsidRPr="00B20F02" w:rsidRDefault="003F0ECF" w:rsidP="001C704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73" w:type="dxa"/>
            <w:gridSpan w:val="8"/>
          </w:tcPr>
          <w:p w14:paraId="1612F212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F0ECF" w:rsidRPr="00B20F02" w14:paraId="22CE6DF5" w14:textId="77777777" w:rsidTr="003F0ECF">
        <w:trPr>
          <w:gridAfter w:val="1"/>
          <w:wAfter w:w="17" w:type="dxa"/>
          <w:trHeight w:val="497"/>
        </w:trPr>
        <w:tc>
          <w:tcPr>
            <w:tcW w:w="4320" w:type="dxa"/>
          </w:tcPr>
          <w:p w14:paraId="1AAF1FF8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F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3" w:type="dxa"/>
          </w:tcPr>
          <w:p w14:paraId="0BA4D397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1045"/>
              </w:tabs>
              <w:spacing w:line="240" w:lineRule="auto"/>
              <w:ind w:left="-3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55F87C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7" w:type="dxa"/>
          </w:tcPr>
          <w:p w14:paraId="762A8276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7DBEBC4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3" w:type="dxa"/>
          </w:tcPr>
          <w:p w14:paraId="2AF0A4A2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</w:tcPr>
          <w:p w14:paraId="6CE899F0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2668A25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F0ECF" w:rsidRPr="00B20F02" w14:paraId="641C83B8" w14:textId="77777777" w:rsidTr="003F0ECF">
        <w:trPr>
          <w:gridAfter w:val="1"/>
          <w:wAfter w:w="17" w:type="dxa"/>
          <w:trHeight w:val="139"/>
        </w:trPr>
        <w:tc>
          <w:tcPr>
            <w:tcW w:w="4320" w:type="dxa"/>
            <w:shd w:val="clear" w:color="auto" w:fill="auto"/>
          </w:tcPr>
          <w:p w14:paraId="645D128A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  <w:r w:rsidRPr="00B20F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20F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</w:t>
            </w:r>
            <w:r w:rsidRPr="00B20F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หนี้สงสัยจะสูญ)</w:t>
            </w:r>
          </w:p>
        </w:tc>
        <w:tc>
          <w:tcPr>
            <w:tcW w:w="1333" w:type="dxa"/>
          </w:tcPr>
          <w:p w14:paraId="01EE2E4F" w14:textId="4684B8ED" w:rsidR="003F0ECF" w:rsidRPr="00B20F02" w:rsidRDefault="003F0ECF" w:rsidP="001C70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</w:tcPr>
          <w:p w14:paraId="2973310B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7" w:type="dxa"/>
          </w:tcPr>
          <w:p w14:paraId="432D2A25" w14:textId="6CB729A5" w:rsidR="003F0ECF" w:rsidRPr="00B20F02" w:rsidRDefault="003F0ECF" w:rsidP="001C704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B20F0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B6B24C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3" w:type="dxa"/>
          </w:tcPr>
          <w:p w14:paraId="19E2D3D2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3" w:type="dxa"/>
          </w:tcPr>
          <w:p w14:paraId="2DE4DA56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F98CDD0" w14:textId="3D744065" w:rsidR="003F0ECF" w:rsidRPr="00B20F02" w:rsidRDefault="003F0ECF" w:rsidP="001C70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</w:tr>
      <w:tr w:rsidR="003F0ECF" w:rsidRPr="00B20F02" w14:paraId="55C4CDA6" w14:textId="77777777" w:rsidTr="003F0ECF">
        <w:trPr>
          <w:gridAfter w:val="1"/>
          <w:wAfter w:w="17" w:type="dxa"/>
          <w:trHeight w:val="139"/>
        </w:trPr>
        <w:tc>
          <w:tcPr>
            <w:tcW w:w="4320" w:type="dxa"/>
            <w:shd w:val="clear" w:color="auto" w:fill="auto"/>
          </w:tcPr>
          <w:p w14:paraId="34F61DE9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B20F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333" w:type="dxa"/>
          </w:tcPr>
          <w:p w14:paraId="3BAE1E2D" w14:textId="6C1DC2E6" w:rsidR="003F0ECF" w:rsidRPr="00B20F02" w:rsidRDefault="003F0ECF" w:rsidP="001C70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</w:tcPr>
          <w:p w14:paraId="21C88755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7" w:type="dxa"/>
          </w:tcPr>
          <w:p w14:paraId="24FC7955" w14:textId="1F30E218" w:rsidR="003F0ECF" w:rsidRPr="00B20F02" w:rsidRDefault="003F0ECF" w:rsidP="001C704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Pr="00B20F0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4C7873A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3" w:type="dxa"/>
          </w:tcPr>
          <w:p w14:paraId="759B6B46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3" w:type="dxa"/>
          </w:tcPr>
          <w:p w14:paraId="666F46E7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5FFEA1A" w14:textId="0DDC79D5" w:rsidR="003F0ECF" w:rsidRPr="00B20F02" w:rsidRDefault="003F0ECF" w:rsidP="001C70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</w:tr>
      <w:tr w:rsidR="003F0ECF" w:rsidRPr="00B20F02" w14:paraId="21B7F80A" w14:textId="77777777" w:rsidTr="003F0ECF">
        <w:trPr>
          <w:gridAfter w:val="1"/>
          <w:wAfter w:w="17" w:type="dxa"/>
          <w:trHeight w:val="139"/>
        </w:trPr>
        <w:tc>
          <w:tcPr>
            <w:tcW w:w="4320" w:type="dxa"/>
            <w:shd w:val="clear" w:color="auto" w:fill="auto"/>
          </w:tcPr>
          <w:p w14:paraId="7A1229D9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</w:rPr>
              <w:t>สิน</w:t>
            </w:r>
            <w:r w:rsidRPr="00B20F02">
              <w:rPr>
                <w:rFonts w:ascii="Angsana New" w:hAnsi="Angsana New" w:hint="cs"/>
                <w:sz w:val="30"/>
                <w:szCs w:val="30"/>
                <w:cs/>
              </w:rPr>
              <w:t xml:space="preserve">ทรัพย์ชีวภาพ </w:t>
            </w:r>
            <w:r w:rsidRPr="00B20F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20F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การจ้างเลี้ยงประกันราคา)</w:t>
            </w:r>
          </w:p>
        </w:tc>
        <w:tc>
          <w:tcPr>
            <w:tcW w:w="1333" w:type="dxa"/>
          </w:tcPr>
          <w:p w14:paraId="5E95B271" w14:textId="065000DE" w:rsidR="003F0ECF" w:rsidRPr="00B20F02" w:rsidRDefault="003F0ECF" w:rsidP="001C70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70" w:type="dxa"/>
          </w:tcPr>
          <w:p w14:paraId="2FEB8DCA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7" w:type="dxa"/>
          </w:tcPr>
          <w:p w14:paraId="7AAB5812" w14:textId="77777777" w:rsidR="003F0ECF" w:rsidRPr="00B20F02" w:rsidRDefault="003F0ECF" w:rsidP="00716A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5E94A4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3" w:type="dxa"/>
          </w:tcPr>
          <w:p w14:paraId="397912D9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3" w:type="dxa"/>
          </w:tcPr>
          <w:p w14:paraId="74D4DC4E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514957F" w14:textId="512B6365" w:rsidR="003F0ECF" w:rsidRPr="00B20F02" w:rsidRDefault="003F0ECF" w:rsidP="001C70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</w:tr>
      <w:tr w:rsidR="003F0ECF" w:rsidRPr="00B20F02" w14:paraId="7692A19C" w14:textId="77777777" w:rsidTr="003F0ECF">
        <w:trPr>
          <w:gridAfter w:val="1"/>
          <w:wAfter w:w="17" w:type="dxa"/>
          <w:trHeight w:val="139"/>
        </w:trPr>
        <w:tc>
          <w:tcPr>
            <w:tcW w:w="4320" w:type="dxa"/>
          </w:tcPr>
          <w:p w14:paraId="29B35560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="Angsana New" w:hAnsi="Angsana New"/>
                <w:sz w:val="30"/>
                <w:szCs w:val="30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 </w:t>
            </w:r>
            <w:r w:rsidRPr="00B20F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333" w:type="dxa"/>
          </w:tcPr>
          <w:p w14:paraId="1F02F338" w14:textId="3A1DEE20" w:rsidR="003F0ECF" w:rsidRPr="00B20F02" w:rsidRDefault="003F0ECF" w:rsidP="001C704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4F39650A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7" w:type="dxa"/>
          </w:tcPr>
          <w:p w14:paraId="67E6053A" w14:textId="77777777" w:rsidR="003F0ECF" w:rsidRPr="00716A1A" w:rsidRDefault="003F0ECF" w:rsidP="00716A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6A1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E635EAE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3" w:type="dxa"/>
          </w:tcPr>
          <w:p w14:paraId="45342688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3" w:type="dxa"/>
          </w:tcPr>
          <w:p w14:paraId="7CB709D7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5018687" w14:textId="5927ADD4" w:rsidR="003F0ECF" w:rsidRPr="00B20F02" w:rsidRDefault="003F0ECF" w:rsidP="001C704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</w:tr>
      <w:tr w:rsidR="003F0ECF" w:rsidRPr="00B20F02" w14:paraId="62F421C2" w14:textId="77777777" w:rsidTr="003F0ECF">
        <w:trPr>
          <w:gridAfter w:val="1"/>
          <w:wAfter w:w="17" w:type="dxa"/>
          <w:trHeight w:val="334"/>
        </w:trPr>
        <w:tc>
          <w:tcPr>
            <w:tcW w:w="4320" w:type="dxa"/>
          </w:tcPr>
          <w:p w14:paraId="724EE331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B20F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(จากการตีราคาลดลงและ</w:t>
            </w:r>
          </w:p>
        </w:tc>
        <w:tc>
          <w:tcPr>
            <w:tcW w:w="1333" w:type="dxa"/>
          </w:tcPr>
          <w:p w14:paraId="695B5B44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0C9399C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72B403D0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03435C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3B3C29EA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</w:tcPr>
          <w:p w14:paraId="0E20DBD7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D9E74D0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</w:pPr>
          </w:p>
        </w:tc>
      </w:tr>
      <w:tr w:rsidR="003F0ECF" w:rsidRPr="00B20F02" w14:paraId="2440645A" w14:textId="77777777" w:rsidTr="003F0ECF">
        <w:trPr>
          <w:gridAfter w:val="1"/>
          <w:wAfter w:w="17" w:type="dxa"/>
          <w:trHeight w:val="334"/>
        </w:trPr>
        <w:tc>
          <w:tcPr>
            <w:tcW w:w="4320" w:type="dxa"/>
          </w:tcPr>
          <w:p w14:paraId="4ABFF348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ความแตกต่างของค่าเสื่อมราคา)</w:t>
            </w:r>
          </w:p>
        </w:tc>
        <w:tc>
          <w:tcPr>
            <w:tcW w:w="1333" w:type="dxa"/>
          </w:tcPr>
          <w:p w14:paraId="1AFF75B3" w14:textId="62447288" w:rsidR="003F0ECF" w:rsidRPr="00B20F02" w:rsidRDefault="003F0ECF" w:rsidP="001C70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</w:pP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55326D2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72053B79" w14:textId="77777777" w:rsidR="003F0ECF" w:rsidRPr="00B20F02" w:rsidRDefault="003F0ECF" w:rsidP="00716A1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C79475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C971DF3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3" w:type="dxa"/>
          </w:tcPr>
          <w:p w14:paraId="4C64DE20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4AA4C5D" w14:textId="76EAC769" w:rsidR="003F0ECF" w:rsidRPr="00B20F02" w:rsidRDefault="003F0ECF" w:rsidP="001C70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</w:pP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3F0ECF" w:rsidRPr="00B20F02" w14:paraId="1CFC50E6" w14:textId="77777777" w:rsidTr="003F0ECF">
        <w:trPr>
          <w:gridAfter w:val="1"/>
          <w:wAfter w:w="17" w:type="dxa"/>
          <w:trHeight w:val="139"/>
        </w:trPr>
        <w:tc>
          <w:tcPr>
            <w:tcW w:w="4320" w:type="dxa"/>
          </w:tcPr>
          <w:p w14:paraId="55569EFF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</w:t>
            </w:r>
            <w:r w:rsidRPr="00B20F02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1333" w:type="dxa"/>
            <w:shd w:val="clear" w:color="auto" w:fill="auto"/>
          </w:tcPr>
          <w:p w14:paraId="29D6B80B" w14:textId="00BD4A0A" w:rsidR="003F0ECF" w:rsidRPr="00B20F02" w:rsidRDefault="003F0ECF" w:rsidP="001C70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270" w:type="dxa"/>
            <w:shd w:val="clear" w:color="auto" w:fill="auto"/>
          </w:tcPr>
          <w:p w14:paraId="2D5F42DB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7" w:type="dxa"/>
            <w:shd w:val="clear" w:color="auto" w:fill="auto"/>
          </w:tcPr>
          <w:p w14:paraId="3A94A2A0" w14:textId="12830213" w:rsidR="003F0ECF" w:rsidRPr="00B20F02" w:rsidRDefault="003F0ECF" w:rsidP="001C704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70" w:type="dxa"/>
            <w:shd w:val="clear" w:color="auto" w:fill="auto"/>
          </w:tcPr>
          <w:p w14:paraId="732FB082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3" w:type="dxa"/>
          </w:tcPr>
          <w:p w14:paraId="07936A02" w14:textId="01216369" w:rsidR="003F0ECF" w:rsidRPr="00B20F02" w:rsidRDefault="003F0ECF" w:rsidP="001C70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Pr="00B20F02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3" w:type="dxa"/>
          </w:tcPr>
          <w:p w14:paraId="3D568F17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CBC4052" w14:textId="0515CF71" w:rsidR="003F0ECF" w:rsidRPr="00B20F02" w:rsidRDefault="003F0ECF" w:rsidP="001C70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380</w:t>
            </w:r>
          </w:p>
        </w:tc>
      </w:tr>
      <w:tr w:rsidR="003F0ECF" w:rsidRPr="00B20F02" w14:paraId="710B78BF" w14:textId="77777777" w:rsidTr="003F0ECF">
        <w:trPr>
          <w:gridAfter w:val="1"/>
          <w:wAfter w:w="17" w:type="dxa"/>
          <w:trHeight w:val="139"/>
        </w:trPr>
        <w:tc>
          <w:tcPr>
            <w:tcW w:w="4320" w:type="dxa"/>
          </w:tcPr>
          <w:p w14:paraId="16B8497F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33" w:type="dxa"/>
            <w:shd w:val="clear" w:color="auto" w:fill="auto"/>
          </w:tcPr>
          <w:p w14:paraId="699429E9" w14:textId="7BC70549" w:rsidR="003F0ECF" w:rsidRPr="00B20F02" w:rsidRDefault="003F0ECF" w:rsidP="001C70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914</w:t>
            </w:r>
          </w:p>
        </w:tc>
        <w:tc>
          <w:tcPr>
            <w:tcW w:w="270" w:type="dxa"/>
            <w:shd w:val="clear" w:color="auto" w:fill="auto"/>
          </w:tcPr>
          <w:p w14:paraId="7418BB2A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7" w:type="dxa"/>
            <w:shd w:val="clear" w:color="auto" w:fill="auto"/>
          </w:tcPr>
          <w:p w14:paraId="73D12D32" w14:textId="757A870F" w:rsidR="003F0ECF" w:rsidRPr="00B20F02" w:rsidRDefault="003F0ECF" w:rsidP="001C704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270" w:type="dxa"/>
            <w:shd w:val="clear" w:color="auto" w:fill="auto"/>
          </w:tcPr>
          <w:p w14:paraId="3ABFC995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3" w:type="dxa"/>
          </w:tcPr>
          <w:p w14:paraId="6AA51AB0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3" w:type="dxa"/>
          </w:tcPr>
          <w:p w14:paraId="5AFDCFAA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614A504" w14:textId="1325CBA8" w:rsidR="003F0ECF" w:rsidRPr="00B20F02" w:rsidRDefault="003F0ECF" w:rsidP="001C70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442</w:t>
            </w:r>
          </w:p>
        </w:tc>
      </w:tr>
      <w:tr w:rsidR="003F0ECF" w:rsidRPr="00B20F02" w14:paraId="46AE512D" w14:textId="77777777" w:rsidTr="003F0ECF">
        <w:trPr>
          <w:gridAfter w:val="1"/>
          <w:wAfter w:w="17" w:type="dxa"/>
          <w:trHeight w:val="334"/>
        </w:trPr>
        <w:tc>
          <w:tcPr>
            <w:tcW w:w="4320" w:type="dxa"/>
          </w:tcPr>
          <w:p w14:paraId="60241F9C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  <w:r w:rsidRPr="00B20F0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20703779" w14:textId="77777777" w:rsidR="003F0ECF" w:rsidRPr="00B20F02" w:rsidRDefault="003F0ECF" w:rsidP="001C704E">
            <w:pPr>
              <w:pStyle w:val="acctfourfigures"/>
              <w:tabs>
                <w:tab w:val="clear" w:pos="765"/>
              </w:tabs>
              <w:spacing w:line="240" w:lineRule="auto"/>
              <w:ind w:right="-96" w:firstLine="3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  </w:t>
            </w:r>
            <w:r w:rsidRPr="00B20F0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0CEE8F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67289001" w14:textId="2C02B8FC" w:rsidR="003F0ECF" w:rsidRPr="00B20F02" w:rsidRDefault="003F0ECF" w:rsidP="001C704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A296F13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4296F748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3" w:type="dxa"/>
          </w:tcPr>
          <w:p w14:paraId="349954A8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518027" w14:textId="7F7F63ED" w:rsidR="003F0ECF" w:rsidRPr="00B20F02" w:rsidRDefault="003F0ECF" w:rsidP="001C70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3F0ECF" w:rsidRPr="00B20F02" w14:paraId="38BBC6FA" w14:textId="77777777" w:rsidTr="006441D0">
        <w:trPr>
          <w:gridAfter w:val="1"/>
          <w:wAfter w:w="17" w:type="dxa"/>
          <w:trHeight w:val="334"/>
        </w:trPr>
        <w:tc>
          <w:tcPr>
            <w:tcW w:w="4320" w:type="dxa"/>
          </w:tcPr>
          <w:p w14:paraId="286D12AD" w14:textId="77777777" w:rsidR="003F0ECF" w:rsidRPr="00B20F02" w:rsidRDefault="003F0ECF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B20F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3282F5F0" w14:textId="0B605E71" w:rsidR="003F0ECF" w:rsidRPr="00B20F02" w:rsidRDefault="003F0ECF" w:rsidP="001C70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20F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20F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416</w:t>
            </w:r>
          </w:p>
        </w:tc>
        <w:tc>
          <w:tcPr>
            <w:tcW w:w="270" w:type="dxa"/>
          </w:tcPr>
          <w:p w14:paraId="6521D7DE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5E635E20" w14:textId="28403B5A" w:rsidR="003F0ECF" w:rsidRPr="00B20F02" w:rsidRDefault="003F0ECF" w:rsidP="001C704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607</w:t>
            </w:r>
          </w:p>
        </w:tc>
        <w:tc>
          <w:tcPr>
            <w:tcW w:w="270" w:type="dxa"/>
          </w:tcPr>
          <w:p w14:paraId="251EE2D8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2CF13D8E" w14:textId="6591002B" w:rsidR="003F0ECF" w:rsidRPr="00B20F02" w:rsidRDefault="003F0ECF" w:rsidP="001C70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20F0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Pr="00B20F0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3" w:type="dxa"/>
          </w:tcPr>
          <w:p w14:paraId="3DD33632" w14:textId="77777777" w:rsidR="003F0ECF" w:rsidRPr="00B20F02" w:rsidRDefault="003F0ECF" w:rsidP="001C704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D2EC2F" w14:textId="06C04CD0" w:rsidR="003F0ECF" w:rsidRPr="00B20F02" w:rsidRDefault="003F0ECF" w:rsidP="001C70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20F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1,999</w:t>
            </w:r>
          </w:p>
        </w:tc>
      </w:tr>
      <w:tr w:rsidR="006441D0" w:rsidRPr="00B20F02" w14:paraId="260EC994" w14:textId="77777777" w:rsidTr="006441D0">
        <w:trPr>
          <w:gridAfter w:val="1"/>
          <w:wAfter w:w="17" w:type="dxa"/>
          <w:trHeight w:val="334"/>
        </w:trPr>
        <w:tc>
          <w:tcPr>
            <w:tcW w:w="4320" w:type="dxa"/>
          </w:tcPr>
          <w:p w14:paraId="33C63F88" w14:textId="77777777" w:rsidR="006441D0" w:rsidRPr="00B20F02" w:rsidRDefault="006441D0" w:rsidP="001C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nil"/>
            </w:tcBorders>
          </w:tcPr>
          <w:p w14:paraId="57802417" w14:textId="77777777" w:rsidR="006441D0" w:rsidRPr="00B20F02" w:rsidDel="005765CD" w:rsidRDefault="006441D0" w:rsidP="001C70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F55E78" w14:textId="77777777" w:rsidR="006441D0" w:rsidRPr="00B20F02" w:rsidRDefault="006441D0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nil"/>
            </w:tcBorders>
          </w:tcPr>
          <w:p w14:paraId="053612D0" w14:textId="77777777" w:rsidR="006441D0" w:rsidRPr="00B20F02" w:rsidDel="005765CD" w:rsidRDefault="006441D0" w:rsidP="001C704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7C7AA6" w14:textId="77777777" w:rsidR="006441D0" w:rsidRPr="00B20F02" w:rsidRDefault="006441D0" w:rsidP="001C704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nil"/>
            </w:tcBorders>
          </w:tcPr>
          <w:p w14:paraId="7079F7E9" w14:textId="77777777" w:rsidR="006441D0" w:rsidRPr="00B20F02" w:rsidRDefault="006441D0" w:rsidP="001C70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3" w:type="dxa"/>
            <w:tcBorders>
              <w:bottom w:val="nil"/>
            </w:tcBorders>
          </w:tcPr>
          <w:p w14:paraId="12289C09" w14:textId="77777777" w:rsidR="006441D0" w:rsidRPr="00B20F02" w:rsidRDefault="006441D0" w:rsidP="001C704E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AF6B872" w14:textId="77777777" w:rsidR="006441D0" w:rsidRPr="00B20F02" w:rsidDel="005765CD" w:rsidRDefault="006441D0" w:rsidP="001C70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441D0" w:rsidRPr="00B20F02" w14:paraId="1BF756F5" w14:textId="77777777" w:rsidTr="006441D0">
        <w:trPr>
          <w:gridAfter w:val="1"/>
          <w:wAfter w:w="17" w:type="dxa"/>
          <w:trHeight w:val="334"/>
        </w:trPr>
        <w:tc>
          <w:tcPr>
            <w:tcW w:w="4320" w:type="dxa"/>
          </w:tcPr>
          <w:p w14:paraId="5ACCFA27" w14:textId="78AAAED0" w:rsidR="006441D0" w:rsidRPr="00B20F02" w:rsidRDefault="006441D0" w:rsidP="0064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04A57EC4" w14:textId="77777777" w:rsidR="006441D0" w:rsidRPr="00B20F02" w:rsidDel="005765CD" w:rsidRDefault="006441D0" w:rsidP="006441D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FCDB73" w14:textId="77777777" w:rsidR="006441D0" w:rsidRPr="00B20F02" w:rsidRDefault="006441D0" w:rsidP="006441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nil"/>
              <w:bottom w:val="nil"/>
            </w:tcBorders>
          </w:tcPr>
          <w:p w14:paraId="0E7BB81A" w14:textId="77777777" w:rsidR="006441D0" w:rsidRPr="00B20F02" w:rsidDel="005765CD" w:rsidRDefault="006441D0" w:rsidP="006441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527172" w14:textId="77777777" w:rsidR="006441D0" w:rsidRPr="00B20F02" w:rsidRDefault="006441D0" w:rsidP="006441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14:paraId="64D6FE80" w14:textId="77777777" w:rsidR="006441D0" w:rsidRPr="00B20F02" w:rsidRDefault="006441D0" w:rsidP="006441D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26EE5768" w14:textId="77777777" w:rsidR="006441D0" w:rsidRPr="00B20F02" w:rsidRDefault="006441D0" w:rsidP="006441D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9C01A2" w14:textId="77777777" w:rsidR="006441D0" w:rsidRPr="00B20F02" w:rsidDel="005765CD" w:rsidRDefault="006441D0" w:rsidP="006441D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441D0" w:rsidRPr="00B20F02" w14:paraId="0C744047" w14:textId="77777777" w:rsidTr="006441D0">
        <w:trPr>
          <w:gridAfter w:val="1"/>
          <w:wAfter w:w="17" w:type="dxa"/>
          <w:trHeight w:val="334"/>
        </w:trPr>
        <w:tc>
          <w:tcPr>
            <w:tcW w:w="4320" w:type="dxa"/>
          </w:tcPr>
          <w:p w14:paraId="7FCF5C16" w14:textId="1B6F499C" w:rsidR="006441D0" w:rsidRPr="00B20F02" w:rsidRDefault="006441D0" w:rsidP="0064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</w:rPr>
              <w:t xml:space="preserve">ตราสารอนุพันธ์ </w:t>
            </w:r>
            <w:r w:rsidRPr="00B20F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(รายการปรับปรุงมูลค่ายุติธรรม)</w:t>
            </w:r>
          </w:p>
        </w:tc>
        <w:tc>
          <w:tcPr>
            <w:tcW w:w="1333" w:type="dxa"/>
            <w:tcBorders>
              <w:top w:val="nil"/>
              <w:bottom w:val="nil"/>
            </w:tcBorders>
          </w:tcPr>
          <w:p w14:paraId="510CADDB" w14:textId="1A4F7D37" w:rsidR="006441D0" w:rsidRPr="00B20F02" w:rsidDel="005765CD" w:rsidRDefault="006441D0" w:rsidP="006441D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B20F02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7679C1" w14:textId="77777777" w:rsidR="006441D0" w:rsidRPr="00B20F02" w:rsidRDefault="006441D0" w:rsidP="006441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nil"/>
              <w:bottom w:val="nil"/>
            </w:tcBorders>
          </w:tcPr>
          <w:p w14:paraId="5229E117" w14:textId="76835C8D" w:rsidR="006441D0" w:rsidRPr="00B20F02" w:rsidDel="005765CD" w:rsidRDefault="006441D0" w:rsidP="006441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AD127D" w14:textId="77777777" w:rsidR="006441D0" w:rsidRPr="00B20F02" w:rsidRDefault="006441D0" w:rsidP="006441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nil"/>
            </w:tcBorders>
          </w:tcPr>
          <w:p w14:paraId="29AB04CD" w14:textId="09E987F1" w:rsidR="006441D0" w:rsidRPr="00B20F02" w:rsidRDefault="006441D0" w:rsidP="006441D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20E3F993" w14:textId="77777777" w:rsidR="006441D0" w:rsidRPr="00B20F02" w:rsidRDefault="006441D0" w:rsidP="006441D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4EA52B8" w14:textId="1D796B91" w:rsidR="006441D0" w:rsidRPr="00B20F02" w:rsidDel="005765CD" w:rsidRDefault="006441D0" w:rsidP="00716A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441D0" w:rsidRPr="00B20F02" w14:paraId="4CA831D0" w14:textId="77777777" w:rsidTr="006441D0">
        <w:trPr>
          <w:gridAfter w:val="1"/>
          <w:wAfter w:w="17" w:type="dxa"/>
          <w:trHeight w:val="334"/>
        </w:trPr>
        <w:tc>
          <w:tcPr>
            <w:tcW w:w="4320" w:type="dxa"/>
            <w:tcBorders>
              <w:bottom w:val="nil"/>
            </w:tcBorders>
          </w:tcPr>
          <w:p w14:paraId="7F50890D" w14:textId="7EF79B1E" w:rsidR="006441D0" w:rsidRPr="00B20F02" w:rsidRDefault="006441D0" w:rsidP="0064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สินทรัพย์ชีวภาพ </w:t>
            </w:r>
            <w:r w:rsidRPr="00B20F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20F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การเปลี่ยนแปลงมูลค่ายุติธรรม</w:t>
            </w:r>
            <w:r w:rsidRPr="00B20F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33" w:type="dxa"/>
            <w:tcBorders>
              <w:top w:val="nil"/>
              <w:bottom w:val="single" w:sz="4" w:space="0" w:color="auto"/>
            </w:tcBorders>
          </w:tcPr>
          <w:p w14:paraId="4FA6A112" w14:textId="5F10D5A8" w:rsidR="006441D0" w:rsidRPr="00B20F02" w:rsidDel="005765CD" w:rsidRDefault="006441D0" w:rsidP="006441D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7E185D" w14:textId="77777777" w:rsidR="006441D0" w:rsidRPr="00B20F02" w:rsidRDefault="006441D0" w:rsidP="006441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nil"/>
              <w:bottom w:val="single" w:sz="4" w:space="0" w:color="auto"/>
            </w:tcBorders>
          </w:tcPr>
          <w:p w14:paraId="6E79860B" w14:textId="32BD88D4" w:rsidR="006441D0" w:rsidRPr="00B20F02" w:rsidDel="005765CD" w:rsidRDefault="006441D0" w:rsidP="006441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92</w:t>
            </w:r>
            <w:r w:rsidRPr="00B20F0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18412B" w14:textId="77777777" w:rsidR="006441D0" w:rsidRPr="00B20F02" w:rsidRDefault="006441D0" w:rsidP="006441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nil"/>
              <w:bottom w:val="single" w:sz="4" w:space="0" w:color="auto"/>
            </w:tcBorders>
          </w:tcPr>
          <w:p w14:paraId="0888DB20" w14:textId="1B5A50AB" w:rsidR="006441D0" w:rsidRPr="00B20F02" w:rsidRDefault="006441D0" w:rsidP="006441D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14:paraId="054B1F90" w14:textId="77777777" w:rsidR="006441D0" w:rsidRPr="00B20F02" w:rsidRDefault="006441D0" w:rsidP="006441D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2E068EFC" w14:textId="523A9D54" w:rsidR="006441D0" w:rsidRPr="00B20F02" w:rsidDel="005765CD" w:rsidRDefault="006441D0" w:rsidP="006441D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="Angsana New" w:hAnsi="Angsana New"/>
                <w:sz w:val="30"/>
                <w:szCs w:val="30"/>
                <w:lang w:val="en-US" w:bidi="th-TH"/>
              </w:rPr>
              <w:t>92</w:t>
            </w:r>
            <w:r w:rsidRPr="00B20F02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441D0" w:rsidRPr="00B20F02" w14:paraId="2E0369DF" w14:textId="77777777" w:rsidTr="006441D0">
        <w:trPr>
          <w:gridAfter w:val="1"/>
          <w:wAfter w:w="17" w:type="dxa"/>
          <w:trHeight w:val="334"/>
        </w:trPr>
        <w:tc>
          <w:tcPr>
            <w:tcW w:w="4320" w:type="dxa"/>
          </w:tcPr>
          <w:p w14:paraId="67762DD6" w14:textId="29D6075F" w:rsidR="006441D0" w:rsidRPr="00B20F02" w:rsidRDefault="006441D0" w:rsidP="0064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20F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3BC9609B" w14:textId="2DB2911C" w:rsidR="006441D0" w:rsidRPr="00B20F02" w:rsidDel="005765CD" w:rsidRDefault="006441D0" w:rsidP="006441D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B20F0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78BE96F" w14:textId="77777777" w:rsidR="006441D0" w:rsidRPr="00B20F02" w:rsidRDefault="006441D0" w:rsidP="006441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0D8719F9" w14:textId="59A423A9" w:rsidR="006441D0" w:rsidRPr="00B20F02" w:rsidDel="005765CD" w:rsidRDefault="006441D0" w:rsidP="006441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89</w:t>
            </w:r>
            <w:r w:rsidRPr="00B20F0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2FC2659" w14:textId="77777777" w:rsidR="006441D0" w:rsidRPr="00B20F02" w:rsidRDefault="006441D0" w:rsidP="006441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6E57E358" w14:textId="0B5A9497" w:rsidR="006441D0" w:rsidRPr="00B20F02" w:rsidRDefault="006441D0" w:rsidP="006441D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3" w:type="dxa"/>
          </w:tcPr>
          <w:p w14:paraId="3CB99DF5" w14:textId="77777777" w:rsidR="006441D0" w:rsidRPr="00B20F02" w:rsidRDefault="006441D0" w:rsidP="006441D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ED8490" w14:textId="53E7AEF6" w:rsidR="006441D0" w:rsidRPr="00B20F02" w:rsidDel="005765CD" w:rsidRDefault="006441D0" w:rsidP="006441D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</w:t>
            </w:r>
            <w:r w:rsidRPr="00B20F0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441D0" w:rsidRPr="00B20F02" w14:paraId="359E8418" w14:textId="77777777" w:rsidTr="00020653">
        <w:trPr>
          <w:gridAfter w:val="1"/>
          <w:wAfter w:w="17" w:type="dxa"/>
          <w:trHeight w:val="334"/>
        </w:trPr>
        <w:tc>
          <w:tcPr>
            <w:tcW w:w="4320" w:type="dxa"/>
            <w:tcBorders>
              <w:bottom w:val="nil"/>
            </w:tcBorders>
          </w:tcPr>
          <w:p w14:paraId="72882376" w14:textId="0D40D8D2" w:rsidR="006441D0" w:rsidRPr="00B20F02" w:rsidRDefault="006441D0" w:rsidP="00644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6BC55E20" w14:textId="225F2C4F" w:rsidR="006441D0" w:rsidRPr="00B20F02" w:rsidDel="005765CD" w:rsidRDefault="006441D0" w:rsidP="006441D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B20F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270" w:type="dxa"/>
            <w:tcBorders>
              <w:bottom w:val="nil"/>
            </w:tcBorders>
          </w:tcPr>
          <w:p w14:paraId="0DB8DFFF" w14:textId="77777777" w:rsidR="006441D0" w:rsidRPr="00B20F02" w:rsidRDefault="006441D0" w:rsidP="006441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0876028C" w14:textId="60970ED0" w:rsidR="006441D0" w:rsidRPr="00B20F02" w:rsidDel="005765CD" w:rsidRDefault="006441D0" w:rsidP="006441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270" w:type="dxa"/>
            <w:tcBorders>
              <w:bottom w:val="nil"/>
            </w:tcBorders>
          </w:tcPr>
          <w:p w14:paraId="324C5E39" w14:textId="77777777" w:rsidR="006441D0" w:rsidRPr="00B20F02" w:rsidRDefault="006441D0" w:rsidP="006441D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36C76E60" w14:textId="5496843F" w:rsidR="006441D0" w:rsidRPr="00B20F02" w:rsidRDefault="006441D0" w:rsidP="006441D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Pr="00B20F0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3" w:type="dxa"/>
            <w:tcBorders>
              <w:bottom w:val="nil"/>
            </w:tcBorders>
          </w:tcPr>
          <w:p w14:paraId="1BE21F29" w14:textId="77777777" w:rsidR="006441D0" w:rsidRPr="00B20F02" w:rsidRDefault="006441D0" w:rsidP="006441D0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D229E8" w14:textId="32EE50E1" w:rsidR="006441D0" w:rsidRPr="00B20F02" w:rsidDel="005765CD" w:rsidRDefault="006441D0" w:rsidP="006441D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20F0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</w:t>
            </w:r>
            <w:r w:rsidRPr="00B20F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3E473001" w14:textId="77777777" w:rsidR="00204979" w:rsidRPr="00B20F02" w:rsidRDefault="00204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8CD34A" w14:textId="77777777" w:rsidR="00204979" w:rsidRPr="00B20F02" w:rsidRDefault="00204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160C212" w14:textId="77777777" w:rsidR="00204979" w:rsidRPr="00B20F02" w:rsidRDefault="00204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A0A8C6" w14:textId="152D97AA" w:rsidR="00204979" w:rsidRPr="00B20F02" w:rsidRDefault="00204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  <w:sectPr w:rsidR="00204979" w:rsidRPr="00B20F02" w:rsidSect="003F0ECF">
          <w:pgSz w:w="11909" w:h="16834" w:code="9"/>
          <w:pgMar w:top="1152" w:right="576" w:bottom="1152" w:left="691" w:header="720" w:footer="720" w:gutter="0"/>
          <w:cols w:space="720"/>
          <w:titlePg/>
          <w:docGrid w:linePitch="245"/>
        </w:sectPr>
      </w:pPr>
    </w:p>
    <w:tbl>
      <w:tblPr>
        <w:tblW w:w="96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188"/>
        <w:gridCol w:w="270"/>
        <w:gridCol w:w="1131"/>
        <w:gridCol w:w="236"/>
        <w:gridCol w:w="1170"/>
      </w:tblGrid>
      <w:tr w:rsidR="00700251" w:rsidRPr="00B20F02" w14:paraId="2D3742DA" w14:textId="77777777" w:rsidTr="00757F5C">
        <w:trPr>
          <w:trHeight w:val="139"/>
        </w:trPr>
        <w:tc>
          <w:tcPr>
            <w:tcW w:w="4140" w:type="dxa"/>
          </w:tcPr>
          <w:p w14:paraId="0CCE5FCB" w14:textId="77777777" w:rsidR="00700251" w:rsidRPr="00B20F02" w:rsidRDefault="00700251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20F02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5525" w:type="dxa"/>
            <w:gridSpan w:val="7"/>
          </w:tcPr>
          <w:p w14:paraId="643DAD89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0251" w:rsidRPr="00B20F02" w14:paraId="7D9CA77E" w14:textId="77777777" w:rsidTr="00757F5C">
        <w:trPr>
          <w:trHeight w:val="139"/>
        </w:trPr>
        <w:tc>
          <w:tcPr>
            <w:tcW w:w="4140" w:type="dxa"/>
          </w:tcPr>
          <w:p w14:paraId="3C0C761E" w14:textId="77777777" w:rsidR="00700251" w:rsidRPr="00B20F02" w:rsidRDefault="00700251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451C3D55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769B6F3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9C76A5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9" w:type="dxa"/>
            <w:gridSpan w:val="3"/>
            <w:tcBorders>
              <w:bottom w:val="single" w:sz="4" w:space="0" w:color="auto"/>
            </w:tcBorders>
            <w:vAlign w:val="bottom"/>
          </w:tcPr>
          <w:p w14:paraId="56808722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1BCD1279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236" w:type="dxa"/>
          </w:tcPr>
          <w:p w14:paraId="254A6DBF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60FE4C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B086F25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0251" w:rsidRPr="00B20F02" w14:paraId="6B083F57" w14:textId="77777777" w:rsidTr="00757F5C">
        <w:trPr>
          <w:trHeight w:val="139"/>
        </w:trPr>
        <w:tc>
          <w:tcPr>
            <w:tcW w:w="4140" w:type="dxa"/>
          </w:tcPr>
          <w:p w14:paraId="7DD290CB" w14:textId="77777777" w:rsidR="00700251" w:rsidRPr="00B20F02" w:rsidRDefault="00700251" w:rsidP="00757F5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09BE0D" w14:textId="78C164C9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 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1ACCA768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83EFA7A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631BEEEA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1A9639F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1A5F91B9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661A35" w14:textId="10254491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700251" w:rsidRPr="00B20F02" w14:paraId="3ACA9327" w14:textId="77777777" w:rsidTr="00757F5C">
        <w:trPr>
          <w:trHeight w:val="139"/>
        </w:trPr>
        <w:tc>
          <w:tcPr>
            <w:tcW w:w="4140" w:type="dxa"/>
          </w:tcPr>
          <w:p w14:paraId="3672CF83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5" w:type="dxa"/>
            <w:gridSpan w:val="7"/>
          </w:tcPr>
          <w:p w14:paraId="6D8FA56F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0251" w:rsidRPr="00B20F02" w14:paraId="331C52D0" w14:textId="77777777" w:rsidTr="00757F5C">
        <w:trPr>
          <w:trHeight w:val="139"/>
        </w:trPr>
        <w:tc>
          <w:tcPr>
            <w:tcW w:w="4140" w:type="dxa"/>
          </w:tcPr>
          <w:p w14:paraId="087C1484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1B2BBB29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7B7D800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62E67C79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F420D31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6400E578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170102D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3295130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00251" w:rsidRPr="00B20F02" w14:paraId="1EBA2367" w14:textId="77777777" w:rsidTr="00757F5C">
        <w:trPr>
          <w:trHeight w:val="139"/>
        </w:trPr>
        <w:tc>
          <w:tcPr>
            <w:tcW w:w="4140" w:type="dxa"/>
            <w:shd w:val="clear" w:color="auto" w:fill="auto"/>
          </w:tcPr>
          <w:p w14:paraId="60A1CE20" w14:textId="4E38AEC3" w:rsidR="00700251" w:rsidRPr="00B20F02" w:rsidRDefault="00700251" w:rsidP="00D71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7"/>
                <w:tab w:val="left" w:pos="376"/>
              </w:tabs>
              <w:spacing w:line="240" w:lineRule="auto"/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="00D715F1" w:rsidRPr="00B20F0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ผลขาดทุนด้านเครดิต</w:t>
            </w:r>
            <w:r w:rsidR="00D715F1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="00D715F1" w:rsidRPr="00B20F0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ที่คาดว่าจะเกิดขึ้น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4938C154" w14:textId="77777777" w:rsidR="00D715F1" w:rsidRPr="00B20F02" w:rsidRDefault="00D715F1" w:rsidP="00757F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A6D964A" w14:textId="1996CCBA" w:rsidR="00700251" w:rsidRPr="00B20F02" w:rsidRDefault="000C58DB" w:rsidP="00757F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92B679B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1DA2C69F" w14:textId="77777777" w:rsidR="00D715F1" w:rsidRPr="00B20F02" w:rsidRDefault="00D715F1" w:rsidP="0092459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1326D2B" w14:textId="215D917A" w:rsidR="00700251" w:rsidRPr="00B20F02" w:rsidRDefault="000C58DB" w:rsidP="0092459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692C583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0ED65188" w14:textId="77777777" w:rsidR="00D715F1" w:rsidRPr="00B20F02" w:rsidRDefault="00D715F1" w:rsidP="00757F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7B029F3" w14:textId="08AA7850" w:rsidR="00700251" w:rsidRPr="00B20F02" w:rsidRDefault="008B13C0" w:rsidP="00757F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C4636C1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199061B" w14:textId="77777777" w:rsidR="00D715F1" w:rsidRPr="00B20F02" w:rsidRDefault="00D715F1" w:rsidP="00757F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CAF5E1B" w14:textId="4F029849" w:rsidR="00700251" w:rsidRPr="00B20F02" w:rsidRDefault="000C58DB" w:rsidP="00757F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</w:tr>
      <w:tr w:rsidR="00700251" w:rsidRPr="00B20F02" w14:paraId="56836209" w14:textId="77777777" w:rsidTr="00757F5C">
        <w:trPr>
          <w:trHeight w:val="334"/>
        </w:trPr>
        <w:tc>
          <w:tcPr>
            <w:tcW w:w="4140" w:type="dxa"/>
          </w:tcPr>
          <w:p w14:paraId="2F25DADF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260" w:type="dxa"/>
          </w:tcPr>
          <w:p w14:paraId="5A4A65EA" w14:textId="617477A2" w:rsidR="00700251" w:rsidRPr="00B20F02" w:rsidRDefault="000C58DB" w:rsidP="00757F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7334B818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488754BF" w14:textId="174E1B07" w:rsidR="00700251" w:rsidRPr="00B20F02" w:rsidRDefault="00020653" w:rsidP="0092459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0ACB101C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2B35CB27" w14:textId="65DC883A" w:rsidR="00700251" w:rsidRPr="00B20F02" w:rsidRDefault="008B13C0" w:rsidP="00757F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9BF6DDC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FE670D4" w14:textId="16C9B122" w:rsidR="00700251" w:rsidRPr="00B20F02" w:rsidRDefault="00020653" w:rsidP="00757F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</w:tr>
      <w:tr w:rsidR="00700251" w:rsidRPr="00B20F02" w14:paraId="1205D584" w14:textId="77777777" w:rsidTr="00757F5C">
        <w:trPr>
          <w:trHeight w:hRule="exact" w:val="389"/>
        </w:trPr>
        <w:tc>
          <w:tcPr>
            <w:tcW w:w="4140" w:type="dxa"/>
          </w:tcPr>
          <w:p w14:paraId="0954D820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(จากการตีราคาลดลงและ</w:t>
            </w:r>
          </w:p>
          <w:p w14:paraId="16F409D6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B2A11CA" w14:textId="7A1A6B13" w:rsidR="00700251" w:rsidRPr="00B20F02" w:rsidRDefault="00700251" w:rsidP="00757F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F92AF5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7CF1B1CC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F3ED32C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083826C4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D33D044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7C9C134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00251" w:rsidRPr="00B20F02" w14:paraId="3B489829" w14:textId="77777777" w:rsidTr="00757F5C">
        <w:trPr>
          <w:trHeight w:hRule="exact" w:val="389"/>
        </w:trPr>
        <w:tc>
          <w:tcPr>
            <w:tcW w:w="4140" w:type="dxa"/>
          </w:tcPr>
          <w:p w14:paraId="04DCD28B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"/>
              </w:tabs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ความแตกต่างของค่าเสื่อมราคา)</w:t>
            </w:r>
          </w:p>
        </w:tc>
        <w:tc>
          <w:tcPr>
            <w:tcW w:w="1260" w:type="dxa"/>
          </w:tcPr>
          <w:p w14:paraId="2685CAB5" w14:textId="667E7507" w:rsidR="00700251" w:rsidRPr="00B20F02" w:rsidRDefault="000C58DB" w:rsidP="00757F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5BE3BAC" w14:textId="134B64F9" w:rsidR="00700251" w:rsidRPr="00B20F02" w:rsidRDefault="00700251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1E041EFC" w14:textId="4E6D5649" w:rsidR="00700251" w:rsidRPr="00B20F02" w:rsidRDefault="008B13C0" w:rsidP="00757F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2579CC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7BBE4F30" w14:textId="53940EB5" w:rsidR="00700251" w:rsidRPr="00B20F02" w:rsidRDefault="008B13C0" w:rsidP="00757F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EF0DA99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8FF0AA9" w14:textId="21EDF5A5" w:rsidR="00700251" w:rsidRPr="00B20F02" w:rsidRDefault="000C58DB" w:rsidP="00757F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700251" w:rsidRPr="00B20F02" w14:paraId="11B0E423" w14:textId="77777777" w:rsidTr="00757F5C">
        <w:trPr>
          <w:trHeight w:val="348"/>
        </w:trPr>
        <w:tc>
          <w:tcPr>
            <w:tcW w:w="4140" w:type="dxa"/>
          </w:tcPr>
          <w:p w14:paraId="6B024185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สินทรัพย์ไม่มีตัวตน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</w:t>
            </w:r>
          </w:p>
        </w:tc>
        <w:tc>
          <w:tcPr>
            <w:tcW w:w="1260" w:type="dxa"/>
          </w:tcPr>
          <w:p w14:paraId="50988958" w14:textId="5CAA28E7" w:rsidR="00700251" w:rsidRPr="00B20F02" w:rsidRDefault="00700251" w:rsidP="00757F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6D9E2E4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FE20A36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DAE9B19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E80F40F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41FC574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1E6E376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00251" w:rsidRPr="00B20F02" w14:paraId="7FFDC73B" w14:textId="77777777" w:rsidTr="00757F5C">
        <w:trPr>
          <w:trHeight w:val="348"/>
        </w:trPr>
        <w:tc>
          <w:tcPr>
            <w:tcW w:w="4140" w:type="dxa"/>
          </w:tcPr>
          <w:p w14:paraId="4A2CC405" w14:textId="6F955CAF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163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D715F1" w:rsidRPr="00B20F0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ค่าตัดจำหน่าย)</w:t>
            </w:r>
          </w:p>
        </w:tc>
        <w:tc>
          <w:tcPr>
            <w:tcW w:w="1260" w:type="dxa"/>
          </w:tcPr>
          <w:p w14:paraId="3268D23A" w14:textId="3849842E" w:rsidR="00700251" w:rsidRPr="00B20F02" w:rsidRDefault="000C58DB" w:rsidP="00757F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A55CFD0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912491C" w14:textId="5511ECE6" w:rsidR="00700251" w:rsidRPr="00B20F02" w:rsidRDefault="008B13C0" w:rsidP="00757F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8B9C66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4FFBDE1A" w14:textId="2BBA077A" w:rsidR="00700251" w:rsidRPr="00B20F02" w:rsidRDefault="008B13C0" w:rsidP="00757F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C847E9D" w14:textId="766CF4CF" w:rsidR="00700251" w:rsidRPr="00B20F02" w:rsidRDefault="00700251" w:rsidP="00757F5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1FA077A" w14:textId="53AE9CE5" w:rsidR="00700251" w:rsidRPr="00B20F02" w:rsidRDefault="000C58DB" w:rsidP="00757F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700251" w:rsidRPr="00B20F02" w14:paraId="041ACF45" w14:textId="77777777" w:rsidTr="00757F5C">
        <w:trPr>
          <w:trHeight w:val="348"/>
        </w:trPr>
        <w:tc>
          <w:tcPr>
            <w:tcW w:w="4140" w:type="dxa"/>
          </w:tcPr>
          <w:p w14:paraId="45D12290" w14:textId="77777777" w:rsidR="00700251" w:rsidRPr="00B20F02" w:rsidRDefault="00700251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</w:tcPr>
          <w:p w14:paraId="0327B92B" w14:textId="79D178CB" w:rsidR="00700251" w:rsidRPr="00B20F02" w:rsidRDefault="000C58DB" w:rsidP="00757F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70" w:type="dxa"/>
          </w:tcPr>
          <w:p w14:paraId="25F76BB5" w14:textId="12281A93" w:rsidR="00700251" w:rsidRPr="00B20F02" w:rsidRDefault="00700251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EBC45E" w14:textId="28069EE9" w:rsidR="00700251" w:rsidRPr="00B20F02" w:rsidRDefault="000C58DB" w:rsidP="00757F5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32D90AD0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4B809E09" w14:textId="304D756A" w:rsidR="00700251" w:rsidRPr="00B20F02" w:rsidRDefault="008B13C0" w:rsidP="00757F5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203B9C42" w14:textId="77777777" w:rsidR="00700251" w:rsidRPr="00B20F02" w:rsidRDefault="00700251" w:rsidP="00757F5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9E6536A" w14:textId="45C3008F" w:rsidR="00700251" w:rsidRPr="00B20F02" w:rsidRDefault="000C58DB" w:rsidP="00757F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</w:tr>
      <w:tr w:rsidR="0019157C" w:rsidRPr="00B20F02" w14:paraId="7102F433" w14:textId="77777777" w:rsidTr="00757F5C">
        <w:trPr>
          <w:trHeight w:val="348"/>
        </w:trPr>
        <w:tc>
          <w:tcPr>
            <w:tcW w:w="4140" w:type="dxa"/>
          </w:tcPr>
          <w:p w14:paraId="26BAD8FE" w14:textId="56A01605" w:rsidR="0019157C" w:rsidRPr="00B20F02" w:rsidRDefault="0019157C" w:rsidP="00757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69233D8C" w14:textId="464B55C1" w:rsidR="0019157C" w:rsidRPr="00B20F02" w:rsidRDefault="0019157C" w:rsidP="0019157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FD0352" w14:textId="77777777" w:rsidR="0019157C" w:rsidRPr="00B20F02" w:rsidRDefault="0019157C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0752401" w14:textId="5872C70E" w:rsidR="0019157C" w:rsidRPr="00B20F02" w:rsidRDefault="0019157C" w:rsidP="00757F5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8F2EB37" w14:textId="77777777" w:rsidR="0019157C" w:rsidRPr="00B20F02" w:rsidRDefault="0019157C" w:rsidP="00757F5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1A36874E" w14:textId="43F39FFB" w:rsidR="0019157C" w:rsidRPr="00B20F02" w:rsidRDefault="0019157C" w:rsidP="0019157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8F18B96" w14:textId="77777777" w:rsidR="0019157C" w:rsidRPr="00B20F02" w:rsidRDefault="0019157C" w:rsidP="00757F5C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584C193" w14:textId="3513CC1E" w:rsidR="0019157C" w:rsidRPr="00B20F02" w:rsidRDefault="00F2372F" w:rsidP="00F237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D5ACF" w:rsidRPr="00B20F02" w14:paraId="6B299986" w14:textId="77777777" w:rsidTr="00757F5C">
        <w:trPr>
          <w:trHeight w:val="348"/>
        </w:trPr>
        <w:tc>
          <w:tcPr>
            <w:tcW w:w="4140" w:type="dxa"/>
          </w:tcPr>
          <w:p w14:paraId="7E6CAC71" w14:textId="3B291F10" w:rsidR="000D5ACF" w:rsidRPr="00B20F02" w:rsidRDefault="000D5ACF" w:rsidP="000D5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การเปลี่ยนแปลงในมูลค่ายุติธรรมของ</w:t>
            </w:r>
          </w:p>
        </w:tc>
        <w:tc>
          <w:tcPr>
            <w:tcW w:w="1260" w:type="dxa"/>
          </w:tcPr>
          <w:p w14:paraId="2A205633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597B2C7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7B24460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F5E6AD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709F3F7B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8533A36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BECEC15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D5ACF" w:rsidRPr="00B20F02" w14:paraId="707A6E74" w14:textId="77777777" w:rsidTr="00757F5C">
        <w:trPr>
          <w:trHeight w:val="348"/>
        </w:trPr>
        <w:tc>
          <w:tcPr>
            <w:tcW w:w="4140" w:type="dxa"/>
          </w:tcPr>
          <w:p w14:paraId="7B697CDA" w14:textId="33998E0B" w:rsidR="000D5ACF" w:rsidRPr="00B20F02" w:rsidRDefault="000D5ACF" w:rsidP="000D5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การป้องกันความเสี่ยงกระแสเงินสด</w:t>
            </w:r>
          </w:p>
        </w:tc>
        <w:tc>
          <w:tcPr>
            <w:tcW w:w="1260" w:type="dxa"/>
          </w:tcPr>
          <w:p w14:paraId="18E7A14C" w14:textId="03942F3E" w:rsidR="000D5ACF" w:rsidRPr="00B20F02" w:rsidRDefault="000C58DB" w:rsidP="000D5A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9239BE2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61FD437" w14:textId="23B0A400" w:rsidR="000D5ACF" w:rsidRPr="00B20F02" w:rsidRDefault="000C58DB" w:rsidP="000D5AC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E1D14C6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CB2E51E" w14:textId="1E653F5D" w:rsidR="000D5ACF" w:rsidRPr="00B20F02" w:rsidRDefault="008B13C0" w:rsidP="000D5A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360C8D09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A8B63A5" w14:textId="43C2F038" w:rsidR="000D5ACF" w:rsidRPr="00B20F02" w:rsidRDefault="000C58DB" w:rsidP="000D5A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0D5ACF" w:rsidRPr="00B20F02" w14:paraId="34B51FB9" w14:textId="77777777" w:rsidTr="00757F5C">
        <w:trPr>
          <w:trHeight w:val="334"/>
        </w:trPr>
        <w:tc>
          <w:tcPr>
            <w:tcW w:w="4140" w:type="dxa"/>
          </w:tcPr>
          <w:p w14:paraId="138E41AB" w14:textId="77777777" w:rsidR="000D5ACF" w:rsidRPr="00B20F02" w:rsidRDefault="000D5ACF" w:rsidP="000D5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379E80E" w14:textId="1D02313B" w:rsidR="000D5ACF" w:rsidRPr="00B20F02" w:rsidRDefault="000C58DB" w:rsidP="000D5A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270" w:type="dxa"/>
          </w:tcPr>
          <w:p w14:paraId="06C83E00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4AFF4277" w14:textId="14752DC4" w:rsidR="000D5ACF" w:rsidRPr="00B20F02" w:rsidRDefault="000C58DB" w:rsidP="000D5AC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3DA5BF79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1AAF628C" w14:textId="64231BFC" w:rsidR="000D5ACF" w:rsidRPr="00B20F02" w:rsidRDefault="008B13C0" w:rsidP="000D5A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55644350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2774595" w14:textId="2478C52A" w:rsidR="000D5ACF" w:rsidRPr="00B20F02" w:rsidRDefault="000C58DB" w:rsidP="000D5A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166</w:t>
            </w:r>
          </w:p>
        </w:tc>
      </w:tr>
      <w:tr w:rsidR="000D5ACF" w:rsidRPr="00B20F02" w14:paraId="496DA0EA" w14:textId="77777777" w:rsidTr="00757F5C">
        <w:trPr>
          <w:trHeight w:val="334"/>
        </w:trPr>
        <w:tc>
          <w:tcPr>
            <w:tcW w:w="4140" w:type="dxa"/>
          </w:tcPr>
          <w:p w14:paraId="238ED7B3" w14:textId="77777777" w:rsidR="000D5ACF" w:rsidRPr="00B20F02" w:rsidRDefault="000D5ACF" w:rsidP="000D5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F5B031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750A30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214AABB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DE692DE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619CF456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566F17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7F0BC1E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5ACF" w:rsidRPr="00B20F02" w14:paraId="348D40B7" w14:textId="77777777" w:rsidTr="00757F5C">
        <w:trPr>
          <w:trHeight w:hRule="exact" w:val="389"/>
        </w:trPr>
        <w:tc>
          <w:tcPr>
            <w:tcW w:w="4140" w:type="dxa"/>
          </w:tcPr>
          <w:p w14:paraId="0DC31EEE" w14:textId="77777777" w:rsidR="000D5ACF" w:rsidRPr="00B20F02" w:rsidRDefault="000D5ACF" w:rsidP="000D5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118655D9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820F3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C34F02F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EEEFBF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1A7066D4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52590D4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320F99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5ACF" w:rsidRPr="00B20F02" w14:paraId="6DE3F924" w14:textId="77777777" w:rsidTr="00757F5C">
        <w:trPr>
          <w:trHeight w:hRule="exact" w:val="389"/>
        </w:trPr>
        <w:tc>
          <w:tcPr>
            <w:tcW w:w="4140" w:type="dxa"/>
          </w:tcPr>
          <w:p w14:paraId="29F8881F" w14:textId="77777777" w:rsidR="000D5ACF" w:rsidRPr="00B20F02" w:rsidRDefault="000D5ACF" w:rsidP="000D5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ตราสารอนุพันธ์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(รายการปรับปรุงมูลค่ายุติธรรม)</w:t>
            </w:r>
          </w:p>
        </w:tc>
        <w:tc>
          <w:tcPr>
            <w:tcW w:w="1260" w:type="dxa"/>
          </w:tcPr>
          <w:p w14:paraId="3E8AC65C" w14:textId="5D23E614" w:rsidR="000D5ACF" w:rsidRPr="00B20F02" w:rsidRDefault="00ED5C74" w:rsidP="000D5A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CE87AA1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DB57012" w14:textId="476CA2C6" w:rsidR="000D5ACF" w:rsidRPr="00B20F02" w:rsidRDefault="00ED5C74" w:rsidP="000D5AC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4992680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266CCAD" w14:textId="15CAA16A" w:rsidR="000D5ACF" w:rsidRPr="00B20F02" w:rsidRDefault="00ED5C74" w:rsidP="000D5A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CC6C9F5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13EB649" w14:textId="6817583B" w:rsidR="000D5ACF" w:rsidRPr="00B20F02" w:rsidRDefault="00ED5C74" w:rsidP="00ED5C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ED5C74" w:rsidRPr="00B20F02" w14:paraId="651BC15A" w14:textId="77777777" w:rsidTr="00757F5C">
        <w:trPr>
          <w:trHeight w:hRule="exact" w:val="389"/>
        </w:trPr>
        <w:tc>
          <w:tcPr>
            <w:tcW w:w="4140" w:type="dxa"/>
          </w:tcPr>
          <w:p w14:paraId="3291B583" w14:textId="42D0D709" w:rsidR="00ED5C74" w:rsidRPr="00B20F02" w:rsidRDefault="00ED5C74" w:rsidP="000D5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1AED3C82" w14:textId="4C2E0A33" w:rsidR="00ED5C74" w:rsidRPr="00B20F02" w:rsidRDefault="00ED5C74" w:rsidP="000D5A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A36F982" w14:textId="77777777" w:rsidR="00ED5C74" w:rsidRPr="00B20F02" w:rsidRDefault="00ED5C74" w:rsidP="000D5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A0E9F22" w14:textId="40D6BBAA" w:rsidR="00ED5C74" w:rsidRPr="00B20F02" w:rsidRDefault="000C58DB" w:rsidP="000D5AC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DFBA9F4" w14:textId="77777777" w:rsidR="00ED5C74" w:rsidRPr="00B20F02" w:rsidRDefault="00ED5C74" w:rsidP="000D5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AB3BDE0" w14:textId="37F8D2A5" w:rsidR="00ED5C74" w:rsidRPr="00B20F02" w:rsidRDefault="00ED5C74" w:rsidP="000D5A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C87F1BF" w14:textId="77777777" w:rsidR="00ED5C74" w:rsidRPr="00B20F02" w:rsidRDefault="00ED5C74" w:rsidP="000D5ACF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6520F25" w14:textId="5FB5DD55" w:rsidR="00ED5C74" w:rsidRPr="00B20F02" w:rsidRDefault="00ED5C74" w:rsidP="000D5A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D5ACF" w:rsidRPr="00B20F02" w14:paraId="5BC3ADEF" w14:textId="77777777" w:rsidTr="00757F5C">
        <w:trPr>
          <w:trHeight w:hRule="exact" w:val="389"/>
        </w:trPr>
        <w:tc>
          <w:tcPr>
            <w:tcW w:w="4140" w:type="dxa"/>
          </w:tcPr>
          <w:p w14:paraId="5DD9C620" w14:textId="77777777" w:rsidR="000D5ACF" w:rsidRPr="00B20F02" w:rsidRDefault="000D5ACF" w:rsidP="000D5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69290C5" w14:textId="7D5F77F2" w:rsidR="000D5ACF" w:rsidRPr="00B20F02" w:rsidRDefault="00ED5C74" w:rsidP="000D5A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FC8928F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0CAB4C3F" w14:textId="0AF8661C" w:rsidR="000D5ACF" w:rsidRPr="00B20F02" w:rsidRDefault="00ED5C74" w:rsidP="000D5AC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298CDA0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5B154A91" w14:textId="0C54E0E9" w:rsidR="000D5ACF" w:rsidRPr="00B20F02" w:rsidRDefault="00ED5C74" w:rsidP="000D5ACF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ADA758A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DC194F" w14:textId="1D68C080" w:rsidR="000D5ACF" w:rsidRPr="00B20F02" w:rsidRDefault="00ED5C74" w:rsidP="00ED5C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D5ACF" w:rsidRPr="00B20F02" w14:paraId="6F229F9C" w14:textId="77777777" w:rsidTr="00757F5C">
        <w:trPr>
          <w:trHeight w:hRule="exact" w:val="389"/>
        </w:trPr>
        <w:tc>
          <w:tcPr>
            <w:tcW w:w="4140" w:type="dxa"/>
          </w:tcPr>
          <w:p w14:paraId="7CF4998A" w14:textId="77777777" w:rsidR="000D5ACF" w:rsidRPr="00B20F02" w:rsidRDefault="000D5ACF" w:rsidP="000D5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B33CAA" w14:textId="1A69C00A" w:rsidR="000D5ACF" w:rsidRPr="00B20F02" w:rsidRDefault="000C58DB" w:rsidP="000D5A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70" w:type="dxa"/>
          </w:tcPr>
          <w:p w14:paraId="4D2B3793" w14:textId="60ACAE7A" w:rsidR="000D5ACF" w:rsidRPr="00B20F02" w:rsidRDefault="000D5ACF" w:rsidP="000D5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DFFD8DF" w14:textId="70342F3E" w:rsidR="000D5ACF" w:rsidRPr="00B20F02" w:rsidRDefault="000C58DB" w:rsidP="000D5AC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2B2FAE04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5F33A279" w14:textId="3498A699" w:rsidR="000D5ACF" w:rsidRPr="00B20F02" w:rsidRDefault="00ED5C74" w:rsidP="000D5A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5AECDFAF" w14:textId="77777777" w:rsidR="000D5ACF" w:rsidRPr="00B20F02" w:rsidRDefault="000D5ACF" w:rsidP="000D5ACF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4E33B6" w14:textId="0C693B4F" w:rsidR="000D5ACF" w:rsidRPr="00B20F02" w:rsidRDefault="000C58DB" w:rsidP="000D5AC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156</w:t>
            </w:r>
          </w:p>
        </w:tc>
      </w:tr>
    </w:tbl>
    <w:p w14:paraId="6FBEBEBE" w14:textId="02A8DB8F" w:rsidR="00700251" w:rsidRPr="00B20F02" w:rsidRDefault="00700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/>
          <w:sz w:val="30"/>
          <w:szCs w:val="30"/>
          <w:cs/>
        </w:rPr>
        <w:br w:type="page"/>
      </w:r>
    </w:p>
    <w:p w14:paraId="22FBB05B" w14:textId="77777777" w:rsidR="00417F8F" w:rsidRPr="00B20F02" w:rsidRDefault="00417F8F" w:rsidP="00417F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127"/>
        <w:rPr>
          <w:rFonts w:asciiTheme="majorBidi" w:hAnsiTheme="majorBidi" w:cstheme="majorBidi"/>
          <w:sz w:val="30"/>
          <w:szCs w:val="30"/>
          <w:cs/>
        </w:rPr>
        <w:sectPr w:rsidR="00417F8F" w:rsidRPr="00B20F02" w:rsidSect="001A4045">
          <w:pgSz w:w="11909" w:h="16834" w:code="9"/>
          <w:pgMar w:top="1152" w:right="576" w:bottom="1152" w:left="691" w:header="720" w:footer="720" w:gutter="0"/>
          <w:cols w:space="720"/>
          <w:titlePg/>
          <w:docGrid w:linePitch="245"/>
        </w:sectPr>
      </w:pPr>
    </w:p>
    <w:tbl>
      <w:tblPr>
        <w:tblW w:w="9756" w:type="dxa"/>
        <w:tblInd w:w="-360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1080"/>
        <w:gridCol w:w="270"/>
        <w:gridCol w:w="1188"/>
        <w:gridCol w:w="236"/>
        <w:gridCol w:w="1125"/>
        <w:gridCol w:w="6"/>
        <w:gridCol w:w="263"/>
        <w:gridCol w:w="6"/>
        <w:gridCol w:w="1136"/>
        <w:gridCol w:w="18"/>
        <w:gridCol w:w="10"/>
        <w:gridCol w:w="8"/>
      </w:tblGrid>
      <w:tr w:rsidR="00E13D4A" w:rsidRPr="00B20F02" w14:paraId="2DAEC20A" w14:textId="77777777" w:rsidTr="00020653">
        <w:trPr>
          <w:gridAfter w:val="2"/>
          <w:wAfter w:w="18" w:type="dxa"/>
        </w:trPr>
        <w:tc>
          <w:tcPr>
            <w:tcW w:w="4140" w:type="dxa"/>
          </w:tcPr>
          <w:p w14:paraId="4EB557D7" w14:textId="13E0CDC6" w:rsidR="00E13D4A" w:rsidRPr="00B20F02" w:rsidRDefault="00E13D4A" w:rsidP="00133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20F02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270" w:type="dxa"/>
          </w:tcPr>
          <w:p w14:paraId="1DF7AEE5" w14:textId="77777777" w:rsidR="00E13D4A" w:rsidRPr="00B20F02" w:rsidRDefault="00E13D4A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5328" w:type="dxa"/>
            <w:gridSpan w:val="10"/>
          </w:tcPr>
          <w:p w14:paraId="41FD4E39" w14:textId="77777777" w:rsidR="00E13D4A" w:rsidRPr="00B20F02" w:rsidRDefault="00E13D4A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0653" w:rsidRPr="00B20F02" w14:paraId="30405797" w14:textId="77777777" w:rsidTr="00020653">
        <w:trPr>
          <w:gridAfter w:val="1"/>
          <w:wAfter w:w="8" w:type="dxa"/>
        </w:trPr>
        <w:tc>
          <w:tcPr>
            <w:tcW w:w="4140" w:type="dxa"/>
          </w:tcPr>
          <w:p w14:paraId="2456D19A" w14:textId="77777777" w:rsidR="00020653" w:rsidRPr="00B20F02" w:rsidRDefault="00020653" w:rsidP="00133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270" w:type="dxa"/>
          </w:tcPr>
          <w:p w14:paraId="31B3BDDD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6126A93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8F76E0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D0314F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  <w:vAlign w:val="bottom"/>
          </w:tcPr>
          <w:p w14:paraId="73009DE8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79B6B0EF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269" w:type="dxa"/>
            <w:gridSpan w:val="2"/>
          </w:tcPr>
          <w:p w14:paraId="70AEB124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78CE96B4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878757F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20653" w:rsidRPr="00B20F02" w14:paraId="7F940A69" w14:textId="77777777" w:rsidTr="00020653">
        <w:tc>
          <w:tcPr>
            <w:tcW w:w="4140" w:type="dxa"/>
          </w:tcPr>
          <w:p w14:paraId="2F6CF627" w14:textId="77777777" w:rsidR="00020653" w:rsidRPr="00B20F02" w:rsidRDefault="00020653" w:rsidP="00133EF3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BF5C9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B80DBA9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977D2B7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E1A36AE" w14:textId="5D6BB95E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 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6EB070E6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1E81089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3ECEF751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24F2A3F7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69" w:type="dxa"/>
            <w:gridSpan w:val="2"/>
          </w:tcPr>
          <w:p w14:paraId="0B88F46E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4"/>
            <w:vAlign w:val="bottom"/>
          </w:tcPr>
          <w:p w14:paraId="2015CE32" w14:textId="5D5F3B68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E13D4A" w:rsidRPr="00B20F02" w14:paraId="6149F200" w14:textId="77777777" w:rsidTr="00020653">
        <w:trPr>
          <w:gridAfter w:val="3"/>
          <w:wAfter w:w="36" w:type="dxa"/>
        </w:trPr>
        <w:tc>
          <w:tcPr>
            <w:tcW w:w="4140" w:type="dxa"/>
          </w:tcPr>
          <w:p w14:paraId="6D604B76" w14:textId="77777777" w:rsidR="00E13D4A" w:rsidRPr="00B20F02" w:rsidRDefault="00E13D4A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3BEEAC" w14:textId="77777777" w:rsidR="00E13D4A" w:rsidRPr="00B20F02" w:rsidRDefault="00E13D4A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9"/>
          </w:tcPr>
          <w:p w14:paraId="703FF940" w14:textId="77777777" w:rsidR="00E13D4A" w:rsidRPr="00B20F02" w:rsidRDefault="00E13D4A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20653" w:rsidRPr="00B20F02" w14:paraId="15AB1D40" w14:textId="77777777" w:rsidTr="00020653">
        <w:tc>
          <w:tcPr>
            <w:tcW w:w="4140" w:type="dxa"/>
          </w:tcPr>
          <w:p w14:paraId="6CD5DD9D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63A3B44A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73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FA8BC1C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457A68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0F75A18E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76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EC379C9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gridSpan w:val="2"/>
          </w:tcPr>
          <w:p w14:paraId="1C23EC83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gridSpan w:val="2"/>
          </w:tcPr>
          <w:p w14:paraId="293524EC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gridSpan w:val="4"/>
          </w:tcPr>
          <w:p w14:paraId="76D64893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20653" w:rsidRPr="00B20F02" w14:paraId="3250657F" w14:textId="77777777" w:rsidTr="00020653">
        <w:tc>
          <w:tcPr>
            <w:tcW w:w="4140" w:type="dxa"/>
            <w:shd w:val="clear" w:color="auto" w:fill="auto"/>
          </w:tcPr>
          <w:p w14:paraId="608DDED0" w14:textId="561A01A4" w:rsidR="00020653" w:rsidRPr="00B20F02" w:rsidRDefault="00D715F1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</w:t>
            </w:r>
            <w:r w:rsidRPr="00B20F0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ผลขาดทุนด้านเครดิต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Pr="00B20F0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ที่คาดว่าจะเกิดขึ้น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DA9C51A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700"/>
              </w:tabs>
              <w:spacing w:line="340" w:lineRule="exact"/>
              <w:ind w:right="-9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31C5043" w14:textId="77777777" w:rsidR="00D715F1" w:rsidRPr="00B20F02" w:rsidRDefault="00D715F1" w:rsidP="00133EF3">
            <w:pPr>
              <w:pStyle w:val="acctfourfigures"/>
              <w:tabs>
                <w:tab w:val="clear" w:pos="765"/>
                <w:tab w:val="decimal" w:pos="79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554EC45" w14:textId="3EBDD189" w:rsidR="00020653" w:rsidRPr="00B20F02" w:rsidRDefault="00020653" w:rsidP="00133EF3">
            <w:pPr>
              <w:pStyle w:val="acctfourfigures"/>
              <w:tabs>
                <w:tab w:val="clear" w:pos="765"/>
                <w:tab w:val="decimal" w:pos="79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15F8EA49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133502F4" w14:textId="77777777" w:rsidR="005747B2" w:rsidRPr="00B20F02" w:rsidRDefault="005747B2" w:rsidP="00133EF3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40B67C" w14:textId="4CE89F53" w:rsidR="00020653" w:rsidRPr="00B20F02" w:rsidRDefault="00020653" w:rsidP="00133EF3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12A55CDC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gridSpan w:val="2"/>
          </w:tcPr>
          <w:p w14:paraId="03B9D8F5" w14:textId="77777777" w:rsidR="005747B2" w:rsidRPr="00B20F02" w:rsidRDefault="005747B2" w:rsidP="00133EF3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CE82508" w14:textId="73BF0F46" w:rsidR="00020653" w:rsidRPr="00B20F02" w:rsidRDefault="00020653" w:rsidP="00133EF3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20E19E31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118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gridSpan w:val="4"/>
          </w:tcPr>
          <w:p w14:paraId="1D70407E" w14:textId="77777777" w:rsidR="005747B2" w:rsidRPr="00B20F02" w:rsidRDefault="005747B2" w:rsidP="00133EF3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A7E8210" w14:textId="0BC4F178" w:rsidR="00020653" w:rsidRPr="00B20F02" w:rsidRDefault="00020653" w:rsidP="00133EF3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020653" w:rsidRPr="00B20F02" w14:paraId="0D6ADA34" w14:textId="77777777" w:rsidTr="00020653">
        <w:tc>
          <w:tcPr>
            <w:tcW w:w="4140" w:type="dxa"/>
          </w:tcPr>
          <w:p w14:paraId="51529021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270" w:type="dxa"/>
          </w:tcPr>
          <w:p w14:paraId="67701768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79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31BFCCB" w14:textId="1A19A93E" w:rsidR="00020653" w:rsidRPr="00B20F02" w:rsidRDefault="00020653" w:rsidP="00133EF3">
            <w:pPr>
              <w:pStyle w:val="acctfourfigures"/>
              <w:tabs>
                <w:tab w:val="clear" w:pos="765"/>
                <w:tab w:val="decimal" w:pos="79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63BDB6E9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001EE736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C98AF93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gridSpan w:val="2"/>
          </w:tcPr>
          <w:p w14:paraId="489473A5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02254F9F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118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gridSpan w:val="4"/>
          </w:tcPr>
          <w:p w14:paraId="6C6C2F98" w14:textId="3D63A044" w:rsidR="00020653" w:rsidRPr="00B20F02" w:rsidRDefault="00020653" w:rsidP="00133EF3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</w:tr>
      <w:tr w:rsidR="00020653" w:rsidRPr="00B20F02" w14:paraId="1B57E6EC" w14:textId="77777777" w:rsidTr="00020653">
        <w:tc>
          <w:tcPr>
            <w:tcW w:w="4140" w:type="dxa"/>
          </w:tcPr>
          <w:p w14:paraId="0D31E22B" w14:textId="4397280C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(จากการตีราคาลดลงและ</w:t>
            </w:r>
          </w:p>
        </w:tc>
        <w:tc>
          <w:tcPr>
            <w:tcW w:w="270" w:type="dxa"/>
          </w:tcPr>
          <w:p w14:paraId="4DBE556D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79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FDA9D46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D03B37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5F7C98B0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9FA8914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gridSpan w:val="2"/>
          </w:tcPr>
          <w:p w14:paraId="2B69A8BF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gridSpan w:val="2"/>
          </w:tcPr>
          <w:p w14:paraId="0F7B711F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817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gridSpan w:val="4"/>
          </w:tcPr>
          <w:p w14:paraId="0DAF5B8D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20653" w:rsidRPr="00B20F02" w14:paraId="0D6A063E" w14:textId="77777777" w:rsidTr="00020653">
        <w:tc>
          <w:tcPr>
            <w:tcW w:w="4140" w:type="dxa"/>
          </w:tcPr>
          <w:p w14:paraId="1642B624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"/>
              </w:tabs>
              <w:spacing w:line="340" w:lineRule="exact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ความแตกต่างของค่าเสื่อมราคา)</w:t>
            </w:r>
          </w:p>
        </w:tc>
        <w:tc>
          <w:tcPr>
            <w:tcW w:w="270" w:type="dxa"/>
          </w:tcPr>
          <w:p w14:paraId="185244B8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79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78C23C8" w14:textId="1FBC6DD8" w:rsidR="00020653" w:rsidRPr="00B20F02" w:rsidRDefault="00020653" w:rsidP="00133EF3">
            <w:pPr>
              <w:pStyle w:val="acctfourfigures"/>
              <w:tabs>
                <w:tab w:val="clear" w:pos="765"/>
                <w:tab w:val="decimal" w:pos="79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645994E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27172386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DBA8B85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gridSpan w:val="2"/>
          </w:tcPr>
          <w:p w14:paraId="38873DDD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375D2B3E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817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gridSpan w:val="4"/>
          </w:tcPr>
          <w:p w14:paraId="0C50A8D7" w14:textId="057B17D9" w:rsidR="00020653" w:rsidRPr="00B20F02" w:rsidRDefault="00020653" w:rsidP="00133EF3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020653" w:rsidRPr="00B20F02" w14:paraId="784E9EA0" w14:textId="77777777" w:rsidTr="00020653">
        <w:tc>
          <w:tcPr>
            <w:tcW w:w="4140" w:type="dxa"/>
          </w:tcPr>
          <w:p w14:paraId="377E2C99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สินทรัพย์ไม่มีตัวตน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(จากความแตกต่างของค่าตัดจำหน่าย)</w:t>
            </w:r>
          </w:p>
        </w:tc>
        <w:tc>
          <w:tcPr>
            <w:tcW w:w="270" w:type="dxa"/>
          </w:tcPr>
          <w:p w14:paraId="7E81CCA2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79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C07F189" w14:textId="77777777" w:rsidR="00E50885" w:rsidRPr="00B20F02" w:rsidRDefault="00E50885" w:rsidP="00133EF3">
            <w:pPr>
              <w:pStyle w:val="acctfourfigures"/>
              <w:tabs>
                <w:tab w:val="clear" w:pos="765"/>
                <w:tab w:val="decimal" w:pos="778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2D7A5AF" w14:textId="07AF52CB" w:rsidR="00020653" w:rsidRPr="00B20F02" w:rsidRDefault="00020653" w:rsidP="00133EF3">
            <w:pPr>
              <w:pStyle w:val="acctfourfigures"/>
              <w:tabs>
                <w:tab w:val="clear" w:pos="765"/>
                <w:tab w:val="decimal" w:pos="778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5FC084F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E48A990" w14:textId="77777777" w:rsidR="00E50885" w:rsidRPr="00B20F02" w:rsidRDefault="00E50885" w:rsidP="00133EF3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0D7A175" w14:textId="07CA1307" w:rsidR="00020653" w:rsidRPr="00B20F02" w:rsidRDefault="00020653" w:rsidP="00133EF3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B59C86B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</w:tcPr>
          <w:p w14:paraId="6B437114" w14:textId="77777777" w:rsidR="00E50885" w:rsidRPr="00B20F02" w:rsidRDefault="00E50885" w:rsidP="00133EF3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E6A6C38" w14:textId="749DF817" w:rsidR="00020653" w:rsidRPr="00B20F02" w:rsidRDefault="00020653" w:rsidP="00133EF3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23C64E6D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118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gridSpan w:val="4"/>
          </w:tcPr>
          <w:p w14:paraId="21572746" w14:textId="77777777" w:rsidR="00E50885" w:rsidRPr="00B20F02" w:rsidRDefault="00E50885" w:rsidP="00133EF3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9BB7A47" w14:textId="15560DAB" w:rsidR="00020653" w:rsidRPr="00B20F02" w:rsidRDefault="00020653" w:rsidP="00133EF3">
            <w:pPr>
              <w:pStyle w:val="acctfourfigures"/>
              <w:tabs>
                <w:tab w:val="clear" w:pos="765"/>
                <w:tab w:val="decimal" w:pos="83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020653" w:rsidRPr="00B20F02" w14:paraId="2D7B84F8" w14:textId="77777777" w:rsidTr="00020653">
        <w:tc>
          <w:tcPr>
            <w:tcW w:w="4140" w:type="dxa"/>
          </w:tcPr>
          <w:p w14:paraId="7B286019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270" w:type="dxa"/>
          </w:tcPr>
          <w:p w14:paraId="56FBA893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79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20F475C" w14:textId="4D417D1B" w:rsidR="00020653" w:rsidRPr="00B20F02" w:rsidRDefault="00020653" w:rsidP="00133EF3">
            <w:pPr>
              <w:pStyle w:val="acctfourfigures"/>
              <w:tabs>
                <w:tab w:val="clear" w:pos="765"/>
                <w:tab w:val="decimal" w:pos="79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6F313C82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EEB27E2" w14:textId="4AFC72FA" w:rsidR="00020653" w:rsidRPr="00B20F02" w:rsidRDefault="00020653" w:rsidP="00133EF3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2E65EF3B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</w:tcPr>
          <w:p w14:paraId="17977404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510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284A7F2B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118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gridSpan w:val="4"/>
          </w:tcPr>
          <w:p w14:paraId="4CFD538F" w14:textId="3F1650F5" w:rsidR="00020653" w:rsidRPr="00B20F02" w:rsidRDefault="00020653" w:rsidP="00133EF3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</w:tr>
      <w:tr w:rsidR="00020653" w:rsidRPr="00B20F02" w14:paraId="7898075B" w14:textId="77777777" w:rsidTr="00020653">
        <w:tc>
          <w:tcPr>
            <w:tcW w:w="4140" w:type="dxa"/>
          </w:tcPr>
          <w:p w14:paraId="76A8E6C5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การเปลี่ยนแปลงในมูลค่ายุติธรรมของ</w:t>
            </w:r>
          </w:p>
        </w:tc>
        <w:tc>
          <w:tcPr>
            <w:tcW w:w="270" w:type="dxa"/>
          </w:tcPr>
          <w:p w14:paraId="48AA1B1D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79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C016296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79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C2FD888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2928A2F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ACC106D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</w:tcPr>
          <w:p w14:paraId="019F2069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510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gridSpan w:val="2"/>
          </w:tcPr>
          <w:p w14:paraId="50AB0488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118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gridSpan w:val="4"/>
          </w:tcPr>
          <w:p w14:paraId="4BD9AB93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20653" w:rsidRPr="00B20F02" w14:paraId="2A128D49" w14:textId="77777777" w:rsidTr="00020653">
        <w:tc>
          <w:tcPr>
            <w:tcW w:w="4140" w:type="dxa"/>
          </w:tcPr>
          <w:p w14:paraId="7B5F2FE8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การป้องกันความเสี่ยงกระแสเงินสด</w:t>
            </w:r>
          </w:p>
        </w:tc>
        <w:tc>
          <w:tcPr>
            <w:tcW w:w="270" w:type="dxa"/>
          </w:tcPr>
          <w:p w14:paraId="0DBDCF3F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61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D539A76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61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B598545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45A9130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180D8A6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</w:tcPr>
          <w:p w14:paraId="47041599" w14:textId="2CC9EA8E" w:rsidR="00020653" w:rsidRPr="00B20F02" w:rsidRDefault="00020653" w:rsidP="00133EF3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gridSpan w:val="2"/>
          </w:tcPr>
          <w:p w14:paraId="02BD5864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118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gridSpan w:val="4"/>
          </w:tcPr>
          <w:p w14:paraId="34F4B00C" w14:textId="5527B2A5" w:rsidR="00020653" w:rsidRPr="00B20F02" w:rsidRDefault="00020653" w:rsidP="00133EF3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020653" w:rsidRPr="00B20F02" w14:paraId="35E04379" w14:textId="77777777" w:rsidTr="00020653">
        <w:tc>
          <w:tcPr>
            <w:tcW w:w="4140" w:type="dxa"/>
          </w:tcPr>
          <w:p w14:paraId="24C2FA98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7146139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795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3EF09E7" w14:textId="500898EC" w:rsidR="00020653" w:rsidRPr="00B20F02" w:rsidRDefault="00020653" w:rsidP="00133EF3">
            <w:pPr>
              <w:pStyle w:val="acctfourfigures"/>
              <w:tabs>
                <w:tab w:val="clear" w:pos="765"/>
                <w:tab w:val="decimal" w:pos="795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70" w:type="dxa"/>
          </w:tcPr>
          <w:p w14:paraId="045BA3BC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4AA51B58" w14:textId="05FE745B" w:rsidR="00020653" w:rsidRPr="00B20F02" w:rsidRDefault="00020653" w:rsidP="00133EF3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3B16D3B7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C4D7AA" w14:textId="070F329D" w:rsidR="00020653" w:rsidRPr="00B20F02" w:rsidRDefault="00020653" w:rsidP="00133EF3">
            <w:pPr>
              <w:pStyle w:val="acctfourfigures"/>
              <w:tabs>
                <w:tab w:val="clear" w:pos="765"/>
                <w:tab w:val="decimal" w:pos="810"/>
              </w:tabs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gridSpan w:val="2"/>
          </w:tcPr>
          <w:p w14:paraId="1B9279D7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1096"/>
              </w:tabs>
              <w:spacing w:line="340" w:lineRule="exact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58E1EE" w14:textId="1A8260CB" w:rsidR="00020653" w:rsidRPr="00B20F02" w:rsidRDefault="00020653" w:rsidP="00133EF3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155</w:t>
            </w:r>
          </w:p>
        </w:tc>
      </w:tr>
      <w:tr w:rsidR="00020653" w:rsidRPr="00B20F02" w14:paraId="0FAC9E45" w14:textId="77777777" w:rsidTr="00020653">
        <w:tc>
          <w:tcPr>
            <w:tcW w:w="4140" w:type="dxa"/>
          </w:tcPr>
          <w:p w14:paraId="778954E4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8AAA28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uto"/>
              <w:ind w:right="-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04913C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uto"/>
              <w:ind w:right="-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</w:tcPr>
          <w:p w14:paraId="61445BCC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6829960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236" w:type="dxa"/>
          </w:tcPr>
          <w:p w14:paraId="2B42B073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</w:tcBorders>
          </w:tcPr>
          <w:p w14:paraId="3877E493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69" w:type="dxa"/>
            <w:gridSpan w:val="2"/>
          </w:tcPr>
          <w:p w14:paraId="6A88A91A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uto"/>
              <w:ind w:right="-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72" w:type="dxa"/>
            <w:gridSpan w:val="4"/>
            <w:tcBorders>
              <w:top w:val="single" w:sz="4" w:space="0" w:color="auto"/>
            </w:tcBorders>
          </w:tcPr>
          <w:p w14:paraId="17CC3226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uto"/>
              <w:ind w:right="-9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020653" w:rsidRPr="00B20F02" w14:paraId="492582D4" w14:textId="77777777" w:rsidTr="00020653">
        <w:tc>
          <w:tcPr>
            <w:tcW w:w="4140" w:type="dxa"/>
          </w:tcPr>
          <w:p w14:paraId="6C4074F6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7FD3EE89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332B8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2D8BD2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059BC00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7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D8E1520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</w:tcPr>
          <w:p w14:paraId="4ECD779E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gridSpan w:val="2"/>
          </w:tcPr>
          <w:p w14:paraId="3B72C024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4"/>
          </w:tcPr>
          <w:p w14:paraId="3C41F374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0653" w:rsidRPr="00B20F02" w14:paraId="2DE7E30F" w14:textId="77777777" w:rsidTr="00020653">
        <w:tc>
          <w:tcPr>
            <w:tcW w:w="4140" w:type="dxa"/>
          </w:tcPr>
          <w:p w14:paraId="3F18E91D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ตราสารอนุพันธ์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(รายการปรับปรุงมูลค่ายุติธรรม)</w:t>
            </w:r>
          </w:p>
        </w:tc>
        <w:tc>
          <w:tcPr>
            <w:tcW w:w="270" w:type="dxa"/>
          </w:tcPr>
          <w:p w14:paraId="39B3DF2B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61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7D00727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61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2AF20AF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385B849" w14:textId="67D14D7E" w:rsidR="00020653" w:rsidRPr="00B20F02" w:rsidRDefault="00020653" w:rsidP="00133EF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5BFB92C6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</w:tcPr>
          <w:p w14:paraId="5D3A8FFE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2AB2E9DA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118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gridSpan w:val="4"/>
          </w:tcPr>
          <w:p w14:paraId="2CC21D39" w14:textId="2B059565" w:rsidR="00020653" w:rsidRPr="00B20F02" w:rsidRDefault="00020653" w:rsidP="00133EF3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20653" w:rsidRPr="00B20F02" w14:paraId="7D66E1FE" w14:textId="77777777" w:rsidTr="00020653">
        <w:tc>
          <w:tcPr>
            <w:tcW w:w="4140" w:type="dxa"/>
          </w:tcPr>
          <w:p w14:paraId="33FE77A3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4440831A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61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3F8B68C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61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77FEDFB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1D976D9" w14:textId="2810C33C" w:rsidR="00020653" w:rsidRPr="00B20F02" w:rsidRDefault="00020653" w:rsidP="00133EF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4EB1334E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gridSpan w:val="2"/>
          </w:tcPr>
          <w:p w14:paraId="7F0A1452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40BA7797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118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gridSpan w:val="4"/>
          </w:tcPr>
          <w:p w14:paraId="4C8AA19D" w14:textId="7FA331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20653" w:rsidRPr="00B20F02" w14:paraId="7B73DE7C" w14:textId="77777777" w:rsidTr="00020653">
        <w:tc>
          <w:tcPr>
            <w:tcW w:w="4140" w:type="dxa"/>
          </w:tcPr>
          <w:p w14:paraId="6EF8C4EE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8A7E1CF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615"/>
              </w:tabs>
              <w:spacing w:line="340" w:lineRule="exac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40A1B3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615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7881A22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4B5F567A" w14:textId="67A9D3AD" w:rsidR="00020653" w:rsidRPr="00B20F02" w:rsidRDefault="00020653" w:rsidP="00133EF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23857524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EBB25B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522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9" w:type="dxa"/>
            <w:gridSpan w:val="2"/>
          </w:tcPr>
          <w:p w14:paraId="5A262373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1185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42ADD2E" w14:textId="6D7F366F" w:rsidR="00020653" w:rsidRPr="00B20F02" w:rsidRDefault="00020653" w:rsidP="00133EF3">
            <w:pPr>
              <w:pStyle w:val="acctfourfigures"/>
              <w:tabs>
                <w:tab w:val="clear" w:pos="765"/>
                <w:tab w:val="decimal" w:pos="840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20653" w:rsidRPr="00B20F02" w14:paraId="6D5E8C6C" w14:textId="77777777" w:rsidTr="00020653">
        <w:tc>
          <w:tcPr>
            <w:tcW w:w="4140" w:type="dxa"/>
          </w:tcPr>
          <w:p w14:paraId="272B44C4" w14:textId="77777777" w:rsidR="00020653" w:rsidRPr="00B20F02" w:rsidRDefault="00020653" w:rsidP="00133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41F9E7A6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795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87AAEE" w14:textId="636E7672" w:rsidR="00020653" w:rsidRPr="00B20F02" w:rsidRDefault="00020653" w:rsidP="00133EF3">
            <w:pPr>
              <w:pStyle w:val="acctfourfigures"/>
              <w:tabs>
                <w:tab w:val="clear" w:pos="765"/>
                <w:tab w:val="decimal" w:pos="795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70" w:type="dxa"/>
          </w:tcPr>
          <w:p w14:paraId="7AB51332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FAE61D9" w14:textId="293FA84F" w:rsidR="00020653" w:rsidRPr="00B20F02" w:rsidRDefault="00020653" w:rsidP="00133EF3">
            <w:pPr>
              <w:pStyle w:val="acctfourfigures"/>
              <w:tabs>
                <w:tab w:val="clear" w:pos="765"/>
                <w:tab w:val="decimal" w:pos="885"/>
              </w:tabs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2FEC7EE6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951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CD18D2" w14:textId="04497F7D" w:rsidR="00020653" w:rsidRPr="00B20F02" w:rsidRDefault="00020653" w:rsidP="00133EF3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gridSpan w:val="2"/>
          </w:tcPr>
          <w:p w14:paraId="3D3DECE8" w14:textId="77777777" w:rsidR="00020653" w:rsidRPr="00B20F02" w:rsidRDefault="00020653" w:rsidP="00133EF3">
            <w:pPr>
              <w:pStyle w:val="acctfourfigures"/>
              <w:tabs>
                <w:tab w:val="clear" w:pos="765"/>
                <w:tab w:val="decimal" w:pos="1185"/>
              </w:tabs>
              <w:spacing w:line="340" w:lineRule="exact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0BB6581A" w14:textId="13576B35" w:rsidR="00020653" w:rsidRPr="00B20F02" w:rsidRDefault="00020653" w:rsidP="00133EF3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151</w:t>
            </w:r>
          </w:p>
        </w:tc>
      </w:tr>
    </w:tbl>
    <w:p w14:paraId="0AD8D972" w14:textId="77777777" w:rsidR="00F0430C" w:rsidRPr="00B20F02" w:rsidRDefault="00F85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  <w:sectPr w:rsidR="00F0430C" w:rsidRPr="00B20F02" w:rsidSect="00020653">
          <w:footerReference w:type="default" r:id="rId28"/>
          <w:footerReference w:type="first" r:id="rId29"/>
          <w:pgSz w:w="11909" w:h="16834" w:code="9"/>
          <w:pgMar w:top="1152" w:right="1440" w:bottom="1152" w:left="1440" w:header="720" w:footer="720" w:gutter="0"/>
          <w:cols w:space="720"/>
          <w:titlePg/>
          <w:docGrid w:linePitch="360"/>
        </w:sectPr>
      </w:pPr>
      <w:r w:rsidRPr="00B20F02">
        <w:rPr>
          <w:rFonts w:asciiTheme="majorBidi" w:hAnsiTheme="majorBidi" w:cstheme="majorBidi"/>
          <w:cs/>
        </w:rPr>
        <w:br w:type="page"/>
      </w:r>
    </w:p>
    <w:tbl>
      <w:tblPr>
        <w:tblW w:w="96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188"/>
        <w:gridCol w:w="270"/>
        <w:gridCol w:w="1131"/>
        <w:gridCol w:w="236"/>
        <w:gridCol w:w="1170"/>
      </w:tblGrid>
      <w:tr w:rsidR="0062289C" w:rsidRPr="00B20F02" w14:paraId="018EE2EA" w14:textId="77777777" w:rsidTr="00F85AA3">
        <w:trPr>
          <w:trHeight w:val="139"/>
        </w:trPr>
        <w:tc>
          <w:tcPr>
            <w:tcW w:w="4140" w:type="dxa"/>
          </w:tcPr>
          <w:p w14:paraId="0B76FA67" w14:textId="77777777" w:rsidR="0062289C" w:rsidRPr="00B20F02" w:rsidRDefault="0062289C" w:rsidP="00DD5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20F02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5525" w:type="dxa"/>
            <w:gridSpan w:val="7"/>
          </w:tcPr>
          <w:p w14:paraId="6E7109B9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289C" w:rsidRPr="00B20F02" w14:paraId="4B4751CA" w14:textId="77777777" w:rsidTr="00F85AA3">
        <w:trPr>
          <w:trHeight w:val="139"/>
        </w:trPr>
        <w:tc>
          <w:tcPr>
            <w:tcW w:w="4140" w:type="dxa"/>
          </w:tcPr>
          <w:p w14:paraId="61A3E347" w14:textId="77777777" w:rsidR="0062289C" w:rsidRPr="00B20F02" w:rsidRDefault="0062289C" w:rsidP="00DD5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67530471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6DE4CB2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314D36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9" w:type="dxa"/>
            <w:gridSpan w:val="3"/>
            <w:tcBorders>
              <w:bottom w:val="single" w:sz="4" w:space="0" w:color="auto"/>
            </w:tcBorders>
            <w:vAlign w:val="bottom"/>
          </w:tcPr>
          <w:p w14:paraId="036BF6E6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5FEB86B5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236" w:type="dxa"/>
          </w:tcPr>
          <w:p w14:paraId="699BAD96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5F398C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42F7279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289C" w:rsidRPr="00B20F02" w14:paraId="6F7EBA21" w14:textId="77777777" w:rsidTr="00F85AA3">
        <w:trPr>
          <w:trHeight w:val="139"/>
        </w:trPr>
        <w:tc>
          <w:tcPr>
            <w:tcW w:w="4140" w:type="dxa"/>
          </w:tcPr>
          <w:p w14:paraId="0A199751" w14:textId="77777777" w:rsidR="0062289C" w:rsidRPr="00B20F02" w:rsidRDefault="0062289C" w:rsidP="00DD56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CEA53E" w14:textId="137663A5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 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1CA5F273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552DEBA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77373AD7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CD94FEE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57DC20D2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E3FD72" w14:textId="10E2DA93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62289C" w:rsidRPr="00B20F02" w14:paraId="38574B6F" w14:textId="77777777" w:rsidTr="00F85AA3">
        <w:trPr>
          <w:trHeight w:val="139"/>
        </w:trPr>
        <w:tc>
          <w:tcPr>
            <w:tcW w:w="4140" w:type="dxa"/>
          </w:tcPr>
          <w:p w14:paraId="6BB77B46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5" w:type="dxa"/>
            <w:gridSpan w:val="7"/>
          </w:tcPr>
          <w:p w14:paraId="79010CDC" w14:textId="0C4362A0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0430C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2289C" w:rsidRPr="00B20F02" w14:paraId="07E0C13B" w14:textId="77777777" w:rsidTr="00F85AA3">
        <w:trPr>
          <w:trHeight w:val="139"/>
        </w:trPr>
        <w:tc>
          <w:tcPr>
            <w:tcW w:w="4140" w:type="dxa"/>
          </w:tcPr>
          <w:p w14:paraId="07F5B061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777C1E8D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FACF298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58E3964C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09BCCC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469CBA1F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59D1334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5F6607E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2289C" w:rsidRPr="00B20F02" w14:paraId="34501387" w14:textId="77777777" w:rsidTr="00F85AA3">
        <w:trPr>
          <w:trHeight w:val="139"/>
        </w:trPr>
        <w:tc>
          <w:tcPr>
            <w:tcW w:w="4140" w:type="dxa"/>
            <w:shd w:val="clear" w:color="auto" w:fill="auto"/>
          </w:tcPr>
          <w:p w14:paraId="5461A6DC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(ค่าเผื่อหนี้สงสัยจะสูญ)</w:t>
            </w:r>
          </w:p>
        </w:tc>
        <w:tc>
          <w:tcPr>
            <w:tcW w:w="1260" w:type="dxa"/>
          </w:tcPr>
          <w:p w14:paraId="414B2921" w14:textId="117C3F48" w:rsidR="0062289C" w:rsidRPr="00B20F02" w:rsidRDefault="000C58DB" w:rsidP="00DD56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7B759D58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6A22284F" w14:textId="3CB3795C" w:rsidR="0062289C" w:rsidRPr="00B20F02" w:rsidRDefault="00700251" w:rsidP="00F0430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715BE8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06DF9AC4" w14:textId="06626127" w:rsidR="0062289C" w:rsidRPr="00B20F02" w:rsidRDefault="00700251" w:rsidP="00DD56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B410F9E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A010601" w14:textId="654BF885" w:rsidR="0062289C" w:rsidRPr="00B20F02" w:rsidRDefault="000C58DB" w:rsidP="00DD56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</w:tr>
      <w:tr w:rsidR="0062289C" w:rsidRPr="00B20F02" w14:paraId="296EDAA0" w14:textId="77777777" w:rsidTr="00F85AA3">
        <w:trPr>
          <w:trHeight w:val="334"/>
        </w:trPr>
        <w:tc>
          <w:tcPr>
            <w:tcW w:w="4140" w:type="dxa"/>
          </w:tcPr>
          <w:p w14:paraId="4FE980E7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ตราสารอนุพันธ์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(รายการปรับปรุงมูลค่ายุติธรรม)</w:t>
            </w:r>
          </w:p>
        </w:tc>
        <w:tc>
          <w:tcPr>
            <w:tcW w:w="1260" w:type="dxa"/>
          </w:tcPr>
          <w:p w14:paraId="4C02EDB7" w14:textId="4829A595" w:rsidR="0062289C" w:rsidRPr="00B20F02" w:rsidRDefault="000C58DB" w:rsidP="00DD56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766707B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F5E0D9" w14:textId="3421EB22" w:rsidR="0062289C" w:rsidRPr="00B20F02" w:rsidRDefault="00700251" w:rsidP="00DD56F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6BFA738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717EE6A2" w14:textId="0735C700" w:rsidR="0062289C" w:rsidRPr="00B20F02" w:rsidRDefault="00700251" w:rsidP="00DD56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C62C625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458457E" w14:textId="0D603F42" w:rsidR="0062289C" w:rsidRPr="00B20F02" w:rsidRDefault="00700251" w:rsidP="00DD56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2289C" w:rsidRPr="00B20F02" w14:paraId="68C7754A" w14:textId="77777777" w:rsidTr="00F85AA3">
        <w:trPr>
          <w:trHeight w:val="334"/>
        </w:trPr>
        <w:tc>
          <w:tcPr>
            <w:tcW w:w="4140" w:type="dxa"/>
          </w:tcPr>
          <w:p w14:paraId="1CC5FC87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260" w:type="dxa"/>
          </w:tcPr>
          <w:p w14:paraId="727576B2" w14:textId="0157A6D6" w:rsidR="0062289C" w:rsidRPr="00B20F02" w:rsidRDefault="000C58DB" w:rsidP="00DD56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1F577896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79B9D7F3" w14:textId="4C4393EA" w:rsidR="0062289C" w:rsidRPr="00B20F02" w:rsidRDefault="00700251" w:rsidP="00DD56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99E6DBA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7DE45A80" w14:textId="351FF676" w:rsidR="0062289C" w:rsidRPr="00B20F02" w:rsidRDefault="00700251" w:rsidP="00DD56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C70C9DA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DFC72A8" w14:textId="3DF031C4" w:rsidR="0062289C" w:rsidRPr="00B20F02" w:rsidRDefault="000C58DB" w:rsidP="00DD56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</w:tr>
      <w:tr w:rsidR="0062289C" w:rsidRPr="00B20F02" w14:paraId="2D9E4C8E" w14:textId="77777777" w:rsidTr="00F85AA3">
        <w:trPr>
          <w:trHeight w:hRule="exact" w:val="389"/>
        </w:trPr>
        <w:tc>
          <w:tcPr>
            <w:tcW w:w="4140" w:type="dxa"/>
          </w:tcPr>
          <w:p w14:paraId="46EB850E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(จากการตีราคาลดลงและ</w:t>
            </w:r>
          </w:p>
          <w:p w14:paraId="545C3683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0A423EB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02D086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5B06A315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8AB46E1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4DCAEEF1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D3D7F25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B43A85A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2289C" w:rsidRPr="00B20F02" w14:paraId="56272379" w14:textId="77777777" w:rsidTr="00F85AA3">
        <w:trPr>
          <w:trHeight w:hRule="exact" w:val="389"/>
        </w:trPr>
        <w:tc>
          <w:tcPr>
            <w:tcW w:w="4140" w:type="dxa"/>
          </w:tcPr>
          <w:p w14:paraId="2CEB9E7B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"/>
              </w:tabs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ความแตกต่างของค่าเสื่อมราคา)</w:t>
            </w:r>
          </w:p>
        </w:tc>
        <w:tc>
          <w:tcPr>
            <w:tcW w:w="1260" w:type="dxa"/>
          </w:tcPr>
          <w:p w14:paraId="662BA5AE" w14:textId="69BC756D" w:rsidR="0062289C" w:rsidRPr="00B20F02" w:rsidRDefault="000C58DB" w:rsidP="00DD56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37FEB9D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4D7EB2FC" w14:textId="578E5B83" w:rsidR="0062289C" w:rsidRPr="00B20F02" w:rsidRDefault="00700251" w:rsidP="00F0430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A55C4B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32D26E8E" w14:textId="263ECDD5" w:rsidR="0062289C" w:rsidRPr="00B20F02" w:rsidRDefault="00700251" w:rsidP="00DD56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DE81819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BF1611B" w14:textId="4180FB68" w:rsidR="0062289C" w:rsidRPr="00B20F02" w:rsidRDefault="000C58DB" w:rsidP="00DD56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62289C" w:rsidRPr="00B20F02" w14:paraId="75E378D4" w14:textId="77777777" w:rsidTr="00F85AA3">
        <w:trPr>
          <w:trHeight w:val="348"/>
        </w:trPr>
        <w:tc>
          <w:tcPr>
            <w:tcW w:w="4140" w:type="dxa"/>
          </w:tcPr>
          <w:p w14:paraId="3688AA8E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สินทรัพย์ไม่มีตัวตน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</w:t>
            </w:r>
          </w:p>
        </w:tc>
        <w:tc>
          <w:tcPr>
            <w:tcW w:w="1260" w:type="dxa"/>
          </w:tcPr>
          <w:p w14:paraId="3403DC02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1C0B13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5E1A348" w14:textId="77777777" w:rsidR="0062289C" w:rsidRPr="00B20F02" w:rsidRDefault="0062289C" w:rsidP="00F0430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41D0A8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73EE8C27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183AD2E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3977EAC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2289C" w:rsidRPr="00B20F02" w14:paraId="3ABA93D9" w14:textId="77777777" w:rsidTr="00F85AA3">
        <w:trPr>
          <w:trHeight w:val="348"/>
        </w:trPr>
        <w:tc>
          <w:tcPr>
            <w:tcW w:w="4140" w:type="dxa"/>
          </w:tcPr>
          <w:p w14:paraId="329F4FE2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line="240" w:lineRule="auto"/>
              <w:ind w:left="163" w:right="-79" w:hanging="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ค่าตัดจำหน่าย)</w:t>
            </w:r>
          </w:p>
        </w:tc>
        <w:tc>
          <w:tcPr>
            <w:tcW w:w="1260" w:type="dxa"/>
          </w:tcPr>
          <w:p w14:paraId="24C8561D" w14:textId="1D26C9E9" w:rsidR="0062289C" w:rsidRPr="00B20F02" w:rsidRDefault="000C58DB" w:rsidP="00DD56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49C552D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C7C737D" w14:textId="0B5992D3" w:rsidR="0062289C" w:rsidRPr="00B20F02" w:rsidRDefault="00700251" w:rsidP="00F0430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6781EF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06F0B406" w14:textId="526B2A5C" w:rsidR="0062289C" w:rsidRPr="00B20F02" w:rsidRDefault="00700251" w:rsidP="00DD56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B3709F1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985527E" w14:textId="0C738DDD" w:rsidR="0062289C" w:rsidRPr="00B20F02" w:rsidRDefault="000C58DB" w:rsidP="00DD56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62289C" w:rsidRPr="00B20F02" w14:paraId="20278CAB" w14:textId="77777777" w:rsidTr="00F85AA3">
        <w:trPr>
          <w:trHeight w:val="348"/>
        </w:trPr>
        <w:tc>
          <w:tcPr>
            <w:tcW w:w="4140" w:type="dxa"/>
          </w:tcPr>
          <w:p w14:paraId="22C6D123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</w:tcPr>
          <w:p w14:paraId="4051F55F" w14:textId="36AD6B78" w:rsidR="0062289C" w:rsidRPr="00B20F02" w:rsidRDefault="000C58DB" w:rsidP="00DD56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70" w:type="dxa"/>
          </w:tcPr>
          <w:p w14:paraId="233F0632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3DD66FC" w14:textId="1776233B" w:rsidR="0062289C" w:rsidRPr="00B20F02" w:rsidRDefault="000C58DB" w:rsidP="00DD56F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1FC49B94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549141EC" w14:textId="4249D972" w:rsidR="0062289C" w:rsidRPr="00B20F02" w:rsidRDefault="000C58DB" w:rsidP="00DD56F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639AEDAC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99CD1C0" w14:textId="5372FF5E" w:rsidR="0062289C" w:rsidRPr="00B20F02" w:rsidRDefault="000C58DB" w:rsidP="00DD56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</w:tr>
      <w:tr w:rsidR="0062289C" w:rsidRPr="00B20F02" w14:paraId="1B806EE2" w14:textId="77777777" w:rsidTr="00F85AA3">
        <w:trPr>
          <w:trHeight w:val="334"/>
        </w:trPr>
        <w:tc>
          <w:tcPr>
            <w:tcW w:w="4140" w:type="dxa"/>
          </w:tcPr>
          <w:p w14:paraId="284C2E66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9CD454" w14:textId="5F027EE3" w:rsidR="0062289C" w:rsidRPr="00B20F02" w:rsidRDefault="000C58DB" w:rsidP="00DD56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270" w:type="dxa"/>
          </w:tcPr>
          <w:p w14:paraId="548A42C0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72FAE58" w14:textId="20A69E36" w:rsidR="0062289C" w:rsidRPr="00B20F02" w:rsidRDefault="000C58DB" w:rsidP="00DD56F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</w:tcPr>
          <w:p w14:paraId="5B4043B4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4B723325" w14:textId="63FC7FC3" w:rsidR="0062289C" w:rsidRPr="00B20F02" w:rsidRDefault="000C58DB" w:rsidP="00DD56F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7720FBB6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7657D30" w14:textId="671503BD" w:rsidR="0062289C" w:rsidRPr="00B20F02" w:rsidRDefault="000C58DB" w:rsidP="00DD56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160</w:t>
            </w:r>
          </w:p>
        </w:tc>
      </w:tr>
      <w:tr w:rsidR="0062289C" w:rsidRPr="00B20F02" w14:paraId="54FD987B" w14:textId="77777777" w:rsidTr="00F85AA3">
        <w:trPr>
          <w:trHeight w:val="334"/>
        </w:trPr>
        <w:tc>
          <w:tcPr>
            <w:tcW w:w="4140" w:type="dxa"/>
          </w:tcPr>
          <w:p w14:paraId="292AA2C7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B37B7E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56A62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A1F3B18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B2AED8C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8E7E7EE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B967A9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CA7BD6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89C" w:rsidRPr="00B20F02" w14:paraId="16D7EA1F" w14:textId="77777777" w:rsidTr="00F85AA3">
        <w:trPr>
          <w:trHeight w:hRule="exact" w:val="389"/>
        </w:trPr>
        <w:tc>
          <w:tcPr>
            <w:tcW w:w="4140" w:type="dxa"/>
          </w:tcPr>
          <w:p w14:paraId="1FCF9B6D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7A8A57EC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BE2D6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819E702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4C02B91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1B542C79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73AECC9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9A91CA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684"/>
                <w:tab w:val="decimal" w:pos="81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89C" w:rsidRPr="00B20F02" w14:paraId="7267C569" w14:textId="77777777" w:rsidTr="00F85AA3">
        <w:trPr>
          <w:trHeight w:hRule="exact" w:val="389"/>
        </w:trPr>
        <w:tc>
          <w:tcPr>
            <w:tcW w:w="4140" w:type="dxa"/>
          </w:tcPr>
          <w:p w14:paraId="743D64ED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ตราสารอนุพันธ์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(รายการปรับปรุงมูลค่ายุติธรรม)</w:t>
            </w:r>
          </w:p>
        </w:tc>
        <w:tc>
          <w:tcPr>
            <w:tcW w:w="1260" w:type="dxa"/>
          </w:tcPr>
          <w:p w14:paraId="7255C4BE" w14:textId="7A7365BE" w:rsidR="0062289C" w:rsidRPr="00B20F02" w:rsidRDefault="00700251" w:rsidP="00DD56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F69958C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09B04AE" w14:textId="535038EB" w:rsidR="0062289C" w:rsidRPr="00B20F02" w:rsidRDefault="000C58DB" w:rsidP="00DD56F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60F8BD6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1D7457B4" w14:textId="50CE8EA5" w:rsidR="0062289C" w:rsidRPr="00B20F02" w:rsidRDefault="00700251" w:rsidP="00DD56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3554865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9C7006A" w14:textId="15429456" w:rsidR="0062289C" w:rsidRPr="00B20F02" w:rsidRDefault="00700251" w:rsidP="00DD56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2289C" w:rsidRPr="00B20F02" w14:paraId="0C2076A9" w14:textId="77777777" w:rsidTr="00F85AA3">
        <w:trPr>
          <w:trHeight w:hRule="exact" w:val="389"/>
        </w:trPr>
        <w:tc>
          <w:tcPr>
            <w:tcW w:w="4140" w:type="dxa"/>
          </w:tcPr>
          <w:p w14:paraId="120D445C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04309A" w14:textId="0B0B9B48" w:rsidR="0062289C" w:rsidRPr="00B20F02" w:rsidRDefault="00700251" w:rsidP="00DD56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5C939BF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63B917E5" w14:textId="52E98776" w:rsidR="0062289C" w:rsidRPr="00B20F02" w:rsidRDefault="000C58DB" w:rsidP="00DD56F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ED69F48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1AA966FF" w14:textId="1F433266" w:rsidR="0062289C" w:rsidRPr="00B20F02" w:rsidRDefault="00700251" w:rsidP="00DD56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FE1164E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921AE17" w14:textId="364153D3" w:rsidR="0062289C" w:rsidRPr="00B20F02" w:rsidRDefault="00700251" w:rsidP="00DD56F6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2289C" w:rsidRPr="00B20F02" w14:paraId="34B895E1" w14:textId="77777777" w:rsidTr="00F85AA3">
        <w:trPr>
          <w:trHeight w:hRule="exact" w:val="389"/>
        </w:trPr>
        <w:tc>
          <w:tcPr>
            <w:tcW w:w="4140" w:type="dxa"/>
          </w:tcPr>
          <w:p w14:paraId="5474DDC0" w14:textId="77777777" w:rsidR="0062289C" w:rsidRPr="00B20F02" w:rsidRDefault="0062289C" w:rsidP="00DD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6BFCF9" w14:textId="4B652DE8" w:rsidR="0062289C" w:rsidRPr="00B20F02" w:rsidRDefault="000C58DB" w:rsidP="00DD56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70" w:type="dxa"/>
          </w:tcPr>
          <w:p w14:paraId="23D4975A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2DBF28B2" w14:textId="051C2AB2" w:rsidR="0062289C" w:rsidRPr="00B20F02" w:rsidRDefault="000C58DB" w:rsidP="00DD56F6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0" w:type="dxa"/>
          </w:tcPr>
          <w:p w14:paraId="1988F5B4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3646C758" w14:textId="48F0ED87" w:rsidR="0062289C" w:rsidRPr="00B20F02" w:rsidRDefault="000C58DB" w:rsidP="00DD56F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545A4359" w14:textId="77777777" w:rsidR="0062289C" w:rsidRPr="00B20F02" w:rsidRDefault="0062289C" w:rsidP="00DD56F6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D69902" w14:textId="58986E64" w:rsidR="0062289C" w:rsidRPr="00B20F02" w:rsidRDefault="000C58DB" w:rsidP="00DD56F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160</w:t>
            </w:r>
          </w:p>
        </w:tc>
      </w:tr>
    </w:tbl>
    <w:p w14:paraId="48CE31D7" w14:textId="476D8E90" w:rsidR="001A4045" w:rsidRPr="00B20F02" w:rsidRDefault="001A4045" w:rsidP="008A5A30">
      <w:pPr>
        <w:rPr>
          <w:rFonts w:asciiTheme="majorBidi" w:hAnsiTheme="majorBidi" w:cstheme="majorBidi"/>
          <w:sz w:val="30"/>
          <w:szCs w:val="30"/>
        </w:rPr>
      </w:pPr>
    </w:p>
    <w:p w14:paraId="6E550590" w14:textId="3EC6741B" w:rsidR="008A5A30" w:rsidRPr="00B20F02" w:rsidRDefault="008A5A30" w:rsidP="008A5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สินทรัพย์ภาษีเงินได้รอการตัดบัญชีที่ยังไม่ได้รับรู้ เกิดจากรายการดังต่อไปนี้</w:t>
      </w:r>
    </w:p>
    <w:p w14:paraId="4EC35794" w14:textId="77777777" w:rsidR="008A5A30" w:rsidRPr="00B20F02" w:rsidRDefault="008A5A30" w:rsidP="008A5A30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tbl>
      <w:tblPr>
        <w:tblW w:w="92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10"/>
        <w:gridCol w:w="270"/>
        <w:gridCol w:w="720"/>
        <w:gridCol w:w="270"/>
        <w:gridCol w:w="810"/>
        <w:gridCol w:w="236"/>
        <w:gridCol w:w="810"/>
        <w:gridCol w:w="270"/>
        <w:gridCol w:w="810"/>
        <w:gridCol w:w="236"/>
        <w:gridCol w:w="810"/>
      </w:tblGrid>
      <w:tr w:rsidR="00FD6299" w:rsidRPr="00B20F02" w14:paraId="36DA1B21" w14:textId="2D9477B7" w:rsidTr="00FD6299">
        <w:trPr>
          <w:trHeight w:hRule="exact" w:val="389"/>
          <w:tblHeader/>
        </w:trPr>
        <w:tc>
          <w:tcPr>
            <w:tcW w:w="3240" w:type="dxa"/>
          </w:tcPr>
          <w:p w14:paraId="3703A2C1" w14:textId="77777777" w:rsidR="00FD6299" w:rsidRPr="00B20F02" w:rsidRDefault="00FD6299" w:rsidP="0040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5"/>
          </w:tcPr>
          <w:p w14:paraId="3A6BE5F8" w14:textId="7FE9E6BA" w:rsidR="00FD6299" w:rsidRPr="00B20F02" w:rsidRDefault="00FD6299" w:rsidP="0040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8623562" w14:textId="77777777" w:rsidR="00FD6299" w:rsidRPr="00B20F02" w:rsidRDefault="00FD6299" w:rsidP="0040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36" w:type="dxa"/>
            <w:gridSpan w:val="5"/>
          </w:tcPr>
          <w:p w14:paraId="22029F12" w14:textId="57FCCECD" w:rsidR="00FD6299" w:rsidRPr="00B20F02" w:rsidRDefault="00FD6299" w:rsidP="0040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D6645" w:rsidRPr="00B20F02" w14:paraId="1B4E16FF" w14:textId="599D3BF8" w:rsidTr="00FD6299">
        <w:trPr>
          <w:trHeight w:hRule="exact" w:val="389"/>
          <w:tblHeader/>
        </w:trPr>
        <w:tc>
          <w:tcPr>
            <w:tcW w:w="3240" w:type="dxa"/>
          </w:tcPr>
          <w:p w14:paraId="684F980E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0892D79" w14:textId="41459A61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9A25360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3654A3E" w14:textId="0C82B826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FDDE11F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FC0ADE" w14:textId="49137B42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239DD7C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124FBA" w14:textId="59D0DD03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F89A150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FE2E95" w14:textId="0287E7BE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0128F69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145B5A" w14:textId="3FB168A0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D6645" w:rsidRPr="00B20F02" w14:paraId="1E811E74" w14:textId="1F016BFB" w:rsidTr="00FD6299">
        <w:trPr>
          <w:trHeight w:hRule="exact" w:val="389"/>
        </w:trPr>
        <w:tc>
          <w:tcPr>
            <w:tcW w:w="3240" w:type="dxa"/>
          </w:tcPr>
          <w:p w14:paraId="1DD4FAB2" w14:textId="77777777" w:rsidR="009D6645" w:rsidRPr="00B20F02" w:rsidRDefault="009D6645" w:rsidP="009D664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A25223" w14:textId="77777777" w:rsidR="009D6645" w:rsidRPr="00B20F02" w:rsidRDefault="009D6645" w:rsidP="009D6645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52" w:type="dxa"/>
            <w:gridSpan w:val="11"/>
          </w:tcPr>
          <w:p w14:paraId="31CD2580" w14:textId="599B580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43B16" w:rsidRPr="00B20F02" w14:paraId="16B7D00E" w14:textId="262478D1" w:rsidTr="00FD6299">
        <w:trPr>
          <w:trHeight w:hRule="exact" w:val="389"/>
        </w:trPr>
        <w:tc>
          <w:tcPr>
            <w:tcW w:w="3240" w:type="dxa"/>
          </w:tcPr>
          <w:p w14:paraId="5A7A1CE2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810" w:type="dxa"/>
          </w:tcPr>
          <w:p w14:paraId="19B2F4A7" w14:textId="21DD303E" w:rsidR="00843B16" w:rsidRPr="00B20F02" w:rsidRDefault="00020653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1606963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AB7AFB6" w14:textId="6226CDF2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3DCD487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8A9C0A" w14:textId="25C0C2F2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4910685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9D20433" w14:textId="36071BDE" w:rsidR="00843B16" w:rsidRPr="00B20F02" w:rsidRDefault="00B9415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70" w:type="dxa"/>
          </w:tcPr>
          <w:p w14:paraId="38F80B78" w14:textId="77777777" w:rsidR="00843B16" w:rsidRPr="00B20F02" w:rsidRDefault="00843B16" w:rsidP="00843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DCC680" w14:textId="7E750BE4" w:rsidR="00843B16" w:rsidRPr="00B20F02" w:rsidRDefault="00B9415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36" w:type="dxa"/>
          </w:tcPr>
          <w:p w14:paraId="603BB12E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D0927F2" w14:textId="5F39C0B3" w:rsidR="00843B16" w:rsidRPr="00B20F02" w:rsidRDefault="000C58DB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843B16" w:rsidRPr="00B20F02" w14:paraId="2432AA2E" w14:textId="134E60E2" w:rsidTr="00FD6299">
        <w:trPr>
          <w:trHeight w:hRule="exact" w:val="389"/>
        </w:trPr>
        <w:tc>
          <w:tcPr>
            <w:tcW w:w="3240" w:type="dxa"/>
          </w:tcPr>
          <w:p w14:paraId="24B55B5D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C7ED40D" w14:textId="654B2F30" w:rsidR="00843B16" w:rsidRPr="00B20F02" w:rsidRDefault="00020653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A4A4B" w:rsidRPr="00B20F02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0899EBB0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3F3872C" w14:textId="14347DF9" w:rsidR="00843B16" w:rsidRPr="00B20F02" w:rsidRDefault="000C58DB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14:paraId="00955A5C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6DCF859" w14:textId="02CCF71C" w:rsidR="00843B16" w:rsidRPr="00B20F02" w:rsidRDefault="000C58DB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36" w:type="dxa"/>
          </w:tcPr>
          <w:p w14:paraId="563041CD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CB837D0" w14:textId="02EC4123" w:rsidR="00843B16" w:rsidRPr="00B20F02" w:rsidRDefault="00A27172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2420FD7" w14:textId="77777777" w:rsidR="00843B16" w:rsidRPr="00B20F02" w:rsidRDefault="00843B16" w:rsidP="00843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B66720F" w14:textId="0D26CD83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0E77C38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B953A14" w14:textId="3913D8ED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43B16" w:rsidRPr="00B20F02" w14:paraId="550C0658" w14:textId="76E1BA8C" w:rsidTr="006966FB">
        <w:trPr>
          <w:trHeight w:hRule="exact" w:val="389"/>
        </w:trPr>
        <w:tc>
          <w:tcPr>
            <w:tcW w:w="3240" w:type="dxa"/>
          </w:tcPr>
          <w:p w14:paraId="46B75C96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67B0FA" w14:textId="1628E365" w:rsidR="00843B16" w:rsidRPr="00B20F02" w:rsidRDefault="00020653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A4A4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3BFD0910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5518506" w14:textId="4AFC0B19" w:rsidR="00843B16" w:rsidRPr="00B20F02" w:rsidRDefault="000C58DB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14:paraId="53692BB1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E788AB7" w14:textId="40593470" w:rsidR="00843B16" w:rsidRPr="00B20F02" w:rsidRDefault="000C58DB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236" w:type="dxa"/>
          </w:tcPr>
          <w:p w14:paraId="316E633A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4BE1087" w14:textId="71E0A38E" w:rsidR="00843B16" w:rsidRPr="00B20F02" w:rsidRDefault="00B9415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270" w:type="dxa"/>
          </w:tcPr>
          <w:p w14:paraId="0A8CBBC0" w14:textId="77777777" w:rsidR="00843B16" w:rsidRPr="00B20F02" w:rsidRDefault="00843B16" w:rsidP="00843B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40B6AC6" w14:textId="73D89398" w:rsidR="00843B16" w:rsidRPr="00B20F02" w:rsidRDefault="00B9415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236" w:type="dxa"/>
          </w:tcPr>
          <w:p w14:paraId="4CBE9048" w14:textId="77777777" w:rsidR="00843B16" w:rsidRPr="00B20F02" w:rsidRDefault="00843B16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5B20B13" w14:textId="4E57DBFA" w:rsidR="00843B16" w:rsidRPr="00B20F02" w:rsidRDefault="000C58DB" w:rsidP="0084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</w:tr>
    </w:tbl>
    <w:p w14:paraId="1AA828E5" w14:textId="403588C5" w:rsidR="00455C2C" w:rsidRPr="00B20F02" w:rsidRDefault="008A5A30" w:rsidP="00455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</w:rPr>
        <w:tab/>
      </w:r>
      <w:r w:rsidR="00455C2C" w:rsidRPr="00B20F02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73C43BA0" w14:textId="4A23FD2F" w:rsidR="008A5A30" w:rsidRPr="00B20F02" w:rsidRDefault="008A5A30" w:rsidP="00760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4218EE">
        <w:rPr>
          <w:rFonts w:asciiTheme="majorBidi" w:hAnsiTheme="majorBidi" w:cstheme="majorBidi"/>
          <w:spacing w:val="-4"/>
          <w:sz w:val="30"/>
          <w:szCs w:val="30"/>
          <w:cs/>
        </w:rPr>
        <w:t>ขาดทุนทางภาษีจะสิ้นอายุใน</w:t>
      </w:r>
      <w:r w:rsidR="005A283E" w:rsidRPr="004218E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อีก </w:t>
      </w:r>
      <w:r w:rsidR="005A283E" w:rsidRPr="004218EE">
        <w:rPr>
          <w:rFonts w:asciiTheme="majorBidi" w:hAnsiTheme="majorBidi" w:cstheme="majorBidi"/>
          <w:spacing w:val="-4"/>
          <w:sz w:val="30"/>
          <w:szCs w:val="30"/>
        </w:rPr>
        <w:t xml:space="preserve">5 </w:t>
      </w:r>
      <w:r w:rsidR="005A283E" w:rsidRPr="004218EE">
        <w:rPr>
          <w:rFonts w:asciiTheme="majorBidi" w:hAnsiTheme="majorBidi" w:cstheme="majorBidi" w:hint="cs"/>
          <w:spacing w:val="-4"/>
          <w:sz w:val="30"/>
          <w:szCs w:val="30"/>
          <w:cs/>
        </w:rPr>
        <w:t>ปี</w:t>
      </w:r>
      <w:r w:rsidRPr="004218E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C1248" w:rsidRPr="004218EE">
        <w:rPr>
          <w:rFonts w:asciiTheme="majorBidi" w:hAnsiTheme="majorBidi" w:cstheme="majorBidi" w:hint="cs"/>
          <w:spacing w:val="-4"/>
          <w:sz w:val="30"/>
          <w:szCs w:val="30"/>
          <w:cs/>
        </w:rPr>
        <w:t>ตาม</w:t>
      </w:r>
      <w:r w:rsidR="00FF3CC3">
        <w:rPr>
          <w:rFonts w:asciiTheme="majorBidi" w:hAnsiTheme="majorBidi" w:cstheme="majorBidi" w:hint="cs"/>
          <w:spacing w:val="-4"/>
          <w:sz w:val="30"/>
          <w:szCs w:val="30"/>
          <w:cs/>
        </w:rPr>
        <w:t>ประมวลรัษฎากร</w:t>
      </w:r>
      <w:r w:rsidR="00B92D2D" w:rsidRPr="004218EE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4218EE" w:rsidRPr="004218EE">
        <w:rPr>
          <w:rFonts w:asciiTheme="majorBidi" w:hAnsiTheme="majorBidi" w:hint="cs"/>
          <w:spacing w:val="-4"/>
          <w:sz w:val="30"/>
          <w:szCs w:val="30"/>
          <w:cs/>
        </w:rPr>
        <w:t>สิทธิประโยชน์ทางภาษีจากการส่งเสริมการลงทุน</w:t>
      </w:r>
      <w:r w:rsidR="00FF3CC3">
        <w:rPr>
          <w:rFonts w:asciiTheme="majorBidi" w:hAnsiTheme="majorBidi" w:hint="cs"/>
          <w:spacing w:val="-4"/>
          <w:sz w:val="30"/>
          <w:szCs w:val="30"/>
          <w:cs/>
        </w:rPr>
        <w:t xml:space="preserve">         </w:t>
      </w:r>
      <w:r w:rsidR="00B92D2D" w:rsidRPr="004218E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4218EE">
        <w:rPr>
          <w:rFonts w:asciiTheme="majorBidi" w:hAnsiTheme="majorBidi" w:cstheme="majorBidi"/>
          <w:spacing w:val="-4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</w:t>
      </w:r>
      <w:r w:rsidRPr="004218EE">
        <w:rPr>
          <w:rFonts w:asciiTheme="majorBidi" w:hAnsiTheme="majorBidi" w:cstheme="majorBidi"/>
          <w:sz w:val="30"/>
          <w:szCs w:val="30"/>
          <w:cs/>
        </w:rPr>
        <w:t>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4A305698" w14:textId="77777777" w:rsidR="008A5A30" w:rsidRPr="00B20F02" w:rsidRDefault="008A5A30" w:rsidP="00760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5CDBD1E0" w14:textId="60CCD484" w:rsidR="0036314A" w:rsidRPr="00B20F02" w:rsidRDefault="0036314A" w:rsidP="0036314A">
      <w:pPr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กลุ่มบริษัทประเมินผลประโยชน์ที่จะได้รับจากสินทรัพย์ภาษีเงินได้รอการตัดบัญชีจากผลขาดทุนทางภาษี และผลแตกต่างชั่วคราวโดยใช้ประมาณการจากผลประกอบการจริง และการคาดการณ์ผลประกอบการในอนาคตซึ่งอาศัยการประมาณการข้อสมมติของผู้บริหารเกี่ยวกับการเติบโตของรายได้และการเพิ่มขึ้นของกำไรจากการดำเนินงานของบริษัทย่อย รวมถึงสิทธิประโยชน์จากการส่งเสริมการลงทุน กลุ่มบริษัทรับรู้ขาดทุนทางภาษีเป็นสินทรัพย์ภาษีเงินได้รอการตัดบัญชี 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ซึ่งเป็นไปตามแผนธุรกิจของกลุ่มบริษัทที่สามารถทำกำไรจากการดำเนินงานเพิ่มขึ้นในอนาคต อย่างไรก็ตาม มีความเป็นไปได้ว่าภาษีเงินได้รอการตัดบัญชีจากผลขาดทุนทางภาษียกมาทั้งหมด หรือบางส่วนอาจหมดอายุและไม่ได้นำมาใช้ประโยชน์ในท้ายที่สุด</w:t>
      </w:r>
    </w:p>
    <w:p w14:paraId="2D01BBD3" w14:textId="77777777" w:rsidR="00455C2C" w:rsidRPr="00B20F02" w:rsidRDefault="00455C2C" w:rsidP="0036314A">
      <w:pPr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11650171" w14:textId="608E40E8" w:rsidR="004055D9" w:rsidRPr="00B20F02" w:rsidRDefault="0091358E" w:rsidP="0005427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4055D9" w:rsidRPr="00B20F02">
        <w:rPr>
          <w:rFonts w:asciiTheme="majorBidi" w:hAnsiTheme="majorBidi" w:cstheme="majorBidi"/>
          <w:sz w:val="30"/>
          <w:szCs w:val="30"/>
          <w:u w:val="none"/>
          <w:cs/>
        </w:rPr>
        <w:t>กำไรต่อหุ้น</w:t>
      </w:r>
    </w:p>
    <w:p w14:paraId="6AF5163A" w14:textId="77777777" w:rsidR="00A05786" w:rsidRPr="00B20F02" w:rsidRDefault="00A0578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760"/>
        <w:gridCol w:w="236"/>
        <w:gridCol w:w="714"/>
        <w:gridCol w:w="236"/>
        <w:gridCol w:w="844"/>
        <w:gridCol w:w="236"/>
        <w:gridCol w:w="664"/>
        <w:gridCol w:w="236"/>
        <w:gridCol w:w="664"/>
        <w:gridCol w:w="236"/>
        <w:gridCol w:w="664"/>
      </w:tblGrid>
      <w:tr w:rsidR="003B6287" w:rsidRPr="00B20F02" w14:paraId="3D57BB2A" w14:textId="13809AA5" w:rsidTr="003B6287">
        <w:tc>
          <w:tcPr>
            <w:tcW w:w="4050" w:type="dxa"/>
            <w:shd w:val="clear" w:color="auto" w:fill="auto"/>
          </w:tcPr>
          <w:p w14:paraId="2C327E8C" w14:textId="77777777" w:rsidR="003B6287" w:rsidRPr="00B20F02" w:rsidRDefault="003B6287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5"/>
          </w:tcPr>
          <w:p w14:paraId="68654C20" w14:textId="131E362B" w:rsidR="003B6287" w:rsidRPr="00B20F02" w:rsidRDefault="003B6287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6EB29D6" w14:textId="3BD49D00" w:rsidR="003B6287" w:rsidRPr="00B20F02" w:rsidRDefault="003B6287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5"/>
          </w:tcPr>
          <w:p w14:paraId="2C18AE5B" w14:textId="58B0AA94" w:rsidR="003B6287" w:rsidRPr="00B20F02" w:rsidRDefault="003B6287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D6645" w:rsidRPr="00B20F02" w14:paraId="2589EC37" w14:textId="49E5B119" w:rsidTr="003B6287">
        <w:tc>
          <w:tcPr>
            <w:tcW w:w="4050" w:type="dxa"/>
          </w:tcPr>
          <w:p w14:paraId="69B3FD17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60" w:type="dxa"/>
            <w:shd w:val="clear" w:color="auto" w:fill="auto"/>
          </w:tcPr>
          <w:p w14:paraId="39015C75" w14:textId="1EFCF1D6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444CD13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14" w:type="dxa"/>
            <w:shd w:val="clear" w:color="auto" w:fill="auto"/>
          </w:tcPr>
          <w:p w14:paraId="5E7BF9D6" w14:textId="01BDF8C7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68FE28A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58F28619" w14:textId="6F72220C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552C7FD3" w14:textId="112654CC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64" w:type="dxa"/>
            <w:shd w:val="clear" w:color="auto" w:fill="auto"/>
          </w:tcPr>
          <w:p w14:paraId="2730AFE0" w14:textId="440B2DDA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1D7DF46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64" w:type="dxa"/>
            <w:shd w:val="clear" w:color="auto" w:fill="auto"/>
          </w:tcPr>
          <w:p w14:paraId="219D2B11" w14:textId="7C68F008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BC7F655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64" w:type="dxa"/>
          </w:tcPr>
          <w:p w14:paraId="1141E416" w14:textId="43BEAB24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D6645" w:rsidRPr="00B20F02" w14:paraId="746AC18F" w14:textId="27D7E53A" w:rsidTr="003B6287">
        <w:tc>
          <w:tcPr>
            <w:tcW w:w="4050" w:type="dxa"/>
          </w:tcPr>
          <w:p w14:paraId="3737C6EF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11"/>
          </w:tcPr>
          <w:p w14:paraId="2B21362E" w14:textId="1E332E8F" w:rsidR="009D6645" w:rsidRPr="00B20F02" w:rsidRDefault="009D6645" w:rsidP="009D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(ล้านบาท/ล้านหุ้น)</w:t>
            </w:r>
          </w:p>
        </w:tc>
      </w:tr>
      <w:tr w:rsidR="009D6645" w:rsidRPr="00B20F02" w14:paraId="149AD6DB" w14:textId="34285D00" w:rsidTr="003B6287">
        <w:tc>
          <w:tcPr>
            <w:tcW w:w="4050" w:type="dxa"/>
          </w:tcPr>
          <w:p w14:paraId="3E908BE7" w14:textId="7828716F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760" w:type="dxa"/>
          </w:tcPr>
          <w:p w14:paraId="4A53E79F" w14:textId="77777777" w:rsidR="009D6645" w:rsidRPr="00B20F02" w:rsidRDefault="009D6645" w:rsidP="009D664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FE99C47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</w:tcPr>
          <w:p w14:paraId="101CF749" w14:textId="77777777" w:rsidR="009D6645" w:rsidRPr="00B20F02" w:rsidRDefault="009D6645" w:rsidP="009D664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ED9F538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3AA1574F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47546E" w14:textId="4F7FA496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</w:tcPr>
          <w:p w14:paraId="457EE08B" w14:textId="7777777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F791382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</w:tcPr>
          <w:p w14:paraId="52EE21FD" w14:textId="7777777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B849E1F" w14:textId="7777777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4" w:type="dxa"/>
          </w:tcPr>
          <w:p w14:paraId="79B2CBEC" w14:textId="77777777" w:rsidR="009D6645" w:rsidRPr="00B20F02" w:rsidRDefault="009D6645" w:rsidP="009D664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27380" w:rsidRPr="00B20F02" w14:paraId="0AA912D3" w14:textId="5B461392" w:rsidTr="003B6287">
        <w:tc>
          <w:tcPr>
            <w:tcW w:w="4050" w:type="dxa"/>
          </w:tcPr>
          <w:p w14:paraId="13315146" w14:textId="5B4E08CA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right="-198" w:firstLine="254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60" w:type="dxa"/>
            <w:tcBorders>
              <w:bottom w:val="double" w:sz="4" w:space="0" w:color="auto"/>
            </w:tcBorders>
          </w:tcPr>
          <w:p w14:paraId="6607A95E" w14:textId="181AF570" w:rsidR="00A27380" w:rsidRPr="00B20F02" w:rsidRDefault="00DB38ED" w:rsidP="00A2738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1,01</w:t>
            </w:r>
            <w:r w:rsidR="0002065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4EF96B2A" w14:textId="7777777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  <w:tcBorders>
              <w:bottom w:val="double" w:sz="4" w:space="0" w:color="auto"/>
            </w:tcBorders>
          </w:tcPr>
          <w:p w14:paraId="5191194D" w14:textId="3056ADC7" w:rsidR="00A27380" w:rsidRPr="00B20F02" w:rsidRDefault="000C58DB" w:rsidP="00A2738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A27380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361</w:t>
            </w:r>
          </w:p>
        </w:tc>
        <w:tc>
          <w:tcPr>
            <w:tcW w:w="236" w:type="dxa"/>
          </w:tcPr>
          <w:p w14:paraId="2DB9EC71" w14:textId="7777777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50B07AB3" w14:textId="65C24F3E" w:rsidR="00A27380" w:rsidRPr="00B20F02" w:rsidRDefault="000C58DB" w:rsidP="00A2738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27380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236" w:type="dxa"/>
          </w:tcPr>
          <w:p w14:paraId="46848028" w14:textId="5A9F562D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</w:tcPr>
          <w:p w14:paraId="6435488F" w14:textId="13B64977" w:rsidR="00A27380" w:rsidRPr="00B20F02" w:rsidRDefault="000C58DB" w:rsidP="00A2738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A0E97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2065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236" w:type="dxa"/>
          </w:tcPr>
          <w:p w14:paraId="6B2D8178" w14:textId="7777777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</w:tcPr>
          <w:p w14:paraId="4BCCCB89" w14:textId="0A602E6C" w:rsidR="00A27380" w:rsidRPr="00B20F02" w:rsidRDefault="000C58DB" w:rsidP="00A2738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A27380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793</w:t>
            </w:r>
          </w:p>
        </w:tc>
        <w:tc>
          <w:tcPr>
            <w:tcW w:w="236" w:type="dxa"/>
          </w:tcPr>
          <w:p w14:paraId="2A69A52D" w14:textId="77777777" w:rsidR="00A27380" w:rsidRPr="00B20F02" w:rsidRDefault="00A27380" w:rsidP="00A2738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</w:tcPr>
          <w:p w14:paraId="31F280B9" w14:textId="3636A09A" w:rsidR="00A27380" w:rsidRPr="00B20F02" w:rsidRDefault="000C58DB" w:rsidP="00A2738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819</w:t>
            </w:r>
          </w:p>
        </w:tc>
      </w:tr>
      <w:tr w:rsidR="00A27380" w:rsidRPr="00B20F02" w14:paraId="266CA09D" w14:textId="3F40F6B9" w:rsidTr="003B6287">
        <w:tc>
          <w:tcPr>
            <w:tcW w:w="4050" w:type="dxa"/>
          </w:tcPr>
          <w:p w14:paraId="1343EA25" w14:textId="6B4558AB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760" w:type="dxa"/>
          </w:tcPr>
          <w:p w14:paraId="2F7A377A" w14:textId="45843A3C" w:rsidR="00A27380" w:rsidRPr="00B20F02" w:rsidRDefault="000C58DB" w:rsidP="00A2738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36" w:type="dxa"/>
          </w:tcPr>
          <w:p w14:paraId="7EAF1956" w14:textId="7777777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</w:tcPr>
          <w:p w14:paraId="1E6BE62A" w14:textId="2AA1B861" w:rsidR="00A27380" w:rsidRPr="00B20F02" w:rsidRDefault="000C58DB" w:rsidP="00A2738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36" w:type="dxa"/>
          </w:tcPr>
          <w:p w14:paraId="073CF6C3" w14:textId="7777777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48D3587A" w14:textId="273EE5B4" w:rsidR="00A27380" w:rsidRPr="00B20F02" w:rsidRDefault="000C58DB" w:rsidP="00A2738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36" w:type="dxa"/>
          </w:tcPr>
          <w:p w14:paraId="2C699EB8" w14:textId="1D60021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6AFABAEE" w14:textId="789D87C8" w:rsidR="00A27380" w:rsidRPr="00B20F02" w:rsidRDefault="000C58DB" w:rsidP="00A2738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36" w:type="dxa"/>
          </w:tcPr>
          <w:p w14:paraId="2FE21E3E" w14:textId="7777777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</w:tcPr>
          <w:p w14:paraId="10AF0C04" w14:textId="10B805EB" w:rsidR="00A27380" w:rsidRPr="00B20F02" w:rsidRDefault="000C58DB" w:rsidP="00A2738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36" w:type="dxa"/>
          </w:tcPr>
          <w:p w14:paraId="3A45F5EB" w14:textId="77777777" w:rsidR="00A27380" w:rsidRPr="00B20F02" w:rsidRDefault="00A27380" w:rsidP="00A2738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4" w:type="dxa"/>
          </w:tcPr>
          <w:p w14:paraId="28F802A0" w14:textId="501C5E64" w:rsidR="00A27380" w:rsidRPr="00B20F02" w:rsidRDefault="000C58DB" w:rsidP="00A2738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</w:tr>
      <w:tr w:rsidR="00A27380" w:rsidRPr="00B20F02" w14:paraId="5BE6781D" w14:textId="4D898E30" w:rsidTr="003B6287">
        <w:tc>
          <w:tcPr>
            <w:tcW w:w="4050" w:type="dxa"/>
          </w:tcPr>
          <w:p w14:paraId="0956D540" w14:textId="77777777" w:rsidR="00E50885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ผลกระทบจากการออกหุ้นเพิ่มทุน</w:t>
            </w:r>
            <w:r w:rsidR="00E50885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305A727D" w14:textId="5416CA2C" w:rsidR="00A27380" w:rsidRPr="00B20F02" w:rsidRDefault="00E50885" w:rsidP="00E5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14:paraId="2952D0EA" w14:textId="77777777" w:rsidR="00E50885" w:rsidRPr="00B20F02" w:rsidRDefault="00E50885" w:rsidP="00A2738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8E6FBE1" w14:textId="1718B134" w:rsidR="00A27380" w:rsidRPr="00B20F02" w:rsidRDefault="00020653" w:rsidP="00A2738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36" w:type="dxa"/>
          </w:tcPr>
          <w:p w14:paraId="7059B1BD" w14:textId="7777777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14:paraId="1F85783E" w14:textId="77777777" w:rsidR="00E50885" w:rsidRPr="00B20F02" w:rsidRDefault="00E50885" w:rsidP="00A27380">
            <w:pPr>
              <w:pStyle w:val="acctfourfigures"/>
              <w:tabs>
                <w:tab w:val="clear" w:pos="765"/>
                <w:tab w:val="decimal" w:pos="3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C04990B" w14:textId="3C944770" w:rsidR="00A27380" w:rsidRPr="00B20F02" w:rsidRDefault="00A27380" w:rsidP="00A27380">
            <w:pPr>
              <w:pStyle w:val="acctfourfigures"/>
              <w:tabs>
                <w:tab w:val="clear" w:pos="765"/>
                <w:tab w:val="decimal" w:pos="3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302E0CE" w14:textId="7777777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B825D3D" w14:textId="77777777" w:rsidR="00E50885" w:rsidRPr="00B20F02" w:rsidRDefault="00E50885" w:rsidP="00A27380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0772DA7" w14:textId="5E62B338" w:rsidR="00A27380" w:rsidRPr="00B20F02" w:rsidRDefault="00A27380" w:rsidP="00A27380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7701EBA" w14:textId="6EF61EA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B8C58AD" w14:textId="77777777" w:rsidR="00E50885" w:rsidRPr="00B20F02" w:rsidRDefault="00E50885" w:rsidP="00EA0E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3579658" w14:textId="233FA43C" w:rsidR="00A27380" w:rsidRPr="00B20F02" w:rsidRDefault="00020653" w:rsidP="00EA0E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122F8078" w14:textId="7777777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6492C084" w14:textId="77777777" w:rsidR="00E50885" w:rsidRPr="00B20F02" w:rsidRDefault="00E50885" w:rsidP="00A27380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3602E8C" w14:textId="3232DE9B" w:rsidR="00A27380" w:rsidRPr="00B20F02" w:rsidRDefault="00A27380" w:rsidP="00A27380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120AE04" w14:textId="77777777" w:rsidR="00A27380" w:rsidRPr="00B20F02" w:rsidRDefault="00A27380" w:rsidP="00A2738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5E31EB6A" w14:textId="77777777" w:rsidR="00E50885" w:rsidRPr="00B20F02" w:rsidRDefault="00E50885" w:rsidP="00A27380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DC09C7B" w14:textId="6CF06A7B" w:rsidR="00A27380" w:rsidRPr="00B20F02" w:rsidRDefault="00A27380" w:rsidP="00A27380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27380" w:rsidRPr="00B20F02" w14:paraId="10ABA054" w14:textId="713FEA08" w:rsidTr="003B6287">
        <w:tc>
          <w:tcPr>
            <w:tcW w:w="4050" w:type="dxa"/>
          </w:tcPr>
          <w:p w14:paraId="339AE6C6" w14:textId="7777777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58940588" w14:textId="23C3ED58" w:rsidR="00A27380" w:rsidRPr="00B20F02" w:rsidRDefault="00020653" w:rsidP="00A2738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36" w:type="dxa"/>
          </w:tcPr>
          <w:p w14:paraId="41A516CF" w14:textId="7777777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</w:tcPr>
          <w:p w14:paraId="7568EC52" w14:textId="101889DD" w:rsidR="00A27380" w:rsidRPr="00B20F02" w:rsidRDefault="000C58DB" w:rsidP="00A27380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36" w:type="dxa"/>
          </w:tcPr>
          <w:p w14:paraId="57A856F6" w14:textId="7777777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01D01A4" w14:textId="41FAE8F5" w:rsidR="00A27380" w:rsidRPr="00B20F02" w:rsidRDefault="000C58DB" w:rsidP="00A27380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36" w:type="dxa"/>
          </w:tcPr>
          <w:p w14:paraId="553EFFEC" w14:textId="071F5263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6CECDD91" w14:textId="7CC76984" w:rsidR="00A27380" w:rsidRPr="00B20F02" w:rsidRDefault="00020653" w:rsidP="00A2738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55FD05E6" w14:textId="7777777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66D83D11" w14:textId="798EF6E1" w:rsidR="00A27380" w:rsidRPr="00B20F02" w:rsidRDefault="000C58DB" w:rsidP="00A2738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36" w:type="dxa"/>
          </w:tcPr>
          <w:p w14:paraId="3C021C75" w14:textId="77777777" w:rsidR="00A27380" w:rsidRPr="00B20F02" w:rsidRDefault="00A27380" w:rsidP="00A27380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380A8F8B" w14:textId="728980C7" w:rsidR="00A27380" w:rsidRPr="00B20F02" w:rsidRDefault="000C58DB" w:rsidP="00A27380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</w:tr>
      <w:tr w:rsidR="00A27380" w:rsidRPr="00B20F02" w14:paraId="3E6454B8" w14:textId="08319593" w:rsidTr="006966FB">
        <w:tc>
          <w:tcPr>
            <w:tcW w:w="4050" w:type="dxa"/>
          </w:tcPr>
          <w:p w14:paraId="23326041" w14:textId="63B3271C" w:rsidR="00A27380" w:rsidRPr="00B20F02" w:rsidRDefault="00A27380" w:rsidP="00A2738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101EAC" w:rsidRPr="00B20F0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ขั้นพื้นฐาน </w:t>
            </w:r>
            <w:r w:rsidR="00101EAC"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/</w:t>
            </w:r>
            <w:r w:rsidR="00101EAC" w:rsidRPr="00B20F0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9A2910" w:rsidRPr="00B20F0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ปรับลด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760" w:type="dxa"/>
            <w:tcBorders>
              <w:top w:val="double" w:sz="4" w:space="0" w:color="auto"/>
              <w:bottom w:val="double" w:sz="4" w:space="0" w:color="auto"/>
            </w:tcBorders>
          </w:tcPr>
          <w:p w14:paraId="5EA357C2" w14:textId="7BE8DE4D" w:rsidR="00A27380" w:rsidRPr="00B20F02" w:rsidRDefault="00020653" w:rsidP="00A2738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</w:t>
            </w:r>
          </w:p>
        </w:tc>
        <w:tc>
          <w:tcPr>
            <w:tcW w:w="236" w:type="dxa"/>
          </w:tcPr>
          <w:p w14:paraId="3B6A8585" w14:textId="7777777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  <w:tcBorders>
              <w:top w:val="double" w:sz="4" w:space="0" w:color="auto"/>
              <w:bottom w:val="double" w:sz="4" w:space="0" w:color="auto"/>
            </w:tcBorders>
          </w:tcPr>
          <w:p w14:paraId="00910335" w14:textId="1C9A863C" w:rsidR="00A27380" w:rsidRPr="00B20F02" w:rsidRDefault="00A27380" w:rsidP="00A27380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36" w:type="dxa"/>
          </w:tcPr>
          <w:p w14:paraId="3ACCDE56" w14:textId="7777777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</w:tcPr>
          <w:p w14:paraId="607A6F4B" w14:textId="51D7C8A3" w:rsidR="00A27380" w:rsidRPr="00B20F02" w:rsidRDefault="000C58DB" w:rsidP="00A2738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A27380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36" w:type="dxa"/>
          </w:tcPr>
          <w:p w14:paraId="5634AB18" w14:textId="23D4EE76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double" w:sz="4" w:space="0" w:color="auto"/>
              <w:bottom w:val="double" w:sz="4" w:space="0" w:color="auto"/>
            </w:tcBorders>
          </w:tcPr>
          <w:p w14:paraId="3D94A351" w14:textId="1F8A14BE" w:rsidR="00A27380" w:rsidRPr="00B20F02" w:rsidRDefault="000C58DB" w:rsidP="00A2738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020653"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="0002065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36" w:type="dxa"/>
          </w:tcPr>
          <w:p w14:paraId="0A4A3970" w14:textId="77777777" w:rsidR="00A27380" w:rsidRPr="00B20F02" w:rsidRDefault="00A27380" w:rsidP="00A27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double" w:sz="4" w:space="0" w:color="auto"/>
              <w:bottom w:val="double" w:sz="4" w:space="0" w:color="auto"/>
            </w:tcBorders>
          </w:tcPr>
          <w:p w14:paraId="5C8A3D73" w14:textId="1124ACCC" w:rsidR="00A27380" w:rsidRPr="00B20F02" w:rsidRDefault="000C58DB" w:rsidP="00A2738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A27380"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36" w:type="dxa"/>
          </w:tcPr>
          <w:p w14:paraId="7143E637" w14:textId="77777777" w:rsidR="00A27380" w:rsidRPr="00B20F02" w:rsidRDefault="00A27380" w:rsidP="00A2738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4" w:type="dxa"/>
            <w:tcBorders>
              <w:top w:val="double" w:sz="4" w:space="0" w:color="auto"/>
              <w:bottom w:val="double" w:sz="4" w:space="0" w:color="auto"/>
            </w:tcBorders>
          </w:tcPr>
          <w:p w14:paraId="54E3C690" w14:textId="09BA8FE7" w:rsidR="00A27380" w:rsidRPr="00B20F02" w:rsidRDefault="000C58DB" w:rsidP="00A2738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A27380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</w:tr>
    </w:tbl>
    <w:p w14:paraId="2A12FEEC" w14:textId="77777777" w:rsidR="00A2382C" w:rsidRPr="00B20F02" w:rsidRDefault="00A2382C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D9341E" w14:textId="77777777" w:rsidR="00455C2C" w:rsidRPr="00B20F02" w:rsidRDefault="00455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20F02">
        <w:rPr>
          <w:rFonts w:asciiTheme="majorBidi" w:hAnsiTheme="majorBidi"/>
          <w:sz w:val="30"/>
          <w:szCs w:val="30"/>
          <w:cs/>
        </w:rPr>
        <w:br w:type="page"/>
      </w:r>
    </w:p>
    <w:p w14:paraId="35CA62AD" w14:textId="29380C1C" w:rsidR="00914613" w:rsidRPr="00B20F02" w:rsidRDefault="00914613" w:rsidP="0005427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Pr="00B20F02">
        <w:rPr>
          <w:rFonts w:asciiTheme="majorBidi" w:hAnsiTheme="majorBidi" w:cstheme="majorBidi"/>
          <w:sz w:val="30"/>
          <w:szCs w:val="30"/>
          <w:u w:val="none"/>
          <w:cs/>
        </w:rPr>
        <w:t>เงินปันผล</w:t>
      </w:r>
    </w:p>
    <w:p w14:paraId="30385081" w14:textId="77777777" w:rsidR="00914613" w:rsidRPr="00B20F02" w:rsidRDefault="00914613" w:rsidP="00455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B752D8A" w14:textId="77777777" w:rsidR="00914613" w:rsidRPr="00B20F02" w:rsidRDefault="00914613" w:rsidP="00914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59610EAD" w14:textId="77777777" w:rsidR="00914613" w:rsidRPr="00B20F02" w:rsidRDefault="0091461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980"/>
        <w:gridCol w:w="2070"/>
        <w:gridCol w:w="1278"/>
        <w:gridCol w:w="236"/>
        <w:gridCol w:w="1294"/>
      </w:tblGrid>
      <w:tr w:rsidR="00914613" w:rsidRPr="00B20F02" w14:paraId="17C696B3" w14:textId="77777777" w:rsidTr="004206A8">
        <w:tc>
          <w:tcPr>
            <w:tcW w:w="2520" w:type="dxa"/>
            <w:vAlign w:val="bottom"/>
          </w:tcPr>
          <w:p w14:paraId="7B7CF350" w14:textId="77777777" w:rsidR="00914613" w:rsidRPr="00B20F02" w:rsidRDefault="00914613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38F368F" w14:textId="77777777" w:rsidR="00914613" w:rsidRPr="00B20F02" w:rsidRDefault="00914613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070" w:type="dxa"/>
            <w:vAlign w:val="bottom"/>
          </w:tcPr>
          <w:p w14:paraId="282CAE0B" w14:textId="77777777" w:rsidR="00914613" w:rsidRPr="00B20F02" w:rsidRDefault="00914613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51DA846" w14:textId="77777777" w:rsidR="00914613" w:rsidRPr="00B20F02" w:rsidRDefault="00914613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6DCD5BD2" w14:textId="77777777" w:rsidR="00914613" w:rsidRPr="00B20F02" w:rsidRDefault="00914613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A4871AF" w14:textId="77777777" w:rsidR="00914613" w:rsidRPr="00B20F02" w:rsidRDefault="00914613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483E4414" w14:textId="77777777" w:rsidR="00914613" w:rsidRPr="00B20F02" w:rsidDel="00D43E7A" w:rsidRDefault="00914613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14613" w:rsidRPr="00B20F02" w14:paraId="7B214B84" w14:textId="77777777" w:rsidTr="004206A8">
        <w:tc>
          <w:tcPr>
            <w:tcW w:w="2520" w:type="dxa"/>
          </w:tcPr>
          <w:p w14:paraId="389005ED" w14:textId="77777777" w:rsidR="00914613" w:rsidRPr="00B20F02" w:rsidRDefault="00914613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8403815" w14:textId="77777777" w:rsidR="00914613" w:rsidRPr="00B20F02" w:rsidRDefault="00914613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2B42F15" w14:textId="77777777" w:rsidR="00914613" w:rsidRPr="00B20F02" w:rsidRDefault="00914613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757F0DF8" w14:textId="77777777" w:rsidR="00914613" w:rsidRPr="00B20F02" w:rsidRDefault="00914613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647DF07" w14:textId="77777777" w:rsidR="00914613" w:rsidRPr="00B20F02" w:rsidRDefault="00914613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E43D3CE" w14:textId="41C21777" w:rsidR="00914613" w:rsidRPr="00B20F02" w:rsidRDefault="00914613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B5067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14613" w:rsidRPr="00B20F02" w14:paraId="34A0F831" w14:textId="77777777" w:rsidTr="004206A8">
        <w:tc>
          <w:tcPr>
            <w:tcW w:w="2520" w:type="dxa"/>
          </w:tcPr>
          <w:p w14:paraId="475B044F" w14:textId="76EC1B79" w:rsidR="00914613" w:rsidRPr="00B20F02" w:rsidRDefault="00914613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0C58DB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980" w:type="dxa"/>
          </w:tcPr>
          <w:p w14:paraId="09C12032" w14:textId="77777777" w:rsidR="00914613" w:rsidRPr="00B20F02" w:rsidRDefault="00914613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0FCDB4E" w14:textId="77777777" w:rsidR="00914613" w:rsidRPr="00B20F02" w:rsidRDefault="00914613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F762192" w14:textId="77777777" w:rsidR="00914613" w:rsidRPr="00B20F02" w:rsidRDefault="00914613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F29689" w14:textId="77777777" w:rsidR="00914613" w:rsidRPr="00B20F02" w:rsidRDefault="00914613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285DDF7" w14:textId="77777777" w:rsidR="00914613" w:rsidRPr="00B20F02" w:rsidRDefault="00914613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251" w:rsidRPr="00B20F02" w14:paraId="0DDF8D7A" w14:textId="77777777" w:rsidTr="004206A8">
        <w:tc>
          <w:tcPr>
            <w:tcW w:w="2520" w:type="dxa"/>
          </w:tcPr>
          <w:p w14:paraId="5A3366FA" w14:textId="3C212FBA" w:rsidR="00700251" w:rsidRPr="00B20F02" w:rsidRDefault="00700251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4206A8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0" w:type="dxa"/>
          </w:tcPr>
          <w:p w14:paraId="010272E5" w14:textId="3C22E7E4" w:rsidR="00700251" w:rsidRPr="00B20F02" w:rsidRDefault="000C58DB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206A8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206A8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0" w:type="dxa"/>
          </w:tcPr>
          <w:p w14:paraId="55FE6826" w14:textId="4C719186" w:rsidR="00700251" w:rsidRPr="00B20F02" w:rsidRDefault="004206A8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</w:tcPr>
          <w:p w14:paraId="1BEE530C" w14:textId="020E11E6" w:rsidR="00700251" w:rsidRPr="00B20F02" w:rsidRDefault="000C58DB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206A8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0F4BF1D" w14:textId="77777777" w:rsidR="00700251" w:rsidRPr="00B20F02" w:rsidRDefault="00700251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548783" w14:textId="27FD55AC" w:rsidR="00700251" w:rsidRPr="00B20F02" w:rsidRDefault="000C58DB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206A8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</w:tr>
      <w:tr w:rsidR="004206A8" w:rsidRPr="00B20F02" w14:paraId="4626E7D6" w14:textId="77777777" w:rsidTr="004206A8">
        <w:tc>
          <w:tcPr>
            <w:tcW w:w="2520" w:type="dxa"/>
          </w:tcPr>
          <w:p w14:paraId="3C9FAF92" w14:textId="6030D3D3" w:rsidR="004206A8" w:rsidRPr="00B20F02" w:rsidRDefault="004206A8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</w:p>
        </w:tc>
        <w:tc>
          <w:tcPr>
            <w:tcW w:w="1980" w:type="dxa"/>
          </w:tcPr>
          <w:p w14:paraId="551F4170" w14:textId="462203A9" w:rsidR="004206A8" w:rsidRPr="00B20F02" w:rsidRDefault="000C58DB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4206A8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4206A8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070" w:type="dxa"/>
          </w:tcPr>
          <w:p w14:paraId="2B1E57E1" w14:textId="13B740FB" w:rsidR="004206A8" w:rsidRPr="00B20F02" w:rsidRDefault="004206A8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8" w:type="dxa"/>
          </w:tcPr>
          <w:p w14:paraId="461E25AF" w14:textId="36464A9D" w:rsidR="004206A8" w:rsidRPr="00B20F02" w:rsidRDefault="000C58DB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020653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020653"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0D988757" w14:textId="77777777" w:rsidR="004206A8" w:rsidRPr="00B20F02" w:rsidRDefault="004206A8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F8CC323" w14:textId="77F5E601" w:rsidR="004206A8" w:rsidRPr="00B20F02" w:rsidRDefault="000C58DB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206A8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700251" w:rsidRPr="00B20F02" w14:paraId="6B435E98" w14:textId="77777777" w:rsidTr="004206A8">
        <w:tc>
          <w:tcPr>
            <w:tcW w:w="2520" w:type="dxa"/>
          </w:tcPr>
          <w:p w14:paraId="5EDFBF5B" w14:textId="77777777" w:rsidR="00700251" w:rsidRPr="00B20F02" w:rsidRDefault="00700251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8BCEE95" w14:textId="77777777" w:rsidR="00700251" w:rsidRPr="00B20F02" w:rsidRDefault="00700251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319B2E2" w14:textId="77777777" w:rsidR="00700251" w:rsidRPr="00B20F02" w:rsidRDefault="00700251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BF03907" w14:textId="77777777" w:rsidR="00700251" w:rsidRPr="00B20F02" w:rsidRDefault="00700251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C8B2D6" w14:textId="77777777" w:rsidR="00700251" w:rsidRPr="00B20F02" w:rsidRDefault="00700251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8187CC" w14:textId="77777777" w:rsidR="00700251" w:rsidRPr="00B20F02" w:rsidRDefault="00700251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251" w:rsidRPr="00B20F02" w14:paraId="758A7BB6" w14:textId="77777777" w:rsidTr="004206A8">
        <w:tc>
          <w:tcPr>
            <w:tcW w:w="2520" w:type="dxa"/>
          </w:tcPr>
          <w:p w14:paraId="1A7211DF" w14:textId="37C8EC49" w:rsidR="00700251" w:rsidRPr="00B20F02" w:rsidRDefault="00700251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0C58DB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980" w:type="dxa"/>
          </w:tcPr>
          <w:p w14:paraId="2524583A" w14:textId="77777777" w:rsidR="00700251" w:rsidRPr="00B20F02" w:rsidRDefault="00700251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E597618" w14:textId="77777777" w:rsidR="00700251" w:rsidRPr="00B20F02" w:rsidRDefault="00700251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9146C6E" w14:textId="77777777" w:rsidR="00700251" w:rsidRPr="00B20F02" w:rsidRDefault="00700251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909F97" w14:textId="77777777" w:rsidR="00700251" w:rsidRPr="00B20F02" w:rsidRDefault="00700251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A471F59" w14:textId="77777777" w:rsidR="00700251" w:rsidRPr="00B20F02" w:rsidRDefault="00700251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4613" w:rsidRPr="00B20F02" w14:paraId="122845FC" w14:textId="77777777" w:rsidTr="00020653">
        <w:tc>
          <w:tcPr>
            <w:tcW w:w="2520" w:type="dxa"/>
          </w:tcPr>
          <w:p w14:paraId="1E5E30C4" w14:textId="77777777" w:rsidR="00914613" w:rsidRPr="00B20F02" w:rsidRDefault="00B30148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980" w:type="dxa"/>
          </w:tcPr>
          <w:p w14:paraId="1E819530" w14:textId="302E7AD0" w:rsidR="00914613" w:rsidRPr="00B20F02" w:rsidRDefault="000C58DB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B30148"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B30148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="00914613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070" w:type="dxa"/>
          </w:tcPr>
          <w:p w14:paraId="6C451EF0" w14:textId="2BB5CF9F" w:rsidR="00914613" w:rsidRPr="00B20F02" w:rsidRDefault="00B30148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พฤษภาคม</w:t>
            </w:r>
            <w:r w:rsidR="00914613"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nil"/>
            </w:tcBorders>
          </w:tcPr>
          <w:p w14:paraId="32C0C87C" w14:textId="17A0837E" w:rsidR="00914613" w:rsidRPr="00B20F02" w:rsidRDefault="000C58DB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50885" w:rsidRPr="00B20F0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="00E50885" w:rsidRPr="00B20F0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tcBorders>
              <w:bottom w:val="nil"/>
            </w:tcBorders>
          </w:tcPr>
          <w:p w14:paraId="28D81B15" w14:textId="77777777" w:rsidR="00914613" w:rsidRPr="00B20F02" w:rsidRDefault="00914613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14:paraId="0593CCE6" w14:textId="612B30FF" w:rsidR="00914613" w:rsidRPr="00B20F02" w:rsidRDefault="000C58DB" w:rsidP="0079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</w:tbl>
    <w:p w14:paraId="2E119164" w14:textId="77777777" w:rsidR="00914613" w:rsidRPr="00B20F02" w:rsidRDefault="0091461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3036FAF" w14:textId="0988A8AF" w:rsidR="00C75BD8" w:rsidRPr="00B20F02" w:rsidRDefault="0091358E" w:rsidP="0005427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C75BD8" w:rsidRPr="00B20F02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เครื่องมือทางการเงิน</w:t>
      </w:r>
    </w:p>
    <w:p w14:paraId="65E07BEA" w14:textId="77777777" w:rsidR="00C75BD8" w:rsidRPr="00B20F02" w:rsidRDefault="00C75BD8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FFEBD36" w14:textId="41378098" w:rsidR="00D40951" w:rsidRPr="00B20F02" w:rsidRDefault="00503952" w:rsidP="0050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360" w:hanging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0F02">
        <w:rPr>
          <w:rFonts w:asciiTheme="majorBidi" w:hAnsiTheme="majorBidi"/>
          <w:b/>
          <w:bCs/>
          <w:i/>
          <w:iCs/>
          <w:sz w:val="30"/>
          <w:szCs w:val="30"/>
          <w:cs/>
        </w:rPr>
        <w:t>(</w:t>
      </w: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</w:t>
      </w:r>
      <w:r w:rsidRPr="00B20F02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)      </w:t>
      </w:r>
      <w:r w:rsidR="00D40951"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94D1513" w14:textId="77777777" w:rsidR="00307A0B" w:rsidRPr="00B20F02" w:rsidRDefault="00307A0B" w:rsidP="0050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360" w:hanging="36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40AC9CC" w14:textId="5552AF33" w:rsidR="00D40951" w:rsidRPr="00B20F02" w:rsidRDefault="00D4095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0181137" w14:textId="77777777" w:rsidR="004A5DC1" w:rsidRPr="00B20F02" w:rsidRDefault="004A5DC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236"/>
        <w:gridCol w:w="1024"/>
        <w:gridCol w:w="236"/>
        <w:gridCol w:w="1024"/>
        <w:gridCol w:w="236"/>
        <w:gridCol w:w="834"/>
        <w:gridCol w:w="10"/>
        <w:gridCol w:w="226"/>
        <w:gridCol w:w="10"/>
        <w:gridCol w:w="574"/>
        <w:gridCol w:w="236"/>
        <w:gridCol w:w="34"/>
        <w:gridCol w:w="540"/>
        <w:gridCol w:w="236"/>
        <w:gridCol w:w="574"/>
        <w:gridCol w:w="236"/>
        <w:gridCol w:w="574"/>
        <w:gridCol w:w="236"/>
        <w:gridCol w:w="574"/>
      </w:tblGrid>
      <w:tr w:rsidR="00C24DA5" w:rsidRPr="00B20F02" w14:paraId="2CC6869E" w14:textId="77777777" w:rsidTr="008C14D6">
        <w:trPr>
          <w:trHeight w:val="261"/>
          <w:tblHeader/>
        </w:trPr>
        <w:tc>
          <w:tcPr>
            <w:tcW w:w="1980" w:type="dxa"/>
            <w:vAlign w:val="bottom"/>
          </w:tcPr>
          <w:p w14:paraId="13D021CF" w14:textId="2560CC36" w:rsidR="00C24DA5" w:rsidRPr="00B20F02" w:rsidRDefault="00C24DA5" w:rsidP="00D40951">
            <w:pPr>
              <w:ind w:left="-19"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550" w:type="dxa"/>
            <w:gridSpan w:val="20"/>
          </w:tcPr>
          <w:p w14:paraId="4DF435F3" w14:textId="084871EB" w:rsidR="00C24DA5" w:rsidRPr="00B20F02" w:rsidRDefault="00C24DA5" w:rsidP="00D4095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C24DA5" w:rsidRPr="00B20F02" w14:paraId="05936B45" w14:textId="77777777" w:rsidTr="008C14D6">
        <w:trPr>
          <w:trHeight w:val="261"/>
          <w:tblHeader/>
        </w:trPr>
        <w:tc>
          <w:tcPr>
            <w:tcW w:w="1980" w:type="dxa"/>
            <w:vAlign w:val="bottom"/>
          </w:tcPr>
          <w:p w14:paraId="57271EFC" w14:textId="77777777" w:rsidR="00C24DA5" w:rsidRPr="00B20F02" w:rsidRDefault="00C24DA5" w:rsidP="00D4095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4490" w:type="dxa"/>
            <w:gridSpan w:val="7"/>
          </w:tcPr>
          <w:p w14:paraId="2FBD893E" w14:textId="0202BBD6" w:rsidR="00C24DA5" w:rsidRPr="00B20F02" w:rsidRDefault="00C24DA5" w:rsidP="00D4095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2AB48FEC" w14:textId="77777777" w:rsidR="00C24DA5" w:rsidRPr="00B20F02" w:rsidRDefault="00C24DA5" w:rsidP="00D4095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84" w:type="dxa"/>
            <w:gridSpan w:val="2"/>
          </w:tcPr>
          <w:p w14:paraId="6C0209AD" w14:textId="77777777" w:rsidR="00C24DA5" w:rsidRPr="00B20F02" w:rsidRDefault="00C24DA5" w:rsidP="00D4095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546E193" w14:textId="4715CF0A" w:rsidR="00C24DA5" w:rsidRPr="00B20F02" w:rsidRDefault="00C24DA5" w:rsidP="00D4095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970" w:type="dxa"/>
            <w:gridSpan w:val="7"/>
            <w:vAlign w:val="bottom"/>
          </w:tcPr>
          <w:p w14:paraId="5B4873E8" w14:textId="77777777" w:rsidR="00C24DA5" w:rsidRPr="00B20F02" w:rsidRDefault="00C24DA5" w:rsidP="00D4095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C24DA5" w:rsidRPr="00B20F02" w14:paraId="04201B6C" w14:textId="77777777" w:rsidTr="008C14D6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0386DD55" w14:textId="60754A64" w:rsidR="00C24DA5" w:rsidRPr="00B20F02" w:rsidRDefault="00C24DA5" w:rsidP="0076561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40D1DD4" w14:textId="77777777" w:rsidR="00C24DA5" w:rsidRPr="00B20F02" w:rsidRDefault="00C24DA5" w:rsidP="0076561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63E5244" w14:textId="77777777" w:rsidR="00C24DA5" w:rsidRPr="00B20F02" w:rsidRDefault="00C24DA5" w:rsidP="0076561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706DC81" w14:textId="77777777" w:rsidR="00645969" w:rsidRPr="00B20F02" w:rsidRDefault="00645969" w:rsidP="0076561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10050A9" w14:textId="77777777" w:rsidR="00645969" w:rsidRPr="00B20F02" w:rsidRDefault="00645969" w:rsidP="0076561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0FE6C51C" w14:textId="2D45FCCF" w:rsidR="00C24DA5" w:rsidRPr="00B20F02" w:rsidRDefault="00C24DA5" w:rsidP="0076561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7D5EC6BD" w14:textId="77777777" w:rsidR="00C24DA5" w:rsidRPr="00B20F02" w:rsidRDefault="00C24DA5" w:rsidP="0076561D">
            <w:pPr>
              <w:pStyle w:val="NoSpacing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024" w:type="dxa"/>
          </w:tcPr>
          <w:p w14:paraId="37FB3DB7" w14:textId="659B0DFD" w:rsidR="00C24DA5" w:rsidRPr="00B20F02" w:rsidRDefault="00634405" w:rsidP="00D646E5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B20F02">
              <w:rPr>
                <w:rFonts w:asciiTheme="majorBidi" w:hAnsiTheme="majorBidi" w:cstheme="majorBidi"/>
                <w:sz w:val="2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32484D0" w14:textId="7EC241AF" w:rsidR="00C24DA5" w:rsidRPr="00B20F02" w:rsidRDefault="00C24DA5" w:rsidP="0076561D">
            <w:pPr>
              <w:pStyle w:val="NoSpacing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024" w:type="dxa"/>
          </w:tcPr>
          <w:p w14:paraId="20A73A68" w14:textId="77777777" w:rsidR="00645969" w:rsidRPr="00B20F02" w:rsidRDefault="00645969" w:rsidP="0076561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4BE732B" w14:textId="626D92D7" w:rsidR="00C24DA5" w:rsidRPr="00B20F02" w:rsidRDefault="00C24DA5" w:rsidP="0076561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954F6F7" w14:textId="77777777" w:rsidR="00C24DA5" w:rsidRPr="00B20F02" w:rsidRDefault="00C24DA5" w:rsidP="0076561D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4" w:type="dxa"/>
            <w:gridSpan w:val="2"/>
            <w:vAlign w:val="bottom"/>
            <w:hideMark/>
          </w:tcPr>
          <w:p w14:paraId="501DCDA4" w14:textId="2D57C6D9" w:rsidR="00C24DA5" w:rsidRPr="00B20F02" w:rsidRDefault="00C24DA5" w:rsidP="007656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gridSpan w:val="2"/>
          </w:tcPr>
          <w:p w14:paraId="44E3EB5E" w14:textId="77777777" w:rsidR="00C24DA5" w:rsidRPr="00B20F02" w:rsidRDefault="00C24DA5" w:rsidP="007656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4" w:type="dxa"/>
            <w:vAlign w:val="bottom"/>
          </w:tcPr>
          <w:p w14:paraId="76C93F53" w14:textId="41E507A4" w:rsidR="00C24DA5" w:rsidRPr="00B20F02" w:rsidRDefault="00C24DA5" w:rsidP="007656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266DA5B" w14:textId="253A33DA" w:rsidR="00C24DA5" w:rsidRPr="00B20F02" w:rsidRDefault="00C24DA5" w:rsidP="007656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4" w:type="dxa"/>
            <w:gridSpan w:val="2"/>
            <w:vAlign w:val="bottom"/>
            <w:hideMark/>
          </w:tcPr>
          <w:p w14:paraId="5ED39D5D" w14:textId="3E014630" w:rsidR="00C24DA5" w:rsidRPr="00B20F02" w:rsidRDefault="00C24DA5" w:rsidP="0076561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236" w:type="dxa"/>
          </w:tcPr>
          <w:p w14:paraId="7748DD7C" w14:textId="77777777" w:rsidR="00C24DA5" w:rsidRPr="00B20F02" w:rsidRDefault="00C24DA5" w:rsidP="007656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4" w:type="dxa"/>
            <w:vAlign w:val="bottom"/>
            <w:hideMark/>
          </w:tcPr>
          <w:p w14:paraId="4165E30B" w14:textId="1D173D9B" w:rsidR="00C24DA5" w:rsidRPr="00B20F02" w:rsidRDefault="00C24DA5" w:rsidP="007656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6" w:type="dxa"/>
          </w:tcPr>
          <w:p w14:paraId="7CC406B7" w14:textId="77777777" w:rsidR="00C24DA5" w:rsidRPr="00B20F02" w:rsidRDefault="00C24DA5" w:rsidP="0076561D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  <w:hideMark/>
          </w:tcPr>
          <w:p w14:paraId="0742A600" w14:textId="5414AF1E" w:rsidR="00C24DA5" w:rsidRPr="00B20F02" w:rsidRDefault="00C24DA5" w:rsidP="0076561D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B20F02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22E709DF" w14:textId="77777777" w:rsidR="00C24DA5" w:rsidRPr="00B20F02" w:rsidRDefault="00C24DA5" w:rsidP="007656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4" w:type="dxa"/>
            <w:vAlign w:val="bottom"/>
            <w:hideMark/>
          </w:tcPr>
          <w:p w14:paraId="14726883" w14:textId="77777777" w:rsidR="00C24DA5" w:rsidRPr="00B20F02" w:rsidRDefault="00C24DA5" w:rsidP="007656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C24DA5" w:rsidRPr="00B20F02" w14:paraId="3A1BB5C9" w14:textId="77777777" w:rsidTr="008C14D6">
        <w:trPr>
          <w:trHeight w:val="261"/>
          <w:tblHeader/>
        </w:trPr>
        <w:tc>
          <w:tcPr>
            <w:tcW w:w="1980" w:type="dxa"/>
          </w:tcPr>
          <w:p w14:paraId="5EC8A9B1" w14:textId="77777777" w:rsidR="00C24DA5" w:rsidRPr="00B20F02" w:rsidRDefault="00C24DA5" w:rsidP="0076561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8550" w:type="dxa"/>
            <w:gridSpan w:val="20"/>
          </w:tcPr>
          <w:p w14:paraId="194D0093" w14:textId="3C7B7577" w:rsidR="00C24DA5" w:rsidRPr="00B20F02" w:rsidRDefault="00C24DA5" w:rsidP="00BA58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B20F02">
              <w:rPr>
                <w:rFonts w:asciiTheme="majorBidi" w:hAnsiTheme="majorBidi"/>
                <w:i/>
                <w:iCs/>
                <w:szCs w:val="22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</w:t>
            </w:r>
            <w:r w:rsidRPr="00B20F02">
              <w:rPr>
                <w:rFonts w:asciiTheme="majorBidi" w:hAnsiTheme="majorBidi"/>
                <w:i/>
                <w:iCs/>
                <w:szCs w:val="22"/>
                <w:cs/>
                <w:lang w:val="en-US" w:bidi="th-TH"/>
              </w:rPr>
              <w:t>)</w:t>
            </w:r>
          </w:p>
        </w:tc>
      </w:tr>
      <w:tr w:rsidR="008C14D6" w:rsidRPr="00B20F02" w14:paraId="398C782D" w14:textId="77777777" w:rsidTr="008C14D6">
        <w:trPr>
          <w:trHeight w:val="261"/>
        </w:trPr>
        <w:tc>
          <w:tcPr>
            <w:tcW w:w="1980" w:type="dxa"/>
          </w:tcPr>
          <w:p w14:paraId="6CF24D00" w14:textId="0EB3CF66" w:rsidR="008C14D6" w:rsidRPr="00B20F02" w:rsidRDefault="008C14D6" w:rsidP="0076561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2564</w:t>
            </w:r>
          </w:p>
        </w:tc>
        <w:tc>
          <w:tcPr>
            <w:tcW w:w="8550" w:type="dxa"/>
            <w:gridSpan w:val="20"/>
          </w:tcPr>
          <w:p w14:paraId="2680E2E0" w14:textId="77777777" w:rsidR="008C14D6" w:rsidRPr="00B20F02" w:rsidRDefault="008C14D6" w:rsidP="00BA583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</w:tr>
      <w:tr w:rsidR="00C24DA5" w:rsidRPr="00B20F02" w14:paraId="6D847C07" w14:textId="77777777" w:rsidTr="008C14D6">
        <w:trPr>
          <w:trHeight w:val="261"/>
        </w:trPr>
        <w:tc>
          <w:tcPr>
            <w:tcW w:w="1980" w:type="dxa"/>
            <w:hideMark/>
          </w:tcPr>
          <w:p w14:paraId="5419BB35" w14:textId="5692822E" w:rsidR="00C24DA5" w:rsidRPr="00B20F02" w:rsidRDefault="00C24DA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45658A5" w14:textId="77777777" w:rsidR="00C24DA5" w:rsidRPr="00B20F02" w:rsidRDefault="00C24DA5" w:rsidP="0076561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0DA92B0E" w14:textId="77777777" w:rsidR="00C24DA5" w:rsidRPr="00B20F02" w:rsidRDefault="00C24DA5" w:rsidP="0076561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2DE569FD" w14:textId="77777777" w:rsidR="00C24DA5" w:rsidRPr="00B20F02" w:rsidRDefault="00C24DA5" w:rsidP="0076561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4F93609F" w14:textId="1A9628D5" w:rsidR="00C24DA5" w:rsidRPr="00B20F02" w:rsidRDefault="00C24DA5" w:rsidP="0076561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5366C1B6" w14:textId="77777777" w:rsidR="00C24DA5" w:rsidRPr="00B20F02" w:rsidRDefault="00C24DA5" w:rsidP="0076561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28225070" w14:textId="77777777" w:rsidR="00C24DA5" w:rsidRPr="00B20F02" w:rsidRDefault="00C24DA5" w:rsidP="0076561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</w:tcPr>
          <w:p w14:paraId="71E8491A" w14:textId="77777777" w:rsidR="00C24DA5" w:rsidRPr="00B20F02" w:rsidRDefault="00C24DA5" w:rsidP="007656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gridSpan w:val="2"/>
          </w:tcPr>
          <w:p w14:paraId="008191FD" w14:textId="77777777" w:rsidR="00C24DA5" w:rsidRPr="00B20F02" w:rsidRDefault="00C24DA5" w:rsidP="007656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05CA460B" w14:textId="77777777" w:rsidR="00C24DA5" w:rsidRPr="00B20F02" w:rsidRDefault="00C24DA5" w:rsidP="007656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74961A7" w14:textId="348C2C05" w:rsidR="00C24DA5" w:rsidRPr="00B20F02" w:rsidRDefault="00C24DA5" w:rsidP="007656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</w:tcPr>
          <w:p w14:paraId="55344392" w14:textId="77777777" w:rsidR="00C24DA5" w:rsidRPr="00B20F02" w:rsidRDefault="00C24DA5" w:rsidP="007656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1111446" w14:textId="77777777" w:rsidR="00C24DA5" w:rsidRPr="00B20F02" w:rsidRDefault="00C24DA5" w:rsidP="007656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1743B246" w14:textId="77777777" w:rsidR="00C24DA5" w:rsidRPr="00B20F02" w:rsidRDefault="00C24DA5" w:rsidP="007656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B1AF00A" w14:textId="77777777" w:rsidR="00C24DA5" w:rsidRPr="00B20F02" w:rsidRDefault="00C24DA5" w:rsidP="007656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7377637B" w14:textId="77777777" w:rsidR="00C24DA5" w:rsidRPr="00B20F02" w:rsidRDefault="00C24DA5" w:rsidP="007656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46305A32" w14:textId="77777777" w:rsidR="00C24DA5" w:rsidRPr="00B20F02" w:rsidRDefault="00C24DA5" w:rsidP="007656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48011B63" w14:textId="77777777" w:rsidR="00C24DA5" w:rsidRPr="00B20F02" w:rsidRDefault="00C24DA5" w:rsidP="007656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645969" w:rsidRPr="00B20F02" w14:paraId="416F7634" w14:textId="77777777" w:rsidTr="008C14D6">
        <w:trPr>
          <w:trHeight w:val="261"/>
        </w:trPr>
        <w:tc>
          <w:tcPr>
            <w:tcW w:w="1980" w:type="dxa"/>
          </w:tcPr>
          <w:p w14:paraId="299EBCF8" w14:textId="6553A455" w:rsidR="00645969" w:rsidRPr="00B20F02" w:rsidRDefault="00645969" w:rsidP="00E50885">
            <w:pPr>
              <w:ind w:left="-14" w:right="-90" w:firstLine="1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900" w:type="dxa"/>
          </w:tcPr>
          <w:p w14:paraId="49C42CDE" w14:textId="77777777" w:rsidR="00645969" w:rsidRPr="00B20F02" w:rsidRDefault="00645969" w:rsidP="0076561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05FA1206" w14:textId="77777777" w:rsidR="00645969" w:rsidRPr="00B20F02" w:rsidRDefault="00645969" w:rsidP="0076561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65922DB2" w14:textId="77777777" w:rsidR="00645969" w:rsidRPr="00B20F02" w:rsidRDefault="00645969" w:rsidP="0076561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3EFE460" w14:textId="77777777" w:rsidR="00645969" w:rsidRPr="00B20F02" w:rsidRDefault="00645969" w:rsidP="0076561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15190122" w14:textId="77777777" w:rsidR="00645969" w:rsidRPr="00B20F02" w:rsidRDefault="00645969" w:rsidP="0076561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B4D290C" w14:textId="77777777" w:rsidR="00645969" w:rsidRPr="00B20F02" w:rsidRDefault="00645969" w:rsidP="0076561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</w:tcPr>
          <w:p w14:paraId="5A2CBE4C" w14:textId="77777777" w:rsidR="00645969" w:rsidRPr="00B20F02" w:rsidRDefault="00645969" w:rsidP="007656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gridSpan w:val="2"/>
          </w:tcPr>
          <w:p w14:paraId="018D5D14" w14:textId="77777777" w:rsidR="00645969" w:rsidRPr="00B20F02" w:rsidRDefault="00645969" w:rsidP="007656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27387839" w14:textId="77777777" w:rsidR="00645969" w:rsidRPr="00B20F02" w:rsidRDefault="00645969" w:rsidP="007656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C68DFC6" w14:textId="77777777" w:rsidR="00645969" w:rsidRPr="00B20F02" w:rsidRDefault="00645969" w:rsidP="007656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</w:tcPr>
          <w:p w14:paraId="1E5D95B2" w14:textId="77777777" w:rsidR="00645969" w:rsidRPr="00B20F02" w:rsidRDefault="00645969" w:rsidP="007656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74498E5" w14:textId="77777777" w:rsidR="00645969" w:rsidRPr="00B20F02" w:rsidRDefault="00645969" w:rsidP="007656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6DAA4AC0" w14:textId="77777777" w:rsidR="00645969" w:rsidRPr="00B20F02" w:rsidRDefault="00645969" w:rsidP="007656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902A57B" w14:textId="77777777" w:rsidR="00645969" w:rsidRPr="00B20F02" w:rsidRDefault="00645969" w:rsidP="007656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359331BB" w14:textId="77777777" w:rsidR="00645969" w:rsidRPr="00B20F02" w:rsidRDefault="00645969" w:rsidP="007656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AE7A8CD" w14:textId="77777777" w:rsidR="00645969" w:rsidRPr="00B20F02" w:rsidRDefault="00645969" w:rsidP="007656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5443A074" w14:textId="77777777" w:rsidR="00645969" w:rsidRPr="00B20F02" w:rsidRDefault="00645969" w:rsidP="007656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634405" w:rsidRPr="00B20F02" w14:paraId="20907265" w14:textId="77777777" w:rsidTr="008C14D6">
        <w:trPr>
          <w:trHeight w:val="259"/>
        </w:trPr>
        <w:tc>
          <w:tcPr>
            <w:tcW w:w="1980" w:type="dxa"/>
          </w:tcPr>
          <w:p w14:paraId="0D4815FB" w14:textId="2C1077F4" w:rsidR="00634405" w:rsidRPr="00B20F02" w:rsidRDefault="00634405" w:rsidP="00D646E5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</w:tabs>
              <w:ind w:right="-90" w:hanging="180"/>
              <w:rPr>
                <w:rFonts w:asciiTheme="majorBidi" w:hAnsiTheme="majorBidi" w:cstheme="majorBidi"/>
                <w:sz w:val="22"/>
              </w:rPr>
            </w:pPr>
            <w:r w:rsidRPr="00B20F02">
              <w:rPr>
                <w:rFonts w:asciiTheme="majorBidi" w:hAnsiTheme="majorBidi" w:cstheme="majorBidi"/>
                <w:sz w:val="22"/>
                <w:cs/>
              </w:rPr>
              <w:t>ตราสารทุนที่ไม่อยู่ใน</w:t>
            </w:r>
          </w:p>
          <w:p w14:paraId="20A80BFA" w14:textId="798C0FD3" w:rsidR="00634405" w:rsidRPr="00B20F02" w:rsidRDefault="00634405" w:rsidP="00D646E5">
            <w:pPr>
              <w:pStyle w:val="ListParagraph"/>
              <w:tabs>
                <w:tab w:val="clear" w:pos="227"/>
                <w:tab w:val="left" w:pos="166"/>
              </w:tabs>
              <w:ind w:left="430" w:right="-90" w:firstLine="6"/>
              <w:rPr>
                <w:rFonts w:asciiTheme="majorBidi" w:hAnsiTheme="majorBidi" w:cstheme="majorBidi"/>
                <w:sz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cs/>
              </w:rPr>
              <w:t>ความต้องการของตลาด</w:t>
            </w:r>
          </w:p>
        </w:tc>
        <w:tc>
          <w:tcPr>
            <w:tcW w:w="900" w:type="dxa"/>
          </w:tcPr>
          <w:p w14:paraId="5F701FD5" w14:textId="77777777" w:rsidR="003F5239" w:rsidRPr="00B20F02" w:rsidRDefault="003F5239" w:rsidP="0063440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9A842BE" w14:textId="19474D60" w:rsidR="00634405" w:rsidRPr="00B20F02" w:rsidRDefault="00DA2734" w:rsidP="0063440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13ACC49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7ACF0C7B" w14:textId="77777777" w:rsidR="003F5239" w:rsidRPr="00B20F02" w:rsidRDefault="003F5239" w:rsidP="00D646E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7BBC611" w14:textId="6B8224EA" w:rsidR="00634405" w:rsidRPr="00B20F02" w:rsidRDefault="00DA2734" w:rsidP="00D646E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7155DA6" w14:textId="15B66484" w:rsidR="00634405" w:rsidRPr="00B20F02" w:rsidRDefault="00634405" w:rsidP="0063440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5B7A024C" w14:textId="77777777" w:rsidR="003F5239" w:rsidRPr="00B20F02" w:rsidRDefault="003F5239" w:rsidP="00634405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hanging="251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9B66EFC" w14:textId="741EC50A" w:rsidR="00634405" w:rsidRPr="00B20F02" w:rsidRDefault="00DA2734" w:rsidP="00634405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hanging="251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6CCB6E6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56919169" w14:textId="2FF88699" w:rsidR="00634405" w:rsidRPr="00B20F02" w:rsidRDefault="000C58DB" w:rsidP="00634405">
            <w:pPr>
              <w:pStyle w:val="acctfourfigures"/>
              <w:tabs>
                <w:tab w:val="clear" w:pos="765"/>
                <w:tab w:val="decimal" w:pos="380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</w:tcPr>
          <w:p w14:paraId="29844CA7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37D5E89" w14:textId="625CE872" w:rsidR="00634405" w:rsidRPr="00B20F02" w:rsidRDefault="000C58DB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0BA08CA2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293FD4AE" w14:textId="241C9789" w:rsidR="00634405" w:rsidRPr="00B20F02" w:rsidRDefault="00DA2734" w:rsidP="00D646E5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right="12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0CEE909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CCEBF3B" w14:textId="77EE156B" w:rsidR="00634405" w:rsidRPr="00B20F02" w:rsidRDefault="00DA2734" w:rsidP="00634405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28B26C7" w14:textId="77777777" w:rsidR="00634405" w:rsidRPr="00B20F02" w:rsidRDefault="00634405" w:rsidP="0063440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3F5B934F" w14:textId="50AA8A49" w:rsidR="00634405" w:rsidRPr="00B20F02" w:rsidRDefault="000C58DB" w:rsidP="0063440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372F1092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239B86D6" w14:textId="3BAE70F3" w:rsidR="0063440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</w:tr>
      <w:tr w:rsidR="00634405" w:rsidRPr="00B20F02" w14:paraId="03463F7D" w14:textId="77777777" w:rsidTr="008C14D6">
        <w:trPr>
          <w:trHeight w:val="261"/>
        </w:trPr>
        <w:tc>
          <w:tcPr>
            <w:tcW w:w="1980" w:type="dxa"/>
          </w:tcPr>
          <w:p w14:paraId="743DA50A" w14:textId="6AB6ADAF" w:rsidR="00634405" w:rsidRPr="00B20F02" w:rsidRDefault="00634405" w:rsidP="00E50885">
            <w:pPr>
              <w:tabs>
                <w:tab w:val="clear" w:pos="227"/>
              </w:tabs>
              <w:ind w:left="341" w:right="-90" w:hanging="34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900" w:type="dxa"/>
          </w:tcPr>
          <w:p w14:paraId="77773F97" w14:textId="72B70C93" w:rsidR="00634405" w:rsidRPr="00B20F02" w:rsidRDefault="003F5239" w:rsidP="00D646E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DD92380" w14:textId="77777777" w:rsidR="00634405" w:rsidRPr="00B20F02" w:rsidRDefault="00634405" w:rsidP="0063440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6E33C4A8" w14:textId="0B78D2D5" w:rsidR="00634405" w:rsidRPr="00B20F02" w:rsidRDefault="00726C26" w:rsidP="0063440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236" w:type="dxa"/>
          </w:tcPr>
          <w:p w14:paraId="34CF6AE2" w14:textId="0B1FCBC6" w:rsidR="00634405" w:rsidRPr="00B20F02" w:rsidRDefault="00634405" w:rsidP="0063440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144430A7" w14:textId="538A6255" w:rsidR="00634405" w:rsidRPr="00B20F02" w:rsidRDefault="003F5239" w:rsidP="00634405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70B3443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23E0ADA8" w14:textId="7EEB4219" w:rsidR="00634405" w:rsidRPr="00B20F02" w:rsidRDefault="003F5239" w:rsidP="0063440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D72CC29" w14:textId="77777777" w:rsidR="00634405" w:rsidRPr="00B20F02" w:rsidRDefault="00634405" w:rsidP="0063440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380F41B2" w14:textId="36C7AA9E" w:rsidR="00634405" w:rsidRPr="00B20F02" w:rsidRDefault="00726C26" w:rsidP="00634405">
            <w:pPr>
              <w:pStyle w:val="acctfourfigures"/>
              <w:tabs>
                <w:tab w:val="clear" w:pos="765"/>
                <w:tab w:val="decimal" w:pos="200"/>
                <w:tab w:val="left" w:pos="380"/>
                <w:tab w:val="decimal" w:pos="47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14</w:t>
            </w:r>
          </w:p>
        </w:tc>
        <w:tc>
          <w:tcPr>
            <w:tcW w:w="236" w:type="dxa"/>
          </w:tcPr>
          <w:p w14:paraId="3C582CCB" w14:textId="77777777" w:rsidR="00634405" w:rsidRPr="00B20F02" w:rsidRDefault="00634405" w:rsidP="0063440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1DBB4D80" w14:textId="70411E4E" w:rsidR="00634405" w:rsidRPr="00B20F02" w:rsidRDefault="003F5239" w:rsidP="00D646E5">
            <w:pPr>
              <w:pStyle w:val="acctfourfigures"/>
              <w:spacing w:line="240" w:lineRule="atLeast"/>
              <w:ind w:left="-700" w:right="68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598F49A" w14:textId="77777777" w:rsidR="00634405" w:rsidRPr="00B20F02" w:rsidRDefault="00634405" w:rsidP="0063440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47EC8E43" w14:textId="2ADDC7B3" w:rsidR="00634405" w:rsidRPr="00B20F02" w:rsidRDefault="00726C26" w:rsidP="0063440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</w:rPr>
              <w:t>14</w:t>
            </w:r>
          </w:p>
        </w:tc>
        <w:tc>
          <w:tcPr>
            <w:tcW w:w="236" w:type="dxa"/>
          </w:tcPr>
          <w:p w14:paraId="591A83C5" w14:textId="77777777" w:rsidR="00634405" w:rsidRPr="00B20F02" w:rsidRDefault="00634405" w:rsidP="0063440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93DF7D4" w14:textId="31BFE913" w:rsidR="00634405" w:rsidRPr="00B20F02" w:rsidRDefault="003F5239" w:rsidP="0063440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9596300" w14:textId="77777777" w:rsidR="00634405" w:rsidRPr="00B20F02" w:rsidRDefault="00634405" w:rsidP="0063440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4537A874" w14:textId="247FF7D0" w:rsidR="00634405" w:rsidRPr="00B20F02" w:rsidRDefault="00726C26" w:rsidP="006344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bidi="th-TH"/>
              </w:rPr>
              <w:t>14</w:t>
            </w:r>
          </w:p>
        </w:tc>
      </w:tr>
      <w:tr w:rsidR="00634405" w:rsidRPr="00B20F02" w14:paraId="6BD5FA79" w14:textId="77777777" w:rsidTr="008C14D6">
        <w:trPr>
          <w:trHeight w:val="261"/>
        </w:trPr>
        <w:tc>
          <w:tcPr>
            <w:tcW w:w="1980" w:type="dxa"/>
          </w:tcPr>
          <w:p w14:paraId="15745371" w14:textId="77777777" w:rsidR="00634405" w:rsidRPr="00B20F02" w:rsidRDefault="00634405" w:rsidP="0063440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14:paraId="02FA214B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B29617F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1D8E0E92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0DBFAFC" w14:textId="530C5518" w:rsidR="00634405" w:rsidRPr="00B20F02" w:rsidRDefault="00634405" w:rsidP="0063440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22E25467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FCCB67A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bottom"/>
          </w:tcPr>
          <w:p w14:paraId="104F9040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AE7841C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EC3F944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75DAF68" w14:textId="630466C5" w:rsidR="00634405" w:rsidRPr="00B20F02" w:rsidRDefault="0063440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401EFF8C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03E84BD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79770931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6A8A864" w14:textId="77777777" w:rsidR="00634405" w:rsidRPr="00B20F02" w:rsidRDefault="00634405" w:rsidP="0063440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F50FBD6" w14:textId="77777777" w:rsidR="00634405" w:rsidRPr="00B20F02" w:rsidRDefault="00634405" w:rsidP="0063440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0DA3615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1E59887E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301FD5" w:rsidRPr="00B20F02" w14:paraId="0A6D201E" w14:textId="77777777" w:rsidTr="008C14D6">
        <w:trPr>
          <w:trHeight w:val="261"/>
        </w:trPr>
        <w:tc>
          <w:tcPr>
            <w:tcW w:w="1980" w:type="dxa"/>
          </w:tcPr>
          <w:p w14:paraId="6ABFC1FA" w14:textId="77777777" w:rsidR="00301FD5" w:rsidRPr="00B20F02" w:rsidRDefault="00301FD5" w:rsidP="0063440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14:paraId="59817C0B" w14:textId="77777777" w:rsidR="00301FD5" w:rsidRPr="00B20F02" w:rsidRDefault="00301FD5" w:rsidP="0063440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780A53C" w14:textId="77777777" w:rsidR="00301FD5" w:rsidRPr="00B20F02" w:rsidRDefault="00301FD5" w:rsidP="0063440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7D4FD692" w14:textId="77777777" w:rsidR="00301FD5" w:rsidRPr="00B20F02" w:rsidRDefault="00301FD5" w:rsidP="0063440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AE78ED4" w14:textId="77777777" w:rsidR="00301FD5" w:rsidRPr="00B20F02" w:rsidRDefault="00301FD5" w:rsidP="0063440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205F5B85" w14:textId="77777777" w:rsidR="00301FD5" w:rsidRPr="00B20F02" w:rsidRDefault="00301FD5" w:rsidP="006344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546C494" w14:textId="77777777" w:rsidR="00301FD5" w:rsidRPr="00B20F02" w:rsidRDefault="00301FD5" w:rsidP="006344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bottom"/>
          </w:tcPr>
          <w:p w14:paraId="06F00B48" w14:textId="77777777" w:rsidR="00301FD5" w:rsidRPr="00B20F02" w:rsidRDefault="00301FD5" w:rsidP="0063440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1ED6E65" w14:textId="77777777" w:rsidR="00301FD5" w:rsidRPr="00B20F02" w:rsidRDefault="00301FD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CB0FD18" w14:textId="77777777" w:rsidR="00301FD5" w:rsidRPr="00B20F02" w:rsidRDefault="00301FD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CEA6AD8" w14:textId="77777777" w:rsidR="00301FD5" w:rsidRPr="00B20F02" w:rsidRDefault="00301FD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0811B43E" w14:textId="77777777" w:rsidR="00301FD5" w:rsidRPr="00B20F02" w:rsidRDefault="00301FD5" w:rsidP="00634405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A3C64D9" w14:textId="77777777" w:rsidR="00301FD5" w:rsidRPr="00B20F02" w:rsidRDefault="00301FD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9F5A6C1" w14:textId="77777777" w:rsidR="00301FD5" w:rsidRPr="00B20F02" w:rsidRDefault="00301FD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00B36B9" w14:textId="77777777" w:rsidR="00301FD5" w:rsidRPr="00B20F02" w:rsidRDefault="00301FD5" w:rsidP="0063440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193F0D4F" w14:textId="77777777" w:rsidR="00301FD5" w:rsidRPr="00B20F02" w:rsidRDefault="00301FD5" w:rsidP="0063440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2EE48B9" w14:textId="77777777" w:rsidR="00301FD5" w:rsidRPr="00B20F02" w:rsidRDefault="00301FD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2A689D73" w14:textId="77777777" w:rsidR="00301FD5" w:rsidRPr="00B20F02" w:rsidRDefault="00301FD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634405" w:rsidRPr="00B20F02" w14:paraId="4C1B2901" w14:textId="77777777" w:rsidTr="008C14D6">
        <w:trPr>
          <w:trHeight w:val="261"/>
        </w:trPr>
        <w:tc>
          <w:tcPr>
            <w:tcW w:w="1980" w:type="dxa"/>
          </w:tcPr>
          <w:p w14:paraId="49FF1DB5" w14:textId="77777777" w:rsidR="00634405" w:rsidRPr="00B20F02" w:rsidRDefault="00634405" w:rsidP="0063440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7A72E89D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F92DB1C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5FEC8A3A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2552D097" w14:textId="6DD1AAD0" w:rsidR="00634405" w:rsidRPr="00B20F02" w:rsidRDefault="00634405" w:rsidP="0063440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179DFD56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230C7F58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1D5DE92F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gridSpan w:val="2"/>
          </w:tcPr>
          <w:p w14:paraId="3E368C12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DA86169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6C76713" w14:textId="1F3E906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1ACA03D2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3014071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72120EE2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9D1DA28" w14:textId="77777777" w:rsidR="00634405" w:rsidRPr="00B20F02" w:rsidRDefault="00634405" w:rsidP="0063440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2AAF34B" w14:textId="77777777" w:rsidR="00634405" w:rsidRPr="00B20F02" w:rsidRDefault="00634405" w:rsidP="0063440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3445804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FF16E23" w14:textId="77777777" w:rsidR="00634405" w:rsidRPr="00B20F02" w:rsidRDefault="00634405" w:rsidP="0063440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301FD5" w:rsidRPr="00B20F02" w14:paraId="2B17A544" w14:textId="77777777" w:rsidTr="008C14D6">
        <w:trPr>
          <w:trHeight w:val="261"/>
        </w:trPr>
        <w:tc>
          <w:tcPr>
            <w:tcW w:w="1980" w:type="dxa"/>
          </w:tcPr>
          <w:p w14:paraId="2022763F" w14:textId="2510FF37" w:rsidR="00301FD5" w:rsidRPr="00B20F02" w:rsidRDefault="00301FD5" w:rsidP="00E50885">
            <w:pPr>
              <w:ind w:left="340" w:right="-90" w:hanging="35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 xml:space="preserve"> </w:t>
            </w:r>
            <w:r w:rsidRPr="00B20F02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เงินกู้ยืมระยะยาว</w:t>
            </w:r>
            <w:r w:rsidR="00E50885"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br/>
            </w:r>
            <w:r w:rsidRPr="00B20F02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จากสถาบันการเงิน</w:t>
            </w:r>
          </w:p>
        </w:tc>
        <w:tc>
          <w:tcPr>
            <w:tcW w:w="900" w:type="dxa"/>
          </w:tcPr>
          <w:p w14:paraId="0FFC8755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51F23C7" w14:textId="362DA415" w:rsidR="00301FD5" w:rsidRPr="00B20F02" w:rsidRDefault="00301FD5" w:rsidP="00301F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6AC81C6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6068FAF7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2FB8C21" w14:textId="328CD8E1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73BA9EE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32558C44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6F2BE10" w14:textId="68EB9F92" w:rsidR="00301FD5" w:rsidRPr="00B20F02" w:rsidRDefault="00301FD5" w:rsidP="00301FD5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9726B45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0589E86C" w14:textId="7D514E1F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</w:rPr>
              <w:t>30</w:t>
            </w:r>
          </w:p>
        </w:tc>
        <w:tc>
          <w:tcPr>
            <w:tcW w:w="236" w:type="dxa"/>
            <w:gridSpan w:val="2"/>
          </w:tcPr>
          <w:p w14:paraId="16A62D1C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001D55A8" w14:textId="61ED7173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</w:rPr>
              <w:t>30</w:t>
            </w:r>
          </w:p>
        </w:tc>
        <w:tc>
          <w:tcPr>
            <w:tcW w:w="236" w:type="dxa"/>
            <w:vAlign w:val="bottom"/>
          </w:tcPr>
          <w:p w14:paraId="006BB047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1260A33A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rPr>
                <w:rFonts w:asciiTheme="majorBidi" w:hAnsiTheme="majorBidi" w:cstheme="majorBidi"/>
                <w:szCs w:val="22"/>
              </w:rPr>
            </w:pPr>
          </w:p>
          <w:p w14:paraId="3E5647A5" w14:textId="3612C65E" w:rsidR="00301FD5" w:rsidRPr="00B20F02" w:rsidRDefault="00301FD5" w:rsidP="00301FD5">
            <w:pPr>
              <w:pStyle w:val="acctfourfigures"/>
              <w:tabs>
                <w:tab w:val="clear" w:pos="765"/>
              </w:tabs>
              <w:spacing w:line="240" w:lineRule="atLeast"/>
              <w:ind w:left="-700" w:right="68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F076178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2932ED32" w14:textId="463B22C5" w:rsidR="00301FD5" w:rsidRPr="00B20F02" w:rsidRDefault="00301FD5" w:rsidP="00301FD5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1C25E46" w14:textId="77777777" w:rsidR="00301FD5" w:rsidRPr="00B20F02" w:rsidRDefault="00301FD5" w:rsidP="00301FD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38A7655E" w14:textId="08CAEF8C" w:rsidR="00301FD5" w:rsidRPr="00B20F02" w:rsidRDefault="00301FD5" w:rsidP="00301FD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36" w:type="dxa"/>
            <w:vAlign w:val="bottom"/>
          </w:tcPr>
          <w:p w14:paraId="08E89AFF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E8EE5ED" w14:textId="1454F898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</w:rPr>
              <w:t>31</w:t>
            </w:r>
          </w:p>
        </w:tc>
      </w:tr>
      <w:tr w:rsidR="00301FD5" w:rsidRPr="00B20F02" w14:paraId="3BFD14D8" w14:textId="77777777" w:rsidTr="008C14D6">
        <w:trPr>
          <w:trHeight w:val="261"/>
        </w:trPr>
        <w:tc>
          <w:tcPr>
            <w:tcW w:w="1980" w:type="dxa"/>
          </w:tcPr>
          <w:p w14:paraId="398A943F" w14:textId="77777777" w:rsidR="00301FD5" w:rsidRPr="00B20F02" w:rsidRDefault="00301FD5" w:rsidP="00E50885">
            <w:pPr>
              <w:tabs>
                <w:tab w:val="clear" w:pos="227"/>
                <w:tab w:val="left" w:pos="165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900" w:type="dxa"/>
            <w:vAlign w:val="bottom"/>
          </w:tcPr>
          <w:p w14:paraId="146618C5" w14:textId="2AABAA6A" w:rsidR="00301FD5" w:rsidRPr="00B20F02" w:rsidRDefault="00301FD5" w:rsidP="00301F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57</w:t>
            </w:r>
          </w:p>
        </w:tc>
        <w:tc>
          <w:tcPr>
            <w:tcW w:w="236" w:type="dxa"/>
          </w:tcPr>
          <w:p w14:paraId="2BD0F5EA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0A76DC44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CECD068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7403E5FE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49B34A9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61402D1B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60F4C5B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3F1404F" w14:textId="46CF06C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57</w:t>
            </w:r>
          </w:p>
        </w:tc>
        <w:tc>
          <w:tcPr>
            <w:tcW w:w="236" w:type="dxa"/>
            <w:vAlign w:val="bottom"/>
          </w:tcPr>
          <w:p w14:paraId="193CFD47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53CD59D2" w14:textId="77777777" w:rsidR="00301FD5" w:rsidRPr="00B20F02" w:rsidRDefault="00301FD5" w:rsidP="00301FD5">
            <w:pPr>
              <w:pStyle w:val="acctfourfigures"/>
              <w:tabs>
                <w:tab w:val="clear" w:pos="765"/>
              </w:tabs>
              <w:spacing w:line="240" w:lineRule="atLeast"/>
              <w:ind w:left="-700" w:right="68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7FB9CA4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AB500C4" w14:textId="7A591302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57</w:t>
            </w:r>
          </w:p>
        </w:tc>
        <w:tc>
          <w:tcPr>
            <w:tcW w:w="236" w:type="dxa"/>
            <w:vAlign w:val="bottom"/>
          </w:tcPr>
          <w:p w14:paraId="6CEB3A17" w14:textId="77777777" w:rsidR="00301FD5" w:rsidRPr="00B20F02" w:rsidRDefault="00301FD5" w:rsidP="00301FD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17206ADC" w14:textId="77777777" w:rsidR="00301FD5" w:rsidRPr="00B20F02" w:rsidRDefault="00301FD5" w:rsidP="00301FD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1B03FFB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719353A7" w14:textId="741DF208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57</w:t>
            </w:r>
          </w:p>
        </w:tc>
      </w:tr>
      <w:tr w:rsidR="00301FD5" w:rsidRPr="00B20F02" w14:paraId="657F9656" w14:textId="77777777" w:rsidTr="008C14D6">
        <w:trPr>
          <w:trHeight w:val="261"/>
        </w:trPr>
        <w:tc>
          <w:tcPr>
            <w:tcW w:w="1980" w:type="dxa"/>
          </w:tcPr>
          <w:p w14:paraId="10B02578" w14:textId="13603414" w:rsidR="00301FD5" w:rsidRPr="00B20F02" w:rsidRDefault="00301FD5" w:rsidP="00E50885">
            <w:pPr>
              <w:tabs>
                <w:tab w:val="clear" w:pos="227"/>
                <w:tab w:val="left" w:pos="165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900" w:type="dxa"/>
          </w:tcPr>
          <w:p w14:paraId="46AA233C" w14:textId="33F25FDE" w:rsidR="00301FD5" w:rsidRPr="00B20F02" w:rsidRDefault="00301FD5" w:rsidP="00301F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DABD1B9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13996D3E" w14:textId="6979FB7B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8167F21" w14:textId="107FB0BC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27B182D0" w14:textId="688411CA" w:rsidR="00301FD5" w:rsidRPr="00B20F02" w:rsidRDefault="00301FD5" w:rsidP="00301FD5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FF43163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34A15AB2" w14:textId="449B4B5F" w:rsidR="00301FD5" w:rsidRPr="00B20F02" w:rsidRDefault="00301FD5" w:rsidP="00301FD5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10,000</w:t>
            </w:r>
          </w:p>
        </w:tc>
        <w:tc>
          <w:tcPr>
            <w:tcW w:w="236" w:type="dxa"/>
            <w:gridSpan w:val="2"/>
          </w:tcPr>
          <w:p w14:paraId="7AAECB1C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1EB2EEFB" w14:textId="7103E091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Pr="00B20F02">
              <w:rPr>
                <w:rFonts w:asciiTheme="majorBidi" w:hAnsiTheme="majorBidi" w:cstheme="majorBidi"/>
                <w:szCs w:val="22"/>
              </w:rPr>
              <w:t>,</w:t>
            </w: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2D2130C9" w14:textId="2768CDE0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6D596BDA" w14:textId="6C5BE544" w:rsidR="00301FD5" w:rsidRPr="00B20F02" w:rsidRDefault="00301FD5" w:rsidP="00301FD5">
            <w:pPr>
              <w:pStyle w:val="acctfourfigures"/>
              <w:tabs>
                <w:tab w:val="clear" w:pos="765"/>
              </w:tabs>
              <w:spacing w:line="240" w:lineRule="atLeast"/>
              <w:ind w:left="-700" w:right="68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8B8C6C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7696D962" w14:textId="05A61FBE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Pr="00B20F02">
              <w:rPr>
                <w:rFonts w:asciiTheme="majorBidi" w:hAnsiTheme="majorBidi" w:cstheme="majorBidi"/>
                <w:szCs w:val="22"/>
              </w:rPr>
              <w:t>,</w:t>
            </w: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099</w:t>
            </w:r>
          </w:p>
        </w:tc>
        <w:tc>
          <w:tcPr>
            <w:tcW w:w="236" w:type="dxa"/>
            <w:vAlign w:val="bottom"/>
          </w:tcPr>
          <w:p w14:paraId="141E6FC1" w14:textId="77777777" w:rsidR="00301FD5" w:rsidRPr="00B20F02" w:rsidRDefault="00301FD5" w:rsidP="00301FD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EB1E8FF" w14:textId="6080AAA3" w:rsidR="00301FD5" w:rsidRPr="00B20F02" w:rsidRDefault="00301FD5" w:rsidP="00301FD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A446D15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E198E93" w14:textId="4DCE8CC9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10,099</w:t>
            </w:r>
          </w:p>
        </w:tc>
      </w:tr>
      <w:tr w:rsidR="0035799A" w:rsidRPr="00B20F02" w14:paraId="6D0B7425" w14:textId="77777777" w:rsidTr="008C14D6">
        <w:trPr>
          <w:trHeight w:val="261"/>
        </w:trPr>
        <w:tc>
          <w:tcPr>
            <w:tcW w:w="1980" w:type="dxa"/>
          </w:tcPr>
          <w:p w14:paraId="4E04637A" w14:textId="519E9474" w:rsidR="0035799A" w:rsidRPr="00B20F02" w:rsidRDefault="0035799A" w:rsidP="00E50885">
            <w:pPr>
              <w:tabs>
                <w:tab w:val="clear" w:pos="227"/>
                <w:tab w:val="left" w:pos="165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900" w:type="dxa"/>
          </w:tcPr>
          <w:p w14:paraId="196913FE" w14:textId="5ABBE3B1" w:rsidR="0035799A" w:rsidRPr="00B20F02" w:rsidRDefault="0035799A" w:rsidP="00301F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F30B47D" w14:textId="77777777" w:rsidR="0035799A" w:rsidRPr="00B20F02" w:rsidRDefault="0035799A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3A89089C" w14:textId="4BB20932" w:rsidR="0035799A" w:rsidRPr="00B20F02" w:rsidRDefault="0035799A" w:rsidP="0035799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236" w:type="dxa"/>
          </w:tcPr>
          <w:p w14:paraId="361C2369" w14:textId="77777777" w:rsidR="0035799A" w:rsidRPr="00B20F02" w:rsidRDefault="0035799A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70874BB5" w14:textId="751ADB68" w:rsidR="0035799A" w:rsidRPr="00B20F02" w:rsidRDefault="0035799A" w:rsidP="00301FD5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170536C" w14:textId="77777777" w:rsidR="0035799A" w:rsidRPr="00B20F02" w:rsidRDefault="0035799A" w:rsidP="00301FD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1D3D02AB" w14:textId="56744ABB" w:rsidR="0035799A" w:rsidRPr="00B20F02" w:rsidRDefault="0035799A" w:rsidP="0035799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89C28F2" w14:textId="77777777" w:rsidR="0035799A" w:rsidRPr="00B20F02" w:rsidRDefault="0035799A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29DBA90D" w14:textId="4663CD03" w:rsidR="0035799A" w:rsidRPr="00B20F02" w:rsidRDefault="0035799A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6AF12918" w14:textId="77777777" w:rsidR="0035799A" w:rsidRPr="00B20F02" w:rsidRDefault="0035799A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40C26199" w14:textId="6929BEA5" w:rsidR="0035799A" w:rsidRPr="00B20F02" w:rsidRDefault="0035799A" w:rsidP="00301FD5">
            <w:pPr>
              <w:pStyle w:val="acctfourfigures"/>
              <w:tabs>
                <w:tab w:val="clear" w:pos="765"/>
              </w:tabs>
              <w:spacing w:line="240" w:lineRule="atLeast"/>
              <w:ind w:left="-700" w:right="68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C27095D" w14:textId="77777777" w:rsidR="0035799A" w:rsidRPr="00B20F02" w:rsidRDefault="0035799A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009F2C60" w14:textId="0183BB21" w:rsidR="0035799A" w:rsidRPr="00B20F02" w:rsidRDefault="0035799A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75760E74" w14:textId="77777777" w:rsidR="0035799A" w:rsidRPr="00B20F02" w:rsidRDefault="0035799A" w:rsidP="00301FD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D155F18" w14:textId="35AE85C7" w:rsidR="0035799A" w:rsidRPr="00B20F02" w:rsidRDefault="0035799A" w:rsidP="00301FD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7EDF0C3" w14:textId="77777777" w:rsidR="0035799A" w:rsidRPr="00B20F02" w:rsidRDefault="0035799A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0E3A48E7" w14:textId="034F0441" w:rsidR="0035799A" w:rsidRPr="00B20F02" w:rsidRDefault="0035799A" w:rsidP="00301F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</w:tr>
      <w:tr w:rsidR="00301FD5" w:rsidRPr="00B20F02" w14:paraId="33FE182C" w14:textId="77777777" w:rsidTr="008C14D6">
        <w:trPr>
          <w:trHeight w:val="261"/>
        </w:trPr>
        <w:tc>
          <w:tcPr>
            <w:tcW w:w="1980" w:type="dxa"/>
          </w:tcPr>
          <w:p w14:paraId="0A65AA6F" w14:textId="0F65624B" w:rsidR="00301FD5" w:rsidRPr="00B20F02" w:rsidRDefault="00C17A85" w:rsidP="00E50885">
            <w:pPr>
              <w:tabs>
                <w:tab w:val="clear" w:pos="227"/>
                <w:tab w:val="left" w:pos="165"/>
              </w:tabs>
              <w:ind w:left="161" w:right="-90" w:hanging="16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00" w:type="dxa"/>
          </w:tcPr>
          <w:p w14:paraId="7948183F" w14:textId="745484DD" w:rsidR="00301FD5" w:rsidRPr="00B20F02" w:rsidDel="00634405" w:rsidRDefault="00301FD5" w:rsidP="00301F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DD7245E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219B112D" w14:textId="44255D96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4EEBBD2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65A84446" w14:textId="2446A274" w:rsidR="00301FD5" w:rsidRPr="00B20F02" w:rsidRDefault="00301FD5" w:rsidP="00301FD5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3501B3C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33316C31" w14:textId="7E4C8D78" w:rsidR="00301FD5" w:rsidRPr="00B20F02" w:rsidRDefault="00301FD5" w:rsidP="00301FD5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1,135</w:t>
            </w:r>
          </w:p>
        </w:tc>
        <w:tc>
          <w:tcPr>
            <w:tcW w:w="236" w:type="dxa"/>
            <w:gridSpan w:val="2"/>
          </w:tcPr>
          <w:p w14:paraId="0A1071C4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33E92E24" w14:textId="67F60D5B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B20F02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135</w:t>
            </w:r>
          </w:p>
        </w:tc>
        <w:tc>
          <w:tcPr>
            <w:tcW w:w="236" w:type="dxa"/>
            <w:vAlign w:val="bottom"/>
          </w:tcPr>
          <w:p w14:paraId="139BEEED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6029B763" w14:textId="273C5DC3" w:rsidR="00301FD5" w:rsidRPr="00B20F02" w:rsidRDefault="00301FD5" w:rsidP="00301FD5">
            <w:pPr>
              <w:pStyle w:val="acctfourfigures"/>
              <w:tabs>
                <w:tab w:val="clear" w:pos="765"/>
              </w:tabs>
              <w:spacing w:line="240" w:lineRule="atLeast"/>
              <w:ind w:left="-700" w:right="68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6D4122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9688BF7" w14:textId="32EE26E3" w:rsidR="00301FD5" w:rsidRPr="00B20F02" w:rsidRDefault="00301FD5" w:rsidP="00301FD5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ACE8208" w14:textId="77777777" w:rsidR="00301FD5" w:rsidRPr="00B20F02" w:rsidRDefault="00301FD5" w:rsidP="00301FD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0F5F5E0D" w14:textId="67B597BC" w:rsidR="00301FD5" w:rsidRPr="00B20F02" w:rsidRDefault="00301FD5" w:rsidP="00301FD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1,044</w:t>
            </w:r>
          </w:p>
        </w:tc>
        <w:tc>
          <w:tcPr>
            <w:tcW w:w="236" w:type="dxa"/>
            <w:vAlign w:val="bottom"/>
          </w:tcPr>
          <w:p w14:paraId="58A7D6FD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39EF7F94" w14:textId="26B6BFCB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1,044</w:t>
            </w:r>
          </w:p>
        </w:tc>
      </w:tr>
      <w:tr w:rsidR="00301FD5" w:rsidRPr="00B20F02" w14:paraId="598D3BA4" w14:textId="77777777" w:rsidTr="008C14D6">
        <w:trPr>
          <w:trHeight w:val="261"/>
        </w:trPr>
        <w:tc>
          <w:tcPr>
            <w:tcW w:w="1980" w:type="dxa"/>
          </w:tcPr>
          <w:p w14:paraId="2493F7C1" w14:textId="77777777" w:rsidR="00301FD5" w:rsidRPr="00B20F02" w:rsidRDefault="00301FD5" w:rsidP="00301FD5">
            <w:pPr>
              <w:ind w:left="161"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B947D48" w14:textId="77777777" w:rsidR="00301FD5" w:rsidRPr="00B20F02" w:rsidDel="00634405" w:rsidRDefault="00301FD5" w:rsidP="00301F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A9708A6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3F33ABCF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C53066E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582A88D2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72CFB87A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25E51882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0E9F430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0A49C1CA" w14:textId="2E274618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A9C0885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5EFFC19D" w14:textId="77777777" w:rsidR="00301FD5" w:rsidRPr="00B20F02" w:rsidRDefault="00301FD5" w:rsidP="00301FD5">
            <w:pPr>
              <w:pStyle w:val="acctfourfigures"/>
              <w:tabs>
                <w:tab w:val="clear" w:pos="765"/>
              </w:tabs>
              <w:spacing w:line="240" w:lineRule="atLeast"/>
              <w:ind w:left="-700" w:right="68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4B38213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591C4CE" w14:textId="14F28DFE" w:rsidR="00301FD5" w:rsidRPr="00B20F02" w:rsidRDefault="00301FD5" w:rsidP="00301FD5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437EBA1" w14:textId="77777777" w:rsidR="00301FD5" w:rsidRPr="00B20F02" w:rsidRDefault="00301FD5" w:rsidP="00301FD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70573C54" w14:textId="77777777" w:rsidR="00301FD5" w:rsidRPr="00B20F02" w:rsidRDefault="00301FD5" w:rsidP="00301FD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DB24F3C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1C96A038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01FD5" w:rsidRPr="00B20F02" w14:paraId="7660BA27" w14:textId="77777777" w:rsidTr="008C14D6">
        <w:trPr>
          <w:trHeight w:val="261"/>
        </w:trPr>
        <w:tc>
          <w:tcPr>
            <w:tcW w:w="1980" w:type="dxa"/>
          </w:tcPr>
          <w:p w14:paraId="741F3EB2" w14:textId="7580ADEF" w:rsidR="00301FD5" w:rsidRPr="00B20F02" w:rsidRDefault="00301FD5" w:rsidP="00301FD5">
            <w:pPr>
              <w:ind w:left="-14"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B20F02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ธันวาคม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2563</w:t>
            </w:r>
          </w:p>
        </w:tc>
        <w:tc>
          <w:tcPr>
            <w:tcW w:w="900" w:type="dxa"/>
          </w:tcPr>
          <w:p w14:paraId="6DB52364" w14:textId="77777777" w:rsidR="00301FD5" w:rsidRPr="00B20F02" w:rsidDel="00634405" w:rsidRDefault="00301FD5" w:rsidP="00301F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91BAB23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158148A4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BCC76C6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0DF55071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171BAF9B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1C2C9BC3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6604222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5D5F854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CA49098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304C0E82" w14:textId="77777777" w:rsidR="00301FD5" w:rsidRPr="00B20F02" w:rsidRDefault="00301FD5" w:rsidP="00301FD5">
            <w:pPr>
              <w:pStyle w:val="acctfourfigures"/>
              <w:tabs>
                <w:tab w:val="clear" w:pos="765"/>
              </w:tabs>
              <w:spacing w:line="240" w:lineRule="atLeast"/>
              <w:ind w:left="-700" w:right="68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0D54B4B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1B673AF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F80C8BC" w14:textId="77777777" w:rsidR="00301FD5" w:rsidRPr="00B20F02" w:rsidRDefault="00301FD5" w:rsidP="00301FD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AA184B3" w14:textId="77777777" w:rsidR="00301FD5" w:rsidRPr="00B20F02" w:rsidRDefault="00301FD5" w:rsidP="00301FD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16CADE8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1585FD1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01FD5" w:rsidRPr="00B20F02" w14:paraId="103F4931" w14:textId="77777777" w:rsidTr="008C14D6">
        <w:trPr>
          <w:trHeight w:val="261"/>
        </w:trPr>
        <w:tc>
          <w:tcPr>
            <w:tcW w:w="1980" w:type="dxa"/>
          </w:tcPr>
          <w:p w14:paraId="224DC969" w14:textId="1549F404" w:rsidR="00301FD5" w:rsidRPr="00B20F02" w:rsidRDefault="00301FD5" w:rsidP="00301FD5">
            <w:pPr>
              <w:ind w:left="-14"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D348D0D" w14:textId="77777777" w:rsidR="00301FD5" w:rsidRPr="00B20F02" w:rsidDel="00634405" w:rsidRDefault="00301FD5" w:rsidP="00301F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413DF47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09695913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298ADCCF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4F45BFCC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41DBE3B4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2BBB4E21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4BB10461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101E683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0F5114C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74A5650D" w14:textId="77777777" w:rsidR="00301FD5" w:rsidRPr="00B20F02" w:rsidRDefault="00301FD5" w:rsidP="00301FD5">
            <w:pPr>
              <w:pStyle w:val="acctfourfigures"/>
              <w:tabs>
                <w:tab w:val="clear" w:pos="765"/>
              </w:tabs>
              <w:spacing w:line="240" w:lineRule="atLeast"/>
              <w:ind w:left="-700" w:right="68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82298C4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324B4031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BEA58FE" w14:textId="77777777" w:rsidR="00301FD5" w:rsidRPr="00B20F02" w:rsidRDefault="00301FD5" w:rsidP="00301FD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3864BCCD" w14:textId="77777777" w:rsidR="00301FD5" w:rsidRPr="00B20F02" w:rsidRDefault="00301FD5" w:rsidP="00301FD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BABC49D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7A28118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01FD5" w:rsidRPr="00B20F02" w14:paraId="42F1837C" w14:textId="77777777" w:rsidTr="008C14D6">
        <w:trPr>
          <w:trHeight w:val="261"/>
        </w:trPr>
        <w:tc>
          <w:tcPr>
            <w:tcW w:w="1980" w:type="dxa"/>
          </w:tcPr>
          <w:p w14:paraId="55F41986" w14:textId="5122F400" w:rsidR="00301FD5" w:rsidRPr="00B20F02" w:rsidRDefault="00301FD5" w:rsidP="00425898">
            <w:pPr>
              <w:ind w:left="161" w:right="-90" w:hanging="16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900" w:type="dxa"/>
          </w:tcPr>
          <w:p w14:paraId="10840253" w14:textId="77777777" w:rsidR="00301FD5" w:rsidRPr="00B20F02" w:rsidDel="00634405" w:rsidRDefault="00301FD5" w:rsidP="00301F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359D90F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18E8E30D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95B31F4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7A983B5F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3D2AB4A2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2A606DEA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0657349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F04AA15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0FDDD6A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36241A07" w14:textId="77777777" w:rsidR="00301FD5" w:rsidRPr="00B20F02" w:rsidRDefault="00301FD5" w:rsidP="00301FD5">
            <w:pPr>
              <w:pStyle w:val="acctfourfigures"/>
              <w:tabs>
                <w:tab w:val="clear" w:pos="765"/>
              </w:tabs>
              <w:spacing w:line="240" w:lineRule="atLeast"/>
              <w:ind w:left="-700" w:right="68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2075550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0E609E94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BB0564E" w14:textId="77777777" w:rsidR="00301FD5" w:rsidRPr="00B20F02" w:rsidRDefault="00301FD5" w:rsidP="00301FD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26EBAD34" w14:textId="77777777" w:rsidR="00301FD5" w:rsidRPr="00B20F02" w:rsidRDefault="00301FD5" w:rsidP="00301FD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3A606694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1F4C0892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01FD5" w:rsidRPr="00B20F02" w14:paraId="7B5A5B6A" w14:textId="77777777" w:rsidTr="008C14D6">
        <w:trPr>
          <w:trHeight w:val="261"/>
        </w:trPr>
        <w:tc>
          <w:tcPr>
            <w:tcW w:w="1980" w:type="dxa"/>
          </w:tcPr>
          <w:p w14:paraId="44F786D5" w14:textId="77777777" w:rsidR="00301FD5" w:rsidRPr="00B20F02" w:rsidRDefault="00301FD5" w:rsidP="00425898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  <w:tab w:val="num" w:pos="165"/>
              </w:tabs>
              <w:ind w:left="165" w:right="-90" w:hanging="180"/>
              <w:rPr>
                <w:rFonts w:asciiTheme="majorBidi" w:hAnsiTheme="majorBidi" w:cstheme="majorBidi"/>
                <w:sz w:val="22"/>
              </w:rPr>
            </w:pPr>
            <w:r w:rsidRPr="00B20F02">
              <w:rPr>
                <w:rFonts w:asciiTheme="majorBidi" w:hAnsiTheme="majorBidi" w:cstheme="majorBidi"/>
                <w:sz w:val="22"/>
                <w:cs/>
              </w:rPr>
              <w:t>ตราสารทุนที่อยู่ใน</w:t>
            </w:r>
          </w:p>
          <w:p w14:paraId="5AB2478F" w14:textId="66FC6342" w:rsidR="00301FD5" w:rsidRPr="00B20F02" w:rsidRDefault="00301FD5" w:rsidP="00301FD5">
            <w:pPr>
              <w:ind w:left="161" w:right="-90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ความต้องการของตลาด</w:t>
            </w:r>
          </w:p>
        </w:tc>
        <w:tc>
          <w:tcPr>
            <w:tcW w:w="900" w:type="dxa"/>
          </w:tcPr>
          <w:p w14:paraId="6CB7A07D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4701770" w14:textId="3D792CC7" w:rsidR="00301FD5" w:rsidRPr="00B20F02" w:rsidDel="00634405" w:rsidRDefault="00301FD5" w:rsidP="00301F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B3FD909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205A2639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B7614B2" w14:textId="1B4AD1AA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C04D61E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12E2A118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097147E" w14:textId="4178D1CB" w:rsidR="00301FD5" w:rsidRPr="00B20F02" w:rsidRDefault="00301FD5" w:rsidP="00301FD5">
            <w:pPr>
              <w:pStyle w:val="acctfourfigures"/>
              <w:tabs>
                <w:tab w:val="clear" w:pos="765"/>
                <w:tab w:val="decimal" w:pos="200"/>
              </w:tabs>
              <w:spacing w:line="240" w:lineRule="atLeast"/>
              <w:ind w:left="-520" w:right="7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EF9E636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3401878D" w14:textId="3433FEAB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9B9EF36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2D1AACEE" w14:textId="71B7F9D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7368F6C8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1CD04C12" w14:textId="0F071737" w:rsidR="00301FD5" w:rsidRPr="00B20F02" w:rsidRDefault="00301FD5" w:rsidP="00301FD5">
            <w:pPr>
              <w:pStyle w:val="acctfourfigures"/>
              <w:tabs>
                <w:tab w:val="clear" w:pos="765"/>
              </w:tabs>
              <w:spacing w:line="240" w:lineRule="atLeast"/>
              <w:ind w:left="-700" w:right="68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031A4A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8147B39" w14:textId="110704F0" w:rsidR="00301FD5" w:rsidRPr="00B20F02" w:rsidRDefault="00301FD5" w:rsidP="00301FD5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24C81ABE" w14:textId="77777777" w:rsidR="00301FD5" w:rsidRPr="00B20F02" w:rsidRDefault="00301FD5" w:rsidP="00301FD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2BB6A71E" w14:textId="40AFA34B" w:rsidR="00301FD5" w:rsidRPr="00B20F02" w:rsidRDefault="00301FD5" w:rsidP="00301FD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935F74D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65D10CD" w14:textId="40912E62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</w:tr>
      <w:tr w:rsidR="00301FD5" w:rsidRPr="00B20F02" w14:paraId="0B893D32" w14:textId="77777777" w:rsidTr="008C14D6">
        <w:trPr>
          <w:trHeight w:val="261"/>
        </w:trPr>
        <w:tc>
          <w:tcPr>
            <w:tcW w:w="1980" w:type="dxa"/>
          </w:tcPr>
          <w:p w14:paraId="7B78B88F" w14:textId="77777777" w:rsidR="00301FD5" w:rsidRPr="00B20F02" w:rsidRDefault="00301FD5" w:rsidP="00425898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  <w:tab w:val="clear" w:pos="454"/>
                <w:tab w:val="left" w:pos="165"/>
              </w:tabs>
              <w:ind w:right="-90" w:hanging="355"/>
              <w:rPr>
                <w:rFonts w:asciiTheme="majorBidi" w:hAnsiTheme="majorBidi" w:cstheme="majorBidi"/>
                <w:sz w:val="22"/>
              </w:rPr>
            </w:pPr>
            <w:r w:rsidRPr="00B20F02">
              <w:rPr>
                <w:rFonts w:asciiTheme="majorBidi" w:hAnsiTheme="majorBidi" w:cstheme="majorBidi"/>
                <w:sz w:val="22"/>
                <w:cs/>
              </w:rPr>
              <w:t>ตราสารทุนที่ไม่อยู่ใน</w:t>
            </w:r>
          </w:p>
          <w:p w14:paraId="1FD90B29" w14:textId="614D4121" w:rsidR="00301FD5" w:rsidRPr="00B20F02" w:rsidRDefault="00301FD5" w:rsidP="00301FD5">
            <w:pPr>
              <w:ind w:left="161" w:right="-90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ความต้องการของตลาด</w:t>
            </w:r>
          </w:p>
        </w:tc>
        <w:tc>
          <w:tcPr>
            <w:tcW w:w="900" w:type="dxa"/>
          </w:tcPr>
          <w:p w14:paraId="106DF643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48DE741" w14:textId="649DAFCB" w:rsidR="00301FD5" w:rsidRPr="00B20F02" w:rsidDel="00634405" w:rsidRDefault="00301FD5" w:rsidP="00301F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2ED8DC5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6FD02559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E647A48" w14:textId="658D10F3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FB41371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6AB3A147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A5AB67C" w14:textId="1F35B6D4" w:rsidR="00301FD5" w:rsidRPr="00B20F02" w:rsidRDefault="00301FD5" w:rsidP="00301FD5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517841F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42346145" w14:textId="41E7C4BD" w:rsidR="00301FD5" w:rsidRPr="00B20F02" w:rsidRDefault="00301FD5" w:rsidP="00301FD5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</w:tcPr>
          <w:p w14:paraId="6E845CE5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6ECAC4F" w14:textId="2BA8E76A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209B3AED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7E3062F8" w14:textId="2319C3F9" w:rsidR="00301FD5" w:rsidRPr="00B20F02" w:rsidRDefault="00301FD5" w:rsidP="00301FD5">
            <w:pPr>
              <w:pStyle w:val="acctfourfigures"/>
              <w:tabs>
                <w:tab w:val="clear" w:pos="765"/>
              </w:tabs>
              <w:spacing w:line="240" w:lineRule="atLeast"/>
              <w:ind w:left="-700" w:right="68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151D23C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AFB114D" w14:textId="7A9FCD40" w:rsidR="00301FD5" w:rsidRPr="00B20F02" w:rsidRDefault="00301FD5" w:rsidP="00301FD5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D39814" w14:textId="77777777" w:rsidR="00301FD5" w:rsidRPr="00B20F02" w:rsidRDefault="00301FD5" w:rsidP="00301FD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0C7E20B1" w14:textId="0BA6527D" w:rsidR="00301FD5" w:rsidRPr="00B20F02" w:rsidRDefault="00301FD5" w:rsidP="00301FD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36" w:type="dxa"/>
            <w:vAlign w:val="bottom"/>
          </w:tcPr>
          <w:p w14:paraId="5DB8EFA7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1ACED334" w14:textId="41444926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</w:tr>
      <w:tr w:rsidR="00301FD5" w:rsidRPr="00B20F02" w14:paraId="41D09B34" w14:textId="77777777" w:rsidTr="008C14D6">
        <w:trPr>
          <w:trHeight w:val="261"/>
        </w:trPr>
        <w:tc>
          <w:tcPr>
            <w:tcW w:w="1980" w:type="dxa"/>
          </w:tcPr>
          <w:p w14:paraId="1745FDD7" w14:textId="6BC88081" w:rsidR="00301FD5" w:rsidRPr="00B20F02" w:rsidRDefault="00301FD5" w:rsidP="00425898">
            <w:pPr>
              <w:tabs>
                <w:tab w:val="clear" w:pos="227"/>
                <w:tab w:val="left" w:pos="165"/>
              </w:tabs>
              <w:ind w:left="161" w:right="-90" w:hanging="17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900" w:type="dxa"/>
          </w:tcPr>
          <w:p w14:paraId="7327CEBC" w14:textId="65DF2E09" w:rsidR="00301FD5" w:rsidRPr="00B20F02" w:rsidDel="00634405" w:rsidRDefault="00301FD5" w:rsidP="00301F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19</w:t>
            </w:r>
          </w:p>
        </w:tc>
        <w:tc>
          <w:tcPr>
            <w:tcW w:w="236" w:type="dxa"/>
          </w:tcPr>
          <w:p w14:paraId="5932F3E3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12C33365" w14:textId="46505798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5975AB1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7A7F308F" w14:textId="6A15147D" w:rsidR="00301FD5" w:rsidRPr="00B20F02" w:rsidRDefault="00301FD5" w:rsidP="00301FD5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C76CC3E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74864EBF" w14:textId="38D5534D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F87E8B3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7BF709D8" w14:textId="2274B560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236" w:type="dxa"/>
            <w:vAlign w:val="bottom"/>
          </w:tcPr>
          <w:p w14:paraId="4F41961C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222886B7" w14:textId="16CB2ABB" w:rsidR="00301FD5" w:rsidRPr="00B20F02" w:rsidRDefault="00301FD5" w:rsidP="00301FD5">
            <w:pPr>
              <w:pStyle w:val="acctfourfigures"/>
              <w:tabs>
                <w:tab w:val="clear" w:pos="765"/>
              </w:tabs>
              <w:spacing w:line="240" w:lineRule="atLeast"/>
              <w:ind w:left="-700" w:right="68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7C4EC75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28AFED0B" w14:textId="3CD159D9" w:rsidR="00301FD5" w:rsidRPr="00B20F02" w:rsidRDefault="00301FD5" w:rsidP="00301FD5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236" w:type="dxa"/>
            <w:vAlign w:val="bottom"/>
          </w:tcPr>
          <w:p w14:paraId="00257CBE" w14:textId="77777777" w:rsidR="00301FD5" w:rsidRPr="00B20F02" w:rsidRDefault="00301FD5" w:rsidP="00301FD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392F2BE9" w14:textId="0165C5B4" w:rsidR="00301FD5" w:rsidRPr="00B20F02" w:rsidRDefault="00301FD5" w:rsidP="00301FD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1B46DE6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1E8FA20" w14:textId="6D3F186E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</w:p>
        </w:tc>
      </w:tr>
      <w:tr w:rsidR="00301FD5" w:rsidRPr="00B20F02" w14:paraId="6D791549" w14:textId="77777777" w:rsidTr="008C14D6">
        <w:trPr>
          <w:trHeight w:val="261"/>
        </w:trPr>
        <w:tc>
          <w:tcPr>
            <w:tcW w:w="1980" w:type="dxa"/>
          </w:tcPr>
          <w:p w14:paraId="7B3D097D" w14:textId="0ACB6C66" w:rsidR="00301FD5" w:rsidRPr="00B20F02" w:rsidRDefault="00301FD5" w:rsidP="00425898">
            <w:pPr>
              <w:ind w:left="161" w:right="-90" w:hanging="17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900" w:type="dxa"/>
          </w:tcPr>
          <w:p w14:paraId="6FA208C7" w14:textId="681470F7" w:rsidR="00301FD5" w:rsidRPr="00B20F02" w:rsidDel="00634405" w:rsidRDefault="00301FD5" w:rsidP="00301F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637AA9D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1099074E" w14:textId="3C147B0D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7</w:t>
            </w:r>
          </w:p>
        </w:tc>
        <w:tc>
          <w:tcPr>
            <w:tcW w:w="236" w:type="dxa"/>
          </w:tcPr>
          <w:p w14:paraId="59B9ECA3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4CB816FC" w14:textId="45BFE0AB" w:rsidR="00301FD5" w:rsidRPr="00B20F02" w:rsidRDefault="00301FD5" w:rsidP="00301FD5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D569F5B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0F2C4FC9" w14:textId="6AE97DEC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1FD90D0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tcBorders>
              <w:bottom w:val="nil"/>
            </w:tcBorders>
            <w:vAlign w:val="bottom"/>
          </w:tcPr>
          <w:p w14:paraId="67A93747" w14:textId="33B09DD6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61BA9614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4E1C5DB3" w14:textId="0B331783" w:rsidR="00301FD5" w:rsidRPr="00B20F02" w:rsidRDefault="00301FD5" w:rsidP="00301FD5">
            <w:pPr>
              <w:pStyle w:val="acctfourfigures"/>
              <w:tabs>
                <w:tab w:val="clear" w:pos="765"/>
              </w:tabs>
              <w:spacing w:line="240" w:lineRule="atLeast"/>
              <w:ind w:left="-700" w:right="68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436D1A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02BD4675" w14:textId="408C1994" w:rsidR="00301FD5" w:rsidRPr="00B20F02" w:rsidRDefault="00301FD5" w:rsidP="00301FD5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324498F9" w14:textId="77777777" w:rsidR="00301FD5" w:rsidRPr="00B20F02" w:rsidRDefault="00301FD5" w:rsidP="00301FD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0CAD5138" w14:textId="385E315B" w:rsidR="00301FD5" w:rsidRPr="00B20F02" w:rsidRDefault="00301FD5" w:rsidP="00301FD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01183C5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AF8FFC5" w14:textId="6DE631C5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</w:tr>
      <w:tr w:rsidR="00301FD5" w:rsidRPr="00B20F02" w14:paraId="19D26853" w14:textId="77777777" w:rsidTr="008C14D6">
        <w:trPr>
          <w:trHeight w:val="261"/>
        </w:trPr>
        <w:tc>
          <w:tcPr>
            <w:tcW w:w="1980" w:type="dxa"/>
          </w:tcPr>
          <w:p w14:paraId="7EF33A9C" w14:textId="77777777" w:rsidR="00301FD5" w:rsidRPr="00B20F02" w:rsidRDefault="00301FD5" w:rsidP="00301FD5">
            <w:pPr>
              <w:ind w:left="161"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41C69A8" w14:textId="77777777" w:rsidR="00301FD5" w:rsidRPr="00B20F02" w:rsidDel="00634405" w:rsidRDefault="00301FD5" w:rsidP="00301F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10E3CF4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7A453E32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4D6FF109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5A7EBD43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4B2F88C2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799E5703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4A7CF471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tcBorders>
              <w:bottom w:val="nil"/>
            </w:tcBorders>
            <w:vAlign w:val="bottom"/>
          </w:tcPr>
          <w:p w14:paraId="36BA71B0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9A8303A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344ED8E5" w14:textId="77777777" w:rsidR="00301FD5" w:rsidRPr="00B20F02" w:rsidRDefault="00301FD5" w:rsidP="00301FD5">
            <w:pPr>
              <w:pStyle w:val="acctfourfigures"/>
              <w:tabs>
                <w:tab w:val="clear" w:pos="765"/>
              </w:tabs>
              <w:spacing w:line="240" w:lineRule="atLeast"/>
              <w:ind w:left="-700" w:right="68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FE38908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70CC874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072EE18" w14:textId="77777777" w:rsidR="00301FD5" w:rsidRPr="00B20F02" w:rsidRDefault="00301FD5" w:rsidP="00301FD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0424F467" w14:textId="77777777" w:rsidR="00301FD5" w:rsidRPr="00B20F02" w:rsidRDefault="00301FD5" w:rsidP="00301FD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18C0B344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33A9F2BF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01FD5" w:rsidRPr="00B20F02" w14:paraId="4FD5E8AA" w14:textId="77777777" w:rsidTr="008C14D6">
        <w:trPr>
          <w:trHeight w:val="261"/>
        </w:trPr>
        <w:tc>
          <w:tcPr>
            <w:tcW w:w="1980" w:type="dxa"/>
          </w:tcPr>
          <w:p w14:paraId="49EE3DE7" w14:textId="1F3C1992" w:rsidR="00301FD5" w:rsidRPr="00B20F02" w:rsidRDefault="00301FD5" w:rsidP="00425898">
            <w:pPr>
              <w:tabs>
                <w:tab w:val="clear" w:pos="227"/>
                <w:tab w:val="left" w:pos="165"/>
              </w:tabs>
              <w:ind w:left="161" w:right="-90" w:hanging="17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53C9A8B3" w14:textId="77777777" w:rsidR="00301FD5" w:rsidRPr="00B20F02" w:rsidDel="00634405" w:rsidRDefault="00301FD5" w:rsidP="00301F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A59B670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5EB8D79A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43424F4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0F7AA811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6F8E5EBA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43D4FB82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CC18078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tcBorders>
              <w:bottom w:val="nil"/>
            </w:tcBorders>
            <w:vAlign w:val="bottom"/>
          </w:tcPr>
          <w:p w14:paraId="066A580F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8C0F078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5CD60E33" w14:textId="77777777" w:rsidR="00301FD5" w:rsidRPr="00B20F02" w:rsidRDefault="00301FD5" w:rsidP="00301FD5">
            <w:pPr>
              <w:pStyle w:val="acctfourfigures"/>
              <w:tabs>
                <w:tab w:val="clear" w:pos="765"/>
              </w:tabs>
              <w:spacing w:line="240" w:lineRule="atLeast"/>
              <w:ind w:left="-700" w:right="68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AEB95DE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AE1293C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AF7B67F" w14:textId="77777777" w:rsidR="00301FD5" w:rsidRPr="00B20F02" w:rsidRDefault="00301FD5" w:rsidP="00301FD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C20D57D" w14:textId="77777777" w:rsidR="00301FD5" w:rsidRPr="00B20F02" w:rsidRDefault="00301FD5" w:rsidP="00301FD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2AB14D1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284A9229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301FD5" w:rsidRPr="00B20F02" w14:paraId="7A87853F" w14:textId="77777777" w:rsidTr="008C14D6">
        <w:trPr>
          <w:trHeight w:val="261"/>
        </w:trPr>
        <w:tc>
          <w:tcPr>
            <w:tcW w:w="1980" w:type="dxa"/>
          </w:tcPr>
          <w:p w14:paraId="0B63099C" w14:textId="5FADB5F4" w:rsidR="00301FD5" w:rsidRPr="00B20F02" w:rsidRDefault="00301FD5" w:rsidP="00425898">
            <w:pPr>
              <w:tabs>
                <w:tab w:val="clear" w:pos="227"/>
                <w:tab w:val="left" w:pos="165"/>
              </w:tabs>
              <w:ind w:left="161" w:right="-90" w:hanging="17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900" w:type="dxa"/>
          </w:tcPr>
          <w:p w14:paraId="71744D3B" w14:textId="6AD48D2C" w:rsidR="00301FD5" w:rsidRPr="00B20F02" w:rsidDel="00634405" w:rsidRDefault="00301FD5" w:rsidP="00301F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5C3CD0B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139DD52C" w14:textId="7480CC61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907B8FA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285006F2" w14:textId="1BF5AE82" w:rsidR="00301FD5" w:rsidRPr="00B20F02" w:rsidRDefault="00301FD5" w:rsidP="00301FD5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1272744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761A1BC4" w14:textId="1A2DA225" w:rsidR="00301FD5" w:rsidRPr="00B20F02" w:rsidRDefault="00301FD5" w:rsidP="00301FD5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13,000</w:t>
            </w:r>
          </w:p>
        </w:tc>
        <w:tc>
          <w:tcPr>
            <w:tcW w:w="236" w:type="dxa"/>
            <w:gridSpan w:val="2"/>
          </w:tcPr>
          <w:p w14:paraId="62A813A7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tcBorders>
              <w:bottom w:val="nil"/>
            </w:tcBorders>
            <w:vAlign w:val="bottom"/>
          </w:tcPr>
          <w:p w14:paraId="6506EBC5" w14:textId="47078C4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13</w:t>
            </w:r>
            <w:r w:rsidRPr="00B20F02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558FD94E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0A905F07" w14:textId="20407F35" w:rsidR="00301FD5" w:rsidRPr="00B20F02" w:rsidRDefault="00301FD5" w:rsidP="00301FD5">
            <w:pPr>
              <w:pStyle w:val="acctfourfigures"/>
              <w:tabs>
                <w:tab w:val="clear" w:pos="765"/>
              </w:tabs>
              <w:spacing w:line="240" w:lineRule="atLeast"/>
              <w:ind w:left="-700" w:right="68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F9A5347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3E79AC6D" w14:textId="651A6CBD" w:rsidR="00301FD5" w:rsidRPr="00B20F02" w:rsidRDefault="00301FD5" w:rsidP="00301FD5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13</w:t>
            </w:r>
            <w:r w:rsidRPr="00B20F02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144</w:t>
            </w:r>
          </w:p>
        </w:tc>
        <w:tc>
          <w:tcPr>
            <w:tcW w:w="236" w:type="dxa"/>
            <w:vAlign w:val="bottom"/>
          </w:tcPr>
          <w:p w14:paraId="5CD89F12" w14:textId="77777777" w:rsidR="00301FD5" w:rsidRPr="00B20F02" w:rsidRDefault="00301FD5" w:rsidP="00301FD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7D5B6EB2" w14:textId="4FBEBE1D" w:rsidR="00301FD5" w:rsidRPr="00B20F02" w:rsidRDefault="00301FD5" w:rsidP="00301FD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7B297DA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9786354" w14:textId="2098C8A1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13,144</w:t>
            </w:r>
          </w:p>
        </w:tc>
      </w:tr>
      <w:tr w:rsidR="00301FD5" w:rsidRPr="00B20F02" w14:paraId="342D89DA" w14:textId="77777777" w:rsidTr="008C14D6">
        <w:trPr>
          <w:trHeight w:val="261"/>
        </w:trPr>
        <w:tc>
          <w:tcPr>
            <w:tcW w:w="1980" w:type="dxa"/>
          </w:tcPr>
          <w:p w14:paraId="6BD230C1" w14:textId="262A2929" w:rsidR="00301FD5" w:rsidRPr="00B20F02" w:rsidRDefault="00301FD5" w:rsidP="00425898">
            <w:pPr>
              <w:tabs>
                <w:tab w:val="clear" w:pos="227"/>
                <w:tab w:val="left" w:pos="165"/>
              </w:tabs>
              <w:ind w:left="161" w:right="-90" w:hanging="17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900" w:type="dxa"/>
          </w:tcPr>
          <w:p w14:paraId="79A53FD7" w14:textId="7738D096" w:rsidR="00301FD5" w:rsidRPr="00B20F02" w:rsidDel="00634405" w:rsidRDefault="00301FD5" w:rsidP="00301F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38F1251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32BE86F7" w14:textId="36B85663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236" w:type="dxa"/>
          </w:tcPr>
          <w:p w14:paraId="524C8DE4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5DEC4DB3" w14:textId="3B3462C1" w:rsidR="00301FD5" w:rsidRPr="00B20F02" w:rsidRDefault="00301FD5" w:rsidP="00301FD5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D6DBF1E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0649BBBE" w14:textId="415F317E" w:rsidR="00301FD5" w:rsidRPr="00B20F02" w:rsidRDefault="00301FD5" w:rsidP="00301FD5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5B41355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tcBorders>
              <w:bottom w:val="nil"/>
            </w:tcBorders>
            <w:vAlign w:val="bottom"/>
          </w:tcPr>
          <w:p w14:paraId="78567D44" w14:textId="44D0332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29108E4B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7B2F9EFF" w14:textId="655CDC55" w:rsidR="00301FD5" w:rsidRPr="00B20F02" w:rsidRDefault="00301FD5" w:rsidP="00301FD5">
            <w:pPr>
              <w:pStyle w:val="acctfourfigures"/>
              <w:tabs>
                <w:tab w:val="clear" w:pos="765"/>
              </w:tabs>
              <w:spacing w:line="240" w:lineRule="atLeast"/>
              <w:ind w:left="-700" w:right="68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F38EFA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6C0EDDA" w14:textId="7EF5EF54" w:rsidR="00301FD5" w:rsidRPr="00B20F02" w:rsidRDefault="00301FD5" w:rsidP="00301FD5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4271A6BA" w14:textId="77777777" w:rsidR="00301FD5" w:rsidRPr="00B20F02" w:rsidRDefault="00301FD5" w:rsidP="00301FD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1D1601F1" w14:textId="63904CD4" w:rsidR="00301FD5" w:rsidRPr="00B20F02" w:rsidRDefault="00301FD5" w:rsidP="00301FD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0554241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11DBB14D" w14:textId="525D53D8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</w:tr>
      <w:tr w:rsidR="00301FD5" w:rsidRPr="00B20F02" w14:paraId="4255B388" w14:textId="77777777" w:rsidTr="008C14D6">
        <w:trPr>
          <w:trHeight w:val="261"/>
        </w:trPr>
        <w:tc>
          <w:tcPr>
            <w:tcW w:w="1980" w:type="dxa"/>
          </w:tcPr>
          <w:p w14:paraId="79AFA182" w14:textId="3A79C35D" w:rsidR="00301FD5" w:rsidRPr="00B20F02" w:rsidRDefault="00301FD5" w:rsidP="00425898">
            <w:pPr>
              <w:tabs>
                <w:tab w:val="clear" w:pos="227"/>
                <w:tab w:val="left" w:pos="165"/>
              </w:tabs>
              <w:ind w:left="161" w:right="-90" w:hanging="17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900" w:type="dxa"/>
          </w:tcPr>
          <w:p w14:paraId="61D3F20F" w14:textId="59A6F138" w:rsidR="00301FD5" w:rsidRPr="00B20F02" w:rsidDel="00634405" w:rsidRDefault="00301FD5" w:rsidP="00301FD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AFA10C7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06626848" w14:textId="4C6D662D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847384C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2F47808B" w14:textId="63BD626C" w:rsidR="00301FD5" w:rsidRPr="00B20F02" w:rsidRDefault="00301FD5" w:rsidP="00301FD5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51B3287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5F6E63AC" w14:textId="5462FC6D" w:rsidR="00301FD5" w:rsidRPr="00B20F02" w:rsidRDefault="00301FD5" w:rsidP="00301FD5">
            <w:pPr>
              <w:pStyle w:val="acctfourfigures"/>
              <w:tabs>
                <w:tab w:val="clear" w:pos="765"/>
                <w:tab w:val="decimal" w:pos="375"/>
                <w:tab w:val="decimal" w:pos="796"/>
              </w:tabs>
              <w:spacing w:line="240" w:lineRule="atLeast"/>
              <w:ind w:left="-520" w:right="-1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1,281</w:t>
            </w:r>
          </w:p>
        </w:tc>
        <w:tc>
          <w:tcPr>
            <w:tcW w:w="236" w:type="dxa"/>
            <w:gridSpan w:val="2"/>
          </w:tcPr>
          <w:p w14:paraId="28F29647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tcBorders>
              <w:bottom w:val="nil"/>
            </w:tcBorders>
            <w:vAlign w:val="bottom"/>
          </w:tcPr>
          <w:p w14:paraId="7D7BDEA2" w14:textId="26A5E4A2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B20F02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281</w:t>
            </w:r>
          </w:p>
        </w:tc>
        <w:tc>
          <w:tcPr>
            <w:tcW w:w="236" w:type="dxa"/>
            <w:vAlign w:val="bottom"/>
          </w:tcPr>
          <w:p w14:paraId="1418D993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gridSpan w:val="2"/>
            <w:vAlign w:val="bottom"/>
          </w:tcPr>
          <w:p w14:paraId="185FA576" w14:textId="367D9F0B" w:rsidR="00301FD5" w:rsidRPr="00B20F02" w:rsidRDefault="00301FD5" w:rsidP="00301FD5">
            <w:pPr>
              <w:pStyle w:val="acctfourfigures"/>
              <w:tabs>
                <w:tab w:val="clear" w:pos="765"/>
              </w:tabs>
              <w:spacing w:line="240" w:lineRule="atLeast"/>
              <w:ind w:left="-700" w:right="68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5B572B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32BC20B" w14:textId="3344678E" w:rsidR="00301FD5" w:rsidRPr="00B20F02" w:rsidRDefault="00301FD5" w:rsidP="00301FD5">
            <w:pPr>
              <w:pStyle w:val="acctfourfigures"/>
              <w:tabs>
                <w:tab w:val="clear" w:pos="765"/>
                <w:tab w:val="decimal" w:pos="287"/>
              </w:tabs>
              <w:spacing w:line="240" w:lineRule="atLeast"/>
              <w:ind w:right="-89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C00D64" w14:textId="77777777" w:rsidR="00301FD5" w:rsidRPr="00B20F02" w:rsidRDefault="00301FD5" w:rsidP="00301FD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72CE96A8" w14:textId="0C11126E" w:rsidR="00301FD5" w:rsidRPr="00B20F02" w:rsidRDefault="00301FD5" w:rsidP="00301FD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1,141</w:t>
            </w:r>
          </w:p>
        </w:tc>
        <w:tc>
          <w:tcPr>
            <w:tcW w:w="236" w:type="dxa"/>
            <w:vAlign w:val="bottom"/>
          </w:tcPr>
          <w:p w14:paraId="7A76A95B" w14:textId="77777777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354C11DA" w14:textId="4BB62B9C" w:rsidR="00301FD5" w:rsidRPr="00B20F02" w:rsidRDefault="00301FD5" w:rsidP="00301FD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1,141</w:t>
            </w:r>
          </w:p>
        </w:tc>
      </w:tr>
    </w:tbl>
    <w:p w14:paraId="6A4CD453" w14:textId="77777777" w:rsidR="00301FD5" w:rsidRPr="00B20F02" w:rsidRDefault="00301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B20F02">
        <w:rPr>
          <w:rFonts w:asciiTheme="majorBidi" w:hAnsiTheme="majorBidi"/>
          <w:cs/>
        </w:rPr>
        <w:br w:type="page"/>
      </w:r>
    </w:p>
    <w:tbl>
      <w:tblPr>
        <w:tblW w:w="10350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80"/>
        <w:gridCol w:w="990"/>
        <w:gridCol w:w="180"/>
        <w:gridCol w:w="990"/>
        <w:gridCol w:w="180"/>
        <w:gridCol w:w="1080"/>
        <w:gridCol w:w="180"/>
        <w:gridCol w:w="1170"/>
      </w:tblGrid>
      <w:tr w:rsidR="00035FD6" w:rsidRPr="00B20F02" w14:paraId="27C73F73" w14:textId="77777777" w:rsidTr="00DD5806">
        <w:trPr>
          <w:tblHeader/>
        </w:trPr>
        <w:tc>
          <w:tcPr>
            <w:tcW w:w="4140" w:type="dxa"/>
            <w:vMerge w:val="restart"/>
            <w:shd w:val="clear" w:color="auto" w:fill="auto"/>
            <w:vAlign w:val="bottom"/>
          </w:tcPr>
          <w:p w14:paraId="22392B94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06498138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CEEFA83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70D6423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035FD6" w:rsidRPr="00B20F02" w14:paraId="3ABE66CA" w14:textId="77777777" w:rsidTr="00DD5806">
        <w:trPr>
          <w:tblHeader/>
        </w:trPr>
        <w:tc>
          <w:tcPr>
            <w:tcW w:w="4140" w:type="dxa"/>
            <w:vMerge/>
            <w:shd w:val="clear" w:color="auto" w:fill="auto"/>
            <w:vAlign w:val="bottom"/>
          </w:tcPr>
          <w:p w14:paraId="21D9E31D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Cs w:val="22"/>
                <w:cs/>
                <w:lang w:bidi="th-TH"/>
              </w:rPr>
            </w:pPr>
          </w:p>
        </w:tc>
        <w:tc>
          <w:tcPr>
            <w:tcW w:w="1260" w:type="dxa"/>
          </w:tcPr>
          <w:p w14:paraId="3EEA9C30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976B04F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69C7D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035FD6" w:rsidRPr="00B20F02" w14:paraId="53DB65B3" w14:textId="77777777" w:rsidTr="00DD5806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357A2521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29EF4359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AF7776F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2ADCFD0" w14:textId="2DBBB016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ระดับ </w:t>
            </w:r>
            <w:r w:rsidR="000C58DB"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10A4D62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34774E1" w14:textId="2021B571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ระดับ </w:t>
            </w:r>
            <w:r w:rsidR="000C58DB"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75BB222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CD8664" w14:textId="30ADBC80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ระดับ </w:t>
            </w:r>
            <w:r w:rsidR="000C58DB" w:rsidRPr="00B20F02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EA95B1A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18FE2A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035FD6" w:rsidRPr="00B20F02" w14:paraId="695FA5E2" w14:textId="77777777" w:rsidTr="00DD5806">
        <w:trPr>
          <w:tblHeader/>
        </w:trPr>
        <w:tc>
          <w:tcPr>
            <w:tcW w:w="4140" w:type="dxa"/>
            <w:shd w:val="clear" w:color="auto" w:fill="auto"/>
          </w:tcPr>
          <w:p w14:paraId="22D97911" w14:textId="77777777" w:rsidR="00035FD6" w:rsidRPr="00B20F02" w:rsidRDefault="00035FD6" w:rsidP="00757F5C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0C065061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9464C7D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48F13A8A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035FD6" w:rsidRPr="00B20F02" w14:paraId="3D6BFAE1" w14:textId="77777777" w:rsidTr="00DD5806">
        <w:trPr>
          <w:tblHeader/>
        </w:trPr>
        <w:tc>
          <w:tcPr>
            <w:tcW w:w="4140" w:type="dxa"/>
            <w:shd w:val="clear" w:color="auto" w:fill="auto"/>
          </w:tcPr>
          <w:p w14:paraId="156BC292" w14:textId="7D3AF127" w:rsidR="00035FD6" w:rsidRPr="00B20F02" w:rsidRDefault="000C58DB" w:rsidP="00757F5C">
            <w:pPr>
              <w:ind w:left="180" w:hanging="18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035FD6" w:rsidRPr="00B20F0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035FD6" w:rsidRPr="00B20F0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B20F0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260" w:type="dxa"/>
          </w:tcPr>
          <w:p w14:paraId="62140AFE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35F695B4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FD9F5A7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7B1EAA5" w14:textId="77777777" w:rsidR="00035FD6" w:rsidRPr="00B20F02" w:rsidRDefault="00035FD6" w:rsidP="00757F5C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F83BA1E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B880C9A" w14:textId="77777777" w:rsidR="00035FD6" w:rsidRPr="00B20F02" w:rsidRDefault="00035FD6" w:rsidP="00757F5C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D586BF4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4323ACB" w14:textId="77777777" w:rsidR="00035FD6" w:rsidRPr="00B20F02" w:rsidRDefault="00035FD6" w:rsidP="00757F5C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6065EB5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</w:tr>
      <w:tr w:rsidR="00035FD6" w:rsidRPr="00B20F02" w14:paraId="07BB3CDD" w14:textId="77777777" w:rsidTr="00DD5806">
        <w:trPr>
          <w:tblHeader/>
        </w:trPr>
        <w:tc>
          <w:tcPr>
            <w:tcW w:w="4140" w:type="dxa"/>
            <w:shd w:val="clear" w:color="auto" w:fill="auto"/>
          </w:tcPr>
          <w:p w14:paraId="72845B42" w14:textId="77777777" w:rsidR="00035FD6" w:rsidRPr="00B20F02" w:rsidRDefault="00035FD6" w:rsidP="00757F5C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5AADE4CB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5C2F1649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576E6DB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D832E76" w14:textId="77777777" w:rsidR="00035FD6" w:rsidRPr="00B20F02" w:rsidRDefault="00035FD6" w:rsidP="00757F5C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C9A229B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02E87EC" w14:textId="77777777" w:rsidR="00035FD6" w:rsidRPr="00B20F02" w:rsidRDefault="00035FD6" w:rsidP="00757F5C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4214D10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 w:hanging="16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9640F9" w14:textId="77777777" w:rsidR="00035FD6" w:rsidRPr="00B20F02" w:rsidRDefault="00035FD6" w:rsidP="00757F5C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B4741FC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</w:tr>
      <w:tr w:rsidR="00035FD6" w:rsidRPr="00B20F02" w14:paraId="529F2821" w14:textId="77777777" w:rsidTr="00DD5806">
        <w:trPr>
          <w:tblHeader/>
        </w:trPr>
        <w:tc>
          <w:tcPr>
            <w:tcW w:w="4140" w:type="dxa"/>
            <w:shd w:val="clear" w:color="auto" w:fill="auto"/>
          </w:tcPr>
          <w:p w14:paraId="351A955F" w14:textId="77777777" w:rsidR="00035FD6" w:rsidRPr="00B20F02" w:rsidRDefault="00035FD6" w:rsidP="00757F5C">
            <w:pPr>
              <w:tabs>
                <w:tab w:val="clear" w:pos="227"/>
                <w:tab w:val="clear" w:pos="454"/>
                <w:tab w:val="clear" w:pos="907"/>
                <w:tab w:val="left" w:pos="281"/>
                <w:tab w:val="left" w:pos="731"/>
                <w:tab w:val="left" w:pos="109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260" w:type="dxa"/>
            <w:vAlign w:val="bottom"/>
          </w:tcPr>
          <w:p w14:paraId="57E121FF" w14:textId="134CEC70" w:rsidR="00035FD6" w:rsidRPr="00B20F02" w:rsidRDefault="000C58DB" w:rsidP="00757F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2E20E39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4891B2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0A5692" w14:textId="77777777" w:rsidR="00035FD6" w:rsidRPr="00B20F02" w:rsidRDefault="00035FD6" w:rsidP="00757F5C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A7F103" w14:textId="5D2B39E6" w:rsidR="00035FD6" w:rsidRPr="00B20F02" w:rsidRDefault="000C58DB" w:rsidP="00757F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D5CEFC" w14:textId="77777777" w:rsidR="00035FD6" w:rsidRPr="00B20F02" w:rsidRDefault="00035FD6" w:rsidP="00757F5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72A404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0AFAB5" w14:textId="77777777" w:rsidR="00035FD6" w:rsidRPr="00B20F02" w:rsidRDefault="00035FD6" w:rsidP="00757F5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40AFA5" w14:textId="1B6D9ECD" w:rsidR="00035FD6" w:rsidRPr="00B20F02" w:rsidRDefault="000C58DB" w:rsidP="00757F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</w:tr>
      <w:tr w:rsidR="00035FD6" w:rsidRPr="00B20F02" w14:paraId="5FC1A91E" w14:textId="77777777" w:rsidTr="00DD5806">
        <w:trPr>
          <w:tblHeader/>
        </w:trPr>
        <w:tc>
          <w:tcPr>
            <w:tcW w:w="4140" w:type="dxa"/>
            <w:shd w:val="clear" w:color="auto" w:fill="auto"/>
          </w:tcPr>
          <w:p w14:paraId="3ED35600" w14:textId="77777777" w:rsidR="00035FD6" w:rsidRPr="00B20F02" w:rsidRDefault="00035FD6" w:rsidP="00757F5C">
            <w:pPr>
              <w:tabs>
                <w:tab w:val="clear" w:pos="227"/>
                <w:tab w:val="clear" w:pos="454"/>
                <w:tab w:val="clear" w:pos="907"/>
                <w:tab w:val="left" w:pos="281"/>
                <w:tab w:val="left" w:pos="731"/>
                <w:tab w:val="left" w:pos="109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เงินลงทุนระยะยาวอื่น</w:t>
            </w:r>
          </w:p>
        </w:tc>
        <w:tc>
          <w:tcPr>
            <w:tcW w:w="1260" w:type="dxa"/>
          </w:tcPr>
          <w:p w14:paraId="4C9719F0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5BCAE128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2C94A0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4E7079" w14:textId="77777777" w:rsidR="00035FD6" w:rsidRPr="00B20F02" w:rsidRDefault="00035FD6" w:rsidP="00757F5C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A3DD48F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1103C80" w14:textId="77777777" w:rsidR="00035FD6" w:rsidRPr="00B20F02" w:rsidRDefault="00035FD6" w:rsidP="00757F5C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EDF071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12DCEEE" w14:textId="77777777" w:rsidR="00035FD6" w:rsidRPr="00B20F02" w:rsidRDefault="00035FD6" w:rsidP="00757F5C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5685CED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</w:tr>
      <w:tr w:rsidR="00035FD6" w:rsidRPr="00B20F02" w14:paraId="2FEA9BF7" w14:textId="77777777" w:rsidTr="00DD5806">
        <w:trPr>
          <w:tblHeader/>
        </w:trPr>
        <w:tc>
          <w:tcPr>
            <w:tcW w:w="4140" w:type="dxa"/>
            <w:shd w:val="clear" w:color="auto" w:fill="auto"/>
          </w:tcPr>
          <w:p w14:paraId="2381C682" w14:textId="77777777" w:rsidR="00035FD6" w:rsidRPr="00B20F02" w:rsidRDefault="00035FD6" w:rsidP="00757F5C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907"/>
                <w:tab w:val="left" w:pos="281"/>
                <w:tab w:val="left" w:pos="731"/>
                <w:tab w:val="left" w:pos="1091"/>
              </w:tabs>
              <w:ind w:hanging="235"/>
              <w:rPr>
                <w:rFonts w:asciiTheme="majorBidi" w:hAnsiTheme="majorBidi" w:cstheme="majorBidi"/>
                <w:sz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</w:tcPr>
          <w:p w14:paraId="44A91E33" w14:textId="77F83933" w:rsidR="00035FD6" w:rsidRPr="00B20F02" w:rsidRDefault="000C58DB" w:rsidP="00757F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6F8747A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994004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39AF2C" w14:textId="77777777" w:rsidR="00035FD6" w:rsidRPr="00B20F02" w:rsidRDefault="00035FD6" w:rsidP="00757F5C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E01FD09" w14:textId="7BC3BAA5" w:rsidR="00035FD6" w:rsidRPr="00B20F02" w:rsidRDefault="000C58DB" w:rsidP="00757F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D54F1C5" w14:textId="77777777" w:rsidR="00035FD6" w:rsidRPr="00B20F02" w:rsidRDefault="00035FD6" w:rsidP="00757F5C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CC18EA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E496B6" w14:textId="77777777" w:rsidR="00035FD6" w:rsidRPr="00B20F02" w:rsidRDefault="00035FD6" w:rsidP="00757F5C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A768574" w14:textId="0311A866" w:rsidR="00035FD6" w:rsidRPr="00B20F02" w:rsidRDefault="000C58DB" w:rsidP="00757F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</w:tr>
      <w:tr w:rsidR="00035FD6" w:rsidRPr="00B20F02" w14:paraId="4ECAC297" w14:textId="77777777" w:rsidTr="00DD5806">
        <w:trPr>
          <w:tblHeader/>
        </w:trPr>
        <w:tc>
          <w:tcPr>
            <w:tcW w:w="4140" w:type="dxa"/>
            <w:shd w:val="clear" w:color="auto" w:fill="auto"/>
          </w:tcPr>
          <w:p w14:paraId="566E3110" w14:textId="245F6335" w:rsidR="00035FD6" w:rsidRPr="00B20F02" w:rsidRDefault="00035FD6" w:rsidP="00757F5C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907"/>
                <w:tab w:val="left" w:pos="281"/>
                <w:tab w:val="left" w:pos="731"/>
                <w:tab w:val="left" w:pos="1091"/>
              </w:tabs>
              <w:ind w:hanging="235"/>
              <w:rPr>
                <w:rFonts w:asciiTheme="majorBidi" w:hAnsiTheme="majorBidi" w:cstheme="majorBidi"/>
                <w:sz w:val="22"/>
              </w:rPr>
            </w:pPr>
            <w:r w:rsidRPr="00B20F02">
              <w:rPr>
                <w:rFonts w:asciiTheme="majorBidi" w:hAnsiTheme="majorBidi" w:cstheme="majorBidi"/>
                <w:sz w:val="22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60" w:type="dxa"/>
          </w:tcPr>
          <w:p w14:paraId="7CAC26F1" w14:textId="0413F157" w:rsidR="00035FD6" w:rsidRPr="00B20F02" w:rsidRDefault="000C58DB" w:rsidP="00757F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180" w:type="dxa"/>
          </w:tcPr>
          <w:p w14:paraId="735EF69D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27EA09" w14:textId="5DD00BA2" w:rsidR="00035FD6" w:rsidRPr="00B20F02" w:rsidRDefault="00371110" w:rsidP="00757F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4A1EA2" w14:textId="77777777" w:rsidR="00035FD6" w:rsidRPr="00B20F02" w:rsidRDefault="00035FD6" w:rsidP="00757F5C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1ADD4A9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C42865" w14:textId="77777777" w:rsidR="00035FD6" w:rsidRPr="00B20F02" w:rsidRDefault="00035FD6" w:rsidP="00757F5C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4E6BBB" w14:textId="537B9E94" w:rsidR="00035FD6" w:rsidRPr="00B20F02" w:rsidRDefault="00371110" w:rsidP="00757F5C">
            <w:pPr>
              <w:pStyle w:val="acctfourfigures"/>
              <w:tabs>
                <w:tab w:val="clear" w:pos="765"/>
              </w:tabs>
              <w:spacing w:line="240" w:lineRule="atLeast"/>
              <w:ind w:right="-61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F87B1E3" w14:textId="77777777" w:rsidR="00035FD6" w:rsidRPr="00B20F02" w:rsidRDefault="00035FD6" w:rsidP="00757F5C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BAC5F23" w14:textId="02C78563" w:rsidR="00035FD6" w:rsidRPr="00B20F02" w:rsidRDefault="000C58DB" w:rsidP="00757F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</w:tr>
      <w:tr w:rsidR="00035FD6" w:rsidRPr="00B20F02" w14:paraId="4D3D9A7C" w14:textId="77777777" w:rsidTr="00DD5806">
        <w:trPr>
          <w:tblHeader/>
        </w:trPr>
        <w:tc>
          <w:tcPr>
            <w:tcW w:w="4140" w:type="dxa"/>
            <w:shd w:val="clear" w:color="auto" w:fill="auto"/>
          </w:tcPr>
          <w:p w14:paraId="539804E1" w14:textId="77777777" w:rsidR="00035FD6" w:rsidRPr="00B20F02" w:rsidRDefault="00035FD6" w:rsidP="00757F5C">
            <w:pPr>
              <w:tabs>
                <w:tab w:val="clear" w:pos="227"/>
                <w:tab w:val="clear" w:pos="454"/>
                <w:tab w:val="clear" w:pos="907"/>
                <w:tab w:val="left" w:pos="281"/>
                <w:tab w:val="left" w:pos="731"/>
                <w:tab w:val="left" w:pos="109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0A000668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3E026F04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69BEDF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CC69B9" w14:textId="77777777" w:rsidR="00035FD6" w:rsidRPr="00B20F02" w:rsidRDefault="00035FD6" w:rsidP="00757F5C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200A9A8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E798EDD" w14:textId="77777777" w:rsidR="00035FD6" w:rsidRPr="00B20F02" w:rsidRDefault="00035FD6" w:rsidP="00757F5C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6A7F70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8A7CCA4" w14:textId="77777777" w:rsidR="00035FD6" w:rsidRPr="00B20F02" w:rsidRDefault="00035FD6" w:rsidP="00757F5C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862B16F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035FD6" w:rsidRPr="00B20F02" w14:paraId="0C056E81" w14:textId="77777777" w:rsidTr="00DD5806">
        <w:trPr>
          <w:tblHeader/>
        </w:trPr>
        <w:tc>
          <w:tcPr>
            <w:tcW w:w="4140" w:type="dxa"/>
            <w:shd w:val="clear" w:color="auto" w:fill="auto"/>
          </w:tcPr>
          <w:p w14:paraId="4F5C5280" w14:textId="77777777" w:rsidR="00035FD6" w:rsidRPr="00B20F02" w:rsidRDefault="00035FD6" w:rsidP="00757F5C">
            <w:pPr>
              <w:tabs>
                <w:tab w:val="clear" w:pos="227"/>
                <w:tab w:val="clear" w:pos="454"/>
                <w:tab w:val="clear" w:pos="907"/>
                <w:tab w:val="left" w:pos="281"/>
                <w:tab w:val="left" w:pos="731"/>
                <w:tab w:val="left" w:pos="1091"/>
              </w:tabs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23D5CEF8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5C71CB18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89511B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F9362C" w14:textId="77777777" w:rsidR="00035FD6" w:rsidRPr="00B20F02" w:rsidRDefault="00035FD6" w:rsidP="00757F5C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DA02D1E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4EFD0E8" w14:textId="77777777" w:rsidR="00035FD6" w:rsidRPr="00B20F02" w:rsidRDefault="00035FD6" w:rsidP="00757F5C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2E3B88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BAEB5CA" w14:textId="77777777" w:rsidR="00035FD6" w:rsidRPr="00B20F02" w:rsidRDefault="00035FD6" w:rsidP="00757F5C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880B0A4" w14:textId="77777777" w:rsidR="00035FD6" w:rsidRPr="00B20F02" w:rsidRDefault="00035FD6" w:rsidP="00757F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035FD6" w:rsidRPr="00B20F02" w14:paraId="28E19DF8" w14:textId="77777777" w:rsidTr="00DD5806">
        <w:trPr>
          <w:tblHeader/>
        </w:trPr>
        <w:tc>
          <w:tcPr>
            <w:tcW w:w="4140" w:type="dxa"/>
            <w:shd w:val="clear" w:color="auto" w:fill="auto"/>
          </w:tcPr>
          <w:p w14:paraId="476D060E" w14:textId="77777777" w:rsidR="00035FD6" w:rsidRPr="00B20F02" w:rsidRDefault="00035FD6" w:rsidP="00757F5C">
            <w:pPr>
              <w:tabs>
                <w:tab w:val="clear" w:pos="227"/>
                <w:tab w:val="clear" w:pos="454"/>
                <w:tab w:val="clear" w:pos="907"/>
                <w:tab w:val="left" w:pos="281"/>
                <w:tab w:val="left" w:pos="731"/>
                <w:tab w:val="left" w:pos="1091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260" w:type="dxa"/>
          </w:tcPr>
          <w:p w14:paraId="3C8E33F5" w14:textId="59F2F4EA" w:rsidR="00035FD6" w:rsidRPr="00B20F02" w:rsidRDefault="000C58DB" w:rsidP="00757F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="00035FD6" w:rsidRPr="00B20F0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</w:tcPr>
          <w:p w14:paraId="366C14EC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6B702F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BB9BBC" w14:textId="77777777" w:rsidR="00035FD6" w:rsidRPr="00B20F02" w:rsidRDefault="00035FD6" w:rsidP="00757F5C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F523B10" w14:textId="47226B55" w:rsidR="00035FD6" w:rsidRPr="00B20F02" w:rsidRDefault="000C58DB" w:rsidP="00757F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11</w:t>
            </w:r>
            <w:r w:rsidR="00035FD6" w:rsidRPr="00B20F02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657</w:t>
            </w:r>
          </w:p>
        </w:tc>
        <w:tc>
          <w:tcPr>
            <w:tcW w:w="180" w:type="dxa"/>
            <w:shd w:val="clear" w:color="auto" w:fill="auto"/>
          </w:tcPr>
          <w:p w14:paraId="30B09E65" w14:textId="77777777" w:rsidR="00035FD6" w:rsidRPr="00B20F02" w:rsidRDefault="00035FD6" w:rsidP="00757F5C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B94A68" w14:textId="77777777" w:rsidR="00035FD6" w:rsidRPr="00B20F02" w:rsidRDefault="00035FD6" w:rsidP="00757F5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6836B9" w14:textId="77777777" w:rsidR="00035FD6" w:rsidRPr="00B20F02" w:rsidRDefault="00035FD6" w:rsidP="00757F5C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E0820DD" w14:textId="59F8EBC7" w:rsidR="00035FD6" w:rsidRPr="00B20F02" w:rsidRDefault="000C58DB" w:rsidP="00757F5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11</w:t>
            </w:r>
            <w:r w:rsidR="00035FD6" w:rsidRPr="00B20F02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657</w:t>
            </w:r>
          </w:p>
        </w:tc>
      </w:tr>
    </w:tbl>
    <w:p w14:paraId="6323C065" w14:textId="58A31127" w:rsidR="00DD5806" w:rsidRPr="00B20F02" w:rsidRDefault="00DD5806"/>
    <w:tbl>
      <w:tblPr>
        <w:tblW w:w="1080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070"/>
        <w:gridCol w:w="900"/>
        <w:gridCol w:w="236"/>
        <w:gridCol w:w="1024"/>
        <w:gridCol w:w="236"/>
        <w:gridCol w:w="1024"/>
        <w:gridCol w:w="236"/>
        <w:gridCol w:w="844"/>
        <w:gridCol w:w="236"/>
        <w:gridCol w:w="574"/>
        <w:gridCol w:w="236"/>
        <w:gridCol w:w="664"/>
        <w:gridCol w:w="236"/>
        <w:gridCol w:w="574"/>
        <w:gridCol w:w="236"/>
        <w:gridCol w:w="574"/>
        <w:gridCol w:w="236"/>
        <w:gridCol w:w="664"/>
      </w:tblGrid>
      <w:tr w:rsidR="00F44DAC" w:rsidRPr="00B20F02" w14:paraId="1B4C95E5" w14:textId="77777777" w:rsidTr="00DD5806">
        <w:trPr>
          <w:trHeight w:val="261"/>
          <w:tblHeader/>
        </w:trPr>
        <w:tc>
          <w:tcPr>
            <w:tcW w:w="2070" w:type="dxa"/>
            <w:vAlign w:val="bottom"/>
          </w:tcPr>
          <w:p w14:paraId="357F07B5" w14:textId="1BA06178" w:rsidR="00F44DAC" w:rsidRPr="00B20F02" w:rsidRDefault="00F44DAC" w:rsidP="00315C01">
            <w:pPr>
              <w:ind w:left="-19"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730" w:type="dxa"/>
            <w:gridSpan w:val="17"/>
          </w:tcPr>
          <w:p w14:paraId="4FF23E4B" w14:textId="435DB576" w:rsidR="00F44DAC" w:rsidRPr="00B20F02" w:rsidRDefault="00F44DAC" w:rsidP="00315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F44DAC" w:rsidRPr="00B20F02" w14:paraId="5326ACC3" w14:textId="77777777" w:rsidTr="00DD5806">
        <w:trPr>
          <w:trHeight w:val="261"/>
          <w:tblHeader/>
        </w:trPr>
        <w:tc>
          <w:tcPr>
            <w:tcW w:w="2070" w:type="dxa"/>
            <w:vAlign w:val="bottom"/>
          </w:tcPr>
          <w:p w14:paraId="641F3314" w14:textId="77777777" w:rsidR="00F44DAC" w:rsidRPr="00B20F02" w:rsidRDefault="00F44DAC" w:rsidP="00315C0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</w:tcPr>
          <w:p w14:paraId="12991084" w14:textId="7F405619" w:rsidR="00F44DAC" w:rsidRPr="00B20F02" w:rsidRDefault="00F44DAC" w:rsidP="00315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3420" w:type="dxa"/>
            <w:gridSpan w:val="8"/>
            <w:vAlign w:val="bottom"/>
          </w:tcPr>
          <w:p w14:paraId="151B4B5B" w14:textId="77777777" w:rsidR="00F44DAC" w:rsidRPr="00B20F02" w:rsidRDefault="00F44DAC" w:rsidP="00315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F44DAC" w:rsidRPr="00B20F02" w14:paraId="5AA8C025" w14:textId="77777777" w:rsidTr="00DD5806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0DBE925B" w14:textId="0CE724CC" w:rsidR="00F44DAC" w:rsidRPr="00B20F02" w:rsidRDefault="00F44DAC" w:rsidP="00315C0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5154E22" w14:textId="77777777" w:rsidR="00F44DAC" w:rsidRPr="00B20F02" w:rsidRDefault="00F44DAC" w:rsidP="00315C0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D634EEF" w14:textId="2962A619" w:rsidR="00F44DAC" w:rsidRPr="00B20F02" w:rsidRDefault="00F44DAC" w:rsidP="00315C0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88AD790" w14:textId="117C77EC" w:rsidR="009705B9" w:rsidRPr="00B20F02" w:rsidRDefault="009705B9" w:rsidP="00315C0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F114C95" w14:textId="77777777" w:rsidR="009705B9" w:rsidRPr="00B20F02" w:rsidRDefault="009705B9" w:rsidP="00315C0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5D805D5" w14:textId="77777777" w:rsidR="00F44DAC" w:rsidRPr="00B20F02" w:rsidRDefault="00F44DAC" w:rsidP="00315C0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403EB776" w14:textId="77777777" w:rsidR="00F44DAC" w:rsidRPr="00B20F02" w:rsidRDefault="00F44DAC" w:rsidP="00315C01">
            <w:pPr>
              <w:pStyle w:val="NoSpacing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024" w:type="dxa"/>
          </w:tcPr>
          <w:p w14:paraId="4110F7F1" w14:textId="67D8DFCB" w:rsidR="00F44DAC" w:rsidRPr="00B20F02" w:rsidRDefault="00F44DAC" w:rsidP="00D646E5">
            <w:pPr>
              <w:pStyle w:val="NoSpacing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B20F02">
              <w:rPr>
                <w:rFonts w:asciiTheme="majorBidi" w:hAnsiTheme="majorBidi" w:cstheme="majorBidi"/>
                <w:sz w:val="2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B64A282" w14:textId="62ED2F5C" w:rsidR="00F44DAC" w:rsidRPr="00B20F02" w:rsidRDefault="00F44DAC" w:rsidP="00315C01">
            <w:pPr>
              <w:pStyle w:val="NoSpacing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024" w:type="dxa"/>
          </w:tcPr>
          <w:p w14:paraId="389FFE2B" w14:textId="77777777" w:rsidR="0000729A" w:rsidRPr="00B20F02" w:rsidRDefault="0000729A" w:rsidP="00315C0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2EBB1ECF" w14:textId="12FABFE2" w:rsidR="00F44DAC" w:rsidRPr="00B20F02" w:rsidRDefault="00F44DAC" w:rsidP="00315C0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B99ACE9" w14:textId="77777777" w:rsidR="00F44DAC" w:rsidRPr="00B20F02" w:rsidRDefault="00F44DAC" w:rsidP="00315C0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318B4BF3" w14:textId="77777777" w:rsidR="00F44DAC" w:rsidRPr="00B20F02" w:rsidRDefault="00F44DAC" w:rsidP="00315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47ED72EF" w14:textId="77777777" w:rsidR="00F44DAC" w:rsidRPr="00B20F02" w:rsidRDefault="00F44DAC" w:rsidP="00315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4" w:type="dxa"/>
            <w:vAlign w:val="bottom"/>
          </w:tcPr>
          <w:p w14:paraId="7B5F0380" w14:textId="77777777" w:rsidR="00F44DAC" w:rsidRPr="00B20F02" w:rsidRDefault="00F44DAC" w:rsidP="00315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7164D0D" w14:textId="77777777" w:rsidR="00F44DAC" w:rsidRPr="00B20F02" w:rsidRDefault="00F44DAC" w:rsidP="00315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64" w:type="dxa"/>
            <w:vAlign w:val="bottom"/>
            <w:hideMark/>
          </w:tcPr>
          <w:p w14:paraId="7D968F76" w14:textId="7E94EDED" w:rsidR="00F44DAC" w:rsidRPr="00B20F02" w:rsidRDefault="00F44DAC" w:rsidP="00315C0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236" w:type="dxa"/>
          </w:tcPr>
          <w:p w14:paraId="140A945C" w14:textId="77777777" w:rsidR="00F44DAC" w:rsidRPr="00B20F02" w:rsidRDefault="00F44DAC" w:rsidP="00315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574" w:type="dxa"/>
            <w:vAlign w:val="bottom"/>
            <w:hideMark/>
          </w:tcPr>
          <w:p w14:paraId="74EA55E0" w14:textId="140AAE56" w:rsidR="00F44DAC" w:rsidRPr="00B20F02" w:rsidRDefault="00F44DAC" w:rsidP="00315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6" w:type="dxa"/>
          </w:tcPr>
          <w:p w14:paraId="5CED6504" w14:textId="77777777" w:rsidR="00F44DAC" w:rsidRPr="00B20F02" w:rsidRDefault="00F44DAC" w:rsidP="00315C01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  <w:hideMark/>
          </w:tcPr>
          <w:p w14:paraId="1A4920FF" w14:textId="51D6E1D3" w:rsidR="00F44DAC" w:rsidRPr="00B20F02" w:rsidRDefault="00F44DAC" w:rsidP="00315C01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B20F02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0283A89D" w14:textId="77777777" w:rsidR="00F44DAC" w:rsidRPr="00B20F02" w:rsidRDefault="00F44DAC" w:rsidP="00315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64" w:type="dxa"/>
            <w:vAlign w:val="bottom"/>
            <w:hideMark/>
          </w:tcPr>
          <w:p w14:paraId="0FE83793" w14:textId="77777777" w:rsidR="00F44DAC" w:rsidRPr="00B20F02" w:rsidRDefault="00F44DAC" w:rsidP="00315C0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F44DAC" w:rsidRPr="00B20F02" w14:paraId="5B1DB398" w14:textId="77777777" w:rsidTr="00DD5806">
        <w:trPr>
          <w:trHeight w:val="261"/>
          <w:tblHeader/>
        </w:trPr>
        <w:tc>
          <w:tcPr>
            <w:tcW w:w="2070" w:type="dxa"/>
          </w:tcPr>
          <w:p w14:paraId="16E02FB3" w14:textId="77777777" w:rsidR="00F44DAC" w:rsidRPr="00B20F02" w:rsidRDefault="00F44DAC" w:rsidP="00315C0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8730" w:type="dxa"/>
            <w:gridSpan w:val="17"/>
          </w:tcPr>
          <w:p w14:paraId="7FA79575" w14:textId="4304BCBB" w:rsidR="00F44DAC" w:rsidRPr="00B20F02" w:rsidRDefault="00F44DAC" w:rsidP="001906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i/>
                <w:iCs/>
                <w:szCs w:val="22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</w:t>
            </w:r>
            <w:r w:rsidRPr="00B20F02">
              <w:rPr>
                <w:rFonts w:asciiTheme="majorBidi" w:hAnsiTheme="majorBidi"/>
                <w:i/>
                <w:iCs/>
                <w:szCs w:val="22"/>
                <w:cs/>
                <w:lang w:val="en-US" w:bidi="th-TH"/>
              </w:rPr>
              <w:t>)</w:t>
            </w:r>
          </w:p>
        </w:tc>
      </w:tr>
      <w:tr w:rsidR="008C14D6" w:rsidRPr="00B20F02" w14:paraId="390C0DD0" w14:textId="77777777" w:rsidTr="00DD5806">
        <w:trPr>
          <w:trHeight w:val="261"/>
        </w:trPr>
        <w:tc>
          <w:tcPr>
            <w:tcW w:w="2070" w:type="dxa"/>
          </w:tcPr>
          <w:p w14:paraId="556B8B4C" w14:textId="1A7B650D" w:rsidR="008C14D6" w:rsidRPr="00B20F02" w:rsidRDefault="008C14D6" w:rsidP="00315C0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2564</w:t>
            </w:r>
          </w:p>
        </w:tc>
        <w:tc>
          <w:tcPr>
            <w:tcW w:w="8730" w:type="dxa"/>
            <w:gridSpan w:val="17"/>
          </w:tcPr>
          <w:p w14:paraId="19CBC332" w14:textId="77777777" w:rsidR="008C14D6" w:rsidRPr="00B20F02" w:rsidRDefault="008C14D6" w:rsidP="001906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</w:tr>
      <w:tr w:rsidR="00F44DAC" w:rsidRPr="00B20F02" w14:paraId="68D0AABE" w14:textId="77777777" w:rsidTr="00DD5806">
        <w:trPr>
          <w:trHeight w:val="261"/>
        </w:trPr>
        <w:tc>
          <w:tcPr>
            <w:tcW w:w="2070" w:type="dxa"/>
            <w:hideMark/>
          </w:tcPr>
          <w:p w14:paraId="1D7FC56F" w14:textId="05BED231" w:rsidR="00F44DAC" w:rsidRPr="00B20F02" w:rsidRDefault="00F44DA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825B8CA" w14:textId="77777777" w:rsidR="00F44DAC" w:rsidRPr="00B20F02" w:rsidRDefault="00F44DAC" w:rsidP="00315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C244769" w14:textId="77777777" w:rsidR="00F44DAC" w:rsidRPr="00B20F02" w:rsidRDefault="00F44DAC" w:rsidP="00315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06D45C6B" w14:textId="77777777" w:rsidR="00F44DAC" w:rsidRPr="00B20F02" w:rsidRDefault="00F44DAC" w:rsidP="00315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A2F0B60" w14:textId="50321389" w:rsidR="00F44DAC" w:rsidRPr="00B20F02" w:rsidRDefault="00F44DAC" w:rsidP="00315C0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29D45498" w14:textId="77777777" w:rsidR="00F44DAC" w:rsidRPr="00B20F02" w:rsidRDefault="00F44DAC" w:rsidP="00315C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1BE0237" w14:textId="77777777" w:rsidR="00F44DAC" w:rsidRPr="00B20F02" w:rsidRDefault="00F44DAC" w:rsidP="00315C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0167DE43" w14:textId="77777777" w:rsidR="00F44DAC" w:rsidRPr="00B20F02" w:rsidRDefault="00F44DAC" w:rsidP="00315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8C6617F" w14:textId="77777777" w:rsidR="00F44DAC" w:rsidRPr="00B20F02" w:rsidRDefault="00F44DAC" w:rsidP="00315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3D96FE9C" w14:textId="77777777" w:rsidR="00F44DAC" w:rsidRPr="00B20F02" w:rsidRDefault="00F44DAC" w:rsidP="00315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4B271DC" w14:textId="77777777" w:rsidR="00F44DAC" w:rsidRPr="00B20F02" w:rsidRDefault="00F44DAC" w:rsidP="00315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2CC6FC82" w14:textId="77777777" w:rsidR="00F44DAC" w:rsidRPr="00B20F02" w:rsidRDefault="00F44DAC" w:rsidP="00315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8D1DD2B" w14:textId="77777777" w:rsidR="00F44DAC" w:rsidRPr="00B20F02" w:rsidRDefault="00F44DAC" w:rsidP="00315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561EA192" w14:textId="77777777" w:rsidR="00F44DAC" w:rsidRPr="00B20F02" w:rsidRDefault="00F44DAC" w:rsidP="00315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0294DE8" w14:textId="77777777" w:rsidR="00F44DAC" w:rsidRPr="00B20F02" w:rsidRDefault="00F44DAC" w:rsidP="00315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7B9E9E63" w14:textId="77777777" w:rsidR="00F44DAC" w:rsidRPr="00B20F02" w:rsidRDefault="00F44DAC" w:rsidP="00315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F2F2564" w14:textId="77777777" w:rsidR="00F44DAC" w:rsidRPr="00B20F02" w:rsidRDefault="00F44DAC" w:rsidP="00315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1EBA36AF" w14:textId="77777777" w:rsidR="00F44DAC" w:rsidRPr="00B20F02" w:rsidRDefault="00F44DAC" w:rsidP="00315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F44DAC" w:rsidRPr="00B20F02" w14:paraId="2F30D3B2" w14:textId="77777777" w:rsidTr="00DD5806">
        <w:trPr>
          <w:trHeight w:val="261"/>
        </w:trPr>
        <w:tc>
          <w:tcPr>
            <w:tcW w:w="2070" w:type="dxa"/>
          </w:tcPr>
          <w:p w14:paraId="1C6D6059" w14:textId="5E190345" w:rsidR="00F44DAC" w:rsidRPr="00B20F02" w:rsidRDefault="00F44DAC" w:rsidP="00371110">
            <w:pPr>
              <w:ind w:left="-14" w:right="-90" w:hanging="1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เงินให้กู้ยืมระยะยาวแก่กิจการ</w:t>
            </w:r>
          </w:p>
          <w:p w14:paraId="51F2E5EC" w14:textId="47477C03" w:rsidR="00F44DAC" w:rsidRPr="00B20F02" w:rsidRDefault="00F44DAC" w:rsidP="00371110">
            <w:pPr>
              <w:tabs>
                <w:tab w:val="clear" w:pos="227"/>
                <w:tab w:val="left" w:pos="345"/>
              </w:tabs>
              <w:ind w:left="340" w:right="-90" w:hanging="17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ที่เกี่ยวข้องกัน</w:t>
            </w:r>
          </w:p>
        </w:tc>
        <w:tc>
          <w:tcPr>
            <w:tcW w:w="900" w:type="dxa"/>
          </w:tcPr>
          <w:p w14:paraId="652000DD" w14:textId="77777777" w:rsidR="001C326C" w:rsidRPr="00B20F02" w:rsidRDefault="001C326C" w:rsidP="00F44DA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2C1004A0" w14:textId="5808CFFD" w:rsidR="00F44DAC" w:rsidRPr="00B20F02" w:rsidRDefault="001C326C" w:rsidP="00F44DA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F6B8366" w14:textId="77777777" w:rsidR="00F44DAC" w:rsidRPr="00B20F02" w:rsidRDefault="00F44DAC" w:rsidP="00F44DA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557AE0DD" w14:textId="77777777" w:rsidR="001C326C" w:rsidRPr="00B20F02" w:rsidRDefault="001C326C" w:rsidP="00D646E5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5A9CE427" w14:textId="17CE03F7" w:rsidR="00F44DAC" w:rsidRPr="00B20F02" w:rsidRDefault="001C326C" w:rsidP="00D646E5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D8E2F62" w14:textId="1BEA1D1C" w:rsidR="00F44DAC" w:rsidRPr="00B20F02" w:rsidRDefault="00F44DAC" w:rsidP="00F44DA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42859443" w14:textId="77777777" w:rsidR="001C326C" w:rsidRPr="00B20F02" w:rsidRDefault="001C326C" w:rsidP="00F44DA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  <w:p w14:paraId="52BCCAD2" w14:textId="661158B9" w:rsidR="00F44DAC" w:rsidRPr="00B20F02" w:rsidRDefault="001C326C" w:rsidP="00F44DA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FBDBCD2" w14:textId="77777777" w:rsidR="00F44DAC" w:rsidRPr="00B20F02" w:rsidRDefault="00F44DAC" w:rsidP="00F44D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1E1F75DA" w14:textId="77777777" w:rsidR="001C326C" w:rsidRPr="00B20F02" w:rsidRDefault="001C326C" w:rsidP="00F44DAC">
            <w:pPr>
              <w:pStyle w:val="acctfourfigures"/>
              <w:tabs>
                <w:tab w:val="clear" w:pos="765"/>
                <w:tab w:val="decimal" w:pos="110"/>
                <w:tab w:val="left" w:pos="200"/>
                <w:tab w:val="decimal" w:pos="292"/>
                <w:tab w:val="decimal" w:pos="725"/>
              </w:tabs>
              <w:spacing w:line="240" w:lineRule="atLeast"/>
              <w:ind w:left="-430" w:hanging="207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1D0198A9" w14:textId="1314EE8D" w:rsidR="00F44DAC" w:rsidRPr="00B20F02" w:rsidRDefault="00B76103" w:rsidP="00F44DAC">
            <w:pPr>
              <w:pStyle w:val="acctfourfigures"/>
              <w:tabs>
                <w:tab w:val="clear" w:pos="765"/>
                <w:tab w:val="decimal" w:pos="110"/>
                <w:tab w:val="left" w:pos="200"/>
                <w:tab w:val="decimal" w:pos="292"/>
                <w:tab w:val="decimal" w:pos="725"/>
              </w:tabs>
              <w:spacing w:line="240" w:lineRule="atLeast"/>
              <w:ind w:left="-430" w:hanging="207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</w:rPr>
              <w:t>1,021</w:t>
            </w:r>
          </w:p>
        </w:tc>
        <w:tc>
          <w:tcPr>
            <w:tcW w:w="236" w:type="dxa"/>
          </w:tcPr>
          <w:p w14:paraId="614A5319" w14:textId="77777777" w:rsidR="00F44DAC" w:rsidRPr="00B20F02" w:rsidRDefault="00F44DAC" w:rsidP="00F44D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611421E1" w14:textId="77777777" w:rsidR="001C326C" w:rsidRPr="00B20F02" w:rsidRDefault="001C326C" w:rsidP="00F44D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B62DFC3" w14:textId="0321CA20" w:rsidR="00F44DAC" w:rsidRPr="00B20F02" w:rsidRDefault="00B76103" w:rsidP="00F44D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1,021</w:t>
            </w:r>
          </w:p>
        </w:tc>
        <w:tc>
          <w:tcPr>
            <w:tcW w:w="236" w:type="dxa"/>
          </w:tcPr>
          <w:p w14:paraId="1B2F3B72" w14:textId="77777777" w:rsidR="00F44DAC" w:rsidRPr="00B20F02" w:rsidRDefault="00F44DAC" w:rsidP="00F44D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1C0BAF6B" w14:textId="77777777" w:rsidR="001C326C" w:rsidRPr="00B20F02" w:rsidRDefault="001C326C" w:rsidP="00F44DAC">
            <w:pPr>
              <w:pStyle w:val="acctfourfigures"/>
              <w:tabs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7E0844C6" w14:textId="5C64A49B" w:rsidR="00F44DAC" w:rsidRPr="00B20F02" w:rsidRDefault="001C326C" w:rsidP="00F44DAC">
            <w:pPr>
              <w:pStyle w:val="acctfourfigures"/>
              <w:tabs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E436142" w14:textId="77777777" w:rsidR="00F44DAC" w:rsidRPr="00B20F02" w:rsidRDefault="00F44DAC" w:rsidP="00F44D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7127C01A" w14:textId="77777777" w:rsidR="001C326C" w:rsidRPr="00B20F02" w:rsidRDefault="001C326C" w:rsidP="008C14D6">
            <w:pPr>
              <w:pStyle w:val="acctfourfigures"/>
              <w:tabs>
                <w:tab w:val="clear" w:pos="765"/>
                <w:tab w:val="decimal" w:pos="20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9F6E83C" w14:textId="3251286D" w:rsidR="00F44DAC" w:rsidRPr="00B20F02" w:rsidRDefault="008C14D6" w:rsidP="008C14D6">
            <w:pPr>
              <w:pStyle w:val="acctfourfigures"/>
              <w:tabs>
                <w:tab w:val="clear" w:pos="765"/>
                <w:tab w:val="decimal" w:pos="20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03815AC" w14:textId="77777777" w:rsidR="00F44DAC" w:rsidRPr="00B20F02" w:rsidRDefault="00F44DAC" w:rsidP="00F44D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61317A96" w14:textId="77777777" w:rsidR="001C326C" w:rsidRPr="00B20F02" w:rsidRDefault="001C326C" w:rsidP="00B7610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2A43316" w14:textId="67CDE068" w:rsidR="00F44DAC" w:rsidRPr="00901E51" w:rsidRDefault="00B76103" w:rsidP="00B7610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1,0</w:t>
            </w:r>
            <w:r w:rsidR="00901E51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73</w:t>
            </w:r>
          </w:p>
        </w:tc>
        <w:tc>
          <w:tcPr>
            <w:tcW w:w="236" w:type="dxa"/>
          </w:tcPr>
          <w:p w14:paraId="2048B766" w14:textId="77777777" w:rsidR="00F44DAC" w:rsidRPr="00B20F02" w:rsidRDefault="00F44DAC" w:rsidP="00F44D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16768CD5" w14:textId="77777777" w:rsidR="001C326C" w:rsidRPr="00B20F02" w:rsidRDefault="001C326C" w:rsidP="00F44D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20B086D1" w14:textId="316F622B" w:rsidR="00F44DAC" w:rsidRPr="00B20F02" w:rsidRDefault="00B76103" w:rsidP="00F44D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</w:rPr>
              <w:t>1,0</w:t>
            </w:r>
            <w:r w:rsidR="00901E51">
              <w:rPr>
                <w:rFonts w:asciiTheme="majorBidi" w:hAnsiTheme="majorBidi" w:cstheme="majorBidi"/>
                <w:szCs w:val="22"/>
              </w:rPr>
              <w:t>73</w:t>
            </w:r>
          </w:p>
        </w:tc>
      </w:tr>
      <w:tr w:rsidR="00B55BEA" w:rsidRPr="00B20F02" w14:paraId="2A59B7B6" w14:textId="77777777" w:rsidTr="00DD5806">
        <w:trPr>
          <w:trHeight w:val="261"/>
        </w:trPr>
        <w:tc>
          <w:tcPr>
            <w:tcW w:w="2070" w:type="dxa"/>
          </w:tcPr>
          <w:p w14:paraId="764A20F3" w14:textId="5753A25E" w:rsidR="00B55BEA" w:rsidRPr="00B20F02" w:rsidRDefault="00B55BEA" w:rsidP="00371110">
            <w:pPr>
              <w:ind w:left="-14" w:right="-90" w:firstLine="1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900" w:type="dxa"/>
          </w:tcPr>
          <w:p w14:paraId="14DF0B62" w14:textId="77777777" w:rsidR="00B55BEA" w:rsidRPr="00B20F02" w:rsidRDefault="00B55BEA" w:rsidP="00F44DA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4BC460E1" w14:textId="77777777" w:rsidR="00B55BEA" w:rsidRPr="00B20F02" w:rsidRDefault="00B55BEA" w:rsidP="00F44DA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47C56D02" w14:textId="77777777" w:rsidR="00B55BEA" w:rsidRPr="00B20F02" w:rsidRDefault="00B55BEA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7BF3B453" w14:textId="77777777" w:rsidR="00B55BEA" w:rsidRPr="00B20F02" w:rsidRDefault="00B55BEA" w:rsidP="00F44DA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4F59C2BF" w14:textId="77777777" w:rsidR="00B55BEA" w:rsidRPr="00B20F02" w:rsidRDefault="00B55BEA" w:rsidP="00F44DA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4190F71F" w14:textId="77777777" w:rsidR="00B55BEA" w:rsidRPr="00B20F02" w:rsidRDefault="00B55BEA" w:rsidP="00F44DA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71654304" w14:textId="77777777" w:rsidR="00B55BEA" w:rsidRPr="00B20F02" w:rsidRDefault="00B55BEA" w:rsidP="00F44DAC">
            <w:pPr>
              <w:pStyle w:val="acctfourfigures"/>
              <w:tabs>
                <w:tab w:val="clear" w:pos="765"/>
                <w:tab w:val="decimal" w:pos="595"/>
                <w:tab w:val="decimal" w:pos="72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4C8D9BA" w14:textId="77777777" w:rsidR="00B55BEA" w:rsidRPr="00B20F02" w:rsidRDefault="00B55BEA" w:rsidP="00F44D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3855965A" w14:textId="77777777" w:rsidR="00B55BEA" w:rsidRPr="00B20F02" w:rsidRDefault="00B55BEA" w:rsidP="00F44DAC">
            <w:pPr>
              <w:pStyle w:val="acctfourfigures"/>
              <w:tabs>
                <w:tab w:val="clear" w:pos="765"/>
                <w:tab w:val="decimal" w:pos="595"/>
                <w:tab w:val="decimal" w:pos="72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4675D61C" w14:textId="77777777" w:rsidR="00B55BEA" w:rsidRPr="00B20F02" w:rsidRDefault="00B55BEA" w:rsidP="00F44D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31A3BABA" w14:textId="77777777" w:rsidR="00B55BEA" w:rsidRPr="00B20F02" w:rsidRDefault="00B55BEA" w:rsidP="00F44D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13F4124" w14:textId="77777777" w:rsidR="00B55BEA" w:rsidRPr="00B20F02" w:rsidRDefault="00B55BEA" w:rsidP="00F44D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22B2FE89" w14:textId="77777777" w:rsidR="00B55BEA" w:rsidRPr="00B20F02" w:rsidRDefault="00B55BEA" w:rsidP="00F44D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47DB9C5F" w14:textId="77777777" w:rsidR="00B55BEA" w:rsidRPr="00B20F02" w:rsidRDefault="00B55BEA" w:rsidP="00F44D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4F0AB0BE" w14:textId="77777777" w:rsidR="00B55BEA" w:rsidRPr="00B20F02" w:rsidRDefault="00B55BEA" w:rsidP="00F44DA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2B46C2" w14:textId="77777777" w:rsidR="00B55BEA" w:rsidRPr="00B20F02" w:rsidRDefault="00B55BEA" w:rsidP="00F44D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5F46633B" w14:textId="77777777" w:rsidR="00B55BEA" w:rsidRPr="00B20F02" w:rsidRDefault="00B55BEA" w:rsidP="00F44DA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BF655C" w:rsidRPr="00B20F02" w14:paraId="4C57E596" w14:textId="77777777" w:rsidTr="00DD5806">
        <w:trPr>
          <w:trHeight w:val="587"/>
        </w:trPr>
        <w:tc>
          <w:tcPr>
            <w:tcW w:w="2070" w:type="dxa"/>
            <w:hideMark/>
          </w:tcPr>
          <w:p w14:paraId="1739B6AF" w14:textId="77777777" w:rsidR="00BF655C" w:rsidRPr="00B20F02" w:rsidRDefault="00BF655C" w:rsidP="00371110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340"/>
                <w:tab w:val="clear" w:pos="454"/>
                <w:tab w:val="num" w:pos="165"/>
              </w:tabs>
              <w:ind w:left="345" w:right="-90" w:hanging="270"/>
              <w:rPr>
                <w:rFonts w:asciiTheme="majorBidi" w:hAnsiTheme="majorBidi" w:cstheme="majorBidi"/>
                <w:sz w:val="22"/>
              </w:rPr>
            </w:pPr>
            <w:r w:rsidRPr="00B20F02">
              <w:rPr>
                <w:rFonts w:asciiTheme="majorBidi" w:hAnsiTheme="majorBidi" w:cstheme="majorBidi"/>
                <w:sz w:val="22"/>
                <w:cs/>
              </w:rPr>
              <w:t>ตราสารทุนที่ไม่อยู่ใน</w:t>
            </w:r>
          </w:p>
          <w:p w14:paraId="6A324E15" w14:textId="73BF9165" w:rsidR="00BF655C" w:rsidRPr="00B20F02" w:rsidRDefault="00BF655C" w:rsidP="00371110">
            <w:pPr>
              <w:pStyle w:val="ListParagraph"/>
              <w:tabs>
                <w:tab w:val="clear" w:pos="227"/>
                <w:tab w:val="clear" w:pos="454"/>
              </w:tabs>
              <w:ind w:left="165" w:right="-90"/>
              <w:rPr>
                <w:rFonts w:asciiTheme="majorBidi" w:hAnsiTheme="majorBidi" w:cstheme="majorBidi"/>
                <w:sz w:val="22"/>
              </w:rPr>
            </w:pPr>
            <w:r w:rsidRPr="00B20F02">
              <w:rPr>
                <w:rFonts w:asciiTheme="majorBidi" w:hAnsiTheme="majorBidi" w:cstheme="majorBidi"/>
                <w:sz w:val="22"/>
                <w:cs/>
              </w:rPr>
              <w:t>ความต้องการของตลาด</w:t>
            </w:r>
          </w:p>
        </w:tc>
        <w:tc>
          <w:tcPr>
            <w:tcW w:w="900" w:type="dxa"/>
          </w:tcPr>
          <w:p w14:paraId="642C5457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B3F640F" w14:textId="13AC79E1" w:rsidR="00BF655C" w:rsidRPr="00B20F02" w:rsidRDefault="00BF655C" w:rsidP="00BF655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E1FBCE1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5ACC7245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329DE153" w14:textId="7048B07B" w:rsidR="00BF655C" w:rsidRPr="00B20F02" w:rsidRDefault="00BF655C" w:rsidP="00BF65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9EE8C4F" w14:textId="4FE98EFF" w:rsidR="00BF655C" w:rsidRPr="00B20F02" w:rsidRDefault="00BF655C" w:rsidP="00BF65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2FA762B5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  <w:p w14:paraId="3F898C04" w14:textId="438295B1" w:rsidR="00BF655C" w:rsidRPr="00B20F02" w:rsidRDefault="00BF655C" w:rsidP="00BF655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00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ACD3CB6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03B57C46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110"/>
                <w:tab w:val="left" w:pos="200"/>
                <w:tab w:val="decimal" w:pos="292"/>
                <w:tab w:val="decimal" w:pos="725"/>
              </w:tabs>
              <w:spacing w:line="240" w:lineRule="atLeast"/>
              <w:ind w:left="-430" w:hanging="207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E9EE1FD" w14:textId="12402E1E" w:rsidR="00BF655C" w:rsidRPr="00B20F02" w:rsidRDefault="000C58DB" w:rsidP="00BF655C">
            <w:pPr>
              <w:pStyle w:val="acctfourfigures"/>
              <w:tabs>
                <w:tab w:val="clear" w:pos="765"/>
                <w:tab w:val="decimal" w:pos="110"/>
                <w:tab w:val="left" w:pos="200"/>
                <w:tab w:val="decimal" w:pos="292"/>
                <w:tab w:val="decimal" w:pos="725"/>
              </w:tabs>
              <w:spacing w:line="240" w:lineRule="atLeast"/>
              <w:ind w:left="-430" w:hanging="207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405098E0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4DA9A33F" w14:textId="77777777" w:rsidR="00BF655C" w:rsidRPr="00B20F02" w:rsidRDefault="00BF655C" w:rsidP="00BF6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F05ADC7" w14:textId="04DE8B09" w:rsidR="00BF655C" w:rsidRPr="00B20F02" w:rsidRDefault="000C58DB" w:rsidP="00BF65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6" w:type="dxa"/>
          </w:tcPr>
          <w:p w14:paraId="47E8946B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16218A1B" w14:textId="77777777" w:rsidR="00BF655C" w:rsidRPr="00B20F02" w:rsidRDefault="00BF655C" w:rsidP="00BF655C">
            <w:pPr>
              <w:pStyle w:val="acctfourfigures"/>
              <w:tabs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092A0B7" w14:textId="1FBBF691" w:rsidR="00BF655C" w:rsidRPr="00B20F02" w:rsidRDefault="00BF655C" w:rsidP="00BF655C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970" w:right="160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42C7022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08EEDA77" w14:textId="77777777" w:rsidR="00BF655C" w:rsidRPr="00B20F02" w:rsidRDefault="00BF655C" w:rsidP="00BF6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7D6B885" w14:textId="2DDEDF48" w:rsidR="00BF655C" w:rsidRPr="00B20F02" w:rsidRDefault="008C14D6" w:rsidP="008C14D6">
            <w:pPr>
              <w:pStyle w:val="acctfourfigures"/>
              <w:tabs>
                <w:tab w:val="clear" w:pos="765"/>
                <w:tab w:val="center" w:pos="200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</w:rPr>
              <w:tab/>
            </w:r>
            <w:r w:rsidR="00BF655C"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3719CF0" w14:textId="77777777" w:rsidR="00BF655C" w:rsidRPr="00B20F02" w:rsidRDefault="00BF655C" w:rsidP="00BF65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</w:tcPr>
          <w:p w14:paraId="00ADA39E" w14:textId="77777777" w:rsidR="00BF655C" w:rsidRPr="00B20F02" w:rsidRDefault="00BF655C" w:rsidP="00BF6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89E55C5" w14:textId="5982AEC4" w:rsidR="00BF655C" w:rsidRPr="00B20F02" w:rsidRDefault="000C58DB" w:rsidP="00BF65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3D4D0AFB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2850A5B5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292D5D10" w14:textId="516D505C" w:rsidR="00BF655C" w:rsidRPr="00B20F02" w:rsidRDefault="000C58DB" w:rsidP="00BF65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</w:tr>
      <w:tr w:rsidR="00BF655C" w:rsidRPr="00B20F02" w14:paraId="26049341" w14:textId="77777777" w:rsidTr="00DD5806">
        <w:trPr>
          <w:trHeight w:val="261"/>
        </w:trPr>
        <w:tc>
          <w:tcPr>
            <w:tcW w:w="2070" w:type="dxa"/>
          </w:tcPr>
          <w:p w14:paraId="64360E2A" w14:textId="055908B8" w:rsidR="00BF655C" w:rsidRPr="00B20F02" w:rsidRDefault="00BF655C" w:rsidP="00371110">
            <w:pPr>
              <w:tabs>
                <w:tab w:val="clear" w:pos="227"/>
              </w:tabs>
              <w:ind w:left="165" w:right="-90" w:hanging="18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900" w:type="dxa"/>
          </w:tcPr>
          <w:p w14:paraId="38474845" w14:textId="539B82DA" w:rsidR="00BF655C" w:rsidRPr="00B20F02" w:rsidRDefault="00BF655C" w:rsidP="00627CB3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F8A789C" w14:textId="77777777" w:rsidR="00BF655C" w:rsidRPr="00B20F02" w:rsidRDefault="00BF655C" w:rsidP="00BF65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5E41D9B4" w14:textId="7DAB8A5C" w:rsidR="00BF655C" w:rsidRPr="00B20F02" w:rsidRDefault="000C58DB" w:rsidP="00BF655C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14</w:t>
            </w:r>
          </w:p>
        </w:tc>
        <w:tc>
          <w:tcPr>
            <w:tcW w:w="236" w:type="dxa"/>
          </w:tcPr>
          <w:p w14:paraId="21AC4C18" w14:textId="6DDA01F8" w:rsidR="00BF655C" w:rsidRPr="00B20F02" w:rsidRDefault="00BF655C" w:rsidP="00BF655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173EA576" w14:textId="79D5CF5A" w:rsidR="00BF655C" w:rsidRPr="00B20F02" w:rsidRDefault="00BF655C" w:rsidP="00BF655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00" w:right="-86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95E6001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495F2CA" w14:textId="1A80B106" w:rsidR="00BF655C" w:rsidRPr="00B20F02" w:rsidRDefault="00BF655C" w:rsidP="00BF65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78FDC7D" w14:textId="77777777" w:rsidR="00BF655C" w:rsidRPr="00B20F02" w:rsidRDefault="00BF655C" w:rsidP="00BF6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50A8E96" w14:textId="34558A27" w:rsidR="00BF655C" w:rsidRPr="00B20F02" w:rsidRDefault="000C58DB" w:rsidP="00BF655C">
            <w:pPr>
              <w:pStyle w:val="acctfourfigures"/>
              <w:tabs>
                <w:tab w:val="clear" w:pos="765"/>
                <w:tab w:val="decimal" w:pos="200"/>
                <w:tab w:val="left" w:pos="380"/>
                <w:tab w:val="decimal" w:pos="47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14</w:t>
            </w:r>
          </w:p>
        </w:tc>
        <w:tc>
          <w:tcPr>
            <w:tcW w:w="236" w:type="dxa"/>
          </w:tcPr>
          <w:p w14:paraId="410CEEE7" w14:textId="77777777" w:rsidR="00BF655C" w:rsidRPr="00B20F02" w:rsidRDefault="00BF655C" w:rsidP="00BF6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1BBE53A2" w14:textId="34B3E1EB" w:rsidR="00BF655C" w:rsidRPr="00B20F02" w:rsidRDefault="00BF655C" w:rsidP="00BF655C">
            <w:pPr>
              <w:pStyle w:val="acctfourfigures"/>
              <w:tabs>
                <w:tab w:val="decimal" w:pos="29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F9B2299" w14:textId="77777777" w:rsidR="00BF655C" w:rsidRPr="00B20F02" w:rsidRDefault="00BF655C" w:rsidP="00BF6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568EB58F" w14:textId="682766BD" w:rsidR="00BF655C" w:rsidRPr="00B20F02" w:rsidRDefault="000C58DB" w:rsidP="00BF6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14</w:t>
            </w:r>
          </w:p>
        </w:tc>
        <w:tc>
          <w:tcPr>
            <w:tcW w:w="236" w:type="dxa"/>
          </w:tcPr>
          <w:p w14:paraId="3BD80771" w14:textId="77777777" w:rsidR="00BF655C" w:rsidRPr="00B20F02" w:rsidRDefault="00BF655C" w:rsidP="00BF6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436393E5" w14:textId="42D0DDE9" w:rsidR="00BF655C" w:rsidRPr="00B20F02" w:rsidRDefault="00BF655C" w:rsidP="00BF65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5E2D9CF8" w14:textId="77777777" w:rsidR="00BF655C" w:rsidRPr="00B20F02" w:rsidRDefault="00BF655C" w:rsidP="00BF6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6545135C" w14:textId="0DD9E6AA" w:rsidR="00BF655C" w:rsidRPr="00B20F02" w:rsidRDefault="000C58DB" w:rsidP="00BF655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14</w:t>
            </w:r>
          </w:p>
        </w:tc>
      </w:tr>
      <w:tr w:rsidR="00BF655C" w:rsidRPr="00B20F02" w14:paraId="7205F678" w14:textId="77777777" w:rsidTr="00DD5806">
        <w:trPr>
          <w:trHeight w:val="261"/>
        </w:trPr>
        <w:tc>
          <w:tcPr>
            <w:tcW w:w="2070" w:type="dxa"/>
          </w:tcPr>
          <w:p w14:paraId="1EEDFD77" w14:textId="5349C1E9" w:rsidR="00BF655C" w:rsidRPr="00B20F02" w:rsidRDefault="00BF655C" w:rsidP="00BF65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900" w:type="dxa"/>
          </w:tcPr>
          <w:p w14:paraId="3F5004B1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912423B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7C83C39F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7BD0C53A" w14:textId="1F49B0D9" w:rsidR="00BF655C" w:rsidRPr="00B20F02" w:rsidRDefault="00BF655C" w:rsidP="00BF65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132B347D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B8960F8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605A07D2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8EAFBB2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9C6D7E5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C554C54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3F5DE7B7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08F2FF9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0302ACA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2E65E3A" w14:textId="77777777" w:rsidR="00BF655C" w:rsidRPr="00B20F02" w:rsidRDefault="00BF655C" w:rsidP="00BF65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AB99E8D" w14:textId="77777777" w:rsidR="00BF655C" w:rsidRPr="00B20F02" w:rsidRDefault="00BF655C" w:rsidP="00BF65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E046C00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1AB0219B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BF655C" w:rsidRPr="00B20F02" w14:paraId="5C751DD3" w14:textId="77777777" w:rsidTr="00DD5806">
        <w:trPr>
          <w:trHeight w:val="261"/>
        </w:trPr>
        <w:tc>
          <w:tcPr>
            <w:tcW w:w="2070" w:type="dxa"/>
          </w:tcPr>
          <w:p w14:paraId="69CD5E84" w14:textId="77777777" w:rsidR="00BF655C" w:rsidRPr="00B20F02" w:rsidRDefault="00BF655C" w:rsidP="00BF655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21E978E7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547235F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4524F5BD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14CFED25" w14:textId="65F4A412" w:rsidR="00BF655C" w:rsidRPr="00B20F02" w:rsidRDefault="00BF655C" w:rsidP="00BF655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07C952E7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17E0CB5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6BBA5CB5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7838D9A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3CDC44E8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94C4AB3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2EDAADBD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647F70A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1DD0A21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7DA8979" w14:textId="77777777" w:rsidR="00BF655C" w:rsidRPr="00B20F02" w:rsidRDefault="00BF655C" w:rsidP="00BF655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15D8DFF8" w14:textId="77777777" w:rsidR="00BF655C" w:rsidRPr="00B20F02" w:rsidRDefault="00BF655C" w:rsidP="00BF655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C14EE0F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09FD7B70" w14:textId="77777777" w:rsidR="00BF655C" w:rsidRPr="00B20F02" w:rsidRDefault="00BF655C" w:rsidP="00BF655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8C14D6" w:rsidRPr="00B20F02" w14:paraId="1EE92ABC" w14:textId="77777777" w:rsidTr="00DD5806">
        <w:trPr>
          <w:trHeight w:val="261"/>
        </w:trPr>
        <w:tc>
          <w:tcPr>
            <w:tcW w:w="2070" w:type="dxa"/>
          </w:tcPr>
          <w:p w14:paraId="51B9F17B" w14:textId="7B5FB14E" w:rsidR="008C14D6" w:rsidRPr="00B20F02" w:rsidRDefault="008C14D6" w:rsidP="00371110">
            <w:pPr>
              <w:tabs>
                <w:tab w:val="clear" w:pos="454"/>
                <w:tab w:val="left" w:pos="165"/>
              </w:tabs>
              <w:ind w:left="165" w:right="-90" w:hanging="17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 xml:space="preserve"> </w:t>
            </w:r>
            <w:r w:rsidRPr="00B20F02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</w:tcPr>
          <w:p w14:paraId="2122034F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571E7BA" w14:textId="30E5BED9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DD3C7ED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78D759CE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0A9A485" w14:textId="789D1EE8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719387E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3EB799DA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95"/>
              <w:rPr>
                <w:rFonts w:asciiTheme="majorBidi" w:hAnsiTheme="majorBidi" w:cstheme="majorBidi"/>
                <w:szCs w:val="22"/>
              </w:rPr>
            </w:pPr>
          </w:p>
          <w:p w14:paraId="0D98F9C4" w14:textId="24960582" w:rsidR="008C14D6" w:rsidRPr="00B20F02" w:rsidRDefault="008C14D6" w:rsidP="008C14D6">
            <w:pPr>
              <w:pStyle w:val="acctfourfigures"/>
              <w:tabs>
                <w:tab w:val="clear" w:pos="765"/>
                <w:tab w:val="decimal" w:pos="194"/>
                <w:tab w:val="decimal" w:pos="284"/>
              </w:tabs>
              <w:spacing w:line="240" w:lineRule="atLeast"/>
              <w:ind w:left="-43" w:right="-293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0B28C53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CBE27DE" w14:textId="2A5E0061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</w:rPr>
              <w:t>30</w:t>
            </w:r>
          </w:p>
        </w:tc>
        <w:tc>
          <w:tcPr>
            <w:tcW w:w="236" w:type="dxa"/>
          </w:tcPr>
          <w:p w14:paraId="460C2FB6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C8F3E92" w14:textId="73414CE5" w:rsidR="008C14D6" w:rsidRPr="00B20F02" w:rsidRDefault="008C14D6" w:rsidP="008C14D6">
            <w:pPr>
              <w:pStyle w:val="acctfourfigures"/>
              <w:tabs>
                <w:tab w:val="clear" w:pos="765"/>
                <w:tab w:val="decimal" w:pos="200"/>
                <w:tab w:val="left" w:pos="380"/>
                <w:tab w:val="decimal" w:pos="47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</w:rPr>
              <w:t>30</w:t>
            </w:r>
          </w:p>
        </w:tc>
        <w:tc>
          <w:tcPr>
            <w:tcW w:w="236" w:type="dxa"/>
            <w:vAlign w:val="bottom"/>
          </w:tcPr>
          <w:p w14:paraId="7E603EA0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2B2FEE38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rPr>
                <w:rFonts w:asciiTheme="majorBidi" w:hAnsiTheme="majorBidi" w:cstheme="majorBidi"/>
                <w:szCs w:val="22"/>
              </w:rPr>
            </w:pPr>
          </w:p>
          <w:p w14:paraId="4D4F8D4A" w14:textId="68D2AC17" w:rsidR="008C14D6" w:rsidRPr="00B20F02" w:rsidRDefault="008C14D6" w:rsidP="008C14D6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FEC31CF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233FE1EA" w14:textId="7520CEB6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4CA9078" w14:textId="77777777" w:rsidR="008C14D6" w:rsidRPr="00B20F02" w:rsidRDefault="008C14D6" w:rsidP="008C14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A1529DA" w14:textId="06A70C97" w:rsidR="008C14D6" w:rsidRPr="00B20F02" w:rsidRDefault="008C14D6" w:rsidP="008C14D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236" w:type="dxa"/>
            <w:vAlign w:val="bottom"/>
          </w:tcPr>
          <w:p w14:paraId="28F37D5E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201D4B94" w14:textId="519AA2B2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</w:rPr>
              <w:t>31</w:t>
            </w:r>
          </w:p>
        </w:tc>
      </w:tr>
      <w:tr w:rsidR="008C14D6" w:rsidRPr="00B20F02" w14:paraId="07B8CC1B" w14:textId="77777777" w:rsidTr="00DD5806">
        <w:trPr>
          <w:trHeight w:val="261"/>
        </w:trPr>
        <w:tc>
          <w:tcPr>
            <w:tcW w:w="2070" w:type="dxa"/>
            <w:hideMark/>
          </w:tcPr>
          <w:p w14:paraId="033DD48C" w14:textId="7367A235" w:rsidR="008C14D6" w:rsidRPr="00B20F02" w:rsidRDefault="008C14D6" w:rsidP="00371110">
            <w:pPr>
              <w:tabs>
                <w:tab w:val="clear" w:pos="454"/>
                <w:tab w:val="left" w:pos="165"/>
              </w:tabs>
              <w:ind w:left="161" w:right="-90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900" w:type="dxa"/>
            <w:vAlign w:val="bottom"/>
          </w:tcPr>
          <w:p w14:paraId="52BDC47A" w14:textId="10C70395" w:rsidR="008C14D6" w:rsidRPr="00B20F02" w:rsidRDefault="008C14D6" w:rsidP="008C14D6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57</w:t>
            </w:r>
          </w:p>
        </w:tc>
        <w:tc>
          <w:tcPr>
            <w:tcW w:w="236" w:type="dxa"/>
          </w:tcPr>
          <w:p w14:paraId="50FB9681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5EC9B8FD" w14:textId="7FC8DAC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5275E1A" w14:textId="257D3F8C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6251E6DB" w14:textId="1AC6D3B5" w:rsidR="008C14D6" w:rsidRPr="00B20F02" w:rsidRDefault="008C14D6" w:rsidP="008C14D6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B125079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08A627E6" w14:textId="21E3F70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955526F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094848CA" w14:textId="2BFE1F53" w:rsidR="008C14D6" w:rsidRPr="00B20F02" w:rsidRDefault="008C14D6" w:rsidP="008C14D6">
            <w:pPr>
              <w:pStyle w:val="acctfourfigures"/>
              <w:tabs>
                <w:tab w:val="clear" w:pos="765"/>
                <w:tab w:val="decimal" w:pos="200"/>
                <w:tab w:val="left" w:pos="380"/>
                <w:tab w:val="decimal" w:pos="47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57</w:t>
            </w:r>
          </w:p>
        </w:tc>
        <w:tc>
          <w:tcPr>
            <w:tcW w:w="236" w:type="dxa"/>
            <w:vAlign w:val="bottom"/>
          </w:tcPr>
          <w:p w14:paraId="351D2667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3A572006" w14:textId="7CC15C85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746185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7ACDEEE6" w14:textId="310BDECB" w:rsidR="008C14D6" w:rsidRPr="00B20F02" w:rsidRDefault="008C14D6" w:rsidP="008C14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57</w:t>
            </w:r>
          </w:p>
        </w:tc>
        <w:tc>
          <w:tcPr>
            <w:tcW w:w="236" w:type="dxa"/>
            <w:vAlign w:val="bottom"/>
          </w:tcPr>
          <w:p w14:paraId="4952E79D" w14:textId="77777777" w:rsidR="008C14D6" w:rsidRPr="00B20F02" w:rsidRDefault="008C14D6" w:rsidP="008C14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0C8C47D5" w14:textId="4B25E420" w:rsidR="008C14D6" w:rsidRPr="00B20F02" w:rsidRDefault="008C14D6" w:rsidP="008C14D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CAC6907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7D4629A6" w14:textId="237E8E66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57</w:t>
            </w:r>
          </w:p>
        </w:tc>
      </w:tr>
      <w:tr w:rsidR="008C14D6" w:rsidRPr="00B20F02" w14:paraId="2261A22D" w14:textId="77777777" w:rsidTr="00DD5806">
        <w:trPr>
          <w:trHeight w:val="261"/>
        </w:trPr>
        <w:tc>
          <w:tcPr>
            <w:tcW w:w="2070" w:type="dxa"/>
          </w:tcPr>
          <w:p w14:paraId="4CAEBA09" w14:textId="77777777" w:rsidR="008C14D6" w:rsidRPr="00B20F02" w:rsidRDefault="008C14D6" w:rsidP="00371110">
            <w:pPr>
              <w:tabs>
                <w:tab w:val="clear" w:pos="454"/>
                <w:tab w:val="left" w:pos="165"/>
              </w:tabs>
              <w:ind w:left="161" w:right="-90" w:hanging="17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900" w:type="dxa"/>
          </w:tcPr>
          <w:p w14:paraId="6623C209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4D7BA26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630D0657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5B91CD6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2994006E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194"/>
                <w:tab w:val="decimal" w:pos="284"/>
              </w:tabs>
              <w:spacing w:line="240" w:lineRule="atLeast"/>
              <w:ind w:left="-43" w:right="-293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DE148C4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36B141A6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Pr="00B20F02">
              <w:rPr>
                <w:rFonts w:asciiTheme="majorBidi" w:hAnsiTheme="majorBidi" w:cstheme="majorBidi"/>
                <w:szCs w:val="22"/>
              </w:rPr>
              <w:t>,</w:t>
            </w: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236" w:type="dxa"/>
          </w:tcPr>
          <w:p w14:paraId="49304ADB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CB48D52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200"/>
                <w:tab w:val="left" w:pos="380"/>
                <w:tab w:val="decimal" w:pos="47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Pr="00B20F02">
              <w:rPr>
                <w:rFonts w:asciiTheme="majorBidi" w:hAnsiTheme="majorBidi" w:cstheme="majorBidi"/>
                <w:szCs w:val="22"/>
              </w:rPr>
              <w:t>,</w:t>
            </w: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159E73DC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7ACF7611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3F15E65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DBEF1AD" w14:textId="77777777" w:rsidR="008C14D6" w:rsidRPr="00B20F02" w:rsidRDefault="008C14D6" w:rsidP="00794FA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Pr="00B20F02">
              <w:rPr>
                <w:rFonts w:asciiTheme="majorBidi" w:hAnsiTheme="majorBidi" w:cstheme="majorBidi"/>
                <w:szCs w:val="22"/>
              </w:rPr>
              <w:t>,</w:t>
            </w: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099</w:t>
            </w:r>
          </w:p>
        </w:tc>
        <w:tc>
          <w:tcPr>
            <w:tcW w:w="236" w:type="dxa"/>
            <w:vAlign w:val="bottom"/>
          </w:tcPr>
          <w:p w14:paraId="014A6167" w14:textId="77777777" w:rsidR="008C14D6" w:rsidRPr="00B20F02" w:rsidRDefault="008C14D6" w:rsidP="00794FA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1D8760F2" w14:textId="77777777" w:rsidR="008C14D6" w:rsidRPr="00B20F02" w:rsidRDefault="008C14D6" w:rsidP="00794FA2">
            <w:pPr>
              <w:tabs>
                <w:tab w:val="clear" w:pos="227"/>
                <w:tab w:val="clear" w:pos="454"/>
                <w:tab w:val="clear" w:pos="680"/>
                <w:tab w:val="decimal" w:pos="-43"/>
              </w:tabs>
              <w:ind w:left="-43" w:right="-290" w:hanging="2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D9EE40D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039FBEA6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10</w:t>
            </w:r>
            <w:r w:rsidRPr="00B20F02">
              <w:rPr>
                <w:rFonts w:asciiTheme="majorBidi" w:hAnsiTheme="majorBidi" w:cstheme="majorBidi"/>
                <w:szCs w:val="22"/>
              </w:rPr>
              <w:t>,</w:t>
            </w: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099</w:t>
            </w:r>
          </w:p>
        </w:tc>
      </w:tr>
      <w:tr w:rsidR="008C14D6" w:rsidRPr="00B20F02" w14:paraId="7142E1D7" w14:textId="77777777" w:rsidTr="00DD5806">
        <w:trPr>
          <w:trHeight w:val="261"/>
        </w:trPr>
        <w:tc>
          <w:tcPr>
            <w:tcW w:w="2070" w:type="dxa"/>
          </w:tcPr>
          <w:p w14:paraId="7FE02D97" w14:textId="29F6008D" w:rsidR="008C14D6" w:rsidRPr="00B20F02" w:rsidRDefault="00C17A85" w:rsidP="00371110">
            <w:pPr>
              <w:tabs>
                <w:tab w:val="clear" w:pos="454"/>
                <w:tab w:val="left" w:pos="165"/>
              </w:tabs>
              <w:ind w:left="161" w:right="-90" w:hanging="175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00" w:type="dxa"/>
            <w:vAlign w:val="bottom"/>
          </w:tcPr>
          <w:p w14:paraId="5641F76F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BE47A6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0DCF7B7B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BC0DECB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61300C07" w14:textId="5E662165" w:rsidR="008C14D6" w:rsidRPr="00B20F02" w:rsidRDefault="00371110" w:rsidP="00371110">
            <w:pPr>
              <w:pStyle w:val="acctfourfigures"/>
              <w:tabs>
                <w:tab w:val="clear" w:pos="765"/>
                <w:tab w:val="decimal" w:pos="194"/>
                <w:tab w:val="decimal" w:pos="284"/>
              </w:tabs>
              <w:spacing w:line="240" w:lineRule="atLeast"/>
              <w:ind w:left="-43" w:right="-293"/>
              <w:jc w:val="center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B4A532B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3D655E4E" w14:textId="58777B3D" w:rsidR="008C14D6" w:rsidRPr="00B20F02" w:rsidRDefault="00371110" w:rsidP="0037111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</w:rPr>
              <w:t>42</w:t>
            </w:r>
          </w:p>
        </w:tc>
        <w:tc>
          <w:tcPr>
            <w:tcW w:w="236" w:type="dxa"/>
          </w:tcPr>
          <w:p w14:paraId="74DFAD53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40944EF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200"/>
                <w:tab w:val="left" w:pos="380"/>
                <w:tab w:val="decimal" w:pos="47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42</w:t>
            </w:r>
          </w:p>
        </w:tc>
        <w:tc>
          <w:tcPr>
            <w:tcW w:w="236" w:type="dxa"/>
            <w:vAlign w:val="bottom"/>
          </w:tcPr>
          <w:p w14:paraId="32A6615D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33F1ECC6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15466A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23B2C38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31C46C5" w14:textId="77777777" w:rsidR="008C14D6" w:rsidRPr="00B20F02" w:rsidRDefault="008C14D6" w:rsidP="00794FA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1ED3D906" w14:textId="77777777" w:rsidR="008C14D6" w:rsidRPr="00B20F02" w:rsidRDefault="008C14D6" w:rsidP="00794FA2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38</w:t>
            </w:r>
          </w:p>
        </w:tc>
        <w:tc>
          <w:tcPr>
            <w:tcW w:w="236" w:type="dxa"/>
            <w:vAlign w:val="bottom"/>
          </w:tcPr>
          <w:p w14:paraId="40396C8F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76067852" w14:textId="77777777" w:rsidR="008C14D6" w:rsidRPr="00B20F02" w:rsidRDefault="008C14D6" w:rsidP="00794FA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38</w:t>
            </w:r>
          </w:p>
        </w:tc>
      </w:tr>
      <w:tr w:rsidR="008C14D6" w:rsidRPr="00B20F02" w14:paraId="5253B642" w14:textId="77777777" w:rsidTr="00DD5806">
        <w:trPr>
          <w:trHeight w:val="261"/>
        </w:trPr>
        <w:tc>
          <w:tcPr>
            <w:tcW w:w="2070" w:type="dxa"/>
          </w:tcPr>
          <w:p w14:paraId="04469E25" w14:textId="77777777" w:rsidR="008C14D6" w:rsidRPr="00B20F02" w:rsidRDefault="008C14D6" w:rsidP="008C14D6">
            <w:pPr>
              <w:ind w:left="161"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42DB4E1" w14:textId="77777777" w:rsidR="008C14D6" w:rsidRPr="00B20F02" w:rsidDel="00F44DAC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880E180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5357A319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6418C761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25A5B127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6089E1A2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24A1F419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41E1A4D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1E3F728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18D84AF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0D280E89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4C252E5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3DF2ECB7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20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B6FF3EF" w14:textId="77777777" w:rsidR="008C14D6" w:rsidRPr="00B20F02" w:rsidRDefault="008C14D6" w:rsidP="008C14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00EDEE4C" w14:textId="77777777" w:rsidR="008C14D6" w:rsidRPr="00B20F02" w:rsidRDefault="008C14D6" w:rsidP="008C14D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42DB7E40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79873045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C14D6" w:rsidRPr="00B20F02" w14:paraId="1BDF1C74" w14:textId="77777777" w:rsidTr="00DD5806">
        <w:trPr>
          <w:trHeight w:val="261"/>
        </w:trPr>
        <w:tc>
          <w:tcPr>
            <w:tcW w:w="2070" w:type="dxa"/>
          </w:tcPr>
          <w:p w14:paraId="7CEB0993" w14:textId="77777777" w:rsidR="008C14D6" w:rsidRPr="00B20F02" w:rsidRDefault="008C14D6" w:rsidP="008C14D6">
            <w:pPr>
              <w:ind w:left="161"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FDB41F7" w14:textId="77777777" w:rsidR="008C14D6" w:rsidRPr="00B20F02" w:rsidDel="00F44DAC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97E7A6B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042B44F9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0B01BFBB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5D25100B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71E56F27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09E6205C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C742031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E03EF89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093EA7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05B54518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6285495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244187B6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20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10011B6" w14:textId="77777777" w:rsidR="008C14D6" w:rsidRPr="00B20F02" w:rsidRDefault="008C14D6" w:rsidP="008C14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7AB41641" w14:textId="77777777" w:rsidR="008C14D6" w:rsidRPr="00B20F02" w:rsidRDefault="008C14D6" w:rsidP="008C14D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9C6C315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0936F198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C14D6" w:rsidRPr="00B20F02" w14:paraId="21F400E3" w14:textId="77777777" w:rsidTr="00DD5806">
        <w:trPr>
          <w:trHeight w:val="261"/>
        </w:trPr>
        <w:tc>
          <w:tcPr>
            <w:tcW w:w="2070" w:type="dxa"/>
          </w:tcPr>
          <w:p w14:paraId="4FAED491" w14:textId="77777777" w:rsidR="008C14D6" w:rsidRPr="00B20F02" w:rsidRDefault="008C14D6" w:rsidP="008C14D6">
            <w:pPr>
              <w:ind w:left="161"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011D9CB7" w14:textId="77777777" w:rsidR="008C14D6" w:rsidRPr="00B20F02" w:rsidDel="00F44DAC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811CA61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0D8DEA65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865ED00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1941D758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0DEF033E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255C24D0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AFCF762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35AB50CE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847BF63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4385F68E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5508B44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7DFB75D5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20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2E46D2F" w14:textId="77777777" w:rsidR="008C14D6" w:rsidRPr="00B20F02" w:rsidRDefault="008C14D6" w:rsidP="008C14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003D60D8" w14:textId="77777777" w:rsidR="008C14D6" w:rsidRPr="00B20F02" w:rsidRDefault="008C14D6" w:rsidP="008C14D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4DB8FDDC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4CEFAE06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C14D6" w:rsidRPr="00B20F02" w14:paraId="6F6AFFF1" w14:textId="77777777" w:rsidTr="00DD5806">
        <w:trPr>
          <w:trHeight w:val="261"/>
        </w:trPr>
        <w:tc>
          <w:tcPr>
            <w:tcW w:w="2070" w:type="dxa"/>
          </w:tcPr>
          <w:p w14:paraId="6CB4EF40" w14:textId="77777777" w:rsidR="008C14D6" w:rsidRPr="00B20F02" w:rsidRDefault="008C14D6" w:rsidP="008C14D6">
            <w:pPr>
              <w:ind w:left="161"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44B5339" w14:textId="77777777" w:rsidR="008C14D6" w:rsidRPr="00B20F02" w:rsidDel="00F44DAC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08C49DFB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79ED6BCA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244D1AC6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3D08D11B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164AD4F9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4FD917F7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67951D2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0744BF22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36526A8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0A88FACA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409BF52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4FD7F83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20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118C72" w14:textId="77777777" w:rsidR="008C14D6" w:rsidRPr="00B20F02" w:rsidRDefault="008C14D6" w:rsidP="008C14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845D2AB" w14:textId="77777777" w:rsidR="008C14D6" w:rsidRPr="00B20F02" w:rsidRDefault="008C14D6" w:rsidP="008C14D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9AFE17C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3B6A1316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C14D6" w:rsidRPr="00B20F02" w14:paraId="1A0D9853" w14:textId="77777777" w:rsidTr="00DD5806">
        <w:trPr>
          <w:trHeight w:val="261"/>
        </w:trPr>
        <w:tc>
          <w:tcPr>
            <w:tcW w:w="2070" w:type="dxa"/>
          </w:tcPr>
          <w:p w14:paraId="6FF30D8F" w14:textId="77777777" w:rsidR="008C14D6" w:rsidRPr="00B20F02" w:rsidRDefault="008C14D6" w:rsidP="008C14D6">
            <w:pPr>
              <w:ind w:left="161"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A5C2700" w14:textId="77777777" w:rsidR="008C14D6" w:rsidRPr="00B20F02" w:rsidDel="00F44DAC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C51152D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6DA62195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96340DA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0FBB9815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2AC6098A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0A68B78C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E56231D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798E04A5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8552A8C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564E1965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D311E0C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305A6A7B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20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7B3CC66" w14:textId="77777777" w:rsidR="008C14D6" w:rsidRPr="00B20F02" w:rsidRDefault="008C14D6" w:rsidP="008C14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7B5251E" w14:textId="77777777" w:rsidR="008C14D6" w:rsidRPr="00B20F02" w:rsidRDefault="008C14D6" w:rsidP="008C14D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2B5DD55A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49CEB549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C14D6" w:rsidRPr="00B20F02" w14:paraId="778D4D1B" w14:textId="77777777" w:rsidTr="00DD5806">
        <w:trPr>
          <w:trHeight w:val="261"/>
        </w:trPr>
        <w:tc>
          <w:tcPr>
            <w:tcW w:w="2070" w:type="dxa"/>
          </w:tcPr>
          <w:p w14:paraId="1DBC80E4" w14:textId="4B1540EF" w:rsidR="008C14D6" w:rsidRPr="00B20F02" w:rsidRDefault="008C14D6" w:rsidP="008C14D6">
            <w:pPr>
              <w:ind w:left="161" w:right="-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2563</w:t>
            </w:r>
          </w:p>
        </w:tc>
        <w:tc>
          <w:tcPr>
            <w:tcW w:w="900" w:type="dxa"/>
            <w:vAlign w:val="bottom"/>
          </w:tcPr>
          <w:p w14:paraId="63A96C04" w14:textId="77777777" w:rsidR="008C14D6" w:rsidRPr="00B20F02" w:rsidDel="00F44DAC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5A1B057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56F6E01B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5800583B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2045A2E8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2A875F19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2657FA21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182398BC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28A7287C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FC8DBC3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47A3A2F4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BAF3FAF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3D2AFCA2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20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52AA799" w14:textId="77777777" w:rsidR="008C14D6" w:rsidRPr="00B20F02" w:rsidRDefault="008C14D6" w:rsidP="008C14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06C5CC4" w14:textId="77777777" w:rsidR="008C14D6" w:rsidRPr="00B20F02" w:rsidRDefault="008C14D6" w:rsidP="008C14D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182FB049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788A9544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C14D6" w:rsidRPr="00B20F02" w14:paraId="6A166CDA" w14:textId="77777777" w:rsidTr="00DD5806">
        <w:trPr>
          <w:trHeight w:val="261"/>
        </w:trPr>
        <w:tc>
          <w:tcPr>
            <w:tcW w:w="2070" w:type="dxa"/>
          </w:tcPr>
          <w:p w14:paraId="3FD3EEBD" w14:textId="370AD25B" w:rsidR="008C14D6" w:rsidRPr="00B20F02" w:rsidRDefault="008C14D6" w:rsidP="008C14D6">
            <w:pPr>
              <w:ind w:left="161"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407A8D72" w14:textId="77777777" w:rsidR="008C14D6" w:rsidRPr="00B20F02" w:rsidDel="00F44DAC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8911E83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324C6819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38425F20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65481282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18FAF4CC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6E8DFB57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7F03283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34CEB9CF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9BB1B74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1A192881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2339DFA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214053BE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20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BD96449" w14:textId="77777777" w:rsidR="008C14D6" w:rsidRPr="00B20F02" w:rsidRDefault="008C14D6" w:rsidP="008C14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1DE90A35" w14:textId="77777777" w:rsidR="008C14D6" w:rsidRPr="00B20F02" w:rsidRDefault="008C14D6" w:rsidP="008C14D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103943E3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7FEE0A84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C14D6" w:rsidRPr="00B20F02" w14:paraId="1B4B1EF2" w14:textId="77777777" w:rsidTr="00DD5806">
        <w:trPr>
          <w:trHeight w:val="261"/>
        </w:trPr>
        <w:tc>
          <w:tcPr>
            <w:tcW w:w="2070" w:type="dxa"/>
          </w:tcPr>
          <w:p w14:paraId="3534D150" w14:textId="77777777" w:rsidR="008C14D6" w:rsidRPr="00B20F02" w:rsidRDefault="008C14D6" w:rsidP="008C14D6">
            <w:pPr>
              <w:ind w:left="-14" w:right="-90" w:firstLine="174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เงินให้กู้ยืมระยะยาวแก่กิจการ</w:t>
            </w:r>
          </w:p>
          <w:p w14:paraId="6B40F9A4" w14:textId="464EC540" w:rsidR="008C14D6" w:rsidRPr="00B20F02" w:rsidRDefault="008C14D6" w:rsidP="008F5E05">
            <w:pPr>
              <w:tabs>
                <w:tab w:val="clear" w:pos="227"/>
                <w:tab w:val="clear" w:pos="454"/>
                <w:tab w:val="left" w:pos="435"/>
              </w:tabs>
              <w:ind w:left="161" w:right="-90" w:firstLine="18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ที่เกี่ยวข้องกัน</w:t>
            </w:r>
          </w:p>
        </w:tc>
        <w:tc>
          <w:tcPr>
            <w:tcW w:w="900" w:type="dxa"/>
          </w:tcPr>
          <w:p w14:paraId="095A17A0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6B5EBB6" w14:textId="60490274" w:rsidR="008C14D6" w:rsidRPr="00B20F02" w:rsidDel="00F44DAC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C206494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6BF01838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01BF7C34" w14:textId="74DE14C0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A0C82E0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06CF060F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  <w:p w14:paraId="3D0596C1" w14:textId="4F282E1D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A75509E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537DDF02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110"/>
                <w:tab w:val="left" w:pos="200"/>
                <w:tab w:val="decimal" w:pos="292"/>
                <w:tab w:val="decimal" w:pos="725"/>
              </w:tabs>
              <w:spacing w:line="240" w:lineRule="atLeast"/>
              <w:ind w:left="-430" w:hanging="207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21A28375" w14:textId="2DE47A98" w:rsidR="008C14D6" w:rsidRPr="00B20F02" w:rsidRDefault="00A23276" w:rsidP="008C14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943</w:t>
            </w:r>
          </w:p>
        </w:tc>
        <w:tc>
          <w:tcPr>
            <w:tcW w:w="236" w:type="dxa"/>
          </w:tcPr>
          <w:p w14:paraId="7299F2F9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3F7D2BEB" w14:textId="77777777" w:rsidR="008C14D6" w:rsidRPr="00B20F02" w:rsidRDefault="008C14D6" w:rsidP="008C14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170B21A3" w14:textId="58D0A8EF" w:rsidR="008C14D6" w:rsidRPr="00B20F02" w:rsidDel="005765CD" w:rsidRDefault="00A23276" w:rsidP="008C14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943</w:t>
            </w:r>
          </w:p>
        </w:tc>
        <w:tc>
          <w:tcPr>
            <w:tcW w:w="236" w:type="dxa"/>
          </w:tcPr>
          <w:p w14:paraId="21162257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72147BF2" w14:textId="77777777" w:rsidR="008C14D6" w:rsidRPr="00B20F02" w:rsidRDefault="008C14D6" w:rsidP="008C14D6">
            <w:pPr>
              <w:pStyle w:val="acctfourfigures"/>
              <w:tabs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93018F4" w14:textId="16E3EA94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53A2F11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40AAE663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542C84A1" w14:textId="19F9622E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AE8EC3B" w14:textId="77777777" w:rsidR="008C14D6" w:rsidRPr="00B20F02" w:rsidRDefault="008C14D6" w:rsidP="008C14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</w:tcPr>
          <w:p w14:paraId="1E951DF7" w14:textId="77777777" w:rsidR="008C14D6" w:rsidRPr="00B20F02" w:rsidRDefault="008C14D6" w:rsidP="00DD580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4BB61CF" w14:textId="07A3376A" w:rsidR="008C14D6" w:rsidRPr="00B20F02" w:rsidRDefault="00A23276" w:rsidP="00DD580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982</w:t>
            </w:r>
          </w:p>
        </w:tc>
        <w:tc>
          <w:tcPr>
            <w:tcW w:w="236" w:type="dxa"/>
          </w:tcPr>
          <w:p w14:paraId="03A41BE4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1A6BFBB0" w14:textId="77777777" w:rsidR="008C14D6" w:rsidRPr="00B20F02" w:rsidRDefault="008C14D6" w:rsidP="008C14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9CEBD90" w14:textId="34D2F4D9" w:rsidR="008C14D6" w:rsidRPr="00B20F02" w:rsidDel="005765CD" w:rsidRDefault="00A2327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</w:rPr>
              <w:t>982</w:t>
            </w:r>
          </w:p>
        </w:tc>
      </w:tr>
      <w:tr w:rsidR="008C14D6" w:rsidRPr="00B20F02" w14:paraId="27398570" w14:textId="77777777" w:rsidTr="00DD5806">
        <w:trPr>
          <w:trHeight w:val="261"/>
        </w:trPr>
        <w:tc>
          <w:tcPr>
            <w:tcW w:w="2070" w:type="dxa"/>
          </w:tcPr>
          <w:p w14:paraId="5A94AD44" w14:textId="56F20443" w:rsidR="008C14D6" w:rsidRPr="00B20F02" w:rsidRDefault="008C14D6" w:rsidP="008C14D6">
            <w:pPr>
              <w:ind w:left="161"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900" w:type="dxa"/>
            <w:vAlign w:val="bottom"/>
          </w:tcPr>
          <w:p w14:paraId="14C7E74B" w14:textId="77777777" w:rsidR="008C14D6" w:rsidRPr="00B20F02" w:rsidDel="00F44DAC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400D6B3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3F39828B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C51EF75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0E5C10A2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7CF6C202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217DB88B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F1D8309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5A38E89A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440515B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427E021A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7236474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23D19B25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20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B39AE96" w14:textId="77777777" w:rsidR="008C14D6" w:rsidRPr="00B20F02" w:rsidRDefault="008C14D6" w:rsidP="008C14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2EEB89A9" w14:textId="77777777" w:rsidR="008C14D6" w:rsidRPr="00B20F02" w:rsidRDefault="008C14D6" w:rsidP="008C14D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1D0CD1B8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0FD63199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C14D6" w:rsidRPr="00B20F02" w14:paraId="1FFB8FA4" w14:textId="77777777" w:rsidTr="00DD5806">
        <w:trPr>
          <w:trHeight w:val="261"/>
        </w:trPr>
        <w:tc>
          <w:tcPr>
            <w:tcW w:w="2070" w:type="dxa"/>
          </w:tcPr>
          <w:p w14:paraId="1D9A5A47" w14:textId="77777777" w:rsidR="008C14D6" w:rsidRPr="00B20F02" w:rsidRDefault="008C14D6" w:rsidP="00370C91">
            <w:pPr>
              <w:tabs>
                <w:tab w:val="clear" w:pos="227"/>
                <w:tab w:val="clear" w:pos="454"/>
                <w:tab w:val="left" w:pos="439"/>
              </w:tabs>
              <w:ind w:left="161" w:right="-90" w:firstLine="184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ตราสารทุนที่ไม่อยู่ใน</w:t>
            </w:r>
          </w:p>
          <w:p w14:paraId="46C9563B" w14:textId="17556AF2" w:rsidR="008C14D6" w:rsidRPr="00B20F02" w:rsidRDefault="008C14D6" w:rsidP="00370C91">
            <w:pPr>
              <w:tabs>
                <w:tab w:val="clear" w:pos="227"/>
                <w:tab w:val="clear" w:pos="454"/>
                <w:tab w:val="left" w:pos="439"/>
              </w:tabs>
              <w:ind w:left="161" w:right="-90" w:firstLine="18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ความต้องการของตลาด</w:t>
            </w:r>
          </w:p>
        </w:tc>
        <w:tc>
          <w:tcPr>
            <w:tcW w:w="900" w:type="dxa"/>
          </w:tcPr>
          <w:p w14:paraId="5F68A355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34FDE66F" w14:textId="4C4ECB65" w:rsidR="008C14D6" w:rsidRPr="00B20F02" w:rsidDel="00F44DAC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B7DF15E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05DDC187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9A149BC" w14:textId="275617BC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96A00B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2CD949E9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  <w:p w14:paraId="1C868B75" w14:textId="26F5357B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0A0C997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28116E40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110"/>
                <w:tab w:val="left" w:pos="200"/>
                <w:tab w:val="decimal" w:pos="292"/>
                <w:tab w:val="decimal" w:pos="725"/>
              </w:tabs>
              <w:spacing w:line="240" w:lineRule="atLeast"/>
              <w:ind w:left="-430" w:hanging="207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636287A3" w14:textId="4F63FC35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55FA53B4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2AFCE4E3" w14:textId="77777777" w:rsidR="008C14D6" w:rsidRPr="00B20F02" w:rsidRDefault="008C14D6" w:rsidP="008C14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7F69F1E9" w14:textId="30EB754D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6" w:type="dxa"/>
          </w:tcPr>
          <w:p w14:paraId="1E726977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7C0844C7" w14:textId="77777777" w:rsidR="008C14D6" w:rsidRPr="00B20F02" w:rsidRDefault="008C14D6" w:rsidP="008C14D6">
            <w:pPr>
              <w:pStyle w:val="acctfourfigures"/>
              <w:tabs>
                <w:tab w:val="decimal" w:pos="5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644AA69" w14:textId="64438C1D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34A501E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0E631E43" w14:textId="77777777" w:rsidR="008C14D6" w:rsidRPr="00B20F02" w:rsidRDefault="008C14D6" w:rsidP="008C14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4F05DCC" w14:textId="0B8CAF22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20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44B3F36" w14:textId="77777777" w:rsidR="008C14D6" w:rsidRPr="00B20F02" w:rsidRDefault="008C14D6" w:rsidP="008C14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</w:tcPr>
          <w:p w14:paraId="2F276712" w14:textId="77777777" w:rsidR="008C14D6" w:rsidRPr="00B20F02" w:rsidRDefault="008C14D6" w:rsidP="008C14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5C4EE3B" w14:textId="16622622" w:rsidR="008C14D6" w:rsidRPr="00B20F02" w:rsidRDefault="008C14D6" w:rsidP="008C14D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4EF431B0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332E054D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09230821" w14:textId="777310BA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</w:tr>
      <w:tr w:rsidR="008C14D6" w:rsidRPr="00B20F02" w14:paraId="0BDAF1A1" w14:textId="77777777" w:rsidTr="00DD5806">
        <w:trPr>
          <w:trHeight w:val="261"/>
        </w:trPr>
        <w:tc>
          <w:tcPr>
            <w:tcW w:w="2070" w:type="dxa"/>
          </w:tcPr>
          <w:p w14:paraId="2D553314" w14:textId="472353EE" w:rsidR="008C14D6" w:rsidRPr="00B20F02" w:rsidRDefault="008C14D6" w:rsidP="008C14D6">
            <w:pPr>
              <w:ind w:left="161"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900" w:type="dxa"/>
          </w:tcPr>
          <w:p w14:paraId="389551CB" w14:textId="3CE5916B" w:rsidR="008C14D6" w:rsidRPr="00B20F02" w:rsidDel="00F44DAC" w:rsidRDefault="008C14D6" w:rsidP="008C14D6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19</w:t>
            </w:r>
          </w:p>
        </w:tc>
        <w:tc>
          <w:tcPr>
            <w:tcW w:w="236" w:type="dxa"/>
          </w:tcPr>
          <w:p w14:paraId="536FB62E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7FACEFF4" w14:textId="71C5AA51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7E5D67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12D1F257" w14:textId="0A9297D9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B4AB6BE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C516746" w14:textId="34D821D8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9F3B082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14C76164" w14:textId="361711FA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19</w:t>
            </w:r>
          </w:p>
        </w:tc>
        <w:tc>
          <w:tcPr>
            <w:tcW w:w="236" w:type="dxa"/>
          </w:tcPr>
          <w:p w14:paraId="3FEFFE0A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74F18EC3" w14:textId="5E0A47B0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1FEB377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5337DA55" w14:textId="204D4CB8" w:rsidR="008C14D6" w:rsidRPr="00B20F02" w:rsidDel="005765CD" w:rsidRDefault="008C14D6" w:rsidP="008C14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19</w:t>
            </w:r>
          </w:p>
        </w:tc>
        <w:tc>
          <w:tcPr>
            <w:tcW w:w="236" w:type="dxa"/>
          </w:tcPr>
          <w:p w14:paraId="20BFE3B2" w14:textId="77777777" w:rsidR="008C14D6" w:rsidRPr="00B20F02" w:rsidRDefault="008C14D6" w:rsidP="008C14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</w:tcPr>
          <w:p w14:paraId="7C8EDDF4" w14:textId="33C410C8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FE5E5FC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01B4B045" w14:textId="177D77D9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19</w:t>
            </w:r>
          </w:p>
        </w:tc>
      </w:tr>
      <w:tr w:rsidR="008C14D6" w:rsidRPr="00B20F02" w14:paraId="04A5D705" w14:textId="77777777" w:rsidTr="00DD5806">
        <w:trPr>
          <w:trHeight w:val="261"/>
        </w:trPr>
        <w:tc>
          <w:tcPr>
            <w:tcW w:w="2070" w:type="dxa"/>
          </w:tcPr>
          <w:p w14:paraId="2D241B35" w14:textId="77777777" w:rsidR="008C14D6" w:rsidRPr="00B20F02" w:rsidRDefault="008C14D6" w:rsidP="008C14D6">
            <w:pPr>
              <w:ind w:left="161"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D348B07" w14:textId="77777777" w:rsidR="008C14D6" w:rsidRPr="00B20F02" w:rsidDel="00F44DAC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3C66861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2D9F2D1A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E920C72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53F44EA0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5E792877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69123CFD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BBA94FE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3FF2C15F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EF11EF8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633DF88B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B74CE47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2B1A5535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20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C439CCF" w14:textId="77777777" w:rsidR="008C14D6" w:rsidRPr="00B20F02" w:rsidRDefault="008C14D6" w:rsidP="008C14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38E380C6" w14:textId="77777777" w:rsidR="008C14D6" w:rsidRPr="00B20F02" w:rsidRDefault="008C14D6" w:rsidP="008C14D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AD00207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68EA6EB4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C14D6" w:rsidRPr="00B20F02" w14:paraId="16413D6B" w14:textId="77777777" w:rsidTr="00DD5806">
        <w:trPr>
          <w:trHeight w:val="261"/>
        </w:trPr>
        <w:tc>
          <w:tcPr>
            <w:tcW w:w="2070" w:type="dxa"/>
          </w:tcPr>
          <w:p w14:paraId="522EE12B" w14:textId="3157AA2D" w:rsidR="008C14D6" w:rsidRPr="00B20F02" w:rsidRDefault="008C14D6" w:rsidP="008C14D6">
            <w:pPr>
              <w:ind w:left="161"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6B811186" w14:textId="77777777" w:rsidR="008C14D6" w:rsidRPr="00B20F02" w:rsidDel="00F44DAC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18A38E4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3EB55C5E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4EA55E4F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391FE693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17DD6222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230A65D4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0F147B0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tcBorders>
              <w:bottom w:val="nil"/>
            </w:tcBorders>
            <w:vAlign w:val="bottom"/>
          </w:tcPr>
          <w:p w14:paraId="23580454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2AAD8BF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6F49BCC6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ADBEA45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61B75106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20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AC4C0A" w14:textId="77777777" w:rsidR="008C14D6" w:rsidRPr="00B20F02" w:rsidRDefault="008C14D6" w:rsidP="008C14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7CEDF4F2" w14:textId="77777777" w:rsidR="008C14D6" w:rsidRPr="00B20F02" w:rsidRDefault="008C14D6" w:rsidP="008C14D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4FDAD589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193EB8B9" w14:textId="77777777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8C14D6" w:rsidRPr="00B20F02" w14:paraId="7453AF60" w14:textId="77777777" w:rsidTr="00DD5806">
        <w:trPr>
          <w:trHeight w:val="261"/>
        </w:trPr>
        <w:tc>
          <w:tcPr>
            <w:tcW w:w="2070" w:type="dxa"/>
          </w:tcPr>
          <w:p w14:paraId="3635762D" w14:textId="0B285C97" w:rsidR="008C14D6" w:rsidRPr="00B20F02" w:rsidRDefault="008C14D6" w:rsidP="008C14D6">
            <w:pPr>
              <w:ind w:left="161"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vAlign w:val="bottom"/>
          </w:tcPr>
          <w:p w14:paraId="3C037FEE" w14:textId="16A28D87" w:rsidR="008C14D6" w:rsidRPr="00B20F02" w:rsidDel="00F44DAC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D4F904B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205F8E5A" w14:textId="751C37DA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CE4C4FA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3F6559BA" w14:textId="56978ECB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E30032C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02F67738" w14:textId="130470E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13</w:t>
            </w:r>
            <w:r w:rsidRPr="00B20F02">
              <w:rPr>
                <w:rFonts w:asciiTheme="majorBidi" w:hAnsiTheme="majorBidi" w:cstheme="majorBidi"/>
                <w:szCs w:val="22"/>
              </w:rPr>
              <w:t>,</w:t>
            </w: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236" w:type="dxa"/>
          </w:tcPr>
          <w:p w14:paraId="444856B7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tcBorders>
              <w:bottom w:val="nil"/>
            </w:tcBorders>
            <w:vAlign w:val="bottom"/>
          </w:tcPr>
          <w:p w14:paraId="26338D3D" w14:textId="47364916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13</w:t>
            </w:r>
            <w:r w:rsidRPr="00B20F02">
              <w:rPr>
                <w:rFonts w:asciiTheme="majorBidi" w:hAnsiTheme="majorBidi" w:cstheme="majorBidi"/>
                <w:szCs w:val="22"/>
              </w:rPr>
              <w:t>,</w:t>
            </w: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22BE3714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7653AC8A" w14:textId="604E7BB8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30F25C5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77289EF3" w14:textId="74BD99C6" w:rsidR="008C14D6" w:rsidRPr="00B20F02" w:rsidDel="005765CD" w:rsidRDefault="008C14D6" w:rsidP="008C14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13</w:t>
            </w:r>
            <w:r w:rsidRPr="00B20F02">
              <w:rPr>
                <w:rFonts w:asciiTheme="majorBidi" w:hAnsiTheme="majorBidi" w:cstheme="majorBidi"/>
                <w:szCs w:val="22"/>
              </w:rPr>
              <w:t>,</w:t>
            </w: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144</w:t>
            </w:r>
          </w:p>
        </w:tc>
        <w:tc>
          <w:tcPr>
            <w:tcW w:w="236" w:type="dxa"/>
            <w:vAlign w:val="bottom"/>
          </w:tcPr>
          <w:p w14:paraId="6C66CCCF" w14:textId="77777777" w:rsidR="008C14D6" w:rsidRPr="00B20F02" w:rsidRDefault="008C14D6" w:rsidP="008C14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3ECC0DC5" w14:textId="4F7395E8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539200D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6B8F5242" w14:textId="43812725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13</w:t>
            </w:r>
            <w:r w:rsidRPr="00B20F02">
              <w:rPr>
                <w:rFonts w:asciiTheme="majorBidi" w:hAnsiTheme="majorBidi" w:cstheme="majorBidi"/>
                <w:szCs w:val="22"/>
              </w:rPr>
              <w:t>,</w:t>
            </w: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144</w:t>
            </w:r>
          </w:p>
        </w:tc>
      </w:tr>
      <w:tr w:rsidR="008C14D6" w:rsidRPr="00B20F02" w14:paraId="6EA7D515" w14:textId="77777777" w:rsidTr="00DD5806">
        <w:trPr>
          <w:trHeight w:val="261"/>
        </w:trPr>
        <w:tc>
          <w:tcPr>
            <w:tcW w:w="2070" w:type="dxa"/>
          </w:tcPr>
          <w:p w14:paraId="7F83EEFA" w14:textId="37A67F7D" w:rsidR="008C14D6" w:rsidRPr="00B20F02" w:rsidRDefault="008C14D6" w:rsidP="008C14D6">
            <w:pPr>
              <w:ind w:left="161"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900" w:type="dxa"/>
            <w:vAlign w:val="bottom"/>
          </w:tcPr>
          <w:p w14:paraId="0373DF64" w14:textId="6D7086FE" w:rsidR="008C14D6" w:rsidRPr="00B20F02" w:rsidDel="00F44DAC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F4DA878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3144AC5B" w14:textId="74739228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294F1B5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17096DA5" w14:textId="1D56A842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FC011F4" w14:textId="2A66F8F1" w:rsidR="008C14D6" w:rsidRPr="00B20F02" w:rsidRDefault="008C14D6" w:rsidP="008C14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667DB4A0" w14:textId="4E2AD7BD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520" w:right="16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F87490B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tcBorders>
              <w:bottom w:val="nil"/>
            </w:tcBorders>
            <w:vAlign w:val="bottom"/>
          </w:tcPr>
          <w:p w14:paraId="040A32EC" w14:textId="6DF27804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16502808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1C1C7966" w14:textId="7E5412AB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B6A0444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7D325FBE" w14:textId="4F3E08F3" w:rsidR="008C14D6" w:rsidRPr="00B20F02" w:rsidDel="005765CD" w:rsidRDefault="008C14D6" w:rsidP="008C14D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10900153" w14:textId="77777777" w:rsidR="008C14D6" w:rsidRPr="00B20F02" w:rsidRDefault="008C14D6" w:rsidP="008C14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7F8F8605" w14:textId="1363EA8F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1568D9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10643091" w14:textId="4AAACA0A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</w:tr>
      <w:tr w:rsidR="008C14D6" w:rsidRPr="00B20F02" w14:paraId="4A2F6143" w14:textId="77777777" w:rsidTr="00DD5806">
        <w:trPr>
          <w:trHeight w:val="261"/>
        </w:trPr>
        <w:tc>
          <w:tcPr>
            <w:tcW w:w="2070" w:type="dxa"/>
          </w:tcPr>
          <w:p w14:paraId="50BF5A5E" w14:textId="16B31652" w:rsidR="008C14D6" w:rsidRPr="00B20F02" w:rsidRDefault="008C14D6" w:rsidP="008C14D6">
            <w:pPr>
              <w:ind w:left="161"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00" w:type="dxa"/>
            <w:vAlign w:val="bottom"/>
          </w:tcPr>
          <w:p w14:paraId="57FAAD60" w14:textId="59B75B66" w:rsidR="008C14D6" w:rsidRPr="00B20F02" w:rsidDel="00F44DAC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95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6DA24ED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39C764E6" w14:textId="163C34E2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176AC5D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</w:tcPr>
          <w:p w14:paraId="30BF3956" w14:textId="1EC584F1" w:rsidR="008C14D6" w:rsidRPr="00B20F02" w:rsidRDefault="008C14D6" w:rsidP="008C14D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3077202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3FAD816E" w14:textId="3F5C53A9" w:rsidR="008C14D6" w:rsidRPr="00B20F02" w:rsidRDefault="00DD5806" w:rsidP="00DD58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17</w:t>
            </w:r>
          </w:p>
        </w:tc>
        <w:tc>
          <w:tcPr>
            <w:tcW w:w="236" w:type="dxa"/>
          </w:tcPr>
          <w:p w14:paraId="7E4B3678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tcBorders>
              <w:bottom w:val="nil"/>
            </w:tcBorders>
            <w:vAlign w:val="bottom"/>
          </w:tcPr>
          <w:p w14:paraId="26758DCF" w14:textId="02AEEBED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 w:bidi="th-TH"/>
              </w:rPr>
              <w:t>17</w:t>
            </w:r>
          </w:p>
        </w:tc>
        <w:tc>
          <w:tcPr>
            <w:tcW w:w="236" w:type="dxa"/>
            <w:vAlign w:val="bottom"/>
          </w:tcPr>
          <w:p w14:paraId="06CE0D8D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</w:tcPr>
          <w:p w14:paraId="29EA9B69" w14:textId="30FC610F" w:rsidR="008C14D6" w:rsidRPr="00B20F02" w:rsidRDefault="008C14D6" w:rsidP="008C14D6">
            <w:pPr>
              <w:pStyle w:val="acctfourfigures"/>
              <w:tabs>
                <w:tab w:val="clear" w:pos="765"/>
                <w:tab w:val="decimal" w:pos="290"/>
                <w:tab w:val="decimal" w:pos="380"/>
              </w:tabs>
              <w:spacing w:line="240" w:lineRule="atLeast"/>
              <w:ind w:left="-700" w:right="160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F02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58E609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757DA768" w14:textId="3503FDC4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20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20F02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8C2D33" w14:textId="77777777" w:rsidR="008C14D6" w:rsidRPr="00B20F02" w:rsidRDefault="008C14D6" w:rsidP="008C14D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dxa"/>
            <w:vAlign w:val="bottom"/>
          </w:tcPr>
          <w:p w14:paraId="4CAEF76F" w14:textId="39CE3E3F" w:rsidR="008C14D6" w:rsidRPr="00B20F02" w:rsidRDefault="008C14D6" w:rsidP="008C14D6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F02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236" w:type="dxa"/>
            <w:vAlign w:val="bottom"/>
          </w:tcPr>
          <w:p w14:paraId="6F574B8B" w14:textId="77777777" w:rsidR="008C14D6" w:rsidRPr="00B20F02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4" w:type="dxa"/>
            <w:vAlign w:val="bottom"/>
          </w:tcPr>
          <w:p w14:paraId="02F9F4C2" w14:textId="29BB47B0" w:rsidR="008C14D6" w:rsidRPr="00B20F02" w:rsidDel="005765CD" w:rsidRDefault="008C14D6" w:rsidP="008C14D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B20F02">
              <w:rPr>
                <w:rFonts w:asciiTheme="majorBidi" w:hAnsiTheme="majorBidi" w:cstheme="majorBidi"/>
                <w:szCs w:val="22"/>
                <w:lang w:val="en-US"/>
              </w:rPr>
              <w:t>17</w:t>
            </w:r>
          </w:p>
        </w:tc>
      </w:tr>
    </w:tbl>
    <w:p w14:paraId="65B3AD8A" w14:textId="2B9FAEEE" w:rsidR="0062326E" w:rsidRPr="00B20F02" w:rsidRDefault="0062326E">
      <w:pPr>
        <w:rPr>
          <w:rFonts w:asciiTheme="majorBidi" w:hAnsiTheme="majorBidi" w:cstheme="majorBidi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180"/>
        <w:gridCol w:w="990"/>
        <w:gridCol w:w="180"/>
        <w:gridCol w:w="990"/>
        <w:gridCol w:w="180"/>
        <w:gridCol w:w="1080"/>
        <w:gridCol w:w="180"/>
        <w:gridCol w:w="1170"/>
      </w:tblGrid>
      <w:tr w:rsidR="00581E1D" w:rsidRPr="00B20F02" w14:paraId="4ACCE61A" w14:textId="77777777" w:rsidTr="003E7071">
        <w:tc>
          <w:tcPr>
            <w:tcW w:w="3330" w:type="dxa"/>
            <w:vMerge w:val="restart"/>
            <w:shd w:val="clear" w:color="auto" w:fill="auto"/>
            <w:vAlign w:val="bottom"/>
          </w:tcPr>
          <w:p w14:paraId="30157C13" w14:textId="4477E4A2" w:rsidR="00581E1D" w:rsidRPr="00B20F02" w:rsidRDefault="00581E1D" w:rsidP="003E707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345B91F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4DBBA65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C8A9041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81E1D" w:rsidRPr="00B20F02" w14:paraId="44AEB714" w14:textId="77777777" w:rsidTr="003E7071">
        <w:tc>
          <w:tcPr>
            <w:tcW w:w="3330" w:type="dxa"/>
            <w:vMerge/>
            <w:shd w:val="clear" w:color="auto" w:fill="auto"/>
            <w:vAlign w:val="bottom"/>
          </w:tcPr>
          <w:p w14:paraId="31A46124" w14:textId="77777777" w:rsidR="00581E1D" w:rsidRPr="00B20F02" w:rsidRDefault="00581E1D" w:rsidP="003E707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A2F78EC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A3EBD37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DCBC3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81E1D" w:rsidRPr="00B20F02" w14:paraId="01A97378" w14:textId="77777777" w:rsidTr="003E7071">
        <w:tc>
          <w:tcPr>
            <w:tcW w:w="3330" w:type="dxa"/>
            <w:shd w:val="clear" w:color="auto" w:fill="auto"/>
            <w:vAlign w:val="bottom"/>
          </w:tcPr>
          <w:p w14:paraId="7DB25FCA" w14:textId="77777777" w:rsidR="00581E1D" w:rsidRPr="00B20F02" w:rsidRDefault="00581E1D" w:rsidP="003E707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11CD4E" w14:textId="77777777" w:rsidR="00581E1D" w:rsidRPr="00B20F02" w:rsidRDefault="00581E1D" w:rsidP="003E70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8FE0C2B" w14:textId="77777777" w:rsidR="00581E1D" w:rsidRPr="00B20F02" w:rsidRDefault="00581E1D" w:rsidP="003E70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5259780" w14:textId="597E74C7" w:rsidR="00581E1D" w:rsidRPr="00B20F02" w:rsidRDefault="00581E1D" w:rsidP="003E70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E31E715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7B0BCF" w14:textId="374AA4FC" w:rsidR="00581E1D" w:rsidRPr="00B20F02" w:rsidRDefault="00581E1D" w:rsidP="003E70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A80F5B8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5F4E70" w14:textId="76A5B0D7" w:rsidR="00581E1D" w:rsidRPr="00B20F02" w:rsidRDefault="00581E1D" w:rsidP="003E70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350FA2D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9A61DF" w14:textId="77777777" w:rsidR="00581E1D" w:rsidRPr="00B20F02" w:rsidRDefault="00581E1D" w:rsidP="003E70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81E1D" w:rsidRPr="00B20F02" w14:paraId="1A345F10" w14:textId="77777777" w:rsidTr="003E7071">
        <w:tc>
          <w:tcPr>
            <w:tcW w:w="3330" w:type="dxa"/>
            <w:shd w:val="clear" w:color="auto" w:fill="auto"/>
          </w:tcPr>
          <w:p w14:paraId="5CBF72B2" w14:textId="77777777" w:rsidR="00581E1D" w:rsidRPr="00B20F02" w:rsidRDefault="00581E1D" w:rsidP="003E7071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A00808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160F965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504C4D0A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81E1D" w:rsidRPr="00B20F02" w14:paraId="658B8723" w14:textId="77777777" w:rsidTr="003E7071">
        <w:tc>
          <w:tcPr>
            <w:tcW w:w="3330" w:type="dxa"/>
            <w:shd w:val="clear" w:color="auto" w:fill="auto"/>
          </w:tcPr>
          <w:p w14:paraId="662FA7E6" w14:textId="5B358FC0" w:rsidR="00581E1D" w:rsidRPr="00B20F02" w:rsidRDefault="000C58DB" w:rsidP="003E7071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581E1D"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581E1D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4D492082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710208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67A879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6B7134E" w14:textId="77777777" w:rsidR="00581E1D" w:rsidRPr="00B20F02" w:rsidRDefault="00581E1D" w:rsidP="003E70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6C8003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577C36B" w14:textId="77777777" w:rsidR="00581E1D" w:rsidRPr="00B20F02" w:rsidRDefault="00581E1D" w:rsidP="003E70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90888E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9D3A1A0" w14:textId="77777777" w:rsidR="00581E1D" w:rsidRPr="00B20F02" w:rsidRDefault="00581E1D" w:rsidP="003E70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EC627F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1E1D" w:rsidRPr="00B20F02" w14:paraId="6290CD7F" w14:textId="77777777" w:rsidTr="003E7071">
        <w:tc>
          <w:tcPr>
            <w:tcW w:w="3330" w:type="dxa"/>
            <w:shd w:val="clear" w:color="auto" w:fill="auto"/>
          </w:tcPr>
          <w:p w14:paraId="34CC4439" w14:textId="77777777" w:rsidR="00581E1D" w:rsidRPr="00B20F02" w:rsidRDefault="00581E1D" w:rsidP="003E707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B6217E0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3AA5B3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F375C7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FFA4483" w14:textId="77777777" w:rsidR="00581E1D" w:rsidRPr="00B20F02" w:rsidRDefault="00581E1D" w:rsidP="003E70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231AC0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0C60453" w14:textId="77777777" w:rsidR="00581E1D" w:rsidRPr="00B20F02" w:rsidRDefault="00581E1D" w:rsidP="003E70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A0D66A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 w:hanging="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04EA0DB" w14:textId="77777777" w:rsidR="00581E1D" w:rsidRPr="00B20F02" w:rsidRDefault="00581E1D" w:rsidP="003E70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7DF79C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1E1D" w:rsidRPr="00B20F02" w14:paraId="05298F64" w14:textId="77777777" w:rsidTr="003E7071">
        <w:tc>
          <w:tcPr>
            <w:tcW w:w="3330" w:type="dxa"/>
            <w:shd w:val="clear" w:color="auto" w:fill="auto"/>
          </w:tcPr>
          <w:p w14:paraId="68287952" w14:textId="77777777" w:rsidR="00581E1D" w:rsidRPr="00B20F02" w:rsidRDefault="00581E1D" w:rsidP="003E7071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</w:t>
            </w:r>
          </w:p>
          <w:p w14:paraId="73C3261D" w14:textId="77777777" w:rsidR="00581E1D" w:rsidRPr="00B20F02" w:rsidRDefault="00581E1D" w:rsidP="003E7071">
            <w:pPr>
              <w:ind w:left="180" w:firstLine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209A12E2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D334C1" w14:textId="705F2A94" w:rsidR="00581E1D" w:rsidRPr="00B20F02" w:rsidDel="00E63725" w:rsidRDefault="00A23276" w:rsidP="003E707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180" w:type="dxa"/>
          </w:tcPr>
          <w:p w14:paraId="2E9BA2FC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C87358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FDA99E" w14:textId="77777777" w:rsidR="00581E1D" w:rsidRPr="00B20F02" w:rsidRDefault="00581E1D" w:rsidP="003E70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610A83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DCFD95" w14:textId="2E40D778" w:rsidR="00581E1D" w:rsidRPr="00B20F02" w:rsidRDefault="009B2513" w:rsidP="009B251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F92D98" w14:textId="77777777" w:rsidR="00581E1D" w:rsidRPr="00B20F02" w:rsidRDefault="00581E1D" w:rsidP="003E70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5712C9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 w:hanging="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F787884" w14:textId="55918280" w:rsidR="00581E1D" w:rsidRPr="00B20F02" w:rsidRDefault="009B2513" w:rsidP="009B2513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180" w:type="dxa"/>
            <w:shd w:val="clear" w:color="auto" w:fill="auto"/>
          </w:tcPr>
          <w:p w14:paraId="4BB45571" w14:textId="77777777" w:rsidR="00581E1D" w:rsidRPr="00B20F02" w:rsidRDefault="00581E1D" w:rsidP="003E70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3EA2B2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F46DEA" w14:textId="5CEFBF30" w:rsidR="00581E1D" w:rsidRPr="00B20F02" w:rsidRDefault="00A23276" w:rsidP="003E7071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</w:tr>
      <w:tr w:rsidR="00581E1D" w:rsidRPr="00B20F02" w14:paraId="3F979B4F" w14:textId="77777777" w:rsidTr="003E7071">
        <w:tc>
          <w:tcPr>
            <w:tcW w:w="3330" w:type="dxa"/>
            <w:shd w:val="clear" w:color="auto" w:fill="auto"/>
          </w:tcPr>
          <w:p w14:paraId="266E9997" w14:textId="77777777" w:rsidR="00581E1D" w:rsidRPr="00B20F02" w:rsidRDefault="00581E1D" w:rsidP="003E7071">
            <w:pPr>
              <w:tabs>
                <w:tab w:val="clear" w:pos="227"/>
                <w:tab w:val="clear" w:pos="454"/>
                <w:tab w:val="clear" w:pos="907"/>
                <w:tab w:val="left" w:pos="281"/>
                <w:tab w:val="left" w:pos="731"/>
                <w:tab w:val="left" w:pos="109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 - ตราสารทุน</w:t>
            </w:r>
          </w:p>
        </w:tc>
        <w:tc>
          <w:tcPr>
            <w:tcW w:w="1260" w:type="dxa"/>
          </w:tcPr>
          <w:p w14:paraId="7C06FA69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C19611" w14:textId="77777777" w:rsidR="00581E1D" w:rsidRPr="00B20F02" w:rsidRDefault="00581E1D" w:rsidP="003E70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A6D0D5" w14:textId="77777777" w:rsidR="00581E1D" w:rsidRPr="00B20F02" w:rsidRDefault="00581E1D" w:rsidP="003E70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A6603B" w14:textId="77777777" w:rsidR="00581E1D" w:rsidRPr="00B20F02" w:rsidRDefault="00581E1D" w:rsidP="003E7071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C6A401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8E9BC4" w14:textId="77777777" w:rsidR="00581E1D" w:rsidRPr="00B20F02" w:rsidRDefault="00581E1D" w:rsidP="003E70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FAB381" w14:textId="77777777" w:rsidR="00581E1D" w:rsidRPr="00B20F02" w:rsidRDefault="00581E1D" w:rsidP="003E70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AC514BC" w14:textId="77777777" w:rsidR="00581E1D" w:rsidRPr="00B20F02" w:rsidRDefault="00581E1D" w:rsidP="003E70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B944F7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1E1D" w:rsidRPr="00B20F02" w14:paraId="1D70ECE0" w14:textId="77777777" w:rsidTr="003E7071">
        <w:tc>
          <w:tcPr>
            <w:tcW w:w="3330" w:type="dxa"/>
            <w:shd w:val="clear" w:color="auto" w:fill="auto"/>
          </w:tcPr>
          <w:p w14:paraId="362E0EE6" w14:textId="77777777" w:rsidR="00581E1D" w:rsidRPr="00B20F02" w:rsidRDefault="00581E1D" w:rsidP="003E7071">
            <w:pPr>
              <w:tabs>
                <w:tab w:val="clear" w:pos="227"/>
                <w:tab w:val="clear" w:pos="454"/>
                <w:tab w:val="clear" w:pos="907"/>
                <w:tab w:val="left" w:pos="281"/>
                <w:tab w:val="left" w:pos="731"/>
                <w:tab w:val="left" w:pos="1091"/>
              </w:tabs>
              <w:ind w:firstLine="195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ที่ไม่อยู่ในความต้องการของตลาด</w:t>
            </w:r>
          </w:p>
        </w:tc>
        <w:tc>
          <w:tcPr>
            <w:tcW w:w="1260" w:type="dxa"/>
          </w:tcPr>
          <w:p w14:paraId="1FFE684C" w14:textId="33F1B676" w:rsidR="00581E1D" w:rsidRPr="00B20F02" w:rsidRDefault="000C58DB" w:rsidP="003E707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7DF3DDCF" w14:textId="77777777" w:rsidR="00581E1D" w:rsidRPr="00B20F02" w:rsidRDefault="00581E1D" w:rsidP="003E70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9142DE" w14:textId="77777777" w:rsidR="00581E1D" w:rsidRPr="00B20F02" w:rsidRDefault="00581E1D" w:rsidP="003E70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BEEB15" w14:textId="77777777" w:rsidR="00581E1D" w:rsidRPr="00B20F02" w:rsidRDefault="00581E1D" w:rsidP="003E7071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4D5375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876648" w14:textId="77777777" w:rsidR="00581E1D" w:rsidRPr="00B20F02" w:rsidRDefault="00581E1D" w:rsidP="003E70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6B832A" w14:textId="0368B16F" w:rsidR="00581E1D" w:rsidRPr="00B20F02" w:rsidRDefault="000C58DB" w:rsidP="003E7071">
            <w:pPr>
              <w:pStyle w:val="acctfourfigures"/>
              <w:tabs>
                <w:tab w:val="clear" w:pos="765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693D1A3" w14:textId="77777777" w:rsidR="00581E1D" w:rsidRPr="00B20F02" w:rsidRDefault="00581E1D" w:rsidP="003E70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DE47AF" w14:textId="573479ED" w:rsidR="00581E1D" w:rsidRPr="00B20F02" w:rsidRDefault="000C58DB" w:rsidP="003E707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81E1D" w:rsidRPr="00B20F02" w14:paraId="49CD123B" w14:textId="77777777" w:rsidTr="003E7071">
        <w:tc>
          <w:tcPr>
            <w:tcW w:w="3330" w:type="dxa"/>
            <w:shd w:val="clear" w:color="auto" w:fill="auto"/>
          </w:tcPr>
          <w:p w14:paraId="103C2139" w14:textId="77777777" w:rsidR="00581E1D" w:rsidRPr="00B20F02" w:rsidRDefault="00581E1D" w:rsidP="003E7071">
            <w:pPr>
              <w:tabs>
                <w:tab w:val="clear" w:pos="227"/>
                <w:tab w:val="clear" w:pos="454"/>
                <w:tab w:val="clear" w:pos="907"/>
                <w:tab w:val="left" w:pos="281"/>
                <w:tab w:val="left" w:pos="731"/>
                <w:tab w:val="left" w:pos="1091"/>
              </w:tabs>
              <w:ind w:firstLine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DD344FF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D0ADACE" w14:textId="77777777" w:rsidR="00581E1D" w:rsidRPr="00B20F02" w:rsidRDefault="00581E1D" w:rsidP="003E70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78E788" w14:textId="77777777" w:rsidR="00581E1D" w:rsidRPr="00B20F02" w:rsidRDefault="00581E1D" w:rsidP="003E707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5705F4" w14:textId="77777777" w:rsidR="00581E1D" w:rsidRPr="00B20F02" w:rsidRDefault="00581E1D" w:rsidP="003E7071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8C284B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1F2D076" w14:textId="77777777" w:rsidR="00581E1D" w:rsidRPr="00B20F02" w:rsidRDefault="00581E1D" w:rsidP="003E70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342B97" w14:textId="77777777" w:rsidR="00581E1D" w:rsidRPr="00B20F02" w:rsidRDefault="00581E1D" w:rsidP="003E7071">
            <w:pPr>
              <w:pStyle w:val="acctfourfigures"/>
              <w:tabs>
                <w:tab w:val="clear" w:pos="765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7908D6" w14:textId="77777777" w:rsidR="00581E1D" w:rsidRPr="00B20F02" w:rsidRDefault="00581E1D" w:rsidP="003E70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54D06F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81E1D" w:rsidRPr="00B20F02" w14:paraId="312D7ED3" w14:textId="77777777" w:rsidTr="003E7071">
        <w:tc>
          <w:tcPr>
            <w:tcW w:w="3330" w:type="dxa"/>
            <w:shd w:val="clear" w:color="auto" w:fill="auto"/>
          </w:tcPr>
          <w:p w14:paraId="5B414E74" w14:textId="77777777" w:rsidR="00581E1D" w:rsidRPr="00B20F02" w:rsidRDefault="00581E1D" w:rsidP="003E707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736B9CFE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72A8D9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C447F4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C091B2F" w14:textId="77777777" w:rsidR="00581E1D" w:rsidRPr="00B20F02" w:rsidRDefault="00581E1D" w:rsidP="003E70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64A5BF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4374626" w14:textId="77777777" w:rsidR="00581E1D" w:rsidRPr="00B20F02" w:rsidRDefault="00581E1D" w:rsidP="003E70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8AF304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 w:hanging="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8999C19" w14:textId="77777777" w:rsidR="00581E1D" w:rsidRPr="00B20F02" w:rsidRDefault="00581E1D" w:rsidP="003E70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063509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1E1D" w:rsidRPr="00B20F02" w14:paraId="2F0B6A2D" w14:textId="77777777" w:rsidTr="003E7071">
        <w:tc>
          <w:tcPr>
            <w:tcW w:w="3330" w:type="dxa"/>
            <w:shd w:val="clear" w:color="auto" w:fill="auto"/>
          </w:tcPr>
          <w:p w14:paraId="3967355A" w14:textId="77777777" w:rsidR="00581E1D" w:rsidRPr="00B20F02" w:rsidRDefault="00581E1D" w:rsidP="003E707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47768939" w14:textId="43990547" w:rsidR="00581E1D" w:rsidRPr="00B20F02" w:rsidDel="00E63725" w:rsidRDefault="000C58DB" w:rsidP="003E7071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581E1D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297B2D25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7FAB52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DC628C" w14:textId="77777777" w:rsidR="00581E1D" w:rsidRPr="00B20F02" w:rsidRDefault="00581E1D" w:rsidP="003E70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BD7524" w14:textId="45EFBAE5" w:rsidR="00581E1D" w:rsidRPr="00B20F02" w:rsidRDefault="000C58DB" w:rsidP="003E707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581E1D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43CF93" w14:textId="77777777" w:rsidR="00581E1D" w:rsidRPr="00B20F02" w:rsidRDefault="00581E1D" w:rsidP="003E70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7F3105" w14:textId="77777777" w:rsidR="00581E1D" w:rsidRPr="00B20F02" w:rsidRDefault="00581E1D" w:rsidP="003E7071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right="11" w:hanging="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882E8A" w14:textId="77777777" w:rsidR="00581E1D" w:rsidRPr="00B20F02" w:rsidRDefault="00581E1D" w:rsidP="003E70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6E0D93" w14:textId="26D8B0AF" w:rsidR="00581E1D" w:rsidRPr="00B20F02" w:rsidRDefault="000C58DB" w:rsidP="003E7071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581E1D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657</w:t>
            </w:r>
          </w:p>
        </w:tc>
      </w:tr>
    </w:tbl>
    <w:p w14:paraId="069A86A8" w14:textId="77777777" w:rsidR="00C06F1A" w:rsidRPr="00B20F02" w:rsidRDefault="00C06F1A" w:rsidP="00194BC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B55D9E9" w14:textId="3A1BD9FE" w:rsidR="00194BCB" w:rsidRPr="00B20F02" w:rsidRDefault="00C06F1A" w:rsidP="00194BCB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sz w:val="30"/>
          <w:szCs w:val="30"/>
        </w:rPr>
      </w:pPr>
      <w:r w:rsidRPr="00B20F02">
        <w:rPr>
          <w:rFonts w:ascii="Angsana New" w:hAnsi="Angsana New"/>
          <w:b/>
          <w:sz w:val="30"/>
          <w:szCs w:val="30"/>
          <w:cs/>
          <w:lang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5986AC14" w14:textId="77777777" w:rsidR="00C06F1A" w:rsidRPr="00B20F02" w:rsidRDefault="00C06F1A" w:rsidP="00194BC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874"/>
      </w:tblGrid>
      <w:tr w:rsidR="005539FD" w:rsidRPr="00B20F02" w14:paraId="0356125A" w14:textId="77777777" w:rsidTr="00B97A8C">
        <w:trPr>
          <w:tblHeader/>
        </w:trPr>
        <w:tc>
          <w:tcPr>
            <w:tcW w:w="2430" w:type="dxa"/>
            <w:hideMark/>
          </w:tcPr>
          <w:p w14:paraId="507FBB12" w14:textId="77777777" w:rsidR="005539FD" w:rsidRPr="00B20F02" w:rsidRDefault="005539FD" w:rsidP="000D718D">
            <w:pPr>
              <w:pStyle w:val="block"/>
              <w:tabs>
                <w:tab w:val="left" w:pos="227"/>
                <w:tab w:val="left" w:pos="454"/>
                <w:tab w:val="left" w:pos="7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9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</w:tcPr>
          <w:p w14:paraId="4F387A7A" w14:textId="77777777" w:rsidR="005539FD" w:rsidRPr="00B20F02" w:rsidRDefault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6874" w:type="dxa"/>
            <w:hideMark/>
          </w:tcPr>
          <w:p w14:paraId="44BF8B76" w14:textId="77777777" w:rsidR="005539FD" w:rsidRPr="00B20F02" w:rsidRDefault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5539FD" w:rsidRPr="00B20F02" w14:paraId="4BD34426" w14:textId="77777777" w:rsidTr="00B97A8C">
        <w:tc>
          <w:tcPr>
            <w:tcW w:w="2430" w:type="dxa"/>
          </w:tcPr>
          <w:p w14:paraId="3269C227" w14:textId="747C1F28" w:rsidR="005539FD" w:rsidRPr="00B20F02" w:rsidRDefault="005539F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อนุพันธ์</w:t>
            </w:r>
          </w:p>
        </w:tc>
        <w:tc>
          <w:tcPr>
            <w:tcW w:w="236" w:type="dxa"/>
          </w:tcPr>
          <w:p w14:paraId="1E4A2D95" w14:textId="77777777" w:rsidR="005539FD" w:rsidRPr="00B20F02" w:rsidRDefault="005539F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874" w:type="dxa"/>
          </w:tcPr>
          <w:p w14:paraId="1EC377AF" w14:textId="14624D7D" w:rsidR="005539FD" w:rsidRPr="00B20F02" w:rsidRDefault="005539F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 xml:space="preserve">การกำหนดราคาสัญญาซื้อขายล่วงหน้า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5539FD" w:rsidRPr="00B20F02" w14:paraId="6617FB80" w14:textId="77777777" w:rsidTr="00B97A8C">
        <w:tc>
          <w:tcPr>
            <w:tcW w:w="2430" w:type="dxa"/>
          </w:tcPr>
          <w:p w14:paraId="5E8F0E02" w14:textId="06E36CEF" w:rsidR="005539FD" w:rsidRPr="00B20F02" w:rsidRDefault="005539F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หุ้นกู้</w:t>
            </w:r>
          </w:p>
        </w:tc>
        <w:tc>
          <w:tcPr>
            <w:tcW w:w="236" w:type="dxa"/>
          </w:tcPr>
          <w:p w14:paraId="31193CB7" w14:textId="77777777" w:rsidR="005539FD" w:rsidRPr="00B20F02" w:rsidRDefault="005539F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874" w:type="dxa"/>
          </w:tcPr>
          <w:p w14:paraId="303B1817" w14:textId="1933FE7D" w:rsidR="005539FD" w:rsidRPr="00B20F02" w:rsidRDefault="000B4D2B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อ้างอิงจากราคาซื้อขายที่ประกาศอยู่ในตลาดหุ้นกู้ที่มีการซื้อขายในประเทศไทย โดยใช้ราคาปิด ณ วันสิ้นรอบระยะเวลารายงาน</w:t>
            </w:r>
          </w:p>
        </w:tc>
      </w:tr>
      <w:tr w:rsidR="00FE6FAD" w:rsidRPr="00B20F02" w14:paraId="10272870" w14:textId="77777777" w:rsidTr="00B97A8C">
        <w:tc>
          <w:tcPr>
            <w:tcW w:w="2430" w:type="dxa"/>
          </w:tcPr>
          <w:p w14:paraId="389E1C51" w14:textId="1F8E1942" w:rsidR="00FE6FAD" w:rsidRPr="00B20F02" w:rsidRDefault="00FE6FA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</w:tcPr>
          <w:p w14:paraId="24B12718" w14:textId="77777777" w:rsidR="00FE6FAD" w:rsidRPr="00B20F02" w:rsidRDefault="00FE6FA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874" w:type="dxa"/>
          </w:tcPr>
          <w:p w14:paraId="3B358B20" w14:textId="54220D02" w:rsidR="00FE6FAD" w:rsidRPr="00B20F02" w:rsidDel="000B4D2B" w:rsidRDefault="00FE6FA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การคิดลดกระแสเงินสด โดยใช้แบบจำลองโดยใช้ข้อมูลที่หาได้จากตลาด</w:t>
            </w:r>
            <w:r w:rsidR="00DB4EC1" w:rsidRPr="00B20F02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br/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eastAsia="en-GB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Observable Market Data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eastAsia="en-GB" w:bidi="th-TH"/>
              </w:rPr>
              <w:t xml:space="preserve">) </w:t>
            </w:r>
          </w:p>
        </w:tc>
      </w:tr>
      <w:tr w:rsidR="005539FD" w:rsidRPr="00B20F02" w14:paraId="2492B758" w14:textId="77777777" w:rsidTr="00B97A8C">
        <w:tc>
          <w:tcPr>
            <w:tcW w:w="2430" w:type="dxa"/>
            <w:hideMark/>
          </w:tcPr>
          <w:p w14:paraId="6CCC9814" w14:textId="47F57D6C" w:rsidR="005539FD" w:rsidRPr="00B20F02" w:rsidRDefault="005539F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มูลค่ายุติธรรมผ่านกำไรขาดทุนเบ็ดเสร็จอื่น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2562</w:t>
            </w:r>
            <w:r w:rsidRPr="00B20F02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: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เงินลงทุนเผื่อขาย)</w:t>
            </w:r>
          </w:p>
        </w:tc>
        <w:tc>
          <w:tcPr>
            <w:tcW w:w="236" w:type="dxa"/>
          </w:tcPr>
          <w:p w14:paraId="7FF32362" w14:textId="77777777" w:rsidR="005539FD" w:rsidRPr="00B20F02" w:rsidRDefault="005539F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874" w:type="dxa"/>
            <w:hideMark/>
          </w:tcPr>
          <w:p w14:paraId="2DA16B00" w14:textId="77777777" w:rsidR="005539FD" w:rsidRPr="00B20F02" w:rsidRDefault="005539FD" w:rsidP="005539F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มูลค่าสินทรัพย์สุทธิ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ณ วันที่รายงาน</w:t>
            </w:r>
          </w:p>
        </w:tc>
      </w:tr>
    </w:tbl>
    <w:p w14:paraId="0572D423" w14:textId="45AFB4C0" w:rsidR="00E27813" w:rsidRPr="00B20F02" w:rsidRDefault="00E27813" w:rsidP="00194BC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93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1"/>
        <w:gridCol w:w="2372"/>
        <w:gridCol w:w="231"/>
        <w:gridCol w:w="1738"/>
        <w:gridCol w:w="236"/>
        <w:gridCol w:w="2540"/>
      </w:tblGrid>
      <w:tr w:rsidR="0073370E" w:rsidRPr="00B20F02" w14:paraId="143BF22E" w14:textId="77777777" w:rsidTr="00B97A8C">
        <w:tc>
          <w:tcPr>
            <w:tcW w:w="1980" w:type="dxa"/>
            <w:hideMark/>
          </w:tcPr>
          <w:p w14:paraId="420107B0" w14:textId="77777777" w:rsidR="0073370E" w:rsidRPr="00B20F02" w:rsidRDefault="0073370E" w:rsidP="00B97A8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" w:right="-108" w:firstLine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1" w:type="dxa"/>
          </w:tcPr>
          <w:p w14:paraId="3C90C9CC" w14:textId="77777777" w:rsidR="0073370E" w:rsidRPr="00B20F02" w:rsidRDefault="0073370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372" w:type="dxa"/>
            <w:hideMark/>
          </w:tcPr>
          <w:p w14:paraId="199A6F4D" w14:textId="77777777" w:rsidR="0073370E" w:rsidRPr="00B20F02" w:rsidRDefault="0073370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  <w:tc>
          <w:tcPr>
            <w:tcW w:w="231" w:type="dxa"/>
          </w:tcPr>
          <w:p w14:paraId="54ACAECB" w14:textId="77777777" w:rsidR="0073370E" w:rsidRPr="00B20F02" w:rsidRDefault="0073370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738" w:type="dxa"/>
            <w:hideMark/>
          </w:tcPr>
          <w:p w14:paraId="7FBA8912" w14:textId="77777777" w:rsidR="0073370E" w:rsidRPr="00B20F02" w:rsidRDefault="0073370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ข้อมูลที่ไม่สามารถสังเกตได้</w:t>
            </w:r>
          </w:p>
          <w:p w14:paraId="322963E3" w14:textId="77777777" w:rsidR="0073370E" w:rsidRPr="00B20F02" w:rsidRDefault="0073370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ที่มีนัยสำคัญ</w:t>
            </w:r>
          </w:p>
        </w:tc>
        <w:tc>
          <w:tcPr>
            <w:tcW w:w="236" w:type="dxa"/>
          </w:tcPr>
          <w:p w14:paraId="78E9C81D" w14:textId="77777777" w:rsidR="0073370E" w:rsidRPr="00B20F02" w:rsidRDefault="0073370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540" w:type="dxa"/>
            <w:hideMark/>
          </w:tcPr>
          <w:p w14:paraId="3BAEF9C5" w14:textId="77777777" w:rsidR="0073370E" w:rsidRPr="00B20F02" w:rsidRDefault="0073370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ความสัมพันธ์ระหว่าง</w:t>
            </w:r>
          </w:p>
          <w:p w14:paraId="42B0D082" w14:textId="77777777" w:rsidR="0073370E" w:rsidRPr="00B20F02" w:rsidRDefault="0073370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3370E" w:rsidRPr="00B20F02" w14:paraId="589B04E7" w14:textId="77777777" w:rsidTr="00B97A8C">
        <w:tc>
          <w:tcPr>
            <w:tcW w:w="1980" w:type="dxa"/>
            <w:hideMark/>
          </w:tcPr>
          <w:p w14:paraId="1F46C4BB" w14:textId="30094B17" w:rsidR="0073370E" w:rsidRPr="00B20F02" w:rsidRDefault="0073370E" w:rsidP="00B97A8C">
            <w:pPr>
              <w:pStyle w:val="block"/>
              <w:spacing w:line="240" w:lineRule="auto"/>
              <w:ind w:left="159" w:right="-108" w:hanging="180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เงินลงทุนระยะยาวอื่น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ในตราสารทุนที่ไม่อยู่ในความต้องการของตลาด</w:t>
            </w:r>
          </w:p>
        </w:tc>
        <w:tc>
          <w:tcPr>
            <w:tcW w:w="231" w:type="dxa"/>
          </w:tcPr>
          <w:p w14:paraId="78F5EF5B" w14:textId="77777777" w:rsidR="0073370E" w:rsidRPr="00B20F02" w:rsidRDefault="0073370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72" w:type="dxa"/>
            <w:hideMark/>
          </w:tcPr>
          <w:p w14:paraId="0DEC6375" w14:textId="673FCE1A" w:rsidR="0073370E" w:rsidRPr="00B20F02" w:rsidRDefault="0073370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มูลค่าสินทรัพย์สุทธิ</w:t>
            </w:r>
            <w:r w:rsidR="00DB4EC1" w:rsidRPr="00B20F02"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  <w:t xml:space="preserve"> </w:t>
            </w:r>
            <w:r w:rsidR="00DB4EC1"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br/>
              <w:t xml:space="preserve">   ณ วันที่รายงาน</w:t>
            </w:r>
          </w:p>
        </w:tc>
        <w:tc>
          <w:tcPr>
            <w:tcW w:w="231" w:type="dxa"/>
          </w:tcPr>
          <w:p w14:paraId="40B03A79" w14:textId="77777777" w:rsidR="0073370E" w:rsidRPr="00B20F02" w:rsidRDefault="0073370E" w:rsidP="00D646E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738" w:type="dxa"/>
            <w:hideMark/>
          </w:tcPr>
          <w:p w14:paraId="4F779E05" w14:textId="64FF5EFB" w:rsidR="0073370E" w:rsidRPr="00B20F02" w:rsidRDefault="00DB4EC1" w:rsidP="00D646E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มูลค่าสินทรัพย์สุทธิ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br/>
              <w:t xml:space="preserve">   ณ วันที่รายงาน</w:t>
            </w:r>
          </w:p>
        </w:tc>
        <w:tc>
          <w:tcPr>
            <w:tcW w:w="236" w:type="dxa"/>
          </w:tcPr>
          <w:p w14:paraId="3AF60234" w14:textId="77777777" w:rsidR="0073370E" w:rsidRPr="00B20F02" w:rsidRDefault="0073370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540" w:type="dxa"/>
            <w:hideMark/>
          </w:tcPr>
          <w:p w14:paraId="249DE65B" w14:textId="33EBAC9C" w:rsidR="0073370E" w:rsidRPr="00B20F02" w:rsidRDefault="00DB4EC1" w:rsidP="00D646E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9" w:hanging="12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มูลค่าของเงินลงทุนจะเพิ่มขึ้น 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eastAsia="en-GB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ลดลง) หากมูลค่าสินทรัพย์สุทธิเพิ่มขึ้น 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eastAsia="en-GB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ลดลง)</w:t>
            </w:r>
          </w:p>
        </w:tc>
      </w:tr>
    </w:tbl>
    <w:p w14:paraId="60F7B0C5" w14:textId="51674B1E" w:rsidR="00B30847" w:rsidRPr="00B20F02" w:rsidRDefault="00B30847" w:rsidP="00794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="Angsana New" w:hAnsi="Angsana New"/>
          <w:b/>
          <w:sz w:val="30"/>
          <w:szCs w:val="30"/>
          <w:lang w:val="en-GB" w:bidi="ar-SA"/>
        </w:rPr>
      </w:pPr>
    </w:p>
    <w:p w14:paraId="02B9A41B" w14:textId="707CBD05" w:rsidR="00794FA2" w:rsidRPr="00B20F02" w:rsidRDefault="00794FA2" w:rsidP="00794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="Angsana New" w:hAnsi="Angsana New"/>
          <w:b/>
          <w:sz w:val="30"/>
          <w:szCs w:val="30"/>
          <w:lang w:val="en-GB"/>
        </w:rPr>
      </w:pPr>
      <w:r w:rsidRPr="00B20F02">
        <w:rPr>
          <w:rFonts w:ascii="Angsana New" w:hAnsi="Angsana New"/>
          <w:b/>
          <w:sz w:val="30"/>
          <w:szCs w:val="30"/>
          <w:cs/>
          <w:lang w:val="en-GB"/>
        </w:rPr>
        <w:t>มูลค่ายุติธรรมของเงิน</w:t>
      </w:r>
      <w:r w:rsidRPr="00B20F02">
        <w:rPr>
          <w:rFonts w:ascii="Angsana New" w:hAnsi="Angsana New" w:hint="cs"/>
          <w:b/>
          <w:sz w:val="30"/>
          <w:szCs w:val="30"/>
          <w:cs/>
          <w:lang w:val="en-GB"/>
        </w:rPr>
        <w:t>ให้กู้ระยะยาวกับกิจการที่เกี่ยวข้องกัน เงินกู้ระยะยาวจากสถาบันทางการเงิน และหนี้อื่นไม่หมุนเวียนอื่น</w:t>
      </w:r>
      <w:r w:rsidRPr="00B20F02">
        <w:rPr>
          <w:rFonts w:ascii="Angsana New" w:hAnsi="Angsana New"/>
          <w:b/>
          <w:sz w:val="30"/>
          <w:szCs w:val="30"/>
          <w:cs/>
          <w:lang w:val="en-GB"/>
        </w:rPr>
        <w:t>วัดมูลค่าด้วยราคาทุนตัดจำหน่ายคำนวณโดยใช้วิธีคิดลดกระแสเงินสด</w:t>
      </w:r>
    </w:p>
    <w:p w14:paraId="7C6C5D2D" w14:textId="643F8AFF" w:rsidR="00794FA2" w:rsidRPr="00B20F02" w:rsidRDefault="00794FA2" w:rsidP="00794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74C43804" w14:textId="26A5FA6D" w:rsidR="00794FA2" w:rsidRPr="00B20F02" w:rsidRDefault="00794FA2" w:rsidP="00794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4884DC92" w14:textId="77777777" w:rsidR="00794FA2" w:rsidRPr="00B20F02" w:rsidRDefault="00794FA2" w:rsidP="00794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="Angsana New" w:hAnsi="Angsana New"/>
          <w:b/>
          <w:sz w:val="30"/>
          <w:szCs w:val="30"/>
          <w:lang w:val="en-GB" w:bidi="ar-SA"/>
        </w:rPr>
      </w:pPr>
    </w:p>
    <w:p w14:paraId="7215F449" w14:textId="6BB87959" w:rsidR="002B1CD1" w:rsidRPr="00B20F02" w:rsidRDefault="00D85E12" w:rsidP="00D85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0F02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(</w:t>
      </w:r>
      <w:r w:rsidR="004C2BC6"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B20F02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)      </w:t>
      </w:r>
      <w:r w:rsidR="002B1CD1"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F4985F6" w14:textId="77777777" w:rsidR="002B1CD1" w:rsidRPr="00B20F02" w:rsidRDefault="002B1CD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A50881" w14:textId="23B4B75E" w:rsidR="00B4747B" w:rsidRPr="00B20F02" w:rsidRDefault="00B4747B" w:rsidP="00B4747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20442A69" w14:textId="77777777" w:rsidR="00B4747B" w:rsidRPr="00B20F02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278DB7" w14:textId="5162517A" w:rsidR="00794FA2" w:rsidRPr="00B20F02" w:rsidRDefault="00794FA2" w:rsidP="00794FA2">
      <w:pPr>
        <w:tabs>
          <w:tab w:val="clear" w:pos="454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r w:rsidRPr="00B20F0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20F02">
        <w:rPr>
          <w:rFonts w:asciiTheme="majorBidi" w:hAnsiTheme="majorBidi" w:cstheme="majorBidi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Pr="00B20F0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F747AD4" w14:textId="77777777" w:rsidR="00794FA2" w:rsidRPr="00B20F02" w:rsidRDefault="00794FA2" w:rsidP="00794FA2">
      <w:pPr>
        <w:tabs>
          <w:tab w:val="clear" w:pos="227"/>
          <w:tab w:val="clear" w:pos="454"/>
          <w:tab w:val="left" w:pos="81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298C639" w14:textId="4BF1B967" w:rsidR="00794FA2" w:rsidRPr="00B20F02" w:rsidRDefault="00794FA2" w:rsidP="00794FA2">
      <w:pPr>
        <w:tabs>
          <w:tab w:val="clear" w:pos="454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</w:t>
      </w:r>
      <w:r w:rsidRPr="00B20F0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20F02">
        <w:rPr>
          <w:rFonts w:asciiTheme="majorBidi" w:hAnsiTheme="majorBidi" w:cstheme="majorBidi"/>
          <w:sz w:val="30"/>
          <w:szCs w:val="30"/>
          <w:cs/>
        </w:rPr>
        <w:t>จัดทำขึ้นเพื่อระบุและวิเคราะห์ความเสี่ยงที่</w:t>
      </w:r>
      <w:r w:rsidRPr="00B20F0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20F02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B20F0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20F02">
        <w:rPr>
          <w:rFonts w:asciiTheme="majorBidi" w:hAnsiTheme="majorBidi"/>
          <w:sz w:val="30"/>
          <w:szCs w:val="30"/>
          <w:cs/>
        </w:rPr>
        <w:t xml:space="preserve">  </w:t>
      </w:r>
      <w:r w:rsidRPr="00B20F02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9F93CD1" w14:textId="77777777" w:rsidR="00794FA2" w:rsidRPr="00B20F02" w:rsidRDefault="00794FA2" w:rsidP="00794FA2">
      <w:pPr>
        <w:tabs>
          <w:tab w:val="clear" w:pos="454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9EFC0A" w14:textId="6067FE04" w:rsidR="00794FA2" w:rsidRPr="00B20F02" w:rsidRDefault="00794FA2" w:rsidP="00794FA2">
      <w:pPr>
        <w:tabs>
          <w:tab w:val="clear" w:pos="454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Pr="00B20F0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20F02">
        <w:rPr>
          <w:rFonts w:asciiTheme="majorBidi" w:hAnsiTheme="majorBidi" w:cstheme="majorBidi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B20F0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20F02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Pr="00B20F0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20F02">
        <w:rPr>
          <w:rFonts w:asciiTheme="majorBidi" w:hAnsiTheme="majorBidi" w:cstheme="majorBidi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</w:t>
      </w:r>
      <w:r w:rsidR="00FA2BF0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และจะรายงานผลที่ได้ต่อคณะกรรมการตรวจสอบ</w:t>
      </w:r>
    </w:p>
    <w:p w14:paraId="5A9F4117" w14:textId="77777777" w:rsidR="00A3392F" w:rsidRPr="00B20F02" w:rsidRDefault="00A3392F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DA23CF2" w14:textId="5A34CFF3" w:rsidR="00B4747B" w:rsidRPr="00B20F02" w:rsidRDefault="00A3392F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B4747B"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681873"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="00B4747B"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B4747B"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ความเสี่ยงด้านเครดิต</w:t>
      </w:r>
      <w:r w:rsidR="00B4747B" w:rsidRPr="00B20F0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4090074" w14:textId="77777777" w:rsidR="00B4747B" w:rsidRPr="00B20F02" w:rsidRDefault="00B4747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635B99" w14:textId="096716DC" w:rsidR="00B4747B" w:rsidRPr="00B20F02" w:rsidRDefault="00B4747B" w:rsidP="00B4747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52E4A700" w14:textId="77777777" w:rsidR="00794FA2" w:rsidRPr="00B20F02" w:rsidRDefault="00794FA2" w:rsidP="00B4747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A6B511" w14:textId="32482F06" w:rsidR="00B4747B" w:rsidRPr="00B20F02" w:rsidRDefault="00B4747B" w:rsidP="00B4747B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="00681873" w:rsidRPr="00B20F02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B20F0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B20F0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)</w:t>
      </w: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 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187D4956" w14:textId="77777777" w:rsidR="00B4747B" w:rsidRPr="00B20F02" w:rsidRDefault="00B4747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9731AE5" w14:textId="485ABE1B" w:rsidR="00B4747B" w:rsidRPr="00B20F02" w:rsidRDefault="00B4747B" w:rsidP="00B4747B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</w:t>
      </w:r>
      <w:r w:rsidR="000D718D">
        <w:rPr>
          <w:rFonts w:asciiTheme="majorBidi" w:hAnsiTheme="majorBidi" w:cstheme="majorBidi"/>
          <w:sz w:val="30"/>
          <w:szCs w:val="30"/>
          <w:cs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55ED9B8B" w14:textId="5A3E6204" w:rsidR="00B4747B" w:rsidRPr="00B20F02" w:rsidRDefault="00B4747B" w:rsidP="00B4747B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D34425" w:rsidRPr="00B20F02">
        <w:rPr>
          <w:rFonts w:asciiTheme="majorBidi" w:hAnsiTheme="majorBidi" w:cstheme="majorBidi"/>
          <w:sz w:val="30"/>
          <w:szCs w:val="30"/>
          <w:cs/>
        </w:rPr>
        <w:t>ทางการค้า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ในการชำระเงินและการส่งสินค้า </w:t>
      </w:r>
    </w:p>
    <w:p w14:paraId="1775141E" w14:textId="77777777" w:rsidR="00B4747B" w:rsidRPr="00B20F02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D279EF" w14:textId="62ACA9CD" w:rsidR="00035FD6" w:rsidRPr="00B20F02" w:rsidRDefault="00035FD6" w:rsidP="00035FD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0C58DB" w:rsidRPr="00B20F02">
        <w:rPr>
          <w:rFonts w:asciiTheme="majorBidi" w:hAnsiTheme="majorBidi" w:cstheme="majorBidi"/>
          <w:sz w:val="30"/>
          <w:szCs w:val="30"/>
        </w:rPr>
        <w:t>3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8" w:name="_Hlk59433075"/>
      <w:r w:rsidRPr="00B20F02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      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 ด้านเครดิตที่คล้ายคลึงกัน</w:t>
      </w:r>
      <w:bookmarkEnd w:id="8"/>
      <w:r w:rsidRPr="00B20F02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</w:t>
      </w:r>
      <w:r w:rsidR="00FA2BF0" w:rsidRPr="00B20F02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มีต่อสภาวะเศรษฐกิจตลอดอายุที่คาดการณ์ไว้ของลูกหนี้ </w:t>
      </w:r>
    </w:p>
    <w:p w14:paraId="3F9CB984" w14:textId="77777777" w:rsidR="00035FD6" w:rsidRPr="00B20F02" w:rsidRDefault="00035FD6" w:rsidP="00035FD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85C1CF" w14:textId="638FF5AD" w:rsidR="00035FD6" w:rsidRPr="00B20F02" w:rsidRDefault="00035FD6" w:rsidP="00035FD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794FA2" w:rsidRPr="00B20F02">
        <w:rPr>
          <w:rFonts w:asciiTheme="majorBidi" w:hAnsiTheme="majorBidi" w:cstheme="majorBidi"/>
          <w:sz w:val="30"/>
          <w:szCs w:val="30"/>
        </w:rPr>
        <w:t>8</w:t>
      </w:r>
    </w:p>
    <w:p w14:paraId="07A11AF8" w14:textId="4A94472D" w:rsidR="002D6C56" w:rsidRPr="00B20F02" w:rsidRDefault="002D6C56" w:rsidP="007861BF">
      <w:pPr>
        <w:tabs>
          <w:tab w:val="clear" w:pos="907"/>
          <w:tab w:val="left" w:pos="1080"/>
          <w:tab w:val="left" w:pos="126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9175E4" w14:textId="73B9A454" w:rsidR="002D6C56" w:rsidRPr="00B20F02" w:rsidRDefault="002D6C56" w:rsidP="002D6C56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B20F02">
        <w:rPr>
          <w:rFonts w:asciiTheme="majorBidi" w:hAnsiTheme="majorBidi"/>
          <w:sz w:val="30"/>
          <w:szCs w:val="30"/>
          <w:cs/>
          <w:lang w:bidi="th-TH"/>
        </w:rPr>
        <w:t>(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B20F02">
        <w:rPr>
          <w:rFonts w:asciiTheme="majorBidi" w:hAnsiTheme="majorBidi"/>
          <w:sz w:val="30"/>
          <w:szCs w:val="30"/>
          <w:cs/>
          <w:lang w:bidi="th-TH"/>
        </w:rPr>
        <w:t>.</w:t>
      </w:r>
      <w:r w:rsidR="000C58DB" w:rsidRPr="00B20F0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B20F02">
        <w:rPr>
          <w:rFonts w:asciiTheme="majorBidi" w:hAnsiTheme="majorBidi"/>
          <w:sz w:val="30"/>
          <w:szCs w:val="30"/>
          <w:cs/>
          <w:lang w:bidi="th-TH"/>
        </w:rPr>
        <w:t>.</w:t>
      </w:r>
      <w:r w:rsidR="000C58DB" w:rsidRPr="00B20F02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B20F02">
        <w:rPr>
          <w:rFonts w:asciiTheme="majorBidi" w:hAnsiTheme="majorBidi"/>
          <w:sz w:val="30"/>
          <w:szCs w:val="30"/>
          <w:cs/>
          <w:lang w:bidi="th-TH"/>
        </w:rPr>
        <w:t>)</w:t>
      </w:r>
      <w:r w:rsidR="000A2176" w:rsidRPr="00B20F02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lang w:bidi="th-TH"/>
        </w:rPr>
        <w:tab/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 และอนุพันธ์</w:t>
      </w:r>
    </w:p>
    <w:p w14:paraId="771EA64D" w14:textId="49C02EBA" w:rsidR="00EF08F8" w:rsidRPr="00B20F02" w:rsidRDefault="002D6C56" w:rsidP="00FA2BF0">
      <w:pPr>
        <w:pStyle w:val="block"/>
        <w:tabs>
          <w:tab w:val="left" w:pos="1530"/>
        </w:tabs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B20F02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6CCD6B36" w14:textId="77777777" w:rsidR="00CA635D" w:rsidRPr="00B20F02" w:rsidRDefault="00CA635D" w:rsidP="00CA635D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47AC436B" w14:textId="04DB9A0C" w:rsidR="00B4747B" w:rsidRPr="00B20F02" w:rsidRDefault="00B4747B" w:rsidP="00B4747B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010A79"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ความเสี่ยงด้านสภาพคล่อง</w:t>
      </w:r>
      <w:r w:rsidRPr="00B20F02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36A3494C" w14:textId="77777777" w:rsidR="00B4747B" w:rsidRPr="00B20F02" w:rsidRDefault="00B4747B" w:rsidP="0050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8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3FB1E4" w14:textId="242059CC" w:rsidR="00B4747B" w:rsidRPr="00B20F02" w:rsidRDefault="00B4747B" w:rsidP="00B4747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73984407" w14:textId="77777777" w:rsidR="00AB7C56" w:rsidRPr="00B20F02" w:rsidRDefault="00AB7C56" w:rsidP="0050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2550C96" w14:textId="1F96E810" w:rsidR="00DD70AF" w:rsidRPr="00B20F02" w:rsidRDefault="00B4747B" w:rsidP="00CA635D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 </w:t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28"/>
        <w:gridCol w:w="1080"/>
        <w:gridCol w:w="180"/>
        <w:gridCol w:w="1170"/>
        <w:gridCol w:w="180"/>
        <w:gridCol w:w="1172"/>
        <w:gridCol w:w="180"/>
        <w:gridCol w:w="1080"/>
        <w:gridCol w:w="187"/>
        <w:gridCol w:w="1073"/>
      </w:tblGrid>
      <w:tr w:rsidR="00DD70AF" w:rsidRPr="00B20F02" w14:paraId="6193DE3E" w14:textId="77777777" w:rsidTr="00794FA2">
        <w:trPr>
          <w:cantSplit/>
          <w:trHeight w:val="113"/>
          <w:tblHeader/>
        </w:trPr>
        <w:tc>
          <w:tcPr>
            <w:tcW w:w="4588" w:type="dxa"/>
            <w:gridSpan w:val="3"/>
            <w:shd w:val="clear" w:color="auto" w:fill="auto"/>
            <w:vAlign w:val="bottom"/>
          </w:tcPr>
          <w:p w14:paraId="26DE6942" w14:textId="77777777" w:rsidR="00DD70AF" w:rsidRPr="00B20F02" w:rsidRDefault="00DD70AF" w:rsidP="00315C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3D78E271" w14:textId="77777777" w:rsidR="00DD70AF" w:rsidRPr="00B20F02" w:rsidRDefault="00DD70AF" w:rsidP="00315C0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D70AF" w:rsidRPr="00B20F02" w14:paraId="61D17A08" w14:textId="77777777" w:rsidTr="00794FA2">
        <w:trPr>
          <w:cantSplit/>
          <w:trHeight w:val="364"/>
          <w:tblHeader/>
        </w:trPr>
        <w:tc>
          <w:tcPr>
            <w:tcW w:w="3328" w:type="dxa"/>
            <w:shd w:val="clear" w:color="auto" w:fill="auto"/>
            <w:vAlign w:val="bottom"/>
          </w:tcPr>
          <w:p w14:paraId="00C1DE86" w14:textId="77777777" w:rsidR="00DD70AF" w:rsidRPr="00B20F02" w:rsidRDefault="00DD70AF" w:rsidP="00315C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8260AC" w14:textId="77777777" w:rsidR="00DD70AF" w:rsidRPr="00B20F02" w:rsidRDefault="00DD70AF" w:rsidP="00315C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C35D7C" w14:textId="77777777" w:rsidR="00DD70AF" w:rsidRPr="00B20F02" w:rsidRDefault="00DD70AF" w:rsidP="00315C0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5DE62976" w14:textId="55287E9D" w:rsidR="00DD70AF" w:rsidRPr="00B20F02" w:rsidRDefault="00010A79" w:rsidP="00315C0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กระแสเงินสดตามสัญญา</w:t>
            </w:r>
          </w:p>
        </w:tc>
      </w:tr>
      <w:tr w:rsidR="002F4EE7" w:rsidRPr="00B20F02" w14:paraId="5B3C3982" w14:textId="77777777" w:rsidTr="00794FA2">
        <w:trPr>
          <w:cantSplit/>
          <w:trHeight w:val="364"/>
          <w:tblHeader/>
        </w:trPr>
        <w:tc>
          <w:tcPr>
            <w:tcW w:w="3328" w:type="dxa"/>
            <w:shd w:val="clear" w:color="auto" w:fill="auto"/>
            <w:vAlign w:val="bottom"/>
          </w:tcPr>
          <w:p w14:paraId="3C43651D" w14:textId="77777777" w:rsidR="002F4EE7" w:rsidRPr="00B20F02" w:rsidRDefault="002F4EE7" w:rsidP="002F4EE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08AEC12" w14:textId="0CCF3EE7" w:rsidR="002F4EE7" w:rsidRPr="00B20F02" w:rsidRDefault="00006B36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0" w:type="dxa"/>
            <w:shd w:val="clear" w:color="auto" w:fill="auto"/>
          </w:tcPr>
          <w:p w14:paraId="6C8F1C8B" w14:textId="77777777" w:rsidR="002F4EE7" w:rsidRPr="00B20F02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46EE91" w14:textId="77777777" w:rsidR="002F4EE7" w:rsidRPr="00B20F02" w:rsidRDefault="002F4EE7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13B0F9C" w14:textId="77777777" w:rsidR="002F4EE7" w:rsidRPr="00B20F02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1D2B2D5" w14:textId="6F7B41CB" w:rsidR="002F4EE7" w:rsidRPr="00B20F02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5B236314" w14:textId="77777777" w:rsidR="002F4EE7" w:rsidRPr="00B20F02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9CDDF7" w14:textId="77777777" w:rsidR="002F4EE7" w:rsidRPr="00B20F02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57FC358E" w14:textId="77777777" w:rsidR="002F4EE7" w:rsidRPr="00B20F02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19F66ED" w14:textId="77777777" w:rsidR="002F4EE7" w:rsidRPr="00B20F02" w:rsidRDefault="002F4EE7" w:rsidP="002F4EE7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F4EE7" w:rsidRPr="00B20F02" w14:paraId="5D3C6B41" w14:textId="77777777" w:rsidTr="00794FA2">
        <w:trPr>
          <w:cantSplit/>
          <w:trHeight w:val="364"/>
          <w:tblHeader/>
        </w:trPr>
        <w:tc>
          <w:tcPr>
            <w:tcW w:w="3328" w:type="dxa"/>
            <w:shd w:val="clear" w:color="auto" w:fill="auto"/>
            <w:vAlign w:val="bottom"/>
          </w:tcPr>
          <w:p w14:paraId="30771EE6" w14:textId="0FEA8DFA" w:rsidR="002F4EE7" w:rsidRPr="00B20F02" w:rsidRDefault="00CC26B8" w:rsidP="002F4E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ธันวาคม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4E9275B" w14:textId="3C6C7BD4" w:rsidR="002F4EE7" w:rsidRPr="00B20F02" w:rsidRDefault="00006B36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shd w:val="clear" w:color="auto" w:fill="auto"/>
          </w:tcPr>
          <w:p w14:paraId="5F97CB0A" w14:textId="77777777" w:rsidR="002F4EE7" w:rsidRPr="00B20F02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551792" w14:textId="007183A7" w:rsidR="002F4EE7" w:rsidRPr="00B20F02" w:rsidRDefault="002F4EE7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24762D2F" w14:textId="77777777" w:rsidR="002F4EE7" w:rsidRPr="00B20F02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4B02230" w14:textId="4226C3A5" w:rsidR="002F4EE7" w:rsidRPr="00B20F02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แต่ภายใน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541C7B88" w14:textId="77777777" w:rsidR="002F4EE7" w:rsidRPr="00B20F02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BBE00E" w14:textId="1953B1F3" w:rsidR="002F4EE7" w:rsidRPr="00B20F02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7" w:type="dxa"/>
            <w:shd w:val="clear" w:color="auto" w:fill="auto"/>
          </w:tcPr>
          <w:p w14:paraId="398F5626" w14:textId="77777777" w:rsidR="002F4EE7" w:rsidRPr="00B20F02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AE8BA35" w14:textId="77777777" w:rsidR="002F4EE7" w:rsidRPr="00B20F02" w:rsidRDefault="002F4EE7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619B8" w:rsidRPr="00B20F02" w14:paraId="30FADD32" w14:textId="77777777" w:rsidTr="00794FA2">
        <w:trPr>
          <w:cantSplit/>
          <w:tblHeader/>
        </w:trPr>
        <w:tc>
          <w:tcPr>
            <w:tcW w:w="3328" w:type="dxa"/>
            <w:shd w:val="clear" w:color="auto" w:fill="auto"/>
          </w:tcPr>
          <w:p w14:paraId="71EB7AF2" w14:textId="77777777" w:rsidR="000619B8" w:rsidRPr="00B20F02" w:rsidRDefault="000619B8" w:rsidP="002F4EE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2" w:type="dxa"/>
            <w:gridSpan w:val="9"/>
            <w:shd w:val="clear" w:color="auto" w:fill="auto"/>
          </w:tcPr>
          <w:p w14:paraId="5BD5B7D9" w14:textId="2E0B12AF" w:rsidR="000619B8" w:rsidRPr="00B20F02" w:rsidRDefault="000619B8" w:rsidP="002F4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94FA2" w:rsidRPr="00B20F02" w14:paraId="4A486668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54FD8ACB" w14:textId="34556445" w:rsidR="00794FA2" w:rsidRPr="00B20F02" w:rsidRDefault="00794FA2" w:rsidP="002F4EE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6302" w:type="dxa"/>
            <w:gridSpan w:val="9"/>
            <w:shd w:val="clear" w:color="auto" w:fill="auto"/>
          </w:tcPr>
          <w:p w14:paraId="1DC283D6" w14:textId="77777777" w:rsidR="00794FA2" w:rsidRPr="00B20F02" w:rsidRDefault="00794FA2" w:rsidP="002F4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F4EE7" w:rsidRPr="00B20F02" w14:paraId="14DD209F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67B72DF5" w14:textId="2BBF9447" w:rsidR="002F4EE7" w:rsidRPr="00B20F02" w:rsidRDefault="002F4EE7" w:rsidP="00B97A8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796AFC32" w14:textId="77777777" w:rsidR="002F4EE7" w:rsidRPr="00B20F02" w:rsidRDefault="002F4EE7" w:rsidP="002F4E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5A1575" w14:textId="77777777" w:rsidR="002F4EE7" w:rsidRPr="00B20F02" w:rsidRDefault="002F4EE7" w:rsidP="002F4E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F5F6C1" w14:textId="77777777" w:rsidR="002F4EE7" w:rsidRPr="00B20F02" w:rsidRDefault="002F4EE7" w:rsidP="002F4EE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1082E5E" w14:textId="77777777" w:rsidR="002F4EE7" w:rsidRPr="00B20F02" w:rsidRDefault="002F4EE7" w:rsidP="002F4EE7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1E7A755" w14:textId="77777777" w:rsidR="002F4EE7" w:rsidRPr="00B20F02" w:rsidRDefault="002F4EE7" w:rsidP="002F4EE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0B6A41" w14:textId="77777777" w:rsidR="002F4EE7" w:rsidRPr="00B20F02" w:rsidRDefault="002F4EE7" w:rsidP="002F4EE7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F81B8D" w14:textId="77777777" w:rsidR="002F4EE7" w:rsidRPr="00B20F02" w:rsidRDefault="002F4EE7" w:rsidP="002F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7045C530" w14:textId="77777777" w:rsidR="002F4EE7" w:rsidRPr="00B20F02" w:rsidRDefault="002F4EE7" w:rsidP="002F4EE7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FAAC1E4" w14:textId="77777777" w:rsidR="002F4EE7" w:rsidRPr="00B20F02" w:rsidRDefault="002F4EE7" w:rsidP="002F4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4FA2" w:rsidRPr="00B20F02" w14:paraId="22ABCDC2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0239309C" w14:textId="7F134631" w:rsidR="00794FA2" w:rsidRPr="00B20F02" w:rsidRDefault="00794FA2" w:rsidP="00794FA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เงินเบิกเกินบัญชีธนาคารและเงินกู้ยืมจากสถาบันการเงิน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771DEA53" w14:textId="77777777" w:rsidR="00794FA2" w:rsidRPr="00B20F02" w:rsidRDefault="00794FA2" w:rsidP="00794F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0A70AA" w14:textId="6BE7A5BA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714B">
              <w:rPr>
                <w:rFonts w:asciiTheme="majorBidi" w:hAnsiTheme="majorBidi" w:cstheme="majorBidi"/>
                <w:sz w:val="30"/>
                <w:szCs w:val="30"/>
              </w:rPr>
              <w:t>5,147</w:t>
            </w:r>
          </w:p>
        </w:tc>
        <w:tc>
          <w:tcPr>
            <w:tcW w:w="180" w:type="dxa"/>
            <w:shd w:val="clear" w:color="auto" w:fill="auto"/>
          </w:tcPr>
          <w:p w14:paraId="1691191B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92DAAA" w14:textId="77777777" w:rsidR="00794FA2" w:rsidRPr="00B20F02" w:rsidRDefault="00794FA2" w:rsidP="00794F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7CE824" w14:textId="59E9D4E3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714B">
              <w:rPr>
                <w:rFonts w:asciiTheme="majorBidi" w:hAnsiTheme="majorBidi" w:cstheme="majorBidi"/>
                <w:sz w:val="30"/>
                <w:szCs w:val="30"/>
              </w:rPr>
              <w:t>5,348</w:t>
            </w:r>
          </w:p>
        </w:tc>
        <w:tc>
          <w:tcPr>
            <w:tcW w:w="180" w:type="dxa"/>
            <w:shd w:val="clear" w:color="auto" w:fill="auto"/>
          </w:tcPr>
          <w:p w14:paraId="6DE283EB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CD6FFE7" w14:textId="77777777" w:rsidR="00794FA2" w:rsidRPr="00B20F02" w:rsidRDefault="00794FA2" w:rsidP="005B714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EBBC38" w14:textId="46DAACF7" w:rsidR="00794FA2" w:rsidRPr="00B20F02" w:rsidRDefault="005B714B" w:rsidP="005B714B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80" w:type="dxa"/>
            <w:shd w:val="clear" w:color="auto" w:fill="auto"/>
          </w:tcPr>
          <w:p w14:paraId="5FA06EE8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47AF8F" w14:textId="77777777" w:rsidR="00794FA2" w:rsidRPr="00B20F02" w:rsidRDefault="00794FA2" w:rsidP="00794FA2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CBADD3" w14:textId="1226CB22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28D82E94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54B8415" w14:textId="77777777" w:rsidR="00794FA2" w:rsidRPr="00B20F02" w:rsidRDefault="00794FA2" w:rsidP="00794F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7F9CB7" w14:textId="1152729C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B714B">
              <w:rPr>
                <w:rFonts w:asciiTheme="majorBidi" w:hAnsiTheme="majorBidi" w:cstheme="majorBidi"/>
                <w:sz w:val="30"/>
                <w:szCs w:val="30"/>
              </w:rPr>
              <w:t>5,380</w:t>
            </w:r>
          </w:p>
        </w:tc>
      </w:tr>
      <w:tr w:rsidR="00794FA2" w:rsidRPr="00B20F02" w14:paraId="78BCFFAA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191CF767" w14:textId="23012AF5" w:rsidR="00794FA2" w:rsidRPr="00B20F02" w:rsidRDefault="00794FA2" w:rsidP="00794FA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</w:t>
            </w:r>
            <w:r w:rsidR="00DF7ACB"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074BE7CA" w14:textId="270DD72B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180" w:type="dxa"/>
            <w:shd w:val="clear" w:color="auto" w:fill="auto"/>
          </w:tcPr>
          <w:p w14:paraId="0607E64C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1AAC63" w14:textId="07641A87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F63DDB" w:rsidRPr="00B20F02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80" w:type="dxa"/>
            <w:shd w:val="clear" w:color="auto" w:fill="auto"/>
          </w:tcPr>
          <w:p w14:paraId="3254520E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7DCBD86" w14:textId="17D31A71" w:rsidR="00794FA2" w:rsidRPr="00B20F02" w:rsidRDefault="00794FA2" w:rsidP="00794FA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5FA0BD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A62B14" w14:textId="18AA0F95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3ECF95DA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CB4A223" w14:textId="3E59F2CF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F63DDB" w:rsidRPr="00B20F02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794FA2" w:rsidRPr="00B20F02" w14:paraId="17193645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34014493" w14:textId="7E94E35A" w:rsidR="00794FA2" w:rsidRPr="00B20F02" w:rsidRDefault="00794FA2" w:rsidP="00794FA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2FB07E9D" w14:textId="4A180916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80" w:type="dxa"/>
            <w:shd w:val="clear" w:color="auto" w:fill="auto"/>
          </w:tcPr>
          <w:p w14:paraId="20F62441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D99593" w14:textId="17216CDB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3,089</w:t>
            </w:r>
          </w:p>
        </w:tc>
        <w:tc>
          <w:tcPr>
            <w:tcW w:w="180" w:type="dxa"/>
            <w:shd w:val="clear" w:color="auto" w:fill="auto"/>
          </w:tcPr>
          <w:p w14:paraId="3F4BF893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08C06E0" w14:textId="7859DB8E" w:rsidR="00794FA2" w:rsidRPr="00B20F02" w:rsidRDefault="00794FA2" w:rsidP="00794FA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7,602</w:t>
            </w:r>
          </w:p>
        </w:tc>
        <w:tc>
          <w:tcPr>
            <w:tcW w:w="180" w:type="dxa"/>
            <w:shd w:val="clear" w:color="auto" w:fill="auto"/>
          </w:tcPr>
          <w:p w14:paraId="76F0B9A8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0F4CA8" w14:textId="2A48DA29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41FC8ECA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0FEB959" w14:textId="47E62F3C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10,691</w:t>
            </w:r>
          </w:p>
        </w:tc>
      </w:tr>
      <w:tr w:rsidR="00794FA2" w:rsidRPr="00B20F02" w14:paraId="7421D609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175E1674" w14:textId="2306F170" w:rsidR="00794FA2" w:rsidRPr="00B20F02" w:rsidRDefault="00794FA2" w:rsidP="00794FA2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F900CE0" w14:textId="64AEF08E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4,123</w:t>
            </w:r>
          </w:p>
        </w:tc>
        <w:tc>
          <w:tcPr>
            <w:tcW w:w="180" w:type="dxa"/>
            <w:shd w:val="clear" w:color="auto" w:fill="auto"/>
          </w:tcPr>
          <w:p w14:paraId="244AB1B6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905FC4" w14:textId="264F56AC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180" w:type="dxa"/>
            <w:shd w:val="clear" w:color="auto" w:fill="auto"/>
          </w:tcPr>
          <w:p w14:paraId="1DB6DB71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B0D2D7C" w14:textId="4CBCCB37" w:rsidR="00794FA2" w:rsidRPr="00B20F02" w:rsidRDefault="00794FA2" w:rsidP="00794FA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1,861</w:t>
            </w:r>
          </w:p>
        </w:tc>
        <w:tc>
          <w:tcPr>
            <w:tcW w:w="180" w:type="dxa"/>
            <w:shd w:val="clear" w:color="auto" w:fill="auto"/>
          </w:tcPr>
          <w:p w14:paraId="1396A0B4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9FC4C7" w14:textId="01CCE8CE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3,304</w:t>
            </w:r>
          </w:p>
        </w:tc>
        <w:tc>
          <w:tcPr>
            <w:tcW w:w="187" w:type="dxa"/>
            <w:shd w:val="clear" w:color="auto" w:fill="auto"/>
          </w:tcPr>
          <w:p w14:paraId="504CC049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B79A0FD" w14:textId="2D0BE8ED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5,827</w:t>
            </w:r>
          </w:p>
        </w:tc>
      </w:tr>
      <w:tr w:rsidR="00794FA2" w:rsidRPr="00B20F02" w14:paraId="7693C46E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5CCCF891" w14:textId="2D5D6D31" w:rsidR="00794FA2" w:rsidRPr="00B20F02" w:rsidRDefault="00794FA2" w:rsidP="00794FA2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หนี้สินไม่หมุนเวียนอื่น </w:t>
            </w:r>
          </w:p>
        </w:tc>
        <w:tc>
          <w:tcPr>
            <w:tcW w:w="1080" w:type="dxa"/>
            <w:shd w:val="clear" w:color="auto" w:fill="auto"/>
          </w:tcPr>
          <w:p w14:paraId="3E68C517" w14:textId="3CF38785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1,135</w:t>
            </w:r>
          </w:p>
        </w:tc>
        <w:tc>
          <w:tcPr>
            <w:tcW w:w="180" w:type="dxa"/>
            <w:shd w:val="clear" w:color="auto" w:fill="auto"/>
          </w:tcPr>
          <w:p w14:paraId="545DEB35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1520A7" w14:textId="65A2C55E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80" w:type="dxa"/>
            <w:shd w:val="clear" w:color="auto" w:fill="auto"/>
          </w:tcPr>
          <w:p w14:paraId="6F927CAF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1C6337E" w14:textId="307A8F00" w:rsidR="00794FA2" w:rsidRPr="00B20F02" w:rsidRDefault="00794FA2" w:rsidP="00794FA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1,006</w:t>
            </w:r>
          </w:p>
        </w:tc>
        <w:tc>
          <w:tcPr>
            <w:tcW w:w="180" w:type="dxa"/>
            <w:shd w:val="clear" w:color="auto" w:fill="auto"/>
          </w:tcPr>
          <w:p w14:paraId="0BB25499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6433AB" w14:textId="68CCC365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461F08E7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FA56155" w14:textId="1270F613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1,135</w:t>
            </w:r>
          </w:p>
        </w:tc>
      </w:tr>
      <w:tr w:rsidR="00794FA2" w:rsidRPr="00B20F02" w14:paraId="4619A9AC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511D0616" w14:textId="77777777" w:rsidR="00794FA2" w:rsidRPr="00B20F02" w:rsidRDefault="00794FA2" w:rsidP="00794FA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617F6CB5" w14:textId="77777777" w:rsidR="00794FA2" w:rsidRPr="00B20F02" w:rsidRDefault="00794FA2" w:rsidP="00794F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07A391D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DF3D1" w14:textId="4F31DDE0" w:rsidR="00794FA2" w:rsidRPr="00B20F02" w:rsidRDefault="005B714B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20,562</w:t>
            </w:r>
          </w:p>
        </w:tc>
        <w:tc>
          <w:tcPr>
            <w:tcW w:w="180" w:type="dxa"/>
            <w:shd w:val="clear" w:color="auto" w:fill="auto"/>
          </w:tcPr>
          <w:p w14:paraId="12AF4A28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BCA0F8" w14:textId="2C5B35D5" w:rsidR="00794FA2" w:rsidRPr="00B20F02" w:rsidRDefault="00794FA2" w:rsidP="00794FA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5B7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</w:t>
            </w:r>
          </w:p>
        </w:tc>
        <w:tc>
          <w:tcPr>
            <w:tcW w:w="180" w:type="dxa"/>
            <w:shd w:val="clear" w:color="auto" w:fill="auto"/>
          </w:tcPr>
          <w:p w14:paraId="04782C07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DCB88" w14:textId="01280ABC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3,304</w:t>
            </w:r>
          </w:p>
        </w:tc>
        <w:tc>
          <w:tcPr>
            <w:tcW w:w="187" w:type="dxa"/>
            <w:shd w:val="clear" w:color="auto" w:fill="auto"/>
          </w:tcPr>
          <w:p w14:paraId="0AB5E2B9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77D2A" w14:textId="5CCF24A8" w:rsidR="00794FA2" w:rsidRPr="00B20F02" w:rsidRDefault="005B714B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34,367</w:t>
            </w:r>
          </w:p>
        </w:tc>
      </w:tr>
      <w:tr w:rsidR="009D6645" w:rsidRPr="00B20F02" w14:paraId="62DE301D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0CB26F58" w14:textId="77777777" w:rsidR="009D6645" w:rsidRPr="00B20F02" w:rsidRDefault="009D6645" w:rsidP="00150A4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6649ED" w14:textId="77777777" w:rsidR="009D6645" w:rsidRPr="00B20F02" w:rsidRDefault="009D6645" w:rsidP="00150A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32EE376" w14:textId="77777777" w:rsidR="009D6645" w:rsidRPr="00B20F02" w:rsidRDefault="009D6645" w:rsidP="00150A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D901F4" w14:textId="77777777" w:rsidR="009D6645" w:rsidRPr="00B20F02" w:rsidRDefault="009D6645" w:rsidP="00150A4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82CD08C" w14:textId="77777777" w:rsidR="009D6645" w:rsidRPr="00B20F02" w:rsidRDefault="009D6645" w:rsidP="00150A4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A495BB4" w14:textId="77777777" w:rsidR="009D6645" w:rsidRPr="00B20F02" w:rsidRDefault="009D6645" w:rsidP="00150A4A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B500837" w14:textId="77777777" w:rsidR="009D6645" w:rsidRPr="00B20F02" w:rsidRDefault="009D6645" w:rsidP="00150A4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5821AF" w14:textId="77777777" w:rsidR="009D6645" w:rsidRPr="00B20F02" w:rsidRDefault="009D6645" w:rsidP="0015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68113294" w14:textId="77777777" w:rsidR="009D6645" w:rsidRPr="00B20F02" w:rsidRDefault="009D6645" w:rsidP="00150A4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6CE4947" w14:textId="77777777" w:rsidR="009D6645" w:rsidRPr="00B20F02" w:rsidRDefault="009D6645" w:rsidP="0015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249A" w:rsidRPr="00B20F02" w14:paraId="63D183D2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4CDDD903" w14:textId="77777777" w:rsidR="00E9249A" w:rsidRPr="00B20F02" w:rsidRDefault="00E9249A" w:rsidP="00150A4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shd w:val="clear" w:color="auto" w:fill="auto"/>
          </w:tcPr>
          <w:p w14:paraId="75DB15F0" w14:textId="77777777" w:rsidR="00E9249A" w:rsidRPr="00B20F02" w:rsidRDefault="00E9249A" w:rsidP="00150A4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0E58DD3" w14:textId="77777777" w:rsidR="00E9249A" w:rsidRPr="00B20F02" w:rsidRDefault="00E9249A" w:rsidP="00150A4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7EB863" w14:textId="77777777" w:rsidR="00E9249A" w:rsidRPr="00B20F02" w:rsidRDefault="00E9249A" w:rsidP="00150A4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574749F" w14:textId="77777777" w:rsidR="00E9249A" w:rsidRPr="00B20F02" w:rsidRDefault="00E9249A" w:rsidP="00150A4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FAADC9E" w14:textId="77777777" w:rsidR="00E9249A" w:rsidRPr="00B20F02" w:rsidRDefault="00E9249A" w:rsidP="00150A4A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8DE5F9C" w14:textId="77777777" w:rsidR="00E9249A" w:rsidRPr="00B20F02" w:rsidRDefault="00E9249A" w:rsidP="00150A4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069EB8" w14:textId="77777777" w:rsidR="00E9249A" w:rsidRPr="00B20F02" w:rsidRDefault="00E9249A" w:rsidP="0015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6703B16A" w14:textId="77777777" w:rsidR="00E9249A" w:rsidRPr="00B20F02" w:rsidRDefault="00E9249A" w:rsidP="00150A4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3BA0EAB" w14:textId="77777777" w:rsidR="00E9249A" w:rsidRPr="00B20F02" w:rsidRDefault="00E9249A" w:rsidP="00150A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4FA2" w:rsidRPr="00B20F02" w14:paraId="52A7744E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77BAF6FD" w14:textId="03143F41" w:rsidR="00794FA2" w:rsidRPr="00B20F02" w:rsidRDefault="00794FA2" w:rsidP="00794FA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</w:tcPr>
          <w:p w14:paraId="4BE2991A" w14:textId="77777777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A230BC" w14:textId="5A5BD75A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B347AA2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5166A1" w14:textId="5F4E9AB7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DAF6CC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33AAE74" w14:textId="3016A9DA" w:rsidR="00794FA2" w:rsidRPr="00B20F02" w:rsidRDefault="00794FA2" w:rsidP="00794FA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D43506A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70B5CB" w14:textId="53138D0A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10FB0AEF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9DF32AB" w14:textId="561BBE28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0E41" w:rsidRPr="00B20F02" w14:paraId="5CD6F6A8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7D25B849" w14:textId="1DA2C5F3" w:rsidR="00F30E41" w:rsidRPr="00B20F02" w:rsidRDefault="00F30E41" w:rsidP="00F30E41">
            <w:pPr>
              <w:spacing w:line="240" w:lineRule="auto"/>
              <w:ind w:firstLine="1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80" w:type="dxa"/>
            <w:shd w:val="clear" w:color="auto" w:fill="auto"/>
          </w:tcPr>
          <w:p w14:paraId="2B1BD490" w14:textId="6DADFE67" w:rsidR="00F30E41" w:rsidRPr="00B20F02" w:rsidRDefault="00F30E41" w:rsidP="00F30E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5B65E85" w14:textId="77777777" w:rsidR="00F30E41" w:rsidRPr="00B20F02" w:rsidRDefault="00F30E41" w:rsidP="00F30E4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54F5BA" w14:textId="7710DE84" w:rsidR="00F30E41" w:rsidRPr="00B20F02" w:rsidRDefault="00F30E41" w:rsidP="00F30E4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6639923" w14:textId="77777777" w:rsidR="00F30E41" w:rsidRPr="00B20F02" w:rsidRDefault="00F30E41" w:rsidP="00F30E4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5F6D93C" w14:textId="1374C14E" w:rsidR="00F30E41" w:rsidRPr="00B20F02" w:rsidRDefault="00F30E41" w:rsidP="00F30E4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F8C703" w14:textId="77777777" w:rsidR="00F30E41" w:rsidRPr="00B20F02" w:rsidRDefault="00F30E41" w:rsidP="00F30E4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F78D5D" w14:textId="01289186" w:rsidR="00F30E41" w:rsidRPr="00B20F02" w:rsidRDefault="00F30E41" w:rsidP="00F30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1EF7095F" w14:textId="77777777" w:rsidR="00F30E41" w:rsidRPr="00B20F02" w:rsidRDefault="00F30E41" w:rsidP="00F30E4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62F3A29" w14:textId="4BC464B1" w:rsidR="00F30E41" w:rsidRPr="00B20F02" w:rsidRDefault="00F30E41" w:rsidP="00F30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F30E41" w:rsidRPr="00B20F02" w14:paraId="12B256E9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42978A88" w14:textId="76E5779A" w:rsidR="00F30E41" w:rsidRPr="00B20F02" w:rsidRDefault="00F30E41" w:rsidP="00F30E41">
            <w:pPr>
              <w:tabs>
                <w:tab w:val="clear" w:pos="454"/>
                <w:tab w:val="left" w:pos="278"/>
              </w:tabs>
              <w:spacing w:line="240" w:lineRule="auto"/>
              <w:ind w:left="18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080" w:type="dxa"/>
            <w:shd w:val="clear" w:color="auto" w:fill="auto"/>
          </w:tcPr>
          <w:p w14:paraId="067FD7C7" w14:textId="40E49E57" w:rsidR="00F30E41" w:rsidRPr="00B20F02" w:rsidRDefault="00F30E41" w:rsidP="00F30E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858F9C" w14:textId="77777777" w:rsidR="00F30E41" w:rsidRPr="00B20F02" w:rsidRDefault="00F30E41" w:rsidP="00F30E4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6F7FAA" w14:textId="24CB80BE" w:rsidR="00F30E41" w:rsidRPr="00B20F02" w:rsidRDefault="00F30E41" w:rsidP="00F30E4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80" w:type="dxa"/>
            <w:shd w:val="clear" w:color="auto" w:fill="auto"/>
          </w:tcPr>
          <w:p w14:paraId="3E8168E3" w14:textId="77777777" w:rsidR="00F30E41" w:rsidRPr="00B20F02" w:rsidRDefault="00F30E41" w:rsidP="00F30E4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2DAEE03" w14:textId="4B842861" w:rsidR="00F30E41" w:rsidRPr="00B20F02" w:rsidRDefault="00F30E41" w:rsidP="00F30E4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9" w:right="9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E9BF7B" w14:textId="77777777" w:rsidR="00F30E41" w:rsidRPr="00B20F02" w:rsidRDefault="00F30E41" w:rsidP="00F30E4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3348C6" w14:textId="280DFFFC" w:rsidR="00F30E41" w:rsidRPr="00B20F02" w:rsidRDefault="00F30E41" w:rsidP="00F30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047B9100" w14:textId="77777777" w:rsidR="00F30E41" w:rsidRPr="00B20F02" w:rsidRDefault="00F30E41" w:rsidP="00F30E4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3F96AE87" w14:textId="67F71720" w:rsidR="00F30E41" w:rsidRPr="00B20F02" w:rsidRDefault="00F30E41" w:rsidP="00F30E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794FA2" w:rsidRPr="00B20F02" w14:paraId="4C943AEF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5EBCECFA" w14:textId="77777777" w:rsidR="00794FA2" w:rsidRPr="00B20F02" w:rsidRDefault="00794FA2" w:rsidP="00794FA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10DC25D7" w14:textId="77777777" w:rsidR="00794FA2" w:rsidRPr="00B20F02" w:rsidRDefault="00794FA2" w:rsidP="00794F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8A4559C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53DD5" w14:textId="3E7F7BB7" w:rsidR="00794FA2" w:rsidRPr="00B20F02" w:rsidRDefault="00F30E41" w:rsidP="00794FA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3D1C708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D4FA7" w14:textId="47C1DB90" w:rsidR="00794FA2" w:rsidRPr="00B20F02" w:rsidRDefault="00794FA2" w:rsidP="00794FA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759A07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2C8A5" w14:textId="7310FDF9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0DF8546F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BEEC9" w14:textId="5C7D0790" w:rsidR="00794FA2" w:rsidRPr="00B20F02" w:rsidRDefault="00F30E41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2D6C56" w:rsidRPr="00B20F02" w14:paraId="40D9B763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2997B87A" w14:textId="0BFF2FE9" w:rsidR="002D6C56" w:rsidRPr="00B20F02" w:rsidRDefault="002D6C56" w:rsidP="00757F5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8CF284" w14:textId="77777777" w:rsidR="002D6C56" w:rsidRPr="00B20F02" w:rsidRDefault="002D6C56" w:rsidP="00757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64095C3" w14:textId="77777777" w:rsidR="002D6C56" w:rsidRPr="00B20F02" w:rsidRDefault="002D6C56" w:rsidP="00757F5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BE0B37" w14:textId="77777777" w:rsidR="002D6C56" w:rsidRPr="00B20F02" w:rsidRDefault="002D6C56" w:rsidP="00757F5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3C131B7" w14:textId="77777777" w:rsidR="002D6C56" w:rsidRPr="00B20F02" w:rsidRDefault="002D6C56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59D39AF" w14:textId="77777777" w:rsidR="002D6C56" w:rsidRPr="00B20F02" w:rsidRDefault="002D6C56" w:rsidP="00757F5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BBAC053" w14:textId="77777777" w:rsidR="002D6C56" w:rsidRPr="00B20F02" w:rsidRDefault="002D6C56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70EA26" w14:textId="77777777" w:rsidR="002D6C56" w:rsidRPr="00B20F02" w:rsidRDefault="002D6C56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04D37DEA" w14:textId="77777777" w:rsidR="002D6C56" w:rsidRPr="00B20F02" w:rsidRDefault="002D6C56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0921FC6" w14:textId="77777777" w:rsidR="002D6C56" w:rsidRPr="00B20F02" w:rsidRDefault="002D6C56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4FA2" w:rsidRPr="00B20F02" w14:paraId="6A63E64F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6A6AB235" w14:textId="43293D26" w:rsidR="00794FA2" w:rsidRPr="00B20F02" w:rsidRDefault="00794FA2" w:rsidP="00757F5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1A437864" w14:textId="77777777" w:rsidR="00794FA2" w:rsidRPr="00B20F02" w:rsidRDefault="00794FA2" w:rsidP="00757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96E65B4" w14:textId="77777777" w:rsidR="00794FA2" w:rsidRPr="00B20F02" w:rsidRDefault="00794FA2" w:rsidP="00757F5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4067E9" w14:textId="77777777" w:rsidR="00794FA2" w:rsidRPr="00B20F02" w:rsidRDefault="00794FA2" w:rsidP="00757F5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0DF0DFE" w14:textId="77777777" w:rsidR="00794FA2" w:rsidRPr="00B20F02" w:rsidRDefault="00794FA2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8289387" w14:textId="77777777" w:rsidR="00794FA2" w:rsidRPr="00B20F02" w:rsidRDefault="00794FA2" w:rsidP="00757F5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7B07C1B" w14:textId="77777777" w:rsidR="00794FA2" w:rsidRPr="00B20F02" w:rsidRDefault="00794FA2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95FE63" w14:textId="77777777" w:rsidR="00794FA2" w:rsidRPr="00B20F02" w:rsidRDefault="00794FA2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1D4CE8FE" w14:textId="77777777" w:rsidR="00794FA2" w:rsidRPr="00B20F02" w:rsidRDefault="00794FA2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A9327A0" w14:textId="77777777" w:rsidR="00794FA2" w:rsidRPr="00B20F02" w:rsidRDefault="00794FA2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4FA2" w:rsidRPr="00B20F02" w14:paraId="020A8011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6BAB7909" w14:textId="57DDA462" w:rsidR="00794FA2" w:rsidRPr="00B20F02" w:rsidRDefault="00794FA2" w:rsidP="00757F5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2C4F4DE0" w14:textId="77777777" w:rsidR="00794FA2" w:rsidRPr="00B20F02" w:rsidRDefault="00794FA2" w:rsidP="00757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96B4ABC" w14:textId="77777777" w:rsidR="00794FA2" w:rsidRPr="00B20F02" w:rsidRDefault="00794FA2" w:rsidP="00757F5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1F0FA0" w14:textId="77777777" w:rsidR="00794FA2" w:rsidRPr="00B20F02" w:rsidRDefault="00794FA2" w:rsidP="00757F5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6A73461" w14:textId="77777777" w:rsidR="00794FA2" w:rsidRPr="00B20F02" w:rsidRDefault="00794FA2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7916379" w14:textId="77777777" w:rsidR="00794FA2" w:rsidRPr="00B20F02" w:rsidRDefault="00794FA2" w:rsidP="00757F5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A20AEC" w14:textId="77777777" w:rsidR="00794FA2" w:rsidRPr="00B20F02" w:rsidRDefault="00794FA2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89E424" w14:textId="77777777" w:rsidR="00794FA2" w:rsidRPr="00B20F02" w:rsidRDefault="00794FA2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4301FBD7" w14:textId="77777777" w:rsidR="00794FA2" w:rsidRPr="00B20F02" w:rsidRDefault="00794FA2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E273AE0" w14:textId="77777777" w:rsidR="00794FA2" w:rsidRPr="00B20F02" w:rsidRDefault="00794FA2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4FA2" w:rsidRPr="00B20F02" w14:paraId="72DA5B03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7B5D1D3D" w14:textId="77777777" w:rsidR="00794FA2" w:rsidRPr="00B20F02" w:rsidRDefault="00794FA2" w:rsidP="00794FA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41A90033" w14:textId="77777777" w:rsidR="00794FA2" w:rsidRPr="00B20F02" w:rsidRDefault="00794FA2" w:rsidP="00794F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37A9EB" w14:textId="0B7988C9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6,611</w:t>
            </w:r>
          </w:p>
        </w:tc>
        <w:tc>
          <w:tcPr>
            <w:tcW w:w="180" w:type="dxa"/>
            <w:shd w:val="clear" w:color="auto" w:fill="auto"/>
          </w:tcPr>
          <w:p w14:paraId="787E607A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813BD8" w14:textId="77777777" w:rsidR="00794FA2" w:rsidRPr="00B20F02" w:rsidRDefault="00794FA2" w:rsidP="00794F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482CCC" w14:textId="08E1A97C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6,989</w:t>
            </w:r>
          </w:p>
        </w:tc>
        <w:tc>
          <w:tcPr>
            <w:tcW w:w="180" w:type="dxa"/>
            <w:shd w:val="clear" w:color="auto" w:fill="auto"/>
          </w:tcPr>
          <w:p w14:paraId="22EB46FB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42FAF9F" w14:textId="77777777" w:rsidR="00794FA2" w:rsidRPr="00B20F02" w:rsidRDefault="00794FA2" w:rsidP="00794FA2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0EDFDA" w14:textId="44713BBB" w:rsidR="00794FA2" w:rsidRPr="00B20F02" w:rsidRDefault="00794FA2" w:rsidP="00794FA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AE91C6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0D4E06" w14:textId="77777777" w:rsidR="00794FA2" w:rsidRPr="00B20F02" w:rsidRDefault="00794FA2" w:rsidP="00794FA2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1B4221" w14:textId="647714E5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34C4C6BA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769716E" w14:textId="77777777" w:rsidR="00794FA2" w:rsidRPr="00B20F02" w:rsidRDefault="00794FA2" w:rsidP="00794F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08A622" w14:textId="33315371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6,989</w:t>
            </w:r>
          </w:p>
        </w:tc>
      </w:tr>
      <w:tr w:rsidR="00794FA2" w:rsidRPr="00B20F02" w14:paraId="78C10A7E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3DE27B40" w14:textId="77777777" w:rsidR="00794FA2" w:rsidRPr="00B20F02" w:rsidRDefault="00794FA2" w:rsidP="00794FA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349F1527" w14:textId="065ADEA9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180" w:type="dxa"/>
            <w:shd w:val="clear" w:color="auto" w:fill="auto"/>
          </w:tcPr>
          <w:p w14:paraId="55FB36E8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7655E6" w14:textId="671CAD3E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3,035</w:t>
            </w:r>
          </w:p>
        </w:tc>
        <w:tc>
          <w:tcPr>
            <w:tcW w:w="180" w:type="dxa"/>
            <w:shd w:val="clear" w:color="auto" w:fill="auto"/>
          </w:tcPr>
          <w:p w14:paraId="53CA1672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ACBEE9B" w14:textId="522F1809" w:rsidR="00794FA2" w:rsidRPr="00B20F02" w:rsidRDefault="00794FA2" w:rsidP="00794FA2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10,988</w:t>
            </w:r>
          </w:p>
        </w:tc>
        <w:tc>
          <w:tcPr>
            <w:tcW w:w="180" w:type="dxa"/>
            <w:shd w:val="clear" w:color="auto" w:fill="auto"/>
          </w:tcPr>
          <w:p w14:paraId="4C8D65F5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8D43F0" w14:textId="73B9FC6A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31744985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5354C68" w14:textId="411564F8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14,023</w:t>
            </w:r>
          </w:p>
        </w:tc>
      </w:tr>
      <w:tr w:rsidR="00794FA2" w:rsidRPr="00B20F02" w14:paraId="74B2D843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20BC8660" w14:textId="77777777" w:rsidR="00794FA2" w:rsidRPr="00B20F02" w:rsidRDefault="00794FA2" w:rsidP="00794FA2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7B7BDB6D" w14:textId="6CCF5EAD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2,113</w:t>
            </w:r>
          </w:p>
        </w:tc>
        <w:tc>
          <w:tcPr>
            <w:tcW w:w="180" w:type="dxa"/>
            <w:shd w:val="clear" w:color="auto" w:fill="auto"/>
          </w:tcPr>
          <w:p w14:paraId="599DDA89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D59004" w14:textId="6A6FF1DB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180" w:type="dxa"/>
            <w:shd w:val="clear" w:color="auto" w:fill="auto"/>
          </w:tcPr>
          <w:p w14:paraId="77029F8C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AAFC39B" w14:textId="639E44AF" w:rsidR="00794FA2" w:rsidRPr="00B20F02" w:rsidRDefault="00794FA2" w:rsidP="00794FA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1,022</w:t>
            </w:r>
          </w:p>
        </w:tc>
        <w:tc>
          <w:tcPr>
            <w:tcW w:w="180" w:type="dxa"/>
            <w:shd w:val="clear" w:color="auto" w:fill="auto"/>
          </w:tcPr>
          <w:p w14:paraId="03EFF3FE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701338" w14:textId="49BDDD84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1,503</w:t>
            </w:r>
          </w:p>
        </w:tc>
        <w:tc>
          <w:tcPr>
            <w:tcW w:w="187" w:type="dxa"/>
            <w:shd w:val="clear" w:color="auto" w:fill="auto"/>
          </w:tcPr>
          <w:p w14:paraId="119E0AD0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7117B44" w14:textId="13E7F908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2,913</w:t>
            </w:r>
          </w:p>
        </w:tc>
      </w:tr>
      <w:tr w:rsidR="00794FA2" w:rsidRPr="00B20F02" w14:paraId="600C2700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0C1F6639" w14:textId="77777777" w:rsidR="00794FA2" w:rsidRPr="00B20F02" w:rsidRDefault="00794FA2" w:rsidP="00794FA2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หนี้สินไม่หมุนเวียนอื่น </w:t>
            </w:r>
          </w:p>
        </w:tc>
        <w:tc>
          <w:tcPr>
            <w:tcW w:w="1080" w:type="dxa"/>
            <w:shd w:val="clear" w:color="auto" w:fill="auto"/>
          </w:tcPr>
          <w:p w14:paraId="2BA15121" w14:textId="454966D9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1,281</w:t>
            </w:r>
          </w:p>
        </w:tc>
        <w:tc>
          <w:tcPr>
            <w:tcW w:w="180" w:type="dxa"/>
            <w:shd w:val="clear" w:color="auto" w:fill="auto"/>
          </w:tcPr>
          <w:p w14:paraId="66B23035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F05D8F" w14:textId="2BFB5C7D" w:rsidR="00794FA2" w:rsidRPr="00B20F02" w:rsidRDefault="00794FA2" w:rsidP="00794FA2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14:paraId="0C421DE7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F81F06C" w14:textId="6517F017" w:rsidR="00794FA2" w:rsidRPr="00B20F02" w:rsidRDefault="00794FA2" w:rsidP="00794FA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1,030</w:t>
            </w:r>
          </w:p>
        </w:tc>
        <w:tc>
          <w:tcPr>
            <w:tcW w:w="180" w:type="dxa"/>
            <w:shd w:val="clear" w:color="auto" w:fill="auto"/>
          </w:tcPr>
          <w:p w14:paraId="16F14058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3E3308" w14:textId="62628389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187" w:type="dxa"/>
            <w:shd w:val="clear" w:color="auto" w:fill="auto"/>
          </w:tcPr>
          <w:p w14:paraId="2D388330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C0D94A3" w14:textId="785D0F29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1,281</w:t>
            </w:r>
          </w:p>
        </w:tc>
      </w:tr>
      <w:tr w:rsidR="00794FA2" w:rsidRPr="00B20F02" w14:paraId="17EA51B8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4D411985" w14:textId="77777777" w:rsidR="00794FA2" w:rsidRPr="00B20F02" w:rsidRDefault="00794FA2" w:rsidP="00794FA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557CDA15" w14:textId="77777777" w:rsidR="00794FA2" w:rsidRPr="00B20F02" w:rsidRDefault="00794FA2" w:rsidP="00794F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1C73E82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5C3C3" w14:textId="251B836B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10,412</w:t>
            </w:r>
          </w:p>
        </w:tc>
        <w:tc>
          <w:tcPr>
            <w:tcW w:w="180" w:type="dxa"/>
            <w:shd w:val="clear" w:color="auto" w:fill="auto"/>
          </w:tcPr>
          <w:p w14:paraId="2F23F512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D763A" w14:textId="2B8D6C86" w:rsidR="00794FA2" w:rsidRPr="00B20F02" w:rsidRDefault="00794FA2" w:rsidP="00794FA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13,040</w:t>
            </w:r>
          </w:p>
        </w:tc>
        <w:tc>
          <w:tcPr>
            <w:tcW w:w="180" w:type="dxa"/>
            <w:shd w:val="clear" w:color="auto" w:fill="auto"/>
          </w:tcPr>
          <w:p w14:paraId="152D5BE0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A5AD3" w14:textId="6B89238C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1,754</w:t>
            </w:r>
          </w:p>
        </w:tc>
        <w:tc>
          <w:tcPr>
            <w:tcW w:w="187" w:type="dxa"/>
            <w:shd w:val="clear" w:color="auto" w:fill="auto"/>
          </w:tcPr>
          <w:p w14:paraId="5BEAF7D7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2CCDE" w14:textId="0725AE05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25,206</w:t>
            </w:r>
          </w:p>
        </w:tc>
      </w:tr>
      <w:tr w:rsidR="002D6C56" w:rsidRPr="00B20F02" w14:paraId="1A0E0568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543C84BF" w14:textId="0C4C4109" w:rsidR="002D6C56" w:rsidRPr="00B20F02" w:rsidRDefault="002D6C56" w:rsidP="00757F5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BD83C8" w14:textId="77777777" w:rsidR="002D6C56" w:rsidRPr="00B20F02" w:rsidRDefault="002D6C56" w:rsidP="00757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7554D0" w14:textId="77777777" w:rsidR="002D6C56" w:rsidRPr="00B20F02" w:rsidRDefault="002D6C56" w:rsidP="00757F5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43A281" w14:textId="77777777" w:rsidR="002D6C56" w:rsidRPr="00B20F02" w:rsidRDefault="002D6C56" w:rsidP="00757F5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6BDFAEA" w14:textId="77777777" w:rsidR="002D6C56" w:rsidRPr="00B20F02" w:rsidRDefault="002D6C56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14FCADC" w14:textId="77777777" w:rsidR="002D6C56" w:rsidRPr="00B20F02" w:rsidRDefault="002D6C56" w:rsidP="00757F5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262A53" w14:textId="77777777" w:rsidR="002D6C56" w:rsidRPr="00B20F02" w:rsidRDefault="002D6C56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3261CF" w14:textId="77777777" w:rsidR="002D6C56" w:rsidRPr="00B20F02" w:rsidRDefault="002D6C56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03DF09C2" w14:textId="77777777" w:rsidR="002D6C56" w:rsidRPr="00B20F02" w:rsidRDefault="002D6C56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E861CDD" w14:textId="77777777" w:rsidR="002D6C56" w:rsidRPr="00B20F02" w:rsidRDefault="002D6C56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4FA2" w:rsidRPr="00B20F02" w14:paraId="47B854FB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2B95C7AD" w14:textId="6467AFAA" w:rsidR="00794FA2" w:rsidRPr="00B20F02" w:rsidRDefault="00794FA2" w:rsidP="00757F5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shd w:val="clear" w:color="auto" w:fill="auto"/>
          </w:tcPr>
          <w:p w14:paraId="2C1A0AF2" w14:textId="77777777" w:rsidR="00794FA2" w:rsidRPr="00B20F02" w:rsidRDefault="00794FA2" w:rsidP="00757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E22AA3F" w14:textId="77777777" w:rsidR="00794FA2" w:rsidRPr="00B20F02" w:rsidRDefault="00794FA2" w:rsidP="00757F5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EA25E8" w14:textId="77777777" w:rsidR="00794FA2" w:rsidRPr="00B20F02" w:rsidRDefault="00794FA2" w:rsidP="00757F5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BBCE1DD" w14:textId="77777777" w:rsidR="00794FA2" w:rsidRPr="00B20F02" w:rsidRDefault="00794FA2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831B80C" w14:textId="77777777" w:rsidR="00794FA2" w:rsidRPr="00B20F02" w:rsidRDefault="00794FA2" w:rsidP="00757F5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66E7942" w14:textId="77777777" w:rsidR="00794FA2" w:rsidRPr="00B20F02" w:rsidRDefault="00794FA2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2E84BC" w14:textId="77777777" w:rsidR="00794FA2" w:rsidRPr="00B20F02" w:rsidRDefault="00794FA2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2EA6FD22" w14:textId="77777777" w:rsidR="00794FA2" w:rsidRPr="00B20F02" w:rsidRDefault="00794FA2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749DD36" w14:textId="77777777" w:rsidR="00794FA2" w:rsidRPr="00B20F02" w:rsidRDefault="00794FA2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4FA2" w:rsidRPr="00B20F02" w14:paraId="1157AFE6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26F22653" w14:textId="77777777" w:rsidR="00794FA2" w:rsidRPr="00B20F02" w:rsidRDefault="00794FA2" w:rsidP="00794FA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</w:tcPr>
          <w:p w14:paraId="33140F10" w14:textId="77777777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B4F2D4" w14:textId="45F71601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62D47D17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CFBF8A" w14:textId="77777777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F3BEFE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9F2D00B" w14:textId="77777777" w:rsidR="00794FA2" w:rsidRPr="00B20F02" w:rsidRDefault="00794FA2" w:rsidP="00794FA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324118F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C27371" w14:textId="77777777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23D37D62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37DEF73" w14:textId="77777777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4FA2" w:rsidRPr="00B20F02" w14:paraId="1F9976F6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6C03C8F8" w14:textId="77777777" w:rsidR="00794FA2" w:rsidRPr="00B20F02" w:rsidRDefault="00794FA2" w:rsidP="00794FA2">
            <w:pPr>
              <w:spacing w:line="240" w:lineRule="auto"/>
              <w:ind w:firstLine="1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80" w:type="dxa"/>
            <w:shd w:val="clear" w:color="auto" w:fill="auto"/>
          </w:tcPr>
          <w:p w14:paraId="6841B7B2" w14:textId="77777777" w:rsidR="00794FA2" w:rsidRPr="00B20F02" w:rsidRDefault="00794FA2" w:rsidP="00794F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310D31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D3EF5C" w14:textId="6F085AB3" w:rsidR="00794FA2" w:rsidRPr="00B20F02" w:rsidRDefault="00794FA2" w:rsidP="00794FA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817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D927F1B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822EAC1" w14:textId="2E8C8621" w:rsidR="00794FA2" w:rsidRPr="00B20F02" w:rsidRDefault="00794FA2" w:rsidP="00794FA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94AD95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D3DAD5" w14:textId="600278A0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727F15F0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0797C12" w14:textId="59DA8DC1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817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794FA2" w:rsidRPr="00B20F02" w14:paraId="390E3754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5D758C97" w14:textId="77777777" w:rsidR="00794FA2" w:rsidRPr="00B20F02" w:rsidRDefault="00794FA2" w:rsidP="00794FA2">
            <w:pPr>
              <w:tabs>
                <w:tab w:val="clear" w:pos="454"/>
                <w:tab w:val="left" w:pos="278"/>
              </w:tabs>
              <w:spacing w:line="240" w:lineRule="auto"/>
              <w:ind w:left="18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080" w:type="dxa"/>
            <w:shd w:val="clear" w:color="auto" w:fill="auto"/>
          </w:tcPr>
          <w:p w14:paraId="019F52CD" w14:textId="77777777" w:rsidR="00794FA2" w:rsidRPr="00B20F02" w:rsidRDefault="00794FA2" w:rsidP="00794FA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838430F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718653" w14:textId="307D1A14" w:rsidR="00794FA2" w:rsidRPr="00B20F02" w:rsidRDefault="00794FA2" w:rsidP="00794FA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180" w:type="dxa"/>
            <w:shd w:val="clear" w:color="auto" w:fill="auto"/>
          </w:tcPr>
          <w:p w14:paraId="7B3ABDFE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1797C10C" w14:textId="4A5E397F" w:rsidR="00794FA2" w:rsidRPr="00B20F02" w:rsidRDefault="00794FA2" w:rsidP="00794FA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9" w:right="9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D5AD78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6CB2B5" w14:textId="1BD09AE0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101082A1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647008CB" w14:textId="2CD23FC5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</w:tr>
      <w:tr w:rsidR="00794FA2" w:rsidRPr="00B20F02" w14:paraId="238EED05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716D5459" w14:textId="77777777" w:rsidR="00794FA2" w:rsidRPr="00B20F02" w:rsidRDefault="00794FA2" w:rsidP="00794FA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A49DB70" w14:textId="77777777" w:rsidR="00794FA2" w:rsidRPr="00B20F02" w:rsidRDefault="00794FA2" w:rsidP="00794F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E7409F7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AF1DFF" w14:textId="18E52B7B" w:rsidR="00794FA2" w:rsidRPr="00B20F02" w:rsidRDefault="00794FA2" w:rsidP="00794FA2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D1EB499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3402C" w14:textId="2AC1C907" w:rsidR="00794FA2" w:rsidRPr="00B20F02" w:rsidRDefault="00794FA2" w:rsidP="00794FA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C1DC15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4F475" w14:textId="6749E5FC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31C31CBF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32A920" w14:textId="1908E996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70CF561D" w14:textId="77777777" w:rsidR="005D3317" w:rsidRPr="00B20F02" w:rsidRDefault="005D3317"/>
    <w:p w14:paraId="282F075E" w14:textId="5D2799BC" w:rsidR="005D3317" w:rsidRPr="00B20F02" w:rsidRDefault="005D3317"/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28"/>
        <w:gridCol w:w="1080"/>
        <w:gridCol w:w="180"/>
        <w:gridCol w:w="1170"/>
        <w:gridCol w:w="180"/>
        <w:gridCol w:w="1172"/>
        <w:gridCol w:w="180"/>
        <w:gridCol w:w="1080"/>
        <w:gridCol w:w="187"/>
        <w:gridCol w:w="1073"/>
      </w:tblGrid>
      <w:tr w:rsidR="00DA0651" w:rsidRPr="00B20F02" w14:paraId="3174239C" w14:textId="77777777" w:rsidTr="005D3317">
        <w:trPr>
          <w:cantSplit/>
          <w:trHeight w:val="113"/>
          <w:tblHeader/>
        </w:trPr>
        <w:tc>
          <w:tcPr>
            <w:tcW w:w="4588" w:type="dxa"/>
            <w:gridSpan w:val="3"/>
            <w:shd w:val="clear" w:color="auto" w:fill="auto"/>
            <w:vAlign w:val="bottom"/>
          </w:tcPr>
          <w:p w14:paraId="7835F1D7" w14:textId="77777777" w:rsidR="00DA0651" w:rsidRPr="00B20F02" w:rsidRDefault="00DA0651" w:rsidP="0061337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488BACE2" w14:textId="71ADC71D" w:rsidR="00DA0651" w:rsidRPr="00B20F02" w:rsidRDefault="00DA0651" w:rsidP="0061337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CC26B8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A0651" w:rsidRPr="00B20F02" w14:paraId="53CE2484" w14:textId="77777777" w:rsidTr="005D3317">
        <w:trPr>
          <w:cantSplit/>
          <w:trHeight w:val="364"/>
          <w:tblHeader/>
        </w:trPr>
        <w:tc>
          <w:tcPr>
            <w:tcW w:w="3328" w:type="dxa"/>
            <w:shd w:val="clear" w:color="auto" w:fill="auto"/>
            <w:vAlign w:val="bottom"/>
          </w:tcPr>
          <w:p w14:paraId="4F86D26A" w14:textId="77777777" w:rsidR="00DA0651" w:rsidRPr="00B20F02" w:rsidRDefault="00DA0651" w:rsidP="0061337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24315F0" w14:textId="77777777" w:rsidR="00DA0651" w:rsidRPr="00B20F02" w:rsidRDefault="00DA0651" w:rsidP="006133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AD3B1A" w14:textId="77777777" w:rsidR="00DA0651" w:rsidRPr="00B20F02" w:rsidRDefault="00DA0651" w:rsidP="0061337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2AC14704" w14:textId="32BC9DE5" w:rsidR="00DA0651" w:rsidRPr="00B20F02" w:rsidRDefault="00E9249A" w:rsidP="00613378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กระแสเงินสดตามสัญญา</w:t>
            </w:r>
          </w:p>
        </w:tc>
      </w:tr>
      <w:tr w:rsidR="009A3A92" w:rsidRPr="00B20F02" w14:paraId="29B1874A" w14:textId="77777777" w:rsidTr="005D3317">
        <w:trPr>
          <w:cantSplit/>
          <w:trHeight w:val="364"/>
          <w:tblHeader/>
        </w:trPr>
        <w:tc>
          <w:tcPr>
            <w:tcW w:w="3328" w:type="dxa"/>
            <w:shd w:val="clear" w:color="auto" w:fill="auto"/>
            <w:vAlign w:val="bottom"/>
          </w:tcPr>
          <w:p w14:paraId="265BC168" w14:textId="77777777" w:rsidR="009A3A92" w:rsidRPr="00B20F02" w:rsidRDefault="009A3A92" w:rsidP="009A3A92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9178A60" w14:textId="7634A948" w:rsidR="009A3A92" w:rsidRPr="00B20F02" w:rsidRDefault="009A3A92" w:rsidP="009A3A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0" w:type="dxa"/>
            <w:shd w:val="clear" w:color="auto" w:fill="auto"/>
          </w:tcPr>
          <w:p w14:paraId="07244551" w14:textId="77777777" w:rsidR="009A3A92" w:rsidRPr="00B20F02" w:rsidRDefault="009A3A92" w:rsidP="009A3A9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83EFFF" w14:textId="77777777" w:rsidR="009A3A92" w:rsidRPr="00B20F02" w:rsidRDefault="009A3A92" w:rsidP="009A3A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19ACCA0" w14:textId="77777777" w:rsidR="009A3A92" w:rsidRPr="00B20F02" w:rsidRDefault="009A3A92" w:rsidP="009A3A9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AA8D870" w14:textId="4B4CA1F1" w:rsidR="009A3A92" w:rsidRPr="00B20F02" w:rsidRDefault="009A3A92" w:rsidP="009A3A9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2A841103" w14:textId="77777777" w:rsidR="009A3A92" w:rsidRPr="00B20F02" w:rsidRDefault="009A3A92" w:rsidP="009A3A9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8D7AA4" w14:textId="77777777" w:rsidR="009A3A92" w:rsidRPr="00B20F02" w:rsidRDefault="009A3A92" w:rsidP="009A3A9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79A6BFE7" w14:textId="77777777" w:rsidR="009A3A92" w:rsidRPr="00B20F02" w:rsidRDefault="009A3A92" w:rsidP="009A3A9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D1CECB5" w14:textId="77777777" w:rsidR="009A3A92" w:rsidRPr="00B20F02" w:rsidRDefault="009A3A92" w:rsidP="009A3A92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A3A92" w:rsidRPr="00B20F02" w14:paraId="46B2ACA7" w14:textId="77777777" w:rsidTr="005D3317">
        <w:trPr>
          <w:cantSplit/>
          <w:trHeight w:val="364"/>
          <w:tblHeader/>
        </w:trPr>
        <w:tc>
          <w:tcPr>
            <w:tcW w:w="3328" w:type="dxa"/>
            <w:shd w:val="clear" w:color="auto" w:fill="auto"/>
            <w:vAlign w:val="bottom"/>
          </w:tcPr>
          <w:p w14:paraId="1A9FE9D1" w14:textId="25133E1D" w:rsidR="009A3A92" w:rsidRPr="00B20F02" w:rsidRDefault="009A3A92" w:rsidP="009A3A9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ธันวาคม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3D9B8CB" w14:textId="43483A20" w:rsidR="009A3A92" w:rsidRPr="00B20F02" w:rsidRDefault="009A3A92" w:rsidP="009A3A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shd w:val="clear" w:color="auto" w:fill="auto"/>
          </w:tcPr>
          <w:p w14:paraId="5292EA42" w14:textId="77777777" w:rsidR="009A3A92" w:rsidRPr="00B20F02" w:rsidRDefault="009A3A92" w:rsidP="009A3A9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31CDC0" w14:textId="0A9CE745" w:rsidR="009A3A92" w:rsidRPr="00B20F02" w:rsidRDefault="009A3A92" w:rsidP="009A3A9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36AF2E8B" w14:textId="77777777" w:rsidR="009A3A92" w:rsidRPr="00B20F02" w:rsidRDefault="009A3A92" w:rsidP="009A3A9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99964A2" w14:textId="792BDA54" w:rsidR="009A3A92" w:rsidRPr="00B20F02" w:rsidRDefault="009A3A92" w:rsidP="009A3A9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แต่ภายใน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CB68866" w14:textId="77777777" w:rsidR="009A3A92" w:rsidRPr="00B20F02" w:rsidRDefault="009A3A92" w:rsidP="009A3A9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9B7A1C" w14:textId="6A9EFB00" w:rsidR="009A3A92" w:rsidRPr="00B20F02" w:rsidRDefault="009A3A92" w:rsidP="009A3A9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7" w:type="dxa"/>
            <w:shd w:val="clear" w:color="auto" w:fill="auto"/>
          </w:tcPr>
          <w:p w14:paraId="54A861D5" w14:textId="77777777" w:rsidR="009A3A92" w:rsidRPr="00B20F02" w:rsidRDefault="009A3A92" w:rsidP="009A3A9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ABE042A" w14:textId="77777777" w:rsidR="009A3A92" w:rsidRPr="00B20F02" w:rsidRDefault="009A3A92" w:rsidP="009A3A92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07041" w:rsidRPr="00B20F02" w14:paraId="316243BB" w14:textId="77777777" w:rsidTr="005D3317">
        <w:trPr>
          <w:cantSplit/>
          <w:tblHeader/>
        </w:trPr>
        <w:tc>
          <w:tcPr>
            <w:tcW w:w="3328" w:type="dxa"/>
            <w:shd w:val="clear" w:color="auto" w:fill="auto"/>
          </w:tcPr>
          <w:p w14:paraId="4F966400" w14:textId="77777777" w:rsidR="00507041" w:rsidRPr="00B20F02" w:rsidRDefault="00507041" w:rsidP="009A3A9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2" w:type="dxa"/>
            <w:gridSpan w:val="9"/>
            <w:shd w:val="clear" w:color="auto" w:fill="auto"/>
          </w:tcPr>
          <w:p w14:paraId="7D57EE6A" w14:textId="3CAA4A38" w:rsidR="00507041" w:rsidRPr="00B20F02" w:rsidRDefault="00507041" w:rsidP="00507041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94FA2" w:rsidRPr="00B20F02" w14:paraId="1C71DD44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72CA816A" w14:textId="6E429455" w:rsidR="00794FA2" w:rsidRPr="00B20F02" w:rsidRDefault="00794FA2" w:rsidP="009A3A9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6302" w:type="dxa"/>
            <w:gridSpan w:val="9"/>
            <w:shd w:val="clear" w:color="auto" w:fill="auto"/>
          </w:tcPr>
          <w:p w14:paraId="5DD3ABC7" w14:textId="77777777" w:rsidR="00794FA2" w:rsidRPr="00B20F02" w:rsidRDefault="00794FA2" w:rsidP="00507041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A3A92" w:rsidRPr="00B20F02" w14:paraId="40A6C4CC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23513C06" w14:textId="1D2CCBCC" w:rsidR="009A3A92" w:rsidRPr="00B20F02" w:rsidRDefault="009A3A92" w:rsidP="009A3A9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7E78746A" w14:textId="77777777" w:rsidR="009A3A92" w:rsidRPr="00B20F02" w:rsidRDefault="009A3A92" w:rsidP="009A3A9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16F639" w14:textId="77777777" w:rsidR="009A3A92" w:rsidRPr="00B20F02" w:rsidRDefault="009A3A92" w:rsidP="009A3A9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F0E252" w14:textId="77777777" w:rsidR="009A3A92" w:rsidRPr="00B20F02" w:rsidRDefault="009A3A92" w:rsidP="009A3A9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1270FC6" w14:textId="77777777" w:rsidR="009A3A92" w:rsidRPr="00B20F02" w:rsidRDefault="009A3A92" w:rsidP="009A3A9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294EA50" w14:textId="77777777" w:rsidR="009A3A92" w:rsidRPr="00B20F02" w:rsidRDefault="009A3A92" w:rsidP="009A3A9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5EDBF33" w14:textId="77777777" w:rsidR="009A3A92" w:rsidRPr="00B20F02" w:rsidRDefault="009A3A92" w:rsidP="009A3A9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CCF3F3" w14:textId="77777777" w:rsidR="009A3A92" w:rsidRPr="00B20F02" w:rsidRDefault="009A3A92" w:rsidP="009A3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6DB784BF" w14:textId="77777777" w:rsidR="009A3A92" w:rsidRPr="00B20F02" w:rsidRDefault="009A3A92" w:rsidP="009A3A9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46C7A90" w14:textId="77777777" w:rsidR="009A3A92" w:rsidRPr="00B20F02" w:rsidRDefault="009A3A92" w:rsidP="009A3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4FA2" w:rsidRPr="00B20F02" w14:paraId="49A9A002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7B45DB45" w14:textId="2178C1A9" w:rsidR="00794FA2" w:rsidRPr="00B20F02" w:rsidRDefault="00794FA2" w:rsidP="00794FA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เงินเบิกเกินบัญชีธนาคารและเงินกู้ยืมจากสถาบันการเงิน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778A3208" w14:textId="77777777" w:rsidR="00794FA2" w:rsidRPr="00B20F02" w:rsidRDefault="00794FA2" w:rsidP="00794F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F9ED76" w14:textId="0BAE4EE0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12,728</w:t>
            </w:r>
          </w:p>
        </w:tc>
        <w:tc>
          <w:tcPr>
            <w:tcW w:w="180" w:type="dxa"/>
            <w:shd w:val="clear" w:color="auto" w:fill="auto"/>
          </w:tcPr>
          <w:p w14:paraId="2C17AA66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14A57E" w14:textId="77777777" w:rsidR="00794FA2" w:rsidRPr="00B20F02" w:rsidRDefault="00794FA2" w:rsidP="00794F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0DF6D" w14:textId="681D9C80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12,816</w:t>
            </w:r>
          </w:p>
        </w:tc>
        <w:tc>
          <w:tcPr>
            <w:tcW w:w="180" w:type="dxa"/>
            <w:shd w:val="clear" w:color="auto" w:fill="auto"/>
          </w:tcPr>
          <w:p w14:paraId="0DB8204F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309D083" w14:textId="77777777" w:rsidR="00794FA2" w:rsidRPr="00B20F02" w:rsidRDefault="00794FA2" w:rsidP="00794FA2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BC23A7" w14:textId="3A910EA7" w:rsidR="00794FA2" w:rsidRPr="00B20F02" w:rsidRDefault="00794FA2" w:rsidP="00794FA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80" w:type="dxa"/>
            <w:shd w:val="clear" w:color="auto" w:fill="auto"/>
          </w:tcPr>
          <w:p w14:paraId="2BB0BD46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EBE712" w14:textId="77777777" w:rsidR="00794FA2" w:rsidRPr="00B20F02" w:rsidRDefault="00794FA2" w:rsidP="00794FA2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59E6CB" w14:textId="1A0C858B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31F7D4B6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D6BDD77" w14:textId="77777777" w:rsidR="00794FA2" w:rsidRPr="00B20F02" w:rsidRDefault="00794FA2" w:rsidP="00794FA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A8113A" w14:textId="5E1C125E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12,848</w:t>
            </w:r>
          </w:p>
        </w:tc>
      </w:tr>
      <w:tr w:rsidR="00794FA2" w:rsidRPr="00B20F02" w14:paraId="5BB9ABD4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64EED2F4" w14:textId="46D7FB50" w:rsidR="00794FA2" w:rsidRPr="00B20F02" w:rsidRDefault="00794FA2" w:rsidP="00794FA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DF7ACB"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0" w:type="dxa"/>
            <w:shd w:val="clear" w:color="auto" w:fill="auto"/>
          </w:tcPr>
          <w:p w14:paraId="391FC4E4" w14:textId="29F7C312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2,634</w:t>
            </w:r>
          </w:p>
        </w:tc>
        <w:tc>
          <w:tcPr>
            <w:tcW w:w="180" w:type="dxa"/>
            <w:shd w:val="clear" w:color="auto" w:fill="auto"/>
          </w:tcPr>
          <w:p w14:paraId="12D12809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F9A680" w14:textId="610ECFE7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2,6</w:t>
            </w:r>
            <w:r w:rsidR="00111DB3" w:rsidRPr="00B20F02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80" w:type="dxa"/>
            <w:shd w:val="clear" w:color="auto" w:fill="auto"/>
          </w:tcPr>
          <w:p w14:paraId="10757669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54C6201" w14:textId="378BEF0E" w:rsidR="00794FA2" w:rsidRPr="00B20F02" w:rsidRDefault="00794FA2" w:rsidP="00794FA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E587B41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7D63FA" w14:textId="440574D8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7C712EDB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D1F7AE0" w14:textId="28FA0D3E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2,6</w:t>
            </w:r>
            <w:r w:rsidR="00111DB3" w:rsidRPr="00B20F02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794FA2" w:rsidRPr="00B20F02" w14:paraId="21CBDB1C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0B6C4093" w14:textId="77777777" w:rsidR="00794FA2" w:rsidRPr="00B20F02" w:rsidRDefault="00794FA2" w:rsidP="00794FA2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52F604B1" w14:textId="2BC1F6BC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80" w:type="dxa"/>
            <w:shd w:val="clear" w:color="auto" w:fill="auto"/>
          </w:tcPr>
          <w:p w14:paraId="431EEA78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15D437" w14:textId="4B23585F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3,089</w:t>
            </w:r>
          </w:p>
        </w:tc>
        <w:tc>
          <w:tcPr>
            <w:tcW w:w="180" w:type="dxa"/>
            <w:shd w:val="clear" w:color="auto" w:fill="auto"/>
          </w:tcPr>
          <w:p w14:paraId="247AF48F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C04DCBB" w14:textId="260218B1" w:rsidR="00794FA2" w:rsidRPr="00B20F02" w:rsidRDefault="00794FA2" w:rsidP="00794FA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7,602</w:t>
            </w:r>
          </w:p>
        </w:tc>
        <w:tc>
          <w:tcPr>
            <w:tcW w:w="180" w:type="dxa"/>
            <w:shd w:val="clear" w:color="auto" w:fill="auto"/>
          </w:tcPr>
          <w:p w14:paraId="0194B00E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32AC74" w14:textId="397A1285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730EADCA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52E06E9" w14:textId="1B255874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10,691</w:t>
            </w:r>
          </w:p>
        </w:tc>
      </w:tr>
      <w:tr w:rsidR="00794FA2" w:rsidRPr="00B20F02" w14:paraId="1EAE4B83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61AE6E58" w14:textId="6CCCE0B1" w:rsidR="00794FA2" w:rsidRPr="00B20F02" w:rsidRDefault="00794FA2" w:rsidP="00794FA2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7BCC18C1" w14:textId="02BF0F58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180" w:type="dxa"/>
            <w:shd w:val="clear" w:color="auto" w:fill="auto"/>
          </w:tcPr>
          <w:p w14:paraId="5FDEAECE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E72608" w14:textId="76BC5518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80" w:type="dxa"/>
            <w:shd w:val="clear" w:color="auto" w:fill="auto"/>
          </w:tcPr>
          <w:p w14:paraId="1CAAFF9D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A50B1EA" w14:textId="3219676B" w:rsidR="00794FA2" w:rsidRPr="00B20F02" w:rsidRDefault="00794FA2" w:rsidP="00794FA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80" w:type="dxa"/>
            <w:shd w:val="clear" w:color="auto" w:fill="auto"/>
          </w:tcPr>
          <w:p w14:paraId="64C646FB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28292B" w14:textId="13A13B6E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 xml:space="preserve">        200</w:t>
            </w:r>
          </w:p>
        </w:tc>
        <w:tc>
          <w:tcPr>
            <w:tcW w:w="187" w:type="dxa"/>
            <w:shd w:val="clear" w:color="auto" w:fill="auto"/>
          </w:tcPr>
          <w:p w14:paraId="77C023CB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90FD013" w14:textId="2B71B059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</w:tr>
      <w:tr w:rsidR="00794FA2" w:rsidRPr="00B20F02" w14:paraId="2E718080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27D46839" w14:textId="73F1BE90" w:rsidR="00794FA2" w:rsidRPr="00B20F02" w:rsidRDefault="00794FA2" w:rsidP="00794FA2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AAF27C1" w14:textId="43870173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80" w:type="dxa"/>
            <w:shd w:val="clear" w:color="auto" w:fill="auto"/>
          </w:tcPr>
          <w:p w14:paraId="4C94D0CF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1B69CC" w14:textId="2D4F7EAE" w:rsidR="00794FA2" w:rsidRPr="00B20F02" w:rsidDel="005765CD" w:rsidRDefault="00794FA2" w:rsidP="00794FA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B66D5C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38E2961" w14:textId="007F0B7D" w:rsidR="00794FA2" w:rsidRPr="00B20F02" w:rsidDel="005765CD" w:rsidRDefault="00111DB3" w:rsidP="00794FA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80" w:type="dxa"/>
            <w:shd w:val="clear" w:color="auto" w:fill="auto"/>
          </w:tcPr>
          <w:p w14:paraId="6FD64899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AC1809" w14:textId="04FEC954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0722CDE4" w14:textId="77777777" w:rsidR="00794FA2" w:rsidRPr="00B20F02" w:rsidRDefault="00794FA2" w:rsidP="00794FA2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D415548" w14:textId="16F52843" w:rsidR="00794FA2" w:rsidRPr="00B20F02" w:rsidDel="005765CD" w:rsidRDefault="00111DB3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794FA2" w:rsidRPr="00B20F02" w14:paraId="2534CF43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1F939591" w14:textId="0BA4A2E0" w:rsidR="00794FA2" w:rsidRPr="00B20F02" w:rsidRDefault="005B714B" w:rsidP="00794FA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7BDD9F42" w14:textId="77777777" w:rsidR="00794FA2" w:rsidRPr="00B20F02" w:rsidRDefault="00794FA2" w:rsidP="00794FA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33A10A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5AC10" w14:textId="4BF95FF7" w:rsidR="00794FA2" w:rsidRPr="00B20F02" w:rsidRDefault="00794FA2" w:rsidP="00794FA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18,6</w:t>
            </w:r>
            <w:r w:rsidR="00111DB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80" w:type="dxa"/>
            <w:shd w:val="clear" w:color="auto" w:fill="auto"/>
          </w:tcPr>
          <w:p w14:paraId="6F96BAD4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A3727" w14:textId="530CD3B0" w:rsidR="00794FA2" w:rsidRPr="00B20F02" w:rsidRDefault="00794FA2" w:rsidP="00794FA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</w:t>
            </w:r>
            <w:r w:rsidR="00111DB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14:paraId="45728871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93682" w14:textId="01D8728C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200</w:t>
            </w:r>
          </w:p>
        </w:tc>
        <w:tc>
          <w:tcPr>
            <w:tcW w:w="187" w:type="dxa"/>
            <w:shd w:val="clear" w:color="auto" w:fill="auto"/>
          </w:tcPr>
          <w:p w14:paraId="6EDD02CC" w14:textId="77777777" w:rsidR="00794FA2" w:rsidRPr="00B20F02" w:rsidRDefault="00794FA2" w:rsidP="00794FA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149B1" w14:textId="264EFD89" w:rsidR="00794FA2" w:rsidRPr="00B20F02" w:rsidRDefault="00794FA2" w:rsidP="00794F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26,6</w:t>
            </w:r>
            <w:r w:rsidR="00111DB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</w:tr>
      <w:tr w:rsidR="001917A9" w:rsidRPr="00B20F02" w14:paraId="407CBDD2" w14:textId="77777777" w:rsidTr="00794FA2">
        <w:trPr>
          <w:cantSplit/>
        </w:trPr>
        <w:tc>
          <w:tcPr>
            <w:tcW w:w="3328" w:type="dxa"/>
            <w:shd w:val="clear" w:color="auto" w:fill="auto"/>
          </w:tcPr>
          <w:p w14:paraId="7C151CA5" w14:textId="77777777" w:rsidR="001917A9" w:rsidRPr="00B20F02" w:rsidRDefault="001917A9" w:rsidP="009A3A9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F8D4AF" w14:textId="77777777" w:rsidR="001917A9" w:rsidRPr="00B20F02" w:rsidRDefault="001917A9" w:rsidP="009A3A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042965" w14:textId="77777777" w:rsidR="001917A9" w:rsidRPr="00B20F02" w:rsidRDefault="001917A9" w:rsidP="009A3A9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B4F024" w14:textId="77777777" w:rsidR="001917A9" w:rsidRPr="00B20F02" w:rsidRDefault="001917A9" w:rsidP="009A3A9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76D7703" w14:textId="77777777" w:rsidR="001917A9" w:rsidRPr="00B20F02" w:rsidRDefault="001917A9" w:rsidP="009A3A9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D7B7114" w14:textId="77777777" w:rsidR="001917A9" w:rsidRPr="00B20F02" w:rsidRDefault="001917A9" w:rsidP="009A3A9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3ADCE93" w14:textId="77777777" w:rsidR="001917A9" w:rsidRPr="00B20F02" w:rsidRDefault="001917A9" w:rsidP="009A3A9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DAD416" w14:textId="77777777" w:rsidR="001917A9" w:rsidRPr="00B20F02" w:rsidRDefault="001917A9" w:rsidP="009A3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7F074567" w14:textId="77777777" w:rsidR="001917A9" w:rsidRPr="00B20F02" w:rsidRDefault="001917A9" w:rsidP="009A3A9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4FE7288" w14:textId="77777777" w:rsidR="001917A9" w:rsidRPr="00B20F02" w:rsidRDefault="001917A9" w:rsidP="009A3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6C56" w:rsidRPr="00B20F02" w14:paraId="18973D65" w14:textId="77777777" w:rsidTr="001917A9">
        <w:trPr>
          <w:cantSplit/>
        </w:trPr>
        <w:tc>
          <w:tcPr>
            <w:tcW w:w="3328" w:type="dxa"/>
            <w:shd w:val="clear" w:color="auto" w:fill="auto"/>
          </w:tcPr>
          <w:p w14:paraId="569B5A6B" w14:textId="613F71AA" w:rsidR="002D6C56" w:rsidRPr="00B20F02" w:rsidRDefault="002D6C56" w:rsidP="00757F5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E8A19A" w14:textId="77777777" w:rsidR="002D6C56" w:rsidRPr="00B20F02" w:rsidRDefault="002D6C56" w:rsidP="00757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8C458C" w14:textId="77777777" w:rsidR="002D6C56" w:rsidRPr="00B20F02" w:rsidRDefault="002D6C56" w:rsidP="00757F5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54D2F7" w14:textId="77777777" w:rsidR="002D6C56" w:rsidRPr="00B20F02" w:rsidRDefault="002D6C56" w:rsidP="00F30E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2E3609" w14:textId="77777777" w:rsidR="002D6C56" w:rsidRPr="00B20F02" w:rsidRDefault="002D6C56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7DBA4C1" w14:textId="77777777" w:rsidR="002D6C56" w:rsidRPr="00B20F02" w:rsidRDefault="002D6C56" w:rsidP="00757F5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4C3D69" w14:textId="77777777" w:rsidR="002D6C56" w:rsidRPr="00B20F02" w:rsidRDefault="002D6C56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DC96F6" w14:textId="77777777" w:rsidR="002D6C56" w:rsidRPr="00B20F02" w:rsidRDefault="002D6C56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4498444E" w14:textId="77777777" w:rsidR="002D6C56" w:rsidRPr="00B20F02" w:rsidRDefault="002D6C56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08139E8" w14:textId="77777777" w:rsidR="002D6C56" w:rsidRPr="00B20F02" w:rsidRDefault="002D6C56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3317" w:rsidRPr="00B20F02" w14:paraId="2DF9F1C8" w14:textId="77777777" w:rsidTr="001917A9">
        <w:trPr>
          <w:cantSplit/>
        </w:trPr>
        <w:tc>
          <w:tcPr>
            <w:tcW w:w="3328" w:type="dxa"/>
            <w:shd w:val="clear" w:color="auto" w:fill="auto"/>
          </w:tcPr>
          <w:p w14:paraId="75BC899F" w14:textId="77777777" w:rsidR="005D3317" w:rsidRPr="00B20F02" w:rsidRDefault="005D3317" w:rsidP="00757F5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F894B1" w14:textId="77777777" w:rsidR="005D3317" w:rsidRPr="00B20F02" w:rsidRDefault="005D3317" w:rsidP="00757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76D34EC" w14:textId="77777777" w:rsidR="005D3317" w:rsidRPr="00B20F02" w:rsidRDefault="005D3317" w:rsidP="00757F5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942DC8" w14:textId="77777777" w:rsidR="005D3317" w:rsidRPr="00B20F02" w:rsidRDefault="005D3317" w:rsidP="00F30E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6AD28A6" w14:textId="77777777" w:rsidR="005D3317" w:rsidRPr="00B20F02" w:rsidRDefault="005D3317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5BFD3DB9" w14:textId="77777777" w:rsidR="005D3317" w:rsidRPr="00B20F02" w:rsidRDefault="005D3317" w:rsidP="00757F5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D35BEBF" w14:textId="77777777" w:rsidR="005D3317" w:rsidRPr="00B20F02" w:rsidRDefault="005D3317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E36560" w14:textId="77777777" w:rsidR="005D3317" w:rsidRPr="00B20F02" w:rsidRDefault="005D3317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7BB4F25B" w14:textId="77777777" w:rsidR="005D3317" w:rsidRPr="00B20F02" w:rsidRDefault="005D3317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7C28F22" w14:textId="77777777" w:rsidR="005D3317" w:rsidRPr="00B20F02" w:rsidRDefault="005D3317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3317" w:rsidRPr="00B20F02" w14:paraId="2D7953CA" w14:textId="77777777" w:rsidTr="001917A9">
        <w:trPr>
          <w:cantSplit/>
        </w:trPr>
        <w:tc>
          <w:tcPr>
            <w:tcW w:w="3328" w:type="dxa"/>
            <w:shd w:val="clear" w:color="auto" w:fill="auto"/>
          </w:tcPr>
          <w:p w14:paraId="7BF287A7" w14:textId="77777777" w:rsidR="005D3317" w:rsidRPr="00B20F02" w:rsidRDefault="005D3317" w:rsidP="00757F5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4B1A90" w14:textId="77777777" w:rsidR="005D3317" w:rsidRPr="00B20F02" w:rsidRDefault="005D3317" w:rsidP="00757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46DAC2" w14:textId="77777777" w:rsidR="005D3317" w:rsidRPr="00B20F02" w:rsidRDefault="005D3317" w:rsidP="00757F5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431326" w14:textId="77777777" w:rsidR="005D3317" w:rsidRPr="00B20F02" w:rsidRDefault="005D3317" w:rsidP="00F30E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428E5E" w14:textId="77777777" w:rsidR="005D3317" w:rsidRPr="00B20F02" w:rsidRDefault="005D3317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B5C85C3" w14:textId="77777777" w:rsidR="005D3317" w:rsidRPr="00B20F02" w:rsidRDefault="005D3317" w:rsidP="00757F5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7846CF8" w14:textId="77777777" w:rsidR="005D3317" w:rsidRPr="00B20F02" w:rsidRDefault="005D3317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554BED" w14:textId="77777777" w:rsidR="005D3317" w:rsidRPr="00B20F02" w:rsidRDefault="005D3317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794E70CD" w14:textId="77777777" w:rsidR="005D3317" w:rsidRPr="00B20F02" w:rsidRDefault="005D3317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14A6108" w14:textId="77777777" w:rsidR="005D3317" w:rsidRPr="00B20F02" w:rsidRDefault="005D3317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3317" w:rsidRPr="00B20F02" w14:paraId="7CDD140B" w14:textId="77777777" w:rsidTr="001917A9">
        <w:trPr>
          <w:cantSplit/>
        </w:trPr>
        <w:tc>
          <w:tcPr>
            <w:tcW w:w="3328" w:type="dxa"/>
            <w:shd w:val="clear" w:color="auto" w:fill="auto"/>
          </w:tcPr>
          <w:p w14:paraId="224CB24A" w14:textId="77777777" w:rsidR="005D3317" w:rsidRPr="00B20F02" w:rsidRDefault="005D3317" w:rsidP="00757F5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608477" w14:textId="77777777" w:rsidR="005D3317" w:rsidRPr="00B20F02" w:rsidRDefault="005D3317" w:rsidP="00757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8C6C34A" w14:textId="77777777" w:rsidR="005D3317" w:rsidRPr="00B20F02" w:rsidRDefault="005D3317" w:rsidP="00757F5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C3EC3AD" w14:textId="77777777" w:rsidR="005D3317" w:rsidRPr="00B20F02" w:rsidRDefault="005D3317" w:rsidP="00F30E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E59CDC" w14:textId="77777777" w:rsidR="005D3317" w:rsidRPr="00B20F02" w:rsidRDefault="005D3317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9BF9C07" w14:textId="77777777" w:rsidR="005D3317" w:rsidRPr="00B20F02" w:rsidRDefault="005D3317" w:rsidP="00757F5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D1BF57" w14:textId="77777777" w:rsidR="005D3317" w:rsidRPr="00B20F02" w:rsidRDefault="005D3317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A63DC0" w14:textId="77777777" w:rsidR="005D3317" w:rsidRPr="00B20F02" w:rsidRDefault="005D3317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3F9BE417" w14:textId="77777777" w:rsidR="005D3317" w:rsidRPr="00B20F02" w:rsidRDefault="005D3317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A8A0B37" w14:textId="77777777" w:rsidR="005D3317" w:rsidRPr="00B20F02" w:rsidRDefault="005D3317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3317" w:rsidRPr="00B20F02" w14:paraId="5B484865" w14:textId="77777777" w:rsidTr="001917A9">
        <w:trPr>
          <w:cantSplit/>
        </w:trPr>
        <w:tc>
          <w:tcPr>
            <w:tcW w:w="3328" w:type="dxa"/>
            <w:shd w:val="clear" w:color="auto" w:fill="auto"/>
          </w:tcPr>
          <w:p w14:paraId="4175901A" w14:textId="59F87893" w:rsidR="005D3317" w:rsidRPr="00B20F02" w:rsidRDefault="005D3317" w:rsidP="00757F5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5626131B" w14:textId="77777777" w:rsidR="005D3317" w:rsidRPr="00B20F02" w:rsidRDefault="005D3317" w:rsidP="00757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B7CE99" w14:textId="77777777" w:rsidR="005D3317" w:rsidRPr="00B20F02" w:rsidRDefault="005D3317" w:rsidP="00757F5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7D8A9D" w14:textId="77777777" w:rsidR="005D3317" w:rsidRPr="00B20F02" w:rsidRDefault="005D3317" w:rsidP="00F30E4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3B8A5D" w14:textId="77777777" w:rsidR="005D3317" w:rsidRPr="00B20F02" w:rsidRDefault="005D3317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D38101C" w14:textId="77777777" w:rsidR="005D3317" w:rsidRPr="00B20F02" w:rsidRDefault="005D3317" w:rsidP="00757F5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CF0BF6" w14:textId="77777777" w:rsidR="005D3317" w:rsidRPr="00B20F02" w:rsidRDefault="005D3317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0ADE12" w14:textId="77777777" w:rsidR="005D3317" w:rsidRPr="00B20F02" w:rsidRDefault="005D3317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4FF61C33" w14:textId="77777777" w:rsidR="005D3317" w:rsidRPr="00B20F02" w:rsidRDefault="005D3317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FA4AB31" w14:textId="77777777" w:rsidR="005D3317" w:rsidRPr="00B20F02" w:rsidRDefault="005D3317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4FA2" w:rsidRPr="00B20F02" w14:paraId="38E81794" w14:textId="77777777" w:rsidTr="001917A9">
        <w:trPr>
          <w:cantSplit/>
        </w:trPr>
        <w:tc>
          <w:tcPr>
            <w:tcW w:w="3328" w:type="dxa"/>
            <w:shd w:val="clear" w:color="auto" w:fill="auto"/>
          </w:tcPr>
          <w:p w14:paraId="617F731D" w14:textId="6AE48CD2" w:rsidR="00794FA2" w:rsidRPr="00B20F02" w:rsidRDefault="00794FA2" w:rsidP="00757F5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717018FE" w14:textId="77777777" w:rsidR="00794FA2" w:rsidRPr="00B20F02" w:rsidRDefault="00794FA2" w:rsidP="00757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7BB2F8" w14:textId="77777777" w:rsidR="00794FA2" w:rsidRPr="00B20F02" w:rsidRDefault="00794FA2" w:rsidP="00757F5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8DC71C" w14:textId="77777777" w:rsidR="00794FA2" w:rsidRPr="00B20F02" w:rsidRDefault="00794FA2" w:rsidP="00757F5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21C501F" w14:textId="77777777" w:rsidR="00794FA2" w:rsidRPr="00B20F02" w:rsidRDefault="00794FA2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33A6BAA" w14:textId="77777777" w:rsidR="00794FA2" w:rsidRPr="00B20F02" w:rsidRDefault="00794FA2" w:rsidP="00757F5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41074A" w14:textId="77777777" w:rsidR="00794FA2" w:rsidRPr="00B20F02" w:rsidRDefault="00794FA2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C18B02" w14:textId="77777777" w:rsidR="00794FA2" w:rsidRPr="00B20F02" w:rsidRDefault="00794FA2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0BFE9F80" w14:textId="77777777" w:rsidR="00794FA2" w:rsidRPr="00B20F02" w:rsidRDefault="00794FA2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239A7D3" w14:textId="77777777" w:rsidR="00794FA2" w:rsidRPr="00B20F02" w:rsidRDefault="00794FA2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86C31" w:rsidRPr="00B20F02" w14:paraId="26A5BE88" w14:textId="77777777" w:rsidTr="001917A9">
        <w:trPr>
          <w:cantSplit/>
        </w:trPr>
        <w:tc>
          <w:tcPr>
            <w:tcW w:w="3328" w:type="dxa"/>
            <w:shd w:val="clear" w:color="auto" w:fill="auto"/>
          </w:tcPr>
          <w:p w14:paraId="7D1B036F" w14:textId="77777777" w:rsidR="00086C31" w:rsidRPr="00B20F02" w:rsidRDefault="00086C31" w:rsidP="00086C31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5EE2383" w14:textId="77777777" w:rsidR="00086C31" w:rsidRPr="00B20F02" w:rsidRDefault="00086C31" w:rsidP="00086C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5FBEED" w14:textId="0B222CFA" w:rsidR="00086C31" w:rsidRPr="00B20F02" w:rsidRDefault="00086C31" w:rsidP="00086C3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5,127</w:t>
            </w:r>
          </w:p>
        </w:tc>
        <w:tc>
          <w:tcPr>
            <w:tcW w:w="180" w:type="dxa"/>
            <w:shd w:val="clear" w:color="auto" w:fill="auto"/>
          </w:tcPr>
          <w:p w14:paraId="442C387A" w14:textId="77777777" w:rsidR="00086C31" w:rsidRPr="00B20F02" w:rsidRDefault="00086C31" w:rsidP="00086C3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37764B" w14:textId="77777777" w:rsidR="00086C31" w:rsidRPr="00B20F02" w:rsidRDefault="00086C31" w:rsidP="00086C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7F8ADE" w14:textId="1FC1EC9F" w:rsidR="00086C31" w:rsidRPr="00B20F02" w:rsidRDefault="00086C31" w:rsidP="00086C3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5,168</w:t>
            </w:r>
          </w:p>
        </w:tc>
        <w:tc>
          <w:tcPr>
            <w:tcW w:w="180" w:type="dxa"/>
            <w:shd w:val="clear" w:color="auto" w:fill="auto"/>
          </w:tcPr>
          <w:p w14:paraId="0AFF4BBB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3647B81" w14:textId="77777777" w:rsidR="00086C31" w:rsidRPr="00B20F02" w:rsidRDefault="00086C31" w:rsidP="00086C31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08F9C1" w14:textId="10E2CE1F" w:rsidR="00086C31" w:rsidRPr="00B20F02" w:rsidRDefault="00086C31" w:rsidP="00086C3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62637E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B879F1" w14:textId="77777777" w:rsidR="00086C31" w:rsidRPr="00B20F02" w:rsidRDefault="00086C31" w:rsidP="00086C31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8F8E59" w14:textId="652B05F0" w:rsidR="00086C31" w:rsidRPr="00B20F02" w:rsidRDefault="00086C31" w:rsidP="0008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3954C14D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B75081B" w14:textId="77777777" w:rsidR="00086C31" w:rsidRPr="00B20F02" w:rsidRDefault="00086C31" w:rsidP="00086C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888011" w14:textId="43C4CEB2" w:rsidR="00086C31" w:rsidRPr="00B20F02" w:rsidRDefault="00086C31" w:rsidP="0008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5,168</w:t>
            </w:r>
          </w:p>
        </w:tc>
      </w:tr>
      <w:tr w:rsidR="00086C31" w:rsidRPr="00B20F02" w14:paraId="0CF02D4D" w14:textId="77777777" w:rsidTr="001917A9">
        <w:trPr>
          <w:cantSplit/>
        </w:trPr>
        <w:tc>
          <w:tcPr>
            <w:tcW w:w="3328" w:type="dxa"/>
            <w:shd w:val="clear" w:color="auto" w:fill="auto"/>
          </w:tcPr>
          <w:p w14:paraId="4DF4A5F7" w14:textId="5717AB94" w:rsidR="00086C31" w:rsidRPr="00B20F02" w:rsidRDefault="00086C31" w:rsidP="00086C31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</w:t>
            </w:r>
            <w:r w:rsidR="00DF7ACB"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3D8FCFB2" w14:textId="703A692A" w:rsidR="00086C31" w:rsidRPr="00B20F02" w:rsidRDefault="00086C31" w:rsidP="00086C3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1,468</w:t>
            </w:r>
          </w:p>
        </w:tc>
        <w:tc>
          <w:tcPr>
            <w:tcW w:w="180" w:type="dxa"/>
            <w:shd w:val="clear" w:color="auto" w:fill="auto"/>
          </w:tcPr>
          <w:p w14:paraId="511FA6C5" w14:textId="77777777" w:rsidR="00086C31" w:rsidRPr="00B20F02" w:rsidRDefault="00086C31" w:rsidP="00086C3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4DBBDE" w14:textId="0BE15CAF" w:rsidR="00086C31" w:rsidRPr="00B20F02" w:rsidRDefault="00086C31" w:rsidP="00086C3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1,468</w:t>
            </w:r>
          </w:p>
        </w:tc>
        <w:tc>
          <w:tcPr>
            <w:tcW w:w="180" w:type="dxa"/>
            <w:shd w:val="clear" w:color="auto" w:fill="auto"/>
          </w:tcPr>
          <w:p w14:paraId="2F2D077F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D85506D" w14:textId="5FAD52C1" w:rsidR="00086C31" w:rsidRPr="00B20F02" w:rsidRDefault="00086C31" w:rsidP="00DF7ACB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6B55C4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C616E5" w14:textId="174CA443" w:rsidR="00086C31" w:rsidRPr="00B20F02" w:rsidRDefault="00086C31" w:rsidP="0008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58692F19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640BF1A" w14:textId="72465243" w:rsidR="00086C31" w:rsidRPr="00B20F02" w:rsidRDefault="00086C31" w:rsidP="0008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1,468</w:t>
            </w:r>
          </w:p>
        </w:tc>
      </w:tr>
      <w:tr w:rsidR="00086C31" w:rsidRPr="00B20F02" w14:paraId="61D10EB8" w14:textId="77777777" w:rsidTr="001917A9">
        <w:trPr>
          <w:cantSplit/>
        </w:trPr>
        <w:tc>
          <w:tcPr>
            <w:tcW w:w="3328" w:type="dxa"/>
            <w:shd w:val="clear" w:color="auto" w:fill="auto"/>
          </w:tcPr>
          <w:p w14:paraId="3F8B1D48" w14:textId="77777777" w:rsidR="00086C31" w:rsidRPr="00B20F02" w:rsidRDefault="00086C31" w:rsidP="00086C31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56EF1DA2" w14:textId="0ECECFD3" w:rsidR="00086C31" w:rsidRPr="00B20F02" w:rsidRDefault="00086C31" w:rsidP="00086C3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180" w:type="dxa"/>
            <w:shd w:val="clear" w:color="auto" w:fill="auto"/>
          </w:tcPr>
          <w:p w14:paraId="2E50BED2" w14:textId="77777777" w:rsidR="00086C31" w:rsidRPr="00B20F02" w:rsidRDefault="00086C31" w:rsidP="00086C3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B55880" w14:textId="2F079251" w:rsidR="00086C31" w:rsidRPr="00B20F02" w:rsidRDefault="00086C31" w:rsidP="00086C3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3,035</w:t>
            </w:r>
          </w:p>
        </w:tc>
        <w:tc>
          <w:tcPr>
            <w:tcW w:w="180" w:type="dxa"/>
            <w:shd w:val="clear" w:color="auto" w:fill="auto"/>
          </w:tcPr>
          <w:p w14:paraId="4A111B03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D462D3E" w14:textId="5084FDE6" w:rsidR="00086C31" w:rsidRPr="00B20F02" w:rsidRDefault="00086C31" w:rsidP="00086C31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10,988</w:t>
            </w:r>
          </w:p>
        </w:tc>
        <w:tc>
          <w:tcPr>
            <w:tcW w:w="180" w:type="dxa"/>
            <w:shd w:val="clear" w:color="auto" w:fill="auto"/>
          </w:tcPr>
          <w:p w14:paraId="58424D42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9ABD7D" w14:textId="190D3D8B" w:rsidR="00086C31" w:rsidRPr="00B20F02" w:rsidRDefault="00086C31" w:rsidP="0008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05641617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BB0343E" w14:textId="2BFEC0EF" w:rsidR="00086C31" w:rsidRPr="00B20F02" w:rsidRDefault="00086C31" w:rsidP="0008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14,023</w:t>
            </w:r>
          </w:p>
        </w:tc>
      </w:tr>
      <w:tr w:rsidR="00086C31" w:rsidRPr="00B20F02" w14:paraId="44C9CB07" w14:textId="77777777" w:rsidTr="001917A9">
        <w:trPr>
          <w:cantSplit/>
        </w:trPr>
        <w:tc>
          <w:tcPr>
            <w:tcW w:w="3328" w:type="dxa"/>
            <w:shd w:val="clear" w:color="auto" w:fill="auto"/>
          </w:tcPr>
          <w:p w14:paraId="2C2EA29B" w14:textId="77777777" w:rsidR="00086C31" w:rsidRPr="00B20F02" w:rsidRDefault="00086C31" w:rsidP="00086C31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1420CE28" w14:textId="673C5695" w:rsidR="00086C31" w:rsidRPr="00B20F02" w:rsidRDefault="00086C31" w:rsidP="00086C3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80" w:type="dxa"/>
            <w:shd w:val="clear" w:color="auto" w:fill="auto"/>
          </w:tcPr>
          <w:p w14:paraId="499190B3" w14:textId="77777777" w:rsidR="00086C31" w:rsidRPr="00B20F02" w:rsidRDefault="00086C31" w:rsidP="00086C3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68F765" w14:textId="10D27018" w:rsidR="00086C31" w:rsidRPr="00B20F02" w:rsidRDefault="00086C31" w:rsidP="00086C3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80" w:type="dxa"/>
            <w:shd w:val="clear" w:color="auto" w:fill="auto"/>
          </w:tcPr>
          <w:p w14:paraId="05E7CBC4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880CB3D" w14:textId="7422F3A6" w:rsidR="00086C31" w:rsidRPr="00B20F02" w:rsidRDefault="00086C31" w:rsidP="00086C3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80" w:type="dxa"/>
            <w:shd w:val="clear" w:color="auto" w:fill="auto"/>
          </w:tcPr>
          <w:p w14:paraId="70019D01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F111E6" w14:textId="7BEA2A93" w:rsidR="00086C31" w:rsidRPr="00B20F02" w:rsidRDefault="00086C31" w:rsidP="0008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 xml:space="preserve">        18</w:t>
            </w:r>
          </w:p>
        </w:tc>
        <w:tc>
          <w:tcPr>
            <w:tcW w:w="187" w:type="dxa"/>
            <w:shd w:val="clear" w:color="auto" w:fill="auto"/>
          </w:tcPr>
          <w:p w14:paraId="234852A3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89705E4" w14:textId="61705298" w:rsidR="00086C31" w:rsidRPr="00B20F02" w:rsidRDefault="00086C31" w:rsidP="0008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</w:tr>
      <w:tr w:rsidR="00086C31" w:rsidRPr="00B20F02" w14:paraId="144674DD" w14:textId="77777777" w:rsidTr="001917A9">
        <w:trPr>
          <w:cantSplit/>
        </w:trPr>
        <w:tc>
          <w:tcPr>
            <w:tcW w:w="3328" w:type="dxa"/>
            <w:shd w:val="clear" w:color="auto" w:fill="auto"/>
          </w:tcPr>
          <w:p w14:paraId="0C7EA529" w14:textId="77777777" w:rsidR="00086C31" w:rsidRPr="00B20F02" w:rsidRDefault="00086C31" w:rsidP="00086C31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หนี้สินไม่หมุนเวียนอื่น </w:t>
            </w:r>
          </w:p>
        </w:tc>
        <w:tc>
          <w:tcPr>
            <w:tcW w:w="1080" w:type="dxa"/>
            <w:shd w:val="clear" w:color="auto" w:fill="auto"/>
          </w:tcPr>
          <w:p w14:paraId="7192D2A9" w14:textId="2D1D818A" w:rsidR="00086C31" w:rsidRPr="00B20F02" w:rsidRDefault="00086C31" w:rsidP="00086C3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shd w:val="clear" w:color="auto" w:fill="auto"/>
          </w:tcPr>
          <w:p w14:paraId="28A88326" w14:textId="77777777" w:rsidR="00086C31" w:rsidRPr="00B20F02" w:rsidRDefault="00086C31" w:rsidP="00086C3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BC160E" w14:textId="5FFF4952" w:rsidR="00086C31" w:rsidRPr="00B20F02" w:rsidRDefault="00086C31" w:rsidP="00086C31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       -</w:t>
            </w:r>
          </w:p>
        </w:tc>
        <w:tc>
          <w:tcPr>
            <w:tcW w:w="180" w:type="dxa"/>
            <w:shd w:val="clear" w:color="auto" w:fill="auto"/>
          </w:tcPr>
          <w:p w14:paraId="41A6FB57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E0513CB" w14:textId="5FACC5D9" w:rsidR="00086C31" w:rsidRPr="00B20F02" w:rsidRDefault="00086C31" w:rsidP="00086C3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shd w:val="clear" w:color="auto" w:fill="auto"/>
          </w:tcPr>
          <w:p w14:paraId="63D52EC2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6FA46B" w14:textId="022F07BA" w:rsidR="00086C31" w:rsidRPr="00B20F02" w:rsidRDefault="00086C31" w:rsidP="005B71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4A034B7A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B736068" w14:textId="614821A4" w:rsidR="00086C31" w:rsidRPr="00B20F02" w:rsidRDefault="00086C31" w:rsidP="0008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086C31" w:rsidRPr="00B20F02" w14:paraId="2D1967DA" w14:textId="77777777" w:rsidTr="001917A9">
        <w:trPr>
          <w:cantSplit/>
        </w:trPr>
        <w:tc>
          <w:tcPr>
            <w:tcW w:w="3328" w:type="dxa"/>
            <w:shd w:val="clear" w:color="auto" w:fill="auto"/>
          </w:tcPr>
          <w:p w14:paraId="6DFDF828" w14:textId="77777777" w:rsidR="00086C31" w:rsidRPr="00B20F02" w:rsidRDefault="00086C31" w:rsidP="00086C3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3260760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F5B6A2" w14:textId="77777777" w:rsidR="00086C31" w:rsidRPr="00B20F02" w:rsidRDefault="00086C31" w:rsidP="00086C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6C26A5" w14:textId="273F7DD4" w:rsidR="00086C31" w:rsidRPr="00B20F02" w:rsidRDefault="00086C31" w:rsidP="00086C3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9,710</w:t>
            </w:r>
          </w:p>
        </w:tc>
        <w:tc>
          <w:tcPr>
            <w:tcW w:w="180" w:type="dxa"/>
            <w:shd w:val="clear" w:color="auto" w:fill="auto"/>
          </w:tcPr>
          <w:p w14:paraId="2D13277D" w14:textId="77777777" w:rsidR="00086C31" w:rsidRPr="00B20F02" w:rsidRDefault="00086C31" w:rsidP="00086C3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EABF2" w14:textId="49CAF20D" w:rsidR="00086C31" w:rsidRPr="00B20F02" w:rsidRDefault="00086C31" w:rsidP="00086C31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11,067</w:t>
            </w:r>
          </w:p>
        </w:tc>
        <w:tc>
          <w:tcPr>
            <w:tcW w:w="180" w:type="dxa"/>
            <w:shd w:val="clear" w:color="auto" w:fill="auto"/>
          </w:tcPr>
          <w:p w14:paraId="43773779" w14:textId="77777777" w:rsidR="00086C31" w:rsidRPr="00B20F02" w:rsidRDefault="00086C31" w:rsidP="00086C3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7E2F0" w14:textId="09B4B3DE" w:rsidR="00086C31" w:rsidRPr="00B20F02" w:rsidRDefault="00086C31" w:rsidP="0008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18</w:t>
            </w:r>
          </w:p>
        </w:tc>
        <w:tc>
          <w:tcPr>
            <w:tcW w:w="187" w:type="dxa"/>
            <w:shd w:val="clear" w:color="auto" w:fill="auto"/>
          </w:tcPr>
          <w:p w14:paraId="10EA040E" w14:textId="77777777" w:rsidR="00086C31" w:rsidRPr="00B20F02" w:rsidRDefault="00086C31" w:rsidP="00086C3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AA5204" w14:textId="746508A3" w:rsidR="00086C31" w:rsidRPr="00B20F02" w:rsidRDefault="00086C31" w:rsidP="0008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20,795</w:t>
            </w:r>
          </w:p>
        </w:tc>
      </w:tr>
      <w:tr w:rsidR="002D6C56" w:rsidRPr="00B20F02" w14:paraId="02CC5569" w14:textId="77777777" w:rsidTr="001917A9">
        <w:trPr>
          <w:cantSplit/>
        </w:trPr>
        <w:tc>
          <w:tcPr>
            <w:tcW w:w="3328" w:type="dxa"/>
            <w:shd w:val="clear" w:color="auto" w:fill="auto"/>
          </w:tcPr>
          <w:p w14:paraId="42B1EE89" w14:textId="77777777" w:rsidR="002D6C56" w:rsidRPr="00B20F02" w:rsidRDefault="002D6C56" w:rsidP="00757F5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18DD87" w14:textId="77777777" w:rsidR="002D6C56" w:rsidRPr="00B20F02" w:rsidRDefault="002D6C56" w:rsidP="00757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7F76321" w14:textId="77777777" w:rsidR="002D6C56" w:rsidRPr="00B20F02" w:rsidRDefault="002D6C56" w:rsidP="00757F5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A2AFB9" w14:textId="77777777" w:rsidR="002D6C56" w:rsidRPr="00B20F02" w:rsidRDefault="002D6C56" w:rsidP="00757F5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43C11AB" w14:textId="77777777" w:rsidR="002D6C56" w:rsidRPr="00B20F02" w:rsidRDefault="002D6C56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F7E8F36" w14:textId="77777777" w:rsidR="002D6C56" w:rsidRPr="00B20F02" w:rsidRDefault="002D6C56" w:rsidP="00757F5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548C60A" w14:textId="77777777" w:rsidR="002D6C56" w:rsidRPr="00B20F02" w:rsidRDefault="002D6C56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E222AE" w14:textId="77777777" w:rsidR="002D6C56" w:rsidRPr="00B20F02" w:rsidRDefault="002D6C56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25595E21" w14:textId="77777777" w:rsidR="002D6C56" w:rsidRPr="00B20F02" w:rsidRDefault="002D6C56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07CE78F" w14:textId="77777777" w:rsidR="002D6C56" w:rsidRPr="00B20F02" w:rsidRDefault="002D6C56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6C56" w:rsidRPr="00B20F02" w14:paraId="26E17BCF" w14:textId="77777777" w:rsidTr="001917A9">
        <w:trPr>
          <w:cantSplit/>
        </w:trPr>
        <w:tc>
          <w:tcPr>
            <w:tcW w:w="3328" w:type="dxa"/>
            <w:shd w:val="clear" w:color="auto" w:fill="auto"/>
          </w:tcPr>
          <w:p w14:paraId="73F54561" w14:textId="77777777" w:rsidR="002D6C56" w:rsidRPr="00B20F02" w:rsidRDefault="002D6C56" w:rsidP="00757F5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shd w:val="clear" w:color="auto" w:fill="auto"/>
          </w:tcPr>
          <w:p w14:paraId="237388D6" w14:textId="77777777" w:rsidR="002D6C56" w:rsidRPr="00B20F02" w:rsidRDefault="002D6C56" w:rsidP="00757F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2554832" w14:textId="77777777" w:rsidR="002D6C56" w:rsidRPr="00B20F02" w:rsidRDefault="002D6C56" w:rsidP="00757F5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BF6075" w14:textId="77777777" w:rsidR="002D6C56" w:rsidRPr="00B20F02" w:rsidRDefault="002D6C56" w:rsidP="00757F5C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E44E7C" w14:textId="77777777" w:rsidR="002D6C56" w:rsidRPr="00B20F02" w:rsidRDefault="002D6C56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5A3A6B1" w14:textId="77777777" w:rsidR="002D6C56" w:rsidRPr="00B20F02" w:rsidRDefault="002D6C56" w:rsidP="00757F5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23E9E41" w14:textId="77777777" w:rsidR="002D6C56" w:rsidRPr="00B20F02" w:rsidRDefault="002D6C56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4A082A" w14:textId="77777777" w:rsidR="002D6C56" w:rsidRPr="00B20F02" w:rsidRDefault="002D6C56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6E282A51" w14:textId="77777777" w:rsidR="002D6C56" w:rsidRPr="00B20F02" w:rsidRDefault="002D6C56" w:rsidP="00757F5C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5EC5765" w14:textId="77777777" w:rsidR="002D6C56" w:rsidRPr="00B20F02" w:rsidRDefault="002D6C56" w:rsidP="00757F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86C31" w:rsidRPr="00B20F02" w14:paraId="0D5EE12E" w14:textId="77777777" w:rsidTr="001917A9">
        <w:trPr>
          <w:cantSplit/>
        </w:trPr>
        <w:tc>
          <w:tcPr>
            <w:tcW w:w="3328" w:type="dxa"/>
            <w:shd w:val="clear" w:color="auto" w:fill="auto"/>
          </w:tcPr>
          <w:p w14:paraId="33577DEE" w14:textId="77777777" w:rsidR="00086C31" w:rsidRPr="00B20F02" w:rsidRDefault="00086C31" w:rsidP="00086C31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</w:tcPr>
          <w:p w14:paraId="28A95280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86E31C" w14:textId="6CEF0540" w:rsidR="00086C31" w:rsidRPr="00B20F02" w:rsidRDefault="00086C31" w:rsidP="00086C3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7C3863B" w14:textId="77777777" w:rsidR="00086C31" w:rsidRPr="00B20F02" w:rsidRDefault="00086C31" w:rsidP="00086C3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3017634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206A87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8A39B60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78CBD05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3C2822" w14:textId="77777777" w:rsidR="00086C31" w:rsidRPr="00B20F02" w:rsidRDefault="00086C31" w:rsidP="0008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77DC667B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D547D7C" w14:textId="77777777" w:rsidR="00086C31" w:rsidRPr="00B20F02" w:rsidRDefault="00086C31" w:rsidP="0008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6C31" w:rsidRPr="00B20F02" w14:paraId="13E01381" w14:textId="77777777" w:rsidTr="001917A9">
        <w:trPr>
          <w:cantSplit/>
        </w:trPr>
        <w:tc>
          <w:tcPr>
            <w:tcW w:w="3328" w:type="dxa"/>
            <w:shd w:val="clear" w:color="auto" w:fill="auto"/>
          </w:tcPr>
          <w:p w14:paraId="0BF1611B" w14:textId="77777777" w:rsidR="00086C31" w:rsidRPr="00B20F02" w:rsidRDefault="00086C31" w:rsidP="00086C31">
            <w:pPr>
              <w:spacing w:line="240" w:lineRule="auto"/>
              <w:ind w:firstLine="1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80" w:type="dxa"/>
            <w:shd w:val="clear" w:color="auto" w:fill="auto"/>
          </w:tcPr>
          <w:p w14:paraId="4626EF8C" w14:textId="77777777" w:rsidR="00086C31" w:rsidRPr="00B20F02" w:rsidRDefault="00086C31" w:rsidP="00086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EC0A42D" w14:textId="77777777" w:rsidR="00086C31" w:rsidRPr="00B20F02" w:rsidRDefault="00086C31" w:rsidP="00086C3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6735C8" w14:textId="070C1728" w:rsidR="00086C31" w:rsidRPr="00B20F02" w:rsidRDefault="00086C31" w:rsidP="00086C3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767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586EE8E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47AA091" w14:textId="75E10D4E" w:rsidR="00086C31" w:rsidRPr="00B20F02" w:rsidRDefault="00086C31" w:rsidP="00086C3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6EB27D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C2611E" w14:textId="55C856E1" w:rsidR="00086C31" w:rsidRPr="00B20F02" w:rsidRDefault="00086C31" w:rsidP="0008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20149178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01D6CB4" w14:textId="01B9E529" w:rsidR="00086C31" w:rsidRPr="00B20F02" w:rsidRDefault="00086C31" w:rsidP="0008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767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086C31" w:rsidRPr="00B20F02" w14:paraId="170E604B" w14:textId="77777777" w:rsidTr="001917A9">
        <w:trPr>
          <w:cantSplit/>
        </w:trPr>
        <w:tc>
          <w:tcPr>
            <w:tcW w:w="3328" w:type="dxa"/>
            <w:shd w:val="clear" w:color="auto" w:fill="auto"/>
          </w:tcPr>
          <w:p w14:paraId="1658F4BD" w14:textId="77777777" w:rsidR="00086C31" w:rsidRPr="00B20F02" w:rsidRDefault="00086C31" w:rsidP="00086C31">
            <w:pPr>
              <w:tabs>
                <w:tab w:val="clear" w:pos="454"/>
                <w:tab w:val="left" w:pos="278"/>
              </w:tabs>
              <w:spacing w:line="240" w:lineRule="auto"/>
              <w:ind w:left="18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080" w:type="dxa"/>
            <w:shd w:val="clear" w:color="auto" w:fill="auto"/>
          </w:tcPr>
          <w:p w14:paraId="6DB1A4F7" w14:textId="77777777" w:rsidR="00086C31" w:rsidRPr="00B20F02" w:rsidRDefault="00086C31" w:rsidP="00086C3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3127B4F" w14:textId="77777777" w:rsidR="00086C31" w:rsidRPr="00B20F02" w:rsidRDefault="00086C31" w:rsidP="00086C3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116EFA" w14:textId="53990D31" w:rsidR="00086C31" w:rsidRPr="00B20F02" w:rsidRDefault="00086C31" w:rsidP="00086C3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  <w:tc>
          <w:tcPr>
            <w:tcW w:w="180" w:type="dxa"/>
            <w:shd w:val="clear" w:color="auto" w:fill="auto"/>
          </w:tcPr>
          <w:p w14:paraId="42DB282A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CA0A7B3" w14:textId="319BEC97" w:rsidR="00086C31" w:rsidRPr="00B20F02" w:rsidRDefault="00086C31" w:rsidP="00086C3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9" w:right="97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4E7310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A12286" w14:textId="45D03AE4" w:rsidR="00086C31" w:rsidRPr="00B20F02" w:rsidRDefault="00086C31" w:rsidP="0008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66B6563B" w14:textId="77777777" w:rsidR="00086C31" w:rsidRPr="00B20F02" w:rsidRDefault="00086C31" w:rsidP="00086C3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7C16F051" w14:textId="60701518" w:rsidR="00086C31" w:rsidRPr="00B20F02" w:rsidRDefault="00086C31" w:rsidP="0008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</w:tr>
      <w:tr w:rsidR="00086C31" w:rsidRPr="00B20F02" w14:paraId="6224FE25" w14:textId="77777777" w:rsidTr="001917A9">
        <w:trPr>
          <w:cantSplit/>
        </w:trPr>
        <w:tc>
          <w:tcPr>
            <w:tcW w:w="3328" w:type="dxa"/>
            <w:shd w:val="clear" w:color="auto" w:fill="auto"/>
          </w:tcPr>
          <w:p w14:paraId="1D90E34E" w14:textId="77777777" w:rsidR="00086C31" w:rsidRPr="00B20F02" w:rsidRDefault="00086C31" w:rsidP="00086C3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5A6CFACE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1DE9804" w14:textId="77777777" w:rsidR="00086C31" w:rsidRPr="00B20F02" w:rsidRDefault="00086C31" w:rsidP="00086C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A897F" w14:textId="46E61282" w:rsidR="00086C31" w:rsidRPr="00B20F02" w:rsidRDefault="00086C31" w:rsidP="00086C31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3EF9C83F" w14:textId="77777777" w:rsidR="00086C31" w:rsidRPr="00B20F02" w:rsidRDefault="00086C31" w:rsidP="00086C3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3DD26" w14:textId="0360E870" w:rsidR="00086C31" w:rsidRPr="00B20F02" w:rsidRDefault="00086C31" w:rsidP="00086C31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C7C07D" w14:textId="77777777" w:rsidR="00086C31" w:rsidRPr="00B20F02" w:rsidRDefault="00086C31" w:rsidP="00086C3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05268" w14:textId="37C1B0AF" w:rsidR="00086C31" w:rsidRPr="00B20F02" w:rsidRDefault="00086C31" w:rsidP="0008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4AD60ED6" w14:textId="77777777" w:rsidR="00086C31" w:rsidRPr="00B20F02" w:rsidRDefault="00086C31" w:rsidP="00086C3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40448" w14:textId="1CA3F28F" w:rsidR="00086C31" w:rsidRPr="00B20F02" w:rsidRDefault="00086C31" w:rsidP="0008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35236D90" w14:textId="77777777" w:rsidR="002D6C56" w:rsidRPr="00B20F02" w:rsidRDefault="002D6C56" w:rsidP="00142868">
      <w:pPr>
        <w:tabs>
          <w:tab w:val="clear" w:pos="907"/>
          <w:tab w:val="left" w:pos="1080"/>
        </w:tabs>
        <w:ind w:left="45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50EFC1BA" w14:textId="77777777" w:rsidR="00086C31" w:rsidRPr="00B20F02" w:rsidRDefault="00086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65B14CA" w14:textId="02CEC1DC" w:rsidR="007D1F0F" w:rsidRPr="00B20F02" w:rsidRDefault="00142868" w:rsidP="00142868">
      <w:pPr>
        <w:tabs>
          <w:tab w:val="clear" w:pos="907"/>
          <w:tab w:val="left" w:pos="1080"/>
        </w:tabs>
        <w:ind w:left="45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กระแสเงินสดเข้า</w:t>
      </w:r>
      <w:r w:rsidRPr="00B20F02">
        <w:rPr>
          <w:rFonts w:asciiTheme="majorBidi" w:hAnsiTheme="majorBidi"/>
          <w:sz w:val="30"/>
          <w:szCs w:val="30"/>
          <w:cs/>
        </w:rPr>
        <w:t>/</w:t>
      </w:r>
      <w:r w:rsidRPr="00B20F02">
        <w:rPr>
          <w:rFonts w:asciiTheme="majorBidi" w:hAnsiTheme="majorBidi" w:cstheme="majorBidi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3BB03F09" w14:textId="627EF321" w:rsidR="00C86383" w:rsidRPr="00B20F02" w:rsidRDefault="00C86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895257A" w14:textId="70B90544" w:rsidR="00142868" w:rsidRPr="00B20F02" w:rsidRDefault="00142868" w:rsidP="00142868">
      <w:pPr>
        <w:tabs>
          <w:tab w:val="clear" w:pos="907"/>
          <w:tab w:val="left" w:pos="1080"/>
        </w:tabs>
        <w:ind w:left="45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ตารางต่อไปนี้แสดงสินทรัพย์ทางการเงินและหนี้สินทางการเงิน ณ วันที่ </w:t>
      </w:r>
      <w:r w:rsidR="000C58DB" w:rsidRPr="00B20F02">
        <w:rPr>
          <w:rFonts w:asciiTheme="majorBidi" w:hAnsiTheme="majorBidi" w:cstheme="majorBidi"/>
          <w:sz w:val="30"/>
          <w:szCs w:val="30"/>
        </w:rPr>
        <w:t>31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C58DB" w:rsidRPr="00B20F02">
        <w:rPr>
          <w:rFonts w:asciiTheme="majorBidi" w:hAnsiTheme="majorBidi" w:cstheme="majorBidi"/>
          <w:sz w:val="30"/>
          <w:szCs w:val="30"/>
        </w:rPr>
        <w:t>2562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และระยะเวลาการครบกำหนดคงเหลือตามสัญญา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</w:p>
    <w:p w14:paraId="7FDE3F0F" w14:textId="5BA87176" w:rsidR="00C86383" w:rsidRPr="00B20F02" w:rsidRDefault="00C86383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666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86"/>
        <w:gridCol w:w="1260"/>
        <w:gridCol w:w="180"/>
        <w:gridCol w:w="1170"/>
        <w:gridCol w:w="180"/>
        <w:gridCol w:w="1170"/>
        <w:gridCol w:w="180"/>
        <w:gridCol w:w="1080"/>
        <w:gridCol w:w="187"/>
        <w:gridCol w:w="1073"/>
      </w:tblGrid>
      <w:tr w:rsidR="001722BD" w:rsidRPr="00B20F02" w14:paraId="2DACFD3E" w14:textId="77777777" w:rsidTr="00EF08F8">
        <w:trPr>
          <w:cantSplit/>
        </w:trPr>
        <w:tc>
          <w:tcPr>
            <w:tcW w:w="3186" w:type="dxa"/>
            <w:shd w:val="clear" w:color="auto" w:fill="auto"/>
            <w:vAlign w:val="bottom"/>
          </w:tcPr>
          <w:p w14:paraId="69B76B48" w14:textId="0A4D11B1" w:rsidR="001722BD" w:rsidRPr="00B20F02" w:rsidRDefault="001722BD" w:rsidP="00F96741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9BA2C4" w14:textId="29E30EF5" w:rsidR="001722BD" w:rsidRPr="00B20F02" w:rsidRDefault="001722BD" w:rsidP="00F96741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9C00B7A" w14:textId="77777777" w:rsidR="001722BD" w:rsidRPr="00B20F02" w:rsidRDefault="001722BD" w:rsidP="00F96741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646FBCDB" w14:textId="4732C1E0" w:rsidR="001722BD" w:rsidRPr="00B20F02" w:rsidRDefault="001722BD" w:rsidP="00F96741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722BD" w:rsidRPr="00B20F02" w14:paraId="56ECE5E0" w14:textId="77777777" w:rsidTr="00EF08F8">
        <w:trPr>
          <w:cantSplit/>
        </w:trPr>
        <w:tc>
          <w:tcPr>
            <w:tcW w:w="3186" w:type="dxa"/>
            <w:shd w:val="clear" w:color="auto" w:fill="auto"/>
            <w:vAlign w:val="bottom"/>
          </w:tcPr>
          <w:p w14:paraId="618EF73C" w14:textId="7E27BEBD" w:rsidR="001722BD" w:rsidRPr="00B20F02" w:rsidRDefault="001722BD" w:rsidP="00F96741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AFAB23" w14:textId="77777777" w:rsidR="001722BD" w:rsidRPr="00B20F02" w:rsidRDefault="001722BD" w:rsidP="00F96741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2453E99" w14:textId="77777777" w:rsidR="001722BD" w:rsidRPr="00B20F02" w:rsidRDefault="001722BD" w:rsidP="00F96741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1A840CD4" w14:textId="40F2F22F" w:rsidR="001722BD" w:rsidRPr="00B20F02" w:rsidRDefault="001722BD" w:rsidP="00F96741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1722BD" w:rsidRPr="00B20F02" w14:paraId="68C94BA6" w14:textId="77777777" w:rsidTr="00EF08F8">
        <w:trPr>
          <w:cantSplit/>
        </w:trPr>
        <w:tc>
          <w:tcPr>
            <w:tcW w:w="3186" w:type="dxa"/>
            <w:shd w:val="clear" w:color="auto" w:fill="auto"/>
            <w:vAlign w:val="bottom"/>
          </w:tcPr>
          <w:p w14:paraId="593B9971" w14:textId="4124B00D" w:rsidR="001722BD" w:rsidRPr="00B20F02" w:rsidRDefault="001722BD" w:rsidP="00F96741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E7A6070" w14:textId="2A91E074" w:rsidR="001722BD" w:rsidRPr="00B20F02" w:rsidRDefault="001722BD" w:rsidP="00F96741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17D2811B" w14:textId="77777777" w:rsidR="001722BD" w:rsidRPr="00B20F02" w:rsidRDefault="001722BD" w:rsidP="00F96741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AFA92D" w14:textId="77777777" w:rsidR="001722BD" w:rsidRPr="00B20F02" w:rsidRDefault="001722BD" w:rsidP="00F96741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AF9D7F2" w14:textId="77777777" w:rsidR="001722BD" w:rsidRPr="00B20F02" w:rsidRDefault="001722BD" w:rsidP="00F96741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DE4C62" w14:textId="6DA908E1" w:rsidR="001722BD" w:rsidRPr="00B20F02" w:rsidRDefault="001722BD" w:rsidP="00F96741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4254AE9" w14:textId="77777777" w:rsidR="001722BD" w:rsidRPr="00B20F02" w:rsidRDefault="001722BD" w:rsidP="00F96741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B77123" w14:textId="77777777" w:rsidR="001722BD" w:rsidRPr="00B20F02" w:rsidRDefault="001722BD" w:rsidP="00F96741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097C10CD" w14:textId="77777777" w:rsidR="001722BD" w:rsidRPr="00B20F02" w:rsidRDefault="001722BD" w:rsidP="00F96741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79D4E14" w14:textId="77777777" w:rsidR="001722BD" w:rsidRPr="00B20F02" w:rsidRDefault="001722BD" w:rsidP="00F96741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22BD" w:rsidRPr="00B20F02" w14:paraId="0A4B9D78" w14:textId="77777777" w:rsidTr="00EF08F8">
        <w:trPr>
          <w:cantSplit/>
        </w:trPr>
        <w:tc>
          <w:tcPr>
            <w:tcW w:w="3186" w:type="dxa"/>
            <w:shd w:val="clear" w:color="auto" w:fill="auto"/>
            <w:vAlign w:val="bottom"/>
          </w:tcPr>
          <w:p w14:paraId="0D681F36" w14:textId="2C8E9D3D" w:rsidR="001722BD" w:rsidRPr="00B20F02" w:rsidRDefault="001722BD" w:rsidP="00F96741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E82106A" w14:textId="734A647B" w:rsidR="001722BD" w:rsidRPr="00B20F02" w:rsidRDefault="001722BD" w:rsidP="00F9674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0EBC9C63" w14:textId="77777777" w:rsidR="001722BD" w:rsidRPr="00B20F02" w:rsidRDefault="001722BD" w:rsidP="00F96741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C82866" w14:textId="47A20A55" w:rsidR="001722BD" w:rsidRPr="00B20F02" w:rsidRDefault="001722BD" w:rsidP="00F96741">
            <w:pPr>
              <w:pStyle w:val="acctfourfigures"/>
              <w:tabs>
                <w:tab w:val="clear" w:pos="765"/>
                <w:tab w:val="decimal" w:pos="1020"/>
              </w:tabs>
              <w:spacing w:line="380" w:lineRule="exact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3DC2D83A" w14:textId="77777777" w:rsidR="001722BD" w:rsidRPr="00B20F02" w:rsidRDefault="001722BD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EDF69E" w14:textId="4B293706" w:rsidR="001722BD" w:rsidRPr="00B20F02" w:rsidRDefault="001722BD" w:rsidP="00F96741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แต่ภายใน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221B0B87" w14:textId="77777777" w:rsidR="001722BD" w:rsidRPr="00B20F02" w:rsidRDefault="001722BD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9604E7" w14:textId="71A655F4" w:rsidR="001722BD" w:rsidRPr="00B20F02" w:rsidRDefault="001722BD" w:rsidP="00F96741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7" w:type="dxa"/>
            <w:shd w:val="clear" w:color="auto" w:fill="auto"/>
          </w:tcPr>
          <w:p w14:paraId="5046B0A3" w14:textId="77777777" w:rsidR="001722BD" w:rsidRPr="00B20F02" w:rsidRDefault="001722BD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2F34930" w14:textId="4860D285" w:rsidR="001722BD" w:rsidRPr="00B20F02" w:rsidRDefault="001722BD" w:rsidP="00F96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380" w:lineRule="exact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722BD" w:rsidRPr="00B20F02" w14:paraId="52C96A87" w14:textId="77777777" w:rsidTr="00EF08F8">
        <w:trPr>
          <w:cantSplit/>
        </w:trPr>
        <w:tc>
          <w:tcPr>
            <w:tcW w:w="3186" w:type="dxa"/>
            <w:shd w:val="clear" w:color="auto" w:fill="auto"/>
          </w:tcPr>
          <w:p w14:paraId="11E4AEB5" w14:textId="45790E7C" w:rsidR="001722BD" w:rsidRPr="00B20F02" w:rsidRDefault="001722BD" w:rsidP="00F96741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0F0C61" w14:textId="2E5BB3E4" w:rsidR="001722BD" w:rsidRPr="00B20F02" w:rsidRDefault="001722BD" w:rsidP="00F9674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B20F0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55AA8AD" w14:textId="77777777" w:rsidR="001722BD" w:rsidRPr="00B20F02" w:rsidRDefault="001722BD" w:rsidP="00F96741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2E0A0E0A" w14:textId="36F588BF" w:rsidR="001722BD" w:rsidRPr="00B20F02" w:rsidRDefault="001722BD" w:rsidP="00F96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380" w:lineRule="exact"/>
              <w:ind w:lef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12925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722BD" w:rsidRPr="00B20F02" w14:paraId="19E8E3E7" w14:textId="77777777" w:rsidTr="00EF08F8">
        <w:trPr>
          <w:cantSplit/>
        </w:trPr>
        <w:tc>
          <w:tcPr>
            <w:tcW w:w="3186" w:type="dxa"/>
            <w:shd w:val="clear" w:color="auto" w:fill="auto"/>
          </w:tcPr>
          <w:p w14:paraId="14088F2B" w14:textId="3883F519" w:rsidR="001722BD" w:rsidRPr="00B20F02" w:rsidRDefault="001722BD" w:rsidP="001722BD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ธันวาคม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27691B19" w14:textId="77777777" w:rsidR="001722BD" w:rsidRPr="00B20F02" w:rsidRDefault="001722BD" w:rsidP="001722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6414396" w14:textId="77777777" w:rsidR="001722BD" w:rsidRPr="00B20F02" w:rsidRDefault="001722BD" w:rsidP="001722B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CA7922" w14:textId="77777777" w:rsidR="001722BD" w:rsidRPr="00B20F02" w:rsidRDefault="001722BD" w:rsidP="001722B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95C433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94B0DF" w14:textId="77777777" w:rsidR="001722BD" w:rsidRPr="00B20F02" w:rsidRDefault="001722BD" w:rsidP="001722B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1521469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E5B8DE" w14:textId="77777777" w:rsidR="001722BD" w:rsidRPr="00B20F02" w:rsidRDefault="001722BD" w:rsidP="0017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4BF1E361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9ACEC10" w14:textId="77777777" w:rsidR="001722BD" w:rsidRPr="00B20F02" w:rsidRDefault="001722BD" w:rsidP="0017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22BD" w:rsidRPr="00B20F02" w14:paraId="628E21B0" w14:textId="77777777" w:rsidTr="00EF08F8">
        <w:trPr>
          <w:cantSplit/>
        </w:trPr>
        <w:tc>
          <w:tcPr>
            <w:tcW w:w="3186" w:type="dxa"/>
            <w:shd w:val="clear" w:color="auto" w:fill="auto"/>
          </w:tcPr>
          <w:p w14:paraId="71B3449D" w14:textId="52A8D367" w:rsidR="001722BD" w:rsidRPr="00B20F02" w:rsidRDefault="001722BD" w:rsidP="001722BD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055C1EEC" w14:textId="77777777" w:rsidR="001722BD" w:rsidRPr="00B20F02" w:rsidRDefault="001722BD" w:rsidP="001722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A1AECB9" w14:textId="77777777" w:rsidR="001722BD" w:rsidRPr="00B20F02" w:rsidRDefault="001722BD" w:rsidP="001722B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F83665" w14:textId="77777777" w:rsidR="001722BD" w:rsidRPr="00B20F02" w:rsidRDefault="001722BD" w:rsidP="001722B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E4B9B95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9C6345" w14:textId="77777777" w:rsidR="001722BD" w:rsidRPr="00B20F02" w:rsidRDefault="001722BD" w:rsidP="001722B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B99141F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A5E319" w14:textId="77777777" w:rsidR="001722BD" w:rsidRPr="00B20F02" w:rsidRDefault="001722BD" w:rsidP="0017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6905F6E5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4DD8D9A" w14:textId="77777777" w:rsidR="001722BD" w:rsidRPr="00B20F02" w:rsidRDefault="001722BD" w:rsidP="0017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22BD" w:rsidRPr="00B20F02" w14:paraId="269B1404" w14:textId="77777777" w:rsidTr="00EF08F8">
        <w:trPr>
          <w:cantSplit/>
        </w:trPr>
        <w:tc>
          <w:tcPr>
            <w:tcW w:w="3186" w:type="dxa"/>
            <w:shd w:val="clear" w:color="auto" w:fill="auto"/>
          </w:tcPr>
          <w:p w14:paraId="52F971DE" w14:textId="1B156693" w:rsidR="001722BD" w:rsidRPr="00B20F02" w:rsidRDefault="004C0F6B" w:rsidP="001722BD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  <w:r w:rsidR="00DF7ACB"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60" w:type="dxa"/>
            <w:shd w:val="clear" w:color="auto" w:fill="auto"/>
          </w:tcPr>
          <w:p w14:paraId="46924676" w14:textId="1D3741A8" w:rsidR="001722BD" w:rsidRPr="00B20F02" w:rsidRDefault="000C58DB" w:rsidP="001722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C0F6B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shd w:val="clear" w:color="auto" w:fill="auto"/>
          </w:tcPr>
          <w:p w14:paraId="74A5FD86" w14:textId="77777777" w:rsidR="001722BD" w:rsidRPr="00B20F02" w:rsidRDefault="001722BD" w:rsidP="001722B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EFBE3A9" w14:textId="249CC5F4" w:rsidR="001722BD" w:rsidRPr="00B20F02" w:rsidRDefault="000C58DB" w:rsidP="001722B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180" w:type="dxa"/>
            <w:shd w:val="clear" w:color="auto" w:fill="auto"/>
          </w:tcPr>
          <w:p w14:paraId="4059861D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57AD775" w14:textId="657CD362" w:rsidR="001722BD" w:rsidRPr="00B20F02" w:rsidRDefault="001722BD" w:rsidP="001722B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A883F1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FDA5F43" w14:textId="00C64354" w:rsidR="001722BD" w:rsidRPr="00B20F02" w:rsidRDefault="001722BD" w:rsidP="0017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17855559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</w:tcPr>
          <w:p w14:paraId="71280029" w14:textId="03E19535" w:rsidR="001722BD" w:rsidRPr="00B20F02" w:rsidRDefault="000C58DB" w:rsidP="0017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</w:p>
        </w:tc>
      </w:tr>
      <w:tr w:rsidR="001722BD" w:rsidRPr="00B20F02" w14:paraId="130733D4" w14:textId="77777777" w:rsidTr="00EF08F8">
        <w:trPr>
          <w:cantSplit/>
        </w:trPr>
        <w:tc>
          <w:tcPr>
            <w:tcW w:w="3186" w:type="dxa"/>
            <w:shd w:val="clear" w:color="auto" w:fill="auto"/>
          </w:tcPr>
          <w:p w14:paraId="65F5A920" w14:textId="77777777" w:rsidR="001722BD" w:rsidRPr="00B20F02" w:rsidRDefault="001722BD" w:rsidP="001722BD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660B11" w14:textId="77777777" w:rsidR="001722BD" w:rsidRPr="00B20F02" w:rsidRDefault="001722BD" w:rsidP="001722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11C347DF" w14:textId="77777777" w:rsidR="001722BD" w:rsidRPr="00B20F02" w:rsidRDefault="001722BD" w:rsidP="001722B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BA8EE70" w14:textId="77777777" w:rsidR="001722BD" w:rsidRPr="00B20F02" w:rsidRDefault="001722BD" w:rsidP="001722B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CFE98B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53F75CD" w14:textId="77777777" w:rsidR="001722BD" w:rsidRPr="00B20F02" w:rsidRDefault="001722BD" w:rsidP="001722B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E972080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6C69EF8" w14:textId="77777777" w:rsidR="001722BD" w:rsidRPr="00B20F02" w:rsidRDefault="001722BD" w:rsidP="0017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7" w:type="dxa"/>
            <w:shd w:val="clear" w:color="auto" w:fill="auto"/>
          </w:tcPr>
          <w:p w14:paraId="3CCD9372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</w:tcPr>
          <w:p w14:paraId="359E3FED" w14:textId="77777777" w:rsidR="001722BD" w:rsidRPr="00B20F02" w:rsidRDefault="001722BD" w:rsidP="0017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1722BD" w:rsidRPr="00B20F02" w14:paraId="5B6809D8" w14:textId="77777777" w:rsidTr="00EF08F8">
        <w:trPr>
          <w:cantSplit/>
        </w:trPr>
        <w:tc>
          <w:tcPr>
            <w:tcW w:w="3186" w:type="dxa"/>
            <w:shd w:val="clear" w:color="auto" w:fill="auto"/>
          </w:tcPr>
          <w:p w14:paraId="167BD057" w14:textId="11D4444A" w:rsidR="001722BD" w:rsidRPr="00B20F02" w:rsidRDefault="001722BD" w:rsidP="001722BD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26F44EA8" w14:textId="77777777" w:rsidR="001722BD" w:rsidRPr="00B20F02" w:rsidRDefault="001722BD" w:rsidP="001722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57A4D97" w14:textId="77777777" w:rsidR="001722BD" w:rsidRPr="00B20F02" w:rsidRDefault="001722BD" w:rsidP="001722B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FF4311" w14:textId="77777777" w:rsidR="001722BD" w:rsidRPr="00B20F02" w:rsidRDefault="001722BD" w:rsidP="001722B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EBCB945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1C5A97" w14:textId="77777777" w:rsidR="001722BD" w:rsidRPr="00B20F02" w:rsidRDefault="001722BD" w:rsidP="001722B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FCC3A7A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EC628A" w14:textId="77777777" w:rsidR="001722BD" w:rsidRPr="00B20F02" w:rsidRDefault="001722BD" w:rsidP="0017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7F8D2AA9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5AA9020" w14:textId="77777777" w:rsidR="001722BD" w:rsidRPr="00B20F02" w:rsidRDefault="001722BD" w:rsidP="0017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22BD" w:rsidRPr="00B20F02" w14:paraId="1DD082BD" w14:textId="77777777" w:rsidTr="00EF08F8">
        <w:trPr>
          <w:cantSplit/>
        </w:trPr>
        <w:tc>
          <w:tcPr>
            <w:tcW w:w="3186" w:type="dxa"/>
            <w:shd w:val="clear" w:color="auto" w:fill="auto"/>
          </w:tcPr>
          <w:p w14:paraId="414E84BA" w14:textId="6B1FD208" w:rsidR="001722BD" w:rsidRPr="00B20F02" w:rsidRDefault="001722BD" w:rsidP="001722BD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shd w:val="clear" w:color="auto" w:fill="auto"/>
          </w:tcPr>
          <w:p w14:paraId="7C46A490" w14:textId="7E9F880B" w:rsidR="001722BD" w:rsidRPr="00B20F02" w:rsidRDefault="000C58DB" w:rsidP="001722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722BD"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1722BD"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="001722BD"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  <w:r w:rsidR="001722BD"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722BD"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3D243614" w14:textId="77777777" w:rsidR="001722BD" w:rsidRPr="00B20F02" w:rsidRDefault="001722BD" w:rsidP="001722B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3B6A38" w14:textId="464FEF63" w:rsidR="001722BD" w:rsidRPr="00B20F02" w:rsidRDefault="000C58DB" w:rsidP="001722B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4F66AEB9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49DAE1" w14:textId="6C7120C3" w:rsidR="001722BD" w:rsidRPr="00B20F02" w:rsidRDefault="001722BD" w:rsidP="001722B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5EC440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9BB546" w14:textId="452285C7" w:rsidR="001722BD" w:rsidRPr="00B20F02" w:rsidRDefault="001722BD" w:rsidP="0017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4786192B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E805F2F" w14:textId="19A6562E" w:rsidR="001722BD" w:rsidRPr="00B20F02" w:rsidRDefault="000C58DB" w:rsidP="0017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1722BD" w:rsidRPr="00B20F02" w14:paraId="1F2625B6" w14:textId="77777777" w:rsidTr="00EF08F8">
        <w:trPr>
          <w:cantSplit/>
        </w:trPr>
        <w:tc>
          <w:tcPr>
            <w:tcW w:w="3186" w:type="dxa"/>
            <w:shd w:val="clear" w:color="auto" w:fill="auto"/>
          </w:tcPr>
          <w:p w14:paraId="63345F74" w14:textId="2F0635FC" w:rsidR="001722BD" w:rsidRPr="00B20F02" w:rsidRDefault="001722BD" w:rsidP="001722BD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6B3EDA53" w14:textId="66B3BB85" w:rsidR="001722BD" w:rsidRPr="00B20F02" w:rsidRDefault="000C58DB" w:rsidP="001722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1722BD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  <w:r w:rsidR="001722BD"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- 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722BD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14:paraId="654AA5A6" w14:textId="77777777" w:rsidR="001722BD" w:rsidRPr="00B20F02" w:rsidRDefault="001722BD" w:rsidP="001722B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C1C91D" w14:textId="4458E76F" w:rsidR="001722BD" w:rsidRPr="00B20F02" w:rsidRDefault="000C58DB" w:rsidP="001722B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1722BD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180" w:type="dxa"/>
            <w:shd w:val="clear" w:color="auto" w:fill="auto"/>
          </w:tcPr>
          <w:p w14:paraId="544D4862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3DEB257" w14:textId="767176B8" w:rsidR="001722BD" w:rsidRPr="00B20F02" w:rsidRDefault="001722BD" w:rsidP="001722B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6C8C2D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4A4249" w14:textId="47EC37E8" w:rsidR="001722BD" w:rsidRPr="00B20F02" w:rsidRDefault="001722BD" w:rsidP="0017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07DDBD3F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0B1C6D8" w14:textId="78F9F9E7" w:rsidR="001722BD" w:rsidRPr="00B20F02" w:rsidRDefault="000C58DB" w:rsidP="0017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722BD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</w:tr>
      <w:tr w:rsidR="001722BD" w:rsidRPr="00B20F02" w14:paraId="0260BB96" w14:textId="77777777" w:rsidTr="00EF08F8">
        <w:trPr>
          <w:cantSplit/>
        </w:trPr>
        <w:tc>
          <w:tcPr>
            <w:tcW w:w="3186" w:type="dxa"/>
            <w:shd w:val="clear" w:color="auto" w:fill="auto"/>
          </w:tcPr>
          <w:p w14:paraId="261E6612" w14:textId="4712EA58" w:rsidR="001722BD" w:rsidRPr="00B20F02" w:rsidRDefault="001722BD" w:rsidP="001722BD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60" w:type="dxa"/>
            <w:shd w:val="clear" w:color="auto" w:fill="auto"/>
          </w:tcPr>
          <w:p w14:paraId="773E98BA" w14:textId="5C758362" w:rsidR="001722BD" w:rsidRPr="00B20F02" w:rsidRDefault="000C58DB" w:rsidP="001722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722BD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="001722BD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- 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722BD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37760FC2" w14:textId="77777777" w:rsidR="001722BD" w:rsidRPr="00B20F02" w:rsidRDefault="001722BD" w:rsidP="001722B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474670" w14:textId="4BB52126" w:rsidR="001722BD" w:rsidRPr="00B20F02" w:rsidRDefault="000C58DB" w:rsidP="001722B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1722BD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180" w:type="dxa"/>
            <w:shd w:val="clear" w:color="auto" w:fill="auto"/>
          </w:tcPr>
          <w:p w14:paraId="14662309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5ADCC6" w14:textId="42FD6FDF" w:rsidR="001722BD" w:rsidRPr="00B20F02" w:rsidRDefault="001722BD" w:rsidP="00DE2EA5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D45CDE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FB6853" w14:textId="0FB9917C" w:rsidR="001722BD" w:rsidRPr="00B20F02" w:rsidRDefault="001722BD" w:rsidP="00DE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39DDEA0E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168F3E1" w14:textId="7AE715CF" w:rsidR="001722BD" w:rsidRPr="00B20F02" w:rsidRDefault="000C58DB" w:rsidP="0017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722BD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1722BD" w:rsidRPr="00B20F02" w14:paraId="23877F63" w14:textId="77777777" w:rsidTr="00EF08F8">
        <w:trPr>
          <w:cantSplit/>
        </w:trPr>
        <w:tc>
          <w:tcPr>
            <w:tcW w:w="3186" w:type="dxa"/>
            <w:shd w:val="clear" w:color="auto" w:fill="auto"/>
          </w:tcPr>
          <w:p w14:paraId="15817769" w14:textId="6BC6E19F" w:rsidR="001722BD" w:rsidRPr="00B20F02" w:rsidRDefault="001722BD" w:rsidP="001722BD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</w:tcPr>
          <w:p w14:paraId="22CEA4C7" w14:textId="2D51362C" w:rsidR="001722BD" w:rsidRPr="00B20F02" w:rsidRDefault="000C58DB" w:rsidP="001722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722BD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1722BD"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- 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722BD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14:paraId="6C943185" w14:textId="77777777" w:rsidR="001722BD" w:rsidRPr="00B20F02" w:rsidRDefault="001722BD" w:rsidP="001722B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3CA33F" w14:textId="7B205998" w:rsidR="001722BD" w:rsidRPr="00B20F02" w:rsidRDefault="000C58DB" w:rsidP="001722B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1722BD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80" w:type="dxa"/>
            <w:shd w:val="clear" w:color="auto" w:fill="auto"/>
          </w:tcPr>
          <w:p w14:paraId="0D4F58F8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14D499" w14:textId="32056F96" w:rsidR="001722BD" w:rsidRPr="00B20F02" w:rsidRDefault="000C58DB" w:rsidP="001722BD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1722BD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22CB565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37A5ED" w14:textId="04419434" w:rsidR="001722BD" w:rsidRPr="00B20F02" w:rsidRDefault="001722BD" w:rsidP="00DE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69E564D0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20597919" w14:textId="3C3CC77F" w:rsidR="001722BD" w:rsidRPr="00B20F02" w:rsidRDefault="000C58DB" w:rsidP="001722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722BD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1722BD" w:rsidRPr="00B20F02" w14:paraId="5266FE0C" w14:textId="77777777" w:rsidTr="00EF08F8">
        <w:trPr>
          <w:cantSplit/>
        </w:trPr>
        <w:tc>
          <w:tcPr>
            <w:tcW w:w="3186" w:type="dxa"/>
            <w:shd w:val="clear" w:color="auto" w:fill="auto"/>
          </w:tcPr>
          <w:p w14:paraId="202EC17F" w14:textId="6D78515F" w:rsidR="001722BD" w:rsidRPr="00B20F02" w:rsidRDefault="001722BD" w:rsidP="001722BD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CC1F862" w14:textId="77777777" w:rsidR="001722BD" w:rsidRPr="00B20F02" w:rsidRDefault="001722BD" w:rsidP="001722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6299DF" w14:textId="77777777" w:rsidR="001722BD" w:rsidRPr="00B20F02" w:rsidRDefault="001722BD" w:rsidP="001722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B5EAC8" w14:textId="28225DA3" w:rsidR="001722BD" w:rsidRPr="00B20F02" w:rsidRDefault="000C58DB" w:rsidP="001722BD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1722BD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370</w:t>
            </w:r>
          </w:p>
        </w:tc>
        <w:tc>
          <w:tcPr>
            <w:tcW w:w="180" w:type="dxa"/>
            <w:shd w:val="clear" w:color="auto" w:fill="auto"/>
          </w:tcPr>
          <w:p w14:paraId="52FCF4B7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4E646" w14:textId="4C8D7CDB" w:rsidR="001722BD" w:rsidRPr="00B20F02" w:rsidRDefault="000C58DB" w:rsidP="001722BD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1722BD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742E471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2BB2A" w14:textId="7025AFDE" w:rsidR="001722BD" w:rsidRPr="00B20F02" w:rsidRDefault="001722BD" w:rsidP="00DE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7712F440" w14:textId="77777777" w:rsidR="001722BD" w:rsidRPr="00B20F02" w:rsidRDefault="001722BD" w:rsidP="001722BD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312BB8" w14:textId="40892BA5" w:rsidR="001722BD" w:rsidRPr="00B20F02" w:rsidRDefault="000C58DB" w:rsidP="001722BD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="001722BD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370</w:t>
            </w:r>
          </w:p>
        </w:tc>
      </w:tr>
    </w:tbl>
    <w:p w14:paraId="14CBC64A" w14:textId="77777777" w:rsidR="00F96741" w:rsidRPr="00B20F02" w:rsidRDefault="00F96741">
      <w:r w:rsidRPr="00B20F02">
        <w:rPr>
          <w:cs/>
        </w:rPr>
        <w:br w:type="page"/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260"/>
        <w:gridCol w:w="180"/>
        <w:gridCol w:w="1170"/>
        <w:gridCol w:w="180"/>
        <w:gridCol w:w="1170"/>
        <w:gridCol w:w="180"/>
        <w:gridCol w:w="1080"/>
        <w:gridCol w:w="187"/>
        <w:gridCol w:w="1073"/>
      </w:tblGrid>
      <w:tr w:rsidR="00EA389E" w:rsidRPr="00B20F02" w14:paraId="097528B1" w14:textId="77777777" w:rsidTr="003E7071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0344CE8" w14:textId="77777777" w:rsidR="00EA389E" w:rsidRPr="00B20F02" w:rsidRDefault="00EA389E" w:rsidP="00F96741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17754F2" w14:textId="77777777" w:rsidR="00EA389E" w:rsidRPr="00B20F02" w:rsidRDefault="00EA389E" w:rsidP="00F9674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A029AB5" w14:textId="77777777" w:rsidR="00EA389E" w:rsidRPr="00B20F02" w:rsidRDefault="00EA389E" w:rsidP="00F9674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50F606F1" w14:textId="77777777" w:rsidR="00EA389E" w:rsidRPr="00B20F02" w:rsidRDefault="00EA389E" w:rsidP="00F9674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A389E" w:rsidRPr="00B20F02" w14:paraId="5416EC5B" w14:textId="77777777" w:rsidTr="003E7071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6EA6B94F" w14:textId="77777777" w:rsidR="00EA389E" w:rsidRPr="00B20F02" w:rsidRDefault="00EA389E" w:rsidP="00F96741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1FEF95" w14:textId="77777777" w:rsidR="00EA389E" w:rsidRPr="00B20F02" w:rsidRDefault="00EA389E" w:rsidP="00F9674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D36DF8D" w14:textId="77777777" w:rsidR="00EA389E" w:rsidRPr="00B20F02" w:rsidRDefault="00EA389E" w:rsidP="00F9674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5D2AF572" w14:textId="77777777" w:rsidR="00EA389E" w:rsidRPr="00B20F02" w:rsidRDefault="00EA389E" w:rsidP="00F9674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ระยะเวลาที่ครบกำหนดชำระ</w:t>
            </w:r>
          </w:p>
        </w:tc>
      </w:tr>
      <w:tr w:rsidR="00EA389E" w:rsidRPr="00B20F02" w14:paraId="01CCCB40" w14:textId="77777777" w:rsidTr="003E7071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E764603" w14:textId="77777777" w:rsidR="00EA389E" w:rsidRPr="00B20F02" w:rsidRDefault="00EA389E" w:rsidP="00F96741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68AA98" w14:textId="77777777" w:rsidR="00EA389E" w:rsidRPr="00B20F02" w:rsidRDefault="00EA389E" w:rsidP="00F9674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4C656A53" w14:textId="77777777" w:rsidR="00EA389E" w:rsidRPr="00B20F02" w:rsidRDefault="00EA389E" w:rsidP="00F9674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ACDB93" w14:textId="77777777" w:rsidR="00EA389E" w:rsidRPr="00B20F02" w:rsidRDefault="00EA389E" w:rsidP="00F9674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70860C" w14:textId="77777777" w:rsidR="00EA389E" w:rsidRPr="00B20F02" w:rsidRDefault="00EA389E" w:rsidP="00F9674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D34690" w14:textId="5A6290DF" w:rsidR="00EA389E" w:rsidRPr="00B20F02" w:rsidRDefault="00EA389E" w:rsidP="00F96741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1E46D1BD" w14:textId="77777777" w:rsidR="00EA389E" w:rsidRPr="00B20F02" w:rsidRDefault="00EA389E" w:rsidP="00F9674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E907D2" w14:textId="77777777" w:rsidR="00EA389E" w:rsidRPr="00B20F02" w:rsidRDefault="00EA389E" w:rsidP="00F9674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0FDDB3B2" w14:textId="77777777" w:rsidR="00EA389E" w:rsidRPr="00B20F02" w:rsidRDefault="00EA389E" w:rsidP="00F9674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743742D" w14:textId="77777777" w:rsidR="00EA389E" w:rsidRPr="00B20F02" w:rsidRDefault="00EA389E" w:rsidP="00F9674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89E" w:rsidRPr="00B20F02" w14:paraId="430B02BC" w14:textId="77777777" w:rsidTr="003E7071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289E151E" w14:textId="77777777" w:rsidR="00EA389E" w:rsidRPr="00B20F02" w:rsidRDefault="00EA389E" w:rsidP="00F96741">
            <w:pPr>
              <w:spacing w:line="36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39CE296" w14:textId="77777777" w:rsidR="00EA389E" w:rsidRPr="00B20F02" w:rsidRDefault="00EA389E" w:rsidP="00F96741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44AD784C" w14:textId="77777777" w:rsidR="00EA389E" w:rsidRPr="00B20F02" w:rsidRDefault="00EA389E" w:rsidP="00F96741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ECD35A" w14:textId="092B2E4E" w:rsidR="00EA389E" w:rsidRPr="00B20F02" w:rsidRDefault="00EA389E" w:rsidP="00F96741">
            <w:pPr>
              <w:pStyle w:val="acctfourfigures"/>
              <w:tabs>
                <w:tab w:val="clear" w:pos="765"/>
                <w:tab w:val="decimal" w:pos="1020"/>
              </w:tabs>
              <w:spacing w:line="360" w:lineRule="exact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1174F213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77763A" w14:textId="53467635" w:rsidR="00EA389E" w:rsidRPr="00B20F02" w:rsidRDefault="00EA389E" w:rsidP="00F96741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แต่ภายใน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57FF792B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D84840" w14:textId="7D3E97B4" w:rsidR="00EA389E" w:rsidRPr="00B20F02" w:rsidRDefault="00EA389E" w:rsidP="00F96741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7" w:type="dxa"/>
            <w:shd w:val="clear" w:color="auto" w:fill="auto"/>
          </w:tcPr>
          <w:p w14:paraId="4A58B317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7DB4C4D" w14:textId="77777777" w:rsidR="00EA389E" w:rsidRPr="00B20F02" w:rsidRDefault="00EA389E" w:rsidP="00F96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after="0" w:line="360" w:lineRule="exact"/>
              <w:ind w:lef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A389E" w:rsidRPr="00B20F02" w14:paraId="395BB9EB" w14:textId="77777777" w:rsidTr="003E7071">
        <w:trPr>
          <w:cantSplit/>
        </w:trPr>
        <w:tc>
          <w:tcPr>
            <w:tcW w:w="3150" w:type="dxa"/>
            <w:shd w:val="clear" w:color="auto" w:fill="auto"/>
          </w:tcPr>
          <w:p w14:paraId="1874BB32" w14:textId="77777777" w:rsidR="00EA389E" w:rsidRPr="00B20F02" w:rsidRDefault="00EA389E" w:rsidP="00F96741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3E18EC" w14:textId="77777777" w:rsidR="00EA389E" w:rsidRPr="00B20F02" w:rsidRDefault="00EA389E" w:rsidP="00F96741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ร้อยละต่อปี</w:t>
            </w:r>
            <w:r w:rsidRPr="00B20F0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64EF292" w14:textId="77777777" w:rsidR="00EA389E" w:rsidRPr="00B20F02" w:rsidRDefault="00EA389E" w:rsidP="00F96741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14:paraId="2DBCA6E7" w14:textId="77777777" w:rsidR="00EA389E" w:rsidRPr="00B20F02" w:rsidRDefault="00EA389E" w:rsidP="00F96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360" w:lineRule="exact"/>
              <w:ind w:lef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389E" w:rsidRPr="00B20F02" w14:paraId="477A6827" w14:textId="77777777" w:rsidTr="003E7071">
        <w:trPr>
          <w:cantSplit/>
        </w:trPr>
        <w:tc>
          <w:tcPr>
            <w:tcW w:w="3150" w:type="dxa"/>
            <w:shd w:val="clear" w:color="auto" w:fill="auto"/>
          </w:tcPr>
          <w:p w14:paraId="0EF84996" w14:textId="46BA5B52" w:rsidR="00EA389E" w:rsidRPr="00B20F02" w:rsidRDefault="00EA389E" w:rsidP="003E707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ธันวาคม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662BB178" w14:textId="77777777" w:rsidR="00EA389E" w:rsidRPr="00B20F02" w:rsidRDefault="00EA389E" w:rsidP="003E70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544285A" w14:textId="77777777" w:rsidR="00EA389E" w:rsidRPr="00B20F02" w:rsidRDefault="00EA389E" w:rsidP="003E707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CCE3C8" w14:textId="77777777" w:rsidR="00EA389E" w:rsidRPr="00B20F02" w:rsidRDefault="00EA389E" w:rsidP="003E707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94B3663" w14:textId="77777777" w:rsidR="00EA389E" w:rsidRPr="00B20F02" w:rsidRDefault="00EA389E" w:rsidP="003E707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725FCA" w14:textId="77777777" w:rsidR="00EA389E" w:rsidRPr="00B20F02" w:rsidRDefault="00EA389E" w:rsidP="003E707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D18A77" w14:textId="77777777" w:rsidR="00EA389E" w:rsidRPr="00B20F02" w:rsidRDefault="00EA389E" w:rsidP="003E707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B9FF61" w14:textId="77777777" w:rsidR="00EA389E" w:rsidRPr="00B20F02" w:rsidRDefault="00EA389E" w:rsidP="003E7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0E86E15E" w14:textId="77777777" w:rsidR="00EA389E" w:rsidRPr="00B20F02" w:rsidRDefault="00EA389E" w:rsidP="003E707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7807E4E" w14:textId="77777777" w:rsidR="00EA389E" w:rsidRPr="00B20F02" w:rsidRDefault="00EA389E" w:rsidP="003E7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389E" w:rsidRPr="00B20F02" w14:paraId="05589662" w14:textId="77777777" w:rsidTr="003E7071">
        <w:trPr>
          <w:cantSplit/>
        </w:trPr>
        <w:tc>
          <w:tcPr>
            <w:tcW w:w="3150" w:type="dxa"/>
            <w:shd w:val="clear" w:color="auto" w:fill="auto"/>
          </w:tcPr>
          <w:p w14:paraId="3DFA76A3" w14:textId="77777777" w:rsidR="00EA389E" w:rsidRPr="00B20F02" w:rsidRDefault="00EA389E" w:rsidP="003E707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</w:tcPr>
          <w:p w14:paraId="4CA61638" w14:textId="77777777" w:rsidR="00EA389E" w:rsidRPr="00B20F02" w:rsidRDefault="00EA389E" w:rsidP="003E70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AAF355E" w14:textId="77777777" w:rsidR="00EA389E" w:rsidRPr="00B20F02" w:rsidRDefault="00EA389E" w:rsidP="003E707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9F1484" w14:textId="77777777" w:rsidR="00EA389E" w:rsidRPr="00B20F02" w:rsidRDefault="00EA389E" w:rsidP="003E707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E2DCBA" w14:textId="77777777" w:rsidR="00EA389E" w:rsidRPr="00B20F02" w:rsidRDefault="00EA389E" w:rsidP="003E707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3A9E10" w14:textId="77777777" w:rsidR="00EA389E" w:rsidRPr="00B20F02" w:rsidRDefault="00EA389E" w:rsidP="003E707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CECB7E" w14:textId="77777777" w:rsidR="00EA389E" w:rsidRPr="00B20F02" w:rsidRDefault="00EA389E" w:rsidP="003E707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616807" w14:textId="77777777" w:rsidR="00EA389E" w:rsidRPr="00B20F02" w:rsidRDefault="00EA389E" w:rsidP="003E7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1FE0CAC8" w14:textId="77777777" w:rsidR="00EA389E" w:rsidRPr="00B20F02" w:rsidRDefault="00EA389E" w:rsidP="003E707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DD02643" w14:textId="77777777" w:rsidR="00EA389E" w:rsidRPr="00B20F02" w:rsidRDefault="00EA389E" w:rsidP="003E7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389E" w:rsidRPr="00B20F02" w14:paraId="7245854A" w14:textId="77777777" w:rsidTr="003E7071">
        <w:trPr>
          <w:cantSplit/>
        </w:trPr>
        <w:tc>
          <w:tcPr>
            <w:tcW w:w="3150" w:type="dxa"/>
            <w:shd w:val="clear" w:color="auto" w:fill="auto"/>
          </w:tcPr>
          <w:p w14:paraId="328DF05D" w14:textId="1D86E7CF" w:rsidR="00EA389E" w:rsidRPr="00B20F02" w:rsidRDefault="00EA389E" w:rsidP="003E707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  <w:r w:rsidR="00DF7ACB"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60" w:type="dxa"/>
            <w:shd w:val="clear" w:color="auto" w:fill="auto"/>
          </w:tcPr>
          <w:p w14:paraId="0A4AF38F" w14:textId="003029A0" w:rsidR="00EA389E" w:rsidRPr="00B20F02" w:rsidRDefault="000C58DB" w:rsidP="003E70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A389E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EA389E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EA389E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- 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A389E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786E6B45" w14:textId="77777777" w:rsidR="00EA389E" w:rsidRPr="00B20F02" w:rsidRDefault="00EA389E" w:rsidP="003E707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F162A5B" w14:textId="578660E7" w:rsidR="00EA389E" w:rsidRPr="00B20F02" w:rsidRDefault="000C58DB" w:rsidP="003E7071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="00EA389E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936</w:t>
            </w:r>
          </w:p>
        </w:tc>
        <w:tc>
          <w:tcPr>
            <w:tcW w:w="180" w:type="dxa"/>
            <w:shd w:val="clear" w:color="auto" w:fill="auto"/>
          </w:tcPr>
          <w:p w14:paraId="5063BB4D" w14:textId="77777777" w:rsidR="00EA389E" w:rsidRPr="00B20F02" w:rsidRDefault="00EA389E" w:rsidP="003E707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D155570" w14:textId="797D4F54" w:rsidR="00EA389E" w:rsidRPr="00B20F02" w:rsidRDefault="000C58DB" w:rsidP="003E707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750</w:t>
            </w:r>
          </w:p>
        </w:tc>
        <w:tc>
          <w:tcPr>
            <w:tcW w:w="180" w:type="dxa"/>
            <w:shd w:val="clear" w:color="auto" w:fill="auto"/>
          </w:tcPr>
          <w:p w14:paraId="567B62B5" w14:textId="77777777" w:rsidR="00EA389E" w:rsidRPr="00B20F02" w:rsidRDefault="00EA389E" w:rsidP="003E707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6869C5C" w14:textId="77777777" w:rsidR="00EA389E" w:rsidRPr="00B20F02" w:rsidRDefault="00EA389E" w:rsidP="003E7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052950C3" w14:textId="77777777" w:rsidR="00EA389E" w:rsidRPr="00B20F02" w:rsidRDefault="00EA389E" w:rsidP="003E707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</w:tcPr>
          <w:p w14:paraId="1D0C0C6D" w14:textId="153C6448" w:rsidR="00EA389E" w:rsidRPr="00B20F02" w:rsidRDefault="000C58DB" w:rsidP="003E7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EA389E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</w:t>
            </w:r>
          </w:p>
        </w:tc>
      </w:tr>
      <w:tr w:rsidR="00EA389E" w:rsidRPr="00B20F02" w14:paraId="09DAA6F9" w14:textId="77777777" w:rsidTr="003E7071">
        <w:trPr>
          <w:cantSplit/>
        </w:trPr>
        <w:tc>
          <w:tcPr>
            <w:tcW w:w="3150" w:type="dxa"/>
            <w:shd w:val="clear" w:color="auto" w:fill="auto"/>
          </w:tcPr>
          <w:p w14:paraId="701763F6" w14:textId="77777777" w:rsidR="00EA389E" w:rsidRPr="00B20F02" w:rsidRDefault="00EA389E" w:rsidP="003E707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62CCC7" w14:textId="77777777" w:rsidR="00EA389E" w:rsidRPr="00B20F02" w:rsidRDefault="00EA389E" w:rsidP="003E707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0556C43D" w14:textId="77777777" w:rsidR="00EA389E" w:rsidRPr="00B20F02" w:rsidRDefault="00EA389E" w:rsidP="003E707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CB318BF" w14:textId="77777777" w:rsidR="00EA389E" w:rsidRPr="00B20F02" w:rsidRDefault="00EA389E" w:rsidP="003E7071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C94742" w14:textId="77777777" w:rsidR="00EA389E" w:rsidRPr="00B20F02" w:rsidRDefault="00EA389E" w:rsidP="003E707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DBF69CC" w14:textId="77777777" w:rsidR="00EA389E" w:rsidRPr="00B20F02" w:rsidRDefault="00EA389E" w:rsidP="003E707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34A8123" w14:textId="77777777" w:rsidR="00EA389E" w:rsidRPr="00B20F02" w:rsidRDefault="00EA389E" w:rsidP="003E707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C49073C" w14:textId="77777777" w:rsidR="00EA389E" w:rsidRPr="00B20F02" w:rsidRDefault="00EA389E" w:rsidP="003E7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87" w:type="dxa"/>
            <w:shd w:val="clear" w:color="auto" w:fill="auto"/>
          </w:tcPr>
          <w:p w14:paraId="48A77BBD" w14:textId="77777777" w:rsidR="00EA389E" w:rsidRPr="00B20F02" w:rsidRDefault="00EA389E" w:rsidP="003E7071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</w:tcPr>
          <w:p w14:paraId="5C42CDB6" w14:textId="77777777" w:rsidR="00EA389E" w:rsidRPr="00B20F02" w:rsidRDefault="00EA389E" w:rsidP="003E70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EA389E" w:rsidRPr="00B20F02" w14:paraId="4A10F417" w14:textId="77777777" w:rsidTr="003E7071">
        <w:trPr>
          <w:cantSplit/>
        </w:trPr>
        <w:tc>
          <w:tcPr>
            <w:tcW w:w="3150" w:type="dxa"/>
            <w:shd w:val="clear" w:color="auto" w:fill="auto"/>
          </w:tcPr>
          <w:p w14:paraId="2444487E" w14:textId="77777777" w:rsidR="00EA389E" w:rsidRPr="00B20F02" w:rsidRDefault="00EA389E" w:rsidP="00F96741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6A9DDFCA" w14:textId="77777777" w:rsidR="00EA389E" w:rsidRPr="00B20F02" w:rsidRDefault="00EA389E" w:rsidP="00F9674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59F364D" w14:textId="77777777" w:rsidR="00EA389E" w:rsidRPr="00B20F02" w:rsidRDefault="00EA389E" w:rsidP="00F96741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F313B9" w14:textId="77777777" w:rsidR="00EA389E" w:rsidRPr="00B20F02" w:rsidRDefault="00EA389E" w:rsidP="00F96741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485B54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E4650E" w14:textId="77777777" w:rsidR="00EA389E" w:rsidRPr="00B20F02" w:rsidRDefault="00EA389E" w:rsidP="00F96741">
            <w:pPr>
              <w:pStyle w:val="acctfourfigures"/>
              <w:tabs>
                <w:tab w:val="clear" w:pos="765"/>
                <w:tab w:val="decimal" w:pos="562"/>
              </w:tabs>
              <w:spacing w:line="380" w:lineRule="exact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A05A520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9C8AB4" w14:textId="77777777" w:rsidR="00EA389E" w:rsidRPr="00B20F02" w:rsidRDefault="00EA389E" w:rsidP="00F96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380" w:lineRule="exact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</w:tcPr>
          <w:p w14:paraId="5181D935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D769A78" w14:textId="77777777" w:rsidR="00EA389E" w:rsidRPr="00B20F02" w:rsidRDefault="00EA389E" w:rsidP="00F96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380" w:lineRule="exact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389E" w:rsidRPr="00B20F02" w14:paraId="29C1EDB2" w14:textId="77777777" w:rsidTr="003E7071">
        <w:trPr>
          <w:cantSplit/>
        </w:trPr>
        <w:tc>
          <w:tcPr>
            <w:tcW w:w="3150" w:type="dxa"/>
            <w:shd w:val="clear" w:color="auto" w:fill="auto"/>
          </w:tcPr>
          <w:p w14:paraId="0770F1FF" w14:textId="77777777" w:rsidR="00EA389E" w:rsidRPr="00B20F02" w:rsidRDefault="00EA389E" w:rsidP="00F96741">
            <w:pPr>
              <w:tabs>
                <w:tab w:val="clear" w:pos="227"/>
              </w:tabs>
              <w:spacing w:line="380" w:lineRule="exact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260" w:type="dxa"/>
            <w:shd w:val="clear" w:color="auto" w:fill="auto"/>
          </w:tcPr>
          <w:p w14:paraId="13007CBC" w14:textId="4BB44AB9" w:rsidR="00EA389E" w:rsidRPr="00B20F02" w:rsidRDefault="000C58DB" w:rsidP="00F9674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EA389E"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EA389E"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- 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EA389E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180" w:type="dxa"/>
            <w:shd w:val="clear" w:color="auto" w:fill="auto"/>
          </w:tcPr>
          <w:p w14:paraId="14BDFB83" w14:textId="77777777" w:rsidR="00EA389E" w:rsidRPr="00B20F02" w:rsidRDefault="00EA389E" w:rsidP="00F96741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668171" w14:textId="50B745CA" w:rsidR="00EA389E" w:rsidRPr="00B20F02" w:rsidRDefault="000C58DB" w:rsidP="00F96741">
            <w:pPr>
              <w:pStyle w:val="acctfourfigures"/>
              <w:tabs>
                <w:tab w:val="clear" w:pos="765"/>
                <w:tab w:val="decimal" w:pos="1020"/>
              </w:tabs>
              <w:spacing w:line="380" w:lineRule="exact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280B661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E1510C" w14:textId="77777777" w:rsidR="00EA389E" w:rsidRPr="00B20F02" w:rsidRDefault="00EA389E" w:rsidP="00F96741">
            <w:pPr>
              <w:pStyle w:val="acctfourfigures"/>
              <w:tabs>
                <w:tab w:val="clear" w:pos="765"/>
                <w:tab w:val="decimal" w:pos="562"/>
              </w:tabs>
              <w:spacing w:line="380" w:lineRule="exact"/>
              <w:ind w:lef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EF20D6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CB85BC" w14:textId="77777777" w:rsidR="00EA389E" w:rsidRPr="00B20F02" w:rsidRDefault="00EA389E" w:rsidP="00F96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380" w:lineRule="exact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3ED66EE3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368E264" w14:textId="0A8E7C9B" w:rsidR="00EA389E" w:rsidRPr="00B20F02" w:rsidRDefault="000C58DB" w:rsidP="00F96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380" w:lineRule="exact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A389E" w:rsidRPr="00B20F02" w14:paraId="673C0930" w14:textId="77777777" w:rsidTr="003E7071">
        <w:trPr>
          <w:cantSplit/>
        </w:trPr>
        <w:tc>
          <w:tcPr>
            <w:tcW w:w="3150" w:type="dxa"/>
            <w:shd w:val="clear" w:color="auto" w:fill="auto"/>
          </w:tcPr>
          <w:p w14:paraId="0FC89790" w14:textId="5F21D6FC" w:rsidR="00EA389E" w:rsidRPr="00B20F02" w:rsidRDefault="00EA389E" w:rsidP="00F96741">
            <w:pPr>
              <w:tabs>
                <w:tab w:val="clear" w:pos="227"/>
              </w:tabs>
              <w:spacing w:line="380" w:lineRule="exact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260" w:type="dxa"/>
            <w:shd w:val="clear" w:color="auto" w:fill="auto"/>
          </w:tcPr>
          <w:p w14:paraId="1D6B373F" w14:textId="51D4E9EB" w:rsidR="00EA389E" w:rsidRPr="00B20F02" w:rsidRDefault="000C58DB" w:rsidP="00F9674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A389E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EA389E"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EA389E"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  <w:r w:rsidR="00EA389E"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A389E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180" w:type="dxa"/>
            <w:shd w:val="clear" w:color="auto" w:fill="auto"/>
          </w:tcPr>
          <w:p w14:paraId="35332DC0" w14:textId="77777777" w:rsidR="00EA389E" w:rsidRPr="00B20F02" w:rsidRDefault="00EA389E" w:rsidP="00F96741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6EEBA1" w14:textId="68E17D84" w:rsidR="00EA389E" w:rsidRPr="00B20F02" w:rsidRDefault="000C58DB" w:rsidP="00F96741">
            <w:pPr>
              <w:pStyle w:val="acctfourfigures"/>
              <w:tabs>
                <w:tab w:val="clear" w:pos="765"/>
                <w:tab w:val="decimal" w:pos="1020"/>
              </w:tabs>
              <w:spacing w:line="380" w:lineRule="exact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EA389E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442</w:t>
            </w:r>
          </w:p>
        </w:tc>
        <w:tc>
          <w:tcPr>
            <w:tcW w:w="180" w:type="dxa"/>
            <w:shd w:val="clear" w:color="auto" w:fill="auto"/>
          </w:tcPr>
          <w:p w14:paraId="455240E7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90A758" w14:textId="77777777" w:rsidR="00EA389E" w:rsidRPr="00B20F02" w:rsidRDefault="00EA389E" w:rsidP="00F96741">
            <w:pPr>
              <w:pStyle w:val="acctfourfigures"/>
              <w:tabs>
                <w:tab w:val="clear" w:pos="765"/>
                <w:tab w:val="decimal" w:pos="562"/>
              </w:tabs>
              <w:spacing w:line="380" w:lineRule="exact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70DB78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A07836" w14:textId="77777777" w:rsidR="00EA389E" w:rsidRPr="00B20F02" w:rsidRDefault="00EA389E" w:rsidP="00F96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380" w:lineRule="exact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1E30A5EE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B5A6E08" w14:textId="64EF0C04" w:rsidR="00EA389E" w:rsidRPr="00B20F02" w:rsidRDefault="000C58DB" w:rsidP="00F96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380" w:lineRule="exact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A389E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</w:tr>
      <w:tr w:rsidR="00EA389E" w:rsidRPr="00B20F02" w14:paraId="5B04E7B8" w14:textId="77777777" w:rsidTr="003E7071">
        <w:trPr>
          <w:cantSplit/>
        </w:trPr>
        <w:tc>
          <w:tcPr>
            <w:tcW w:w="3150" w:type="dxa"/>
            <w:shd w:val="clear" w:color="auto" w:fill="auto"/>
          </w:tcPr>
          <w:p w14:paraId="05395FF1" w14:textId="77777777" w:rsidR="00EA389E" w:rsidRPr="00B20F02" w:rsidRDefault="00EA389E" w:rsidP="00F96741">
            <w:pPr>
              <w:spacing w:line="380" w:lineRule="exact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60" w:type="dxa"/>
            <w:shd w:val="clear" w:color="auto" w:fill="auto"/>
          </w:tcPr>
          <w:p w14:paraId="05224A71" w14:textId="4E1AFE48" w:rsidR="00EA389E" w:rsidRPr="00B20F02" w:rsidRDefault="000C58DB" w:rsidP="00F9674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A389E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="00EA389E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- 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A389E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0F8E72C6" w14:textId="77777777" w:rsidR="00EA389E" w:rsidRPr="00B20F02" w:rsidRDefault="00EA389E" w:rsidP="00F96741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D5BF5D" w14:textId="3DEB34C2" w:rsidR="00EA389E" w:rsidRPr="00B20F02" w:rsidRDefault="000C58DB" w:rsidP="00F96741">
            <w:pPr>
              <w:pStyle w:val="acctfourfigures"/>
              <w:tabs>
                <w:tab w:val="clear" w:pos="765"/>
                <w:tab w:val="decimal" w:pos="1020"/>
              </w:tabs>
              <w:spacing w:line="380" w:lineRule="exact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A389E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180" w:type="dxa"/>
            <w:shd w:val="clear" w:color="auto" w:fill="auto"/>
          </w:tcPr>
          <w:p w14:paraId="311B3DC9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1E0A2E" w14:textId="77777777" w:rsidR="00EA389E" w:rsidRPr="00B20F02" w:rsidRDefault="00EA389E" w:rsidP="00F96741">
            <w:pPr>
              <w:pStyle w:val="acctfourfigures"/>
              <w:tabs>
                <w:tab w:val="clear" w:pos="765"/>
                <w:tab w:val="decimal" w:pos="562"/>
              </w:tabs>
              <w:spacing w:line="380" w:lineRule="exact"/>
              <w:ind w:lef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796F77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B5D94F" w14:textId="77777777" w:rsidR="00EA389E" w:rsidRPr="00B20F02" w:rsidRDefault="00EA389E" w:rsidP="00F96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380" w:lineRule="exact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785E8490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D10727C" w14:textId="419F42C5" w:rsidR="00EA389E" w:rsidRPr="00B20F02" w:rsidRDefault="000C58DB" w:rsidP="00F96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380" w:lineRule="exact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A389E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EA389E" w:rsidRPr="00B20F02" w14:paraId="51DA71E7" w14:textId="77777777" w:rsidTr="003E7071">
        <w:trPr>
          <w:cantSplit/>
        </w:trPr>
        <w:tc>
          <w:tcPr>
            <w:tcW w:w="3150" w:type="dxa"/>
            <w:shd w:val="clear" w:color="auto" w:fill="auto"/>
          </w:tcPr>
          <w:p w14:paraId="663A7487" w14:textId="6877BD00" w:rsidR="00EA389E" w:rsidRPr="00B20F02" w:rsidRDefault="00EA389E" w:rsidP="00F96741">
            <w:pPr>
              <w:spacing w:line="380" w:lineRule="exact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260" w:type="dxa"/>
            <w:shd w:val="clear" w:color="auto" w:fill="auto"/>
          </w:tcPr>
          <w:p w14:paraId="5AD5D82E" w14:textId="4FB5F9B2" w:rsidR="00EA389E" w:rsidRPr="00B20F02" w:rsidRDefault="000C58DB" w:rsidP="00F9674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A389E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EA389E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- 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A389E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180" w:type="dxa"/>
            <w:shd w:val="clear" w:color="auto" w:fill="auto"/>
          </w:tcPr>
          <w:p w14:paraId="58D3483B" w14:textId="77777777" w:rsidR="00EA389E" w:rsidRPr="00B20F02" w:rsidRDefault="00EA389E" w:rsidP="00F96741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0D18C8" w14:textId="4CFA6822" w:rsidR="00EA389E" w:rsidRPr="00B20F02" w:rsidRDefault="00086C31" w:rsidP="00F96741">
            <w:pPr>
              <w:pStyle w:val="acctfourfigures"/>
              <w:tabs>
                <w:tab w:val="clear" w:pos="765"/>
                <w:tab w:val="decimal" w:pos="1020"/>
              </w:tabs>
              <w:spacing w:line="380" w:lineRule="exact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2,997</w:t>
            </w:r>
          </w:p>
        </w:tc>
        <w:tc>
          <w:tcPr>
            <w:tcW w:w="180" w:type="dxa"/>
            <w:shd w:val="clear" w:color="auto" w:fill="auto"/>
          </w:tcPr>
          <w:p w14:paraId="317C6435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10AF75" w14:textId="77777777" w:rsidR="00EA389E" w:rsidRPr="00B20F02" w:rsidRDefault="00EA389E" w:rsidP="00F96741">
            <w:pPr>
              <w:pStyle w:val="acctfourfigures"/>
              <w:tabs>
                <w:tab w:val="clear" w:pos="765"/>
                <w:tab w:val="decimal" w:pos="562"/>
              </w:tabs>
              <w:spacing w:line="380" w:lineRule="exact"/>
              <w:ind w:lef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281078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8FE364" w14:textId="77777777" w:rsidR="00EA389E" w:rsidRPr="00B20F02" w:rsidRDefault="00EA389E" w:rsidP="00F96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380" w:lineRule="exact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2B132FB9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7F15F1C" w14:textId="3698C7F8" w:rsidR="00EA389E" w:rsidRPr="00B20F02" w:rsidRDefault="00086C31" w:rsidP="00F96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380" w:lineRule="exact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2,997</w:t>
            </w:r>
          </w:p>
        </w:tc>
      </w:tr>
      <w:tr w:rsidR="00EA389E" w:rsidRPr="00B20F02" w14:paraId="0912C8D7" w14:textId="77777777" w:rsidTr="003E7071">
        <w:trPr>
          <w:cantSplit/>
        </w:trPr>
        <w:tc>
          <w:tcPr>
            <w:tcW w:w="3150" w:type="dxa"/>
            <w:shd w:val="clear" w:color="auto" w:fill="auto"/>
          </w:tcPr>
          <w:p w14:paraId="44507A01" w14:textId="77777777" w:rsidR="00EA389E" w:rsidRPr="00B20F02" w:rsidRDefault="00EA389E" w:rsidP="00F96741">
            <w:pPr>
              <w:spacing w:line="380" w:lineRule="exact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</w:tcPr>
          <w:p w14:paraId="5E655AAB" w14:textId="0EEC94D2" w:rsidR="00EA389E" w:rsidRPr="00B20F02" w:rsidRDefault="000C58DB" w:rsidP="00F96741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A389E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EA389E"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- 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A389E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14:paraId="715437F2" w14:textId="77777777" w:rsidR="00EA389E" w:rsidRPr="00B20F02" w:rsidRDefault="00EA389E" w:rsidP="00F96741">
            <w:pPr>
              <w:pStyle w:val="acctfourfigures"/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F33959" w14:textId="44DD3AE8" w:rsidR="00EA389E" w:rsidRPr="00B20F02" w:rsidRDefault="000C58DB" w:rsidP="00F96741">
            <w:pPr>
              <w:pStyle w:val="acctfourfigures"/>
              <w:tabs>
                <w:tab w:val="clear" w:pos="765"/>
                <w:tab w:val="decimal" w:pos="1020"/>
              </w:tabs>
              <w:spacing w:line="380" w:lineRule="exact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A389E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80" w:type="dxa"/>
            <w:shd w:val="clear" w:color="auto" w:fill="auto"/>
          </w:tcPr>
          <w:p w14:paraId="7BEBDDAD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A42797" w14:textId="1872D11C" w:rsidR="00EA389E" w:rsidRPr="00B20F02" w:rsidRDefault="000C58DB" w:rsidP="00F96741">
            <w:pPr>
              <w:pStyle w:val="acctfourfigures"/>
              <w:tabs>
                <w:tab w:val="clear" w:pos="765"/>
                <w:tab w:val="decimal" w:pos="93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A389E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E8F9B82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4D80ED" w14:textId="77777777" w:rsidR="00EA389E" w:rsidRPr="00B20F02" w:rsidRDefault="00EA389E" w:rsidP="00F96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380" w:lineRule="exact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5657CE80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0199EC81" w14:textId="35820786" w:rsidR="00EA389E" w:rsidRPr="00B20F02" w:rsidRDefault="000C58DB" w:rsidP="00F96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380" w:lineRule="exact"/>
              <w:ind w:lef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A389E" w:rsidRPr="00B20F0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EA389E" w:rsidRPr="00B20F02" w14:paraId="54AD8C79" w14:textId="77777777" w:rsidTr="003E7071">
        <w:trPr>
          <w:cantSplit/>
        </w:trPr>
        <w:tc>
          <w:tcPr>
            <w:tcW w:w="3150" w:type="dxa"/>
            <w:shd w:val="clear" w:color="auto" w:fill="auto"/>
          </w:tcPr>
          <w:p w14:paraId="30AF8785" w14:textId="77777777" w:rsidR="00EA389E" w:rsidRPr="00B20F02" w:rsidRDefault="00EA389E" w:rsidP="00F96741">
            <w:pPr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58EECD1F" w14:textId="77777777" w:rsidR="00EA389E" w:rsidRPr="00B20F02" w:rsidRDefault="00EA389E" w:rsidP="00F96741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40119D" w14:textId="77777777" w:rsidR="00EA389E" w:rsidRPr="00B20F02" w:rsidRDefault="00EA389E" w:rsidP="00F96741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F0930C" w14:textId="03DFC4D8" w:rsidR="00EA389E" w:rsidRPr="00B20F02" w:rsidRDefault="000C58DB" w:rsidP="00F96741">
            <w:pPr>
              <w:pStyle w:val="acctfourfigures"/>
              <w:tabs>
                <w:tab w:val="clear" w:pos="765"/>
                <w:tab w:val="decimal" w:pos="1020"/>
              </w:tabs>
              <w:spacing w:line="380" w:lineRule="exact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EA389E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086C31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845F320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CDC34" w14:textId="5C040A93" w:rsidR="00EA389E" w:rsidRPr="00B20F02" w:rsidRDefault="000C58DB" w:rsidP="00F96741">
            <w:pPr>
              <w:pStyle w:val="acctfourfigures"/>
              <w:tabs>
                <w:tab w:val="clear" w:pos="765"/>
                <w:tab w:val="decimal" w:pos="93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EA389E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CE89EF7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74F09" w14:textId="77777777" w:rsidR="00EA389E" w:rsidRPr="00B20F02" w:rsidRDefault="00EA389E" w:rsidP="00F967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380" w:lineRule="exact"/>
              <w:ind w:left="-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560FD5EC" w14:textId="77777777" w:rsidR="00EA389E" w:rsidRPr="00B20F02" w:rsidRDefault="00EA389E" w:rsidP="00F96741">
            <w:pPr>
              <w:pStyle w:val="acctfourfigures"/>
              <w:tabs>
                <w:tab w:val="decimal" w:pos="91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EADC7" w14:textId="0A39FDAC" w:rsidR="00EA389E" w:rsidRPr="00B20F02" w:rsidRDefault="000C58DB" w:rsidP="00F96741">
            <w:pPr>
              <w:pStyle w:val="acctfourfigures"/>
              <w:tabs>
                <w:tab w:val="clear" w:pos="765"/>
                <w:tab w:val="decimal" w:pos="934"/>
              </w:tabs>
              <w:spacing w:line="380" w:lineRule="exact"/>
              <w:ind w:lef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EA389E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086C31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02891187" w14:textId="77777777" w:rsidR="002D6C56" w:rsidRPr="00B20F02" w:rsidRDefault="002D6C56" w:rsidP="00B4747B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AE0E1CC" w14:textId="2E2CC5C2" w:rsidR="00B4747B" w:rsidRPr="00B20F02" w:rsidRDefault="00B4747B" w:rsidP="00B4747B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F61F0E"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ความเสี่ยงด้านตลาด</w:t>
      </w:r>
    </w:p>
    <w:p w14:paraId="604314A4" w14:textId="77777777" w:rsidR="00B4747B" w:rsidRPr="00B20F02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E024D" w14:textId="7D73443E" w:rsidR="00B4747B" w:rsidRPr="00B20F02" w:rsidRDefault="00A801E0" w:rsidP="00A80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       </w:t>
      </w:r>
      <w:r w:rsidRPr="00B20F02">
        <w:rPr>
          <w:rFonts w:asciiTheme="majorBidi" w:hAnsiTheme="majorBidi" w:cstheme="majorBidi"/>
          <w:sz w:val="30"/>
          <w:szCs w:val="30"/>
        </w:rPr>
        <w:br/>
      </w:r>
      <w:r w:rsidRPr="00B20F02">
        <w:rPr>
          <w:rFonts w:asciiTheme="majorBidi" w:hAnsiTheme="majorBidi" w:cstheme="majorBidi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4D62B4E7" w14:textId="77777777" w:rsidR="00A801E0" w:rsidRPr="00B20F02" w:rsidRDefault="00A801E0" w:rsidP="00A80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FAF965" w14:textId="79EB2C81" w:rsidR="00B4747B" w:rsidRPr="00B20F02" w:rsidRDefault="00B4747B" w:rsidP="00B4747B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="000F0D8B" w:rsidRPr="00B20F02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B20F0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B20F02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) 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54976A46" w14:textId="77777777" w:rsidR="00415527" w:rsidRPr="00B20F02" w:rsidRDefault="00415527" w:rsidP="00B4747B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</w:p>
    <w:p w14:paraId="183E8517" w14:textId="0B767515" w:rsidR="00B4747B" w:rsidRPr="00B20F02" w:rsidRDefault="00B4747B" w:rsidP="00B4747B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="006436B7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38A4EFCC" w14:textId="77777777" w:rsidR="00F97CC2" w:rsidRPr="00B20F02" w:rsidRDefault="00F97CC2" w:rsidP="00B97A8C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66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82"/>
        <w:gridCol w:w="1076"/>
        <w:gridCol w:w="182"/>
        <w:gridCol w:w="810"/>
        <w:gridCol w:w="180"/>
        <w:gridCol w:w="816"/>
        <w:gridCol w:w="180"/>
        <w:gridCol w:w="1164"/>
        <w:gridCol w:w="180"/>
        <w:gridCol w:w="810"/>
        <w:gridCol w:w="180"/>
        <w:gridCol w:w="846"/>
      </w:tblGrid>
      <w:tr w:rsidR="00BA1A4A" w:rsidRPr="00B20F02" w14:paraId="636632D6" w14:textId="79035DAB" w:rsidTr="00EA389E">
        <w:trPr>
          <w:cantSplit/>
          <w:tblHeader/>
        </w:trPr>
        <w:tc>
          <w:tcPr>
            <w:tcW w:w="3060" w:type="dxa"/>
            <w:shd w:val="clear" w:color="auto" w:fill="auto"/>
          </w:tcPr>
          <w:p w14:paraId="664BBD39" w14:textId="77777777" w:rsidR="00BA1A4A" w:rsidRPr="00B20F02" w:rsidRDefault="00BA1A4A" w:rsidP="00FE3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02A71425" w14:textId="77777777" w:rsidR="00BA1A4A" w:rsidRPr="00B20F02" w:rsidRDefault="00BA1A4A" w:rsidP="00FE37F4">
            <w:pPr>
              <w:spacing w:line="240" w:lineRule="auto"/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64" w:type="dxa"/>
            <w:gridSpan w:val="5"/>
            <w:shd w:val="clear" w:color="auto" w:fill="auto"/>
          </w:tcPr>
          <w:p w14:paraId="6DCDA625" w14:textId="72AE41AA" w:rsidR="00BA1A4A" w:rsidRPr="00B20F02" w:rsidRDefault="00BA1A4A" w:rsidP="00FE37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7FA6F22C" w14:textId="585FC9CD" w:rsidR="00BA1A4A" w:rsidRPr="00B20F02" w:rsidRDefault="00BA1A4A" w:rsidP="00FE37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0" w:type="dxa"/>
            <w:gridSpan w:val="5"/>
            <w:shd w:val="clear" w:color="auto" w:fill="auto"/>
          </w:tcPr>
          <w:p w14:paraId="112D5A6A" w14:textId="01BDDB7A" w:rsidR="00BA1A4A" w:rsidRPr="00B20F02" w:rsidRDefault="00BA1A4A" w:rsidP="00FE37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C438B" w:rsidRPr="00B20F02" w14:paraId="71028548" w14:textId="13F26090" w:rsidTr="00006B52">
        <w:trPr>
          <w:cantSplit/>
          <w:tblHeader/>
        </w:trPr>
        <w:tc>
          <w:tcPr>
            <w:tcW w:w="3060" w:type="dxa"/>
            <w:shd w:val="clear" w:color="auto" w:fill="auto"/>
          </w:tcPr>
          <w:p w14:paraId="62B92BAF" w14:textId="29033625" w:rsidR="005C438B" w:rsidRPr="00B20F02" w:rsidRDefault="005C438B" w:rsidP="00B97A8C">
            <w:pPr>
              <w:pStyle w:val="acctfourfigures"/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ฐานะเปิดต่อความเสี่ยงจากเงินตราต่างประเทศ </w:t>
            </w:r>
          </w:p>
        </w:tc>
        <w:tc>
          <w:tcPr>
            <w:tcW w:w="182" w:type="dxa"/>
            <w:shd w:val="clear" w:color="auto" w:fill="auto"/>
          </w:tcPr>
          <w:p w14:paraId="74CDC0A6" w14:textId="2CDD0EEA" w:rsidR="005C438B" w:rsidRPr="00B20F02" w:rsidRDefault="005C438B" w:rsidP="005C4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6" w:type="dxa"/>
            <w:shd w:val="clear" w:color="auto" w:fill="auto"/>
          </w:tcPr>
          <w:p w14:paraId="1464859C" w14:textId="3791FD8D" w:rsidR="005C438B" w:rsidRPr="00B20F02" w:rsidRDefault="005C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2" w:type="dxa"/>
            <w:shd w:val="clear" w:color="auto" w:fill="auto"/>
          </w:tcPr>
          <w:p w14:paraId="6F667B53" w14:textId="77777777" w:rsidR="005C438B" w:rsidRPr="00B20F02" w:rsidRDefault="005C438B" w:rsidP="005C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3B25836" w14:textId="77777777" w:rsidR="00A6009C" w:rsidRPr="00B20F02" w:rsidRDefault="00A6009C" w:rsidP="005C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960E32" w14:textId="5CD35D62" w:rsidR="005C438B" w:rsidRPr="00B20F02" w:rsidRDefault="005C438B" w:rsidP="005C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" w:type="dxa"/>
          </w:tcPr>
          <w:p w14:paraId="27AE2997" w14:textId="77777777" w:rsidR="005C438B" w:rsidRPr="00B20F02" w:rsidRDefault="005C438B" w:rsidP="005C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</w:tcPr>
          <w:p w14:paraId="76318E2D" w14:textId="77777777" w:rsidR="00A6009C" w:rsidRPr="00B20F02" w:rsidRDefault="00A6009C" w:rsidP="005C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1C510A" w14:textId="5BEEE0C3" w:rsidR="005C438B" w:rsidRPr="00B20F02" w:rsidRDefault="005C438B" w:rsidP="005C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1CAB7580" w14:textId="056BD022" w:rsidR="005C438B" w:rsidRPr="00B20F02" w:rsidRDefault="005C438B" w:rsidP="005C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8C76119" w14:textId="4A6DFEFE" w:rsidR="005C438B" w:rsidRPr="00B20F02" w:rsidRDefault="005C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0" w:type="dxa"/>
            <w:shd w:val="clear" w:color="auto" w:fill="auto"/>
          </w:tcPr>
          <w:p w14:paraId="13E505BA" w14:textId="77777777" w:rsidR="005C438B" w:rsidRPr="00B20F02" w:rsidRDefault="005C438B" w:rsidP="005C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3115DB71" w14:textId="77777777" w:rsidR="00A6009C" w:rsidRPr="00B20F02" w:rsidRDefault="00A6009C" w:rsidP="005C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197DF8" w14:textId="66283F6B" w:rsidR="005C438B" w:rsidRPr="00B20F02" w:rsidRDefault="005C438B" w:rsidP="005C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" w:type="dxa"/>
          </w:tcPr>
          <w:p w14:paraId="75D7B7AF" w14:textId="77777777" w:rsidR="005C438B" w:rsidRPr="00B20F02" w:rsidRDefault="005C438B" w:rsidP="005C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6F721B10" w14:textId="77777777" w:rsidR="00A6009C" w:rsidRPr="00B20F02" w:rsidRDefault="00A6009C" w:rsidP="005C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6F35CD" w14:textId="2E904349" w:rsidR="005C438B" w:rsidRPr="00B20F02" w:rsidRDefault="005C438B" w:rsidP="005C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C16C2" w:rsidRPr="00B20F02" w14:paraId="32FB3BA2" w14:textId="496FC9DF" w:rsidTr="00EA389E">
        <w:trPr>
          <w:cantSplit/>
          <w:trHeight w:val="287"/>
          <w:tblHeader/>
        </w:trPr>
        <w:tc>
          <w:tcPr>
            <w:tcW w:w="3060" w:type="dxa"/>
            <w:shd w:val="clear" w:color="auto" w:fill="auto"/>
          </w:tcPr>
          <w:p w14:paraId="08C01478" w14:textId="77777777" w:rsidR="00EC16C2" w:rsidRPr="00B20F02" w:rsidRDefault="00EC16C2" w:rsidP="00FE37F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4BDDF611" w14:textId="77777777" w:rsidR="00EC16C2" w:rsidRPr="00B20F02" w:rsidRDefault="00EC16C2" w:rsidP="00FE37F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24" w:type="dxa"/>
            <w:gridSpan w:val="11"/>
          </w:tcPr>
          <w:p w14:paraId="60A04607" w14:textId="37B076F0" w:rsidR="00EC16C2" w:rsidRPr="00B20F02" w:rsidRDefault="00EC16C2" w:rsidP="00FE37F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A1A4A" w:rsidRPr="00B20F02" w14:paraId="01F1447B" w14:textId="7FAB6876" w:rsidTr="00006B52">
        <w:trPr>
          <w:cantSplit/>
          <w:trHeight w:val="372"/>
        </w:trPr>
        <w:tc>
          <w:tcPr>
            <w:tcW w:w="3060" w:type="dxa"/>
            <w:shd w:val="clear" w:color="auto" w:fill="auto"/>
          </w:tcPr>
          <w:p w14:paraId="6B2B930F" w14:textId="1BB04FD6" w:rsidR="00BA1A4A" w:rsidRPr="00B20F02" w:rsidRDefault="005C438B" w:rsidP="00FE37F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2" w:type="dxa"/>
            <w:shd w:val="clear" w:color="auto" w:fill="auto"/>
          </w:tcPr>
          <w:p w14:paraId="01B5A528" w14:textId="77777777" w:rsidR="00BA1A4A" w:rsidRPr="00B20F02" w:rsidRDefault="00BA1A4A" w:rsidP="00FE37F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08DA901" w14:textId="77777777" w:rsidR="00BA1A4A" w:rsidRPr="00B20F02" w:rsidRDefault="00BA1A4A" w:rsidP="00EA38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5994B0E" w14:textId="77777777" w:rsidR="00BA1A4A" w:rsidRPr="00B20F02" w:rsidRDefault="00BA1A4A" w:rsidP="00EA38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E131B4" w14:textId="77777777" w:rsidR="00BA1A4A" w:rsidRPr="00B20F02" w:rsidRDefault="00BA1A4A" w:rsidP="00EA389E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A5418F3" w14:textId="77777777" w:rsidR="00BA1A4A" w:rsidRPr="00B20F02" w:rsidRDefault="00BA1A4A" w:rsidP="00EA389E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</w:tcPr>
          <w:p w14:paraId="7E746DA3" w14:textId="26C1F801" w:rsidR="00BA1A4A" w:rsidRPr="00B20F02" w:rsidRDefault="00BA1A4A" w:rsidP="00EA389E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3C8328" w14:textId="2747898B" w:rsidR="00BA1A4A" w:rsidRPr="00B20F02" w:rsidRDefault="00BA1A4A" w:rsidP="00EA38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22807B49" w14:textId="77777777" w:rsidR="00BA1A4A" w:rsidRPr="00B20F02" w:rsidRDefault="00BA1A4A" w:rsidP="00EA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066CC6" w14:textId="77777777" w:rsidR="00BA1A4A" w:rsidRPr="00B20F02" w:rsidRDefault="00BA1A4A" w:rsidP="00EA38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F87A5D2" w14:textId="77777777" w:rsidR="00BA1A4A" w:rsidRPr="00B20F02" w:rsidRDefault="00BA1A4A" w:rsidP="00EA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A03AB5" w14:textId="77777777" w:rsidR="00BA1A4A" w:rsidRPr="00B20F02" w:rsidRDefault="00BA1A4A" w:rsidP="00EA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6DD3629D" w14:textId="77777777" w:rsidR="00BA1A4A" w:rsidRPr="00B20F02" w:rsidRDefault="00BA1A4A" w:rsidP="00EA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6C31" w:rsidRPr="00B20F02" w14:paraId="26D18AAE" w14:textId="617B02AA" w:rsidTr="00006B52">
        <w:trPr>
          <w:cantSplit/>
          <w:trHeight w:val="372"/>
        </w:trPr>
        <w:tc>
          <w:tcPr>
            <w:tcW w:w="3060" w:type="dxa"/>
            <w:shd w:val="clear" w:color="auto" w:fill="auto"/>
          </w:tcPr>
          <w:p w14:paraId="1FDCD856" w14:textId="77777777" w:rsidR="00086C31" w:rsidRPr="00B20F02" w:rsidRDefault="00086C31" w:rsidP="00086C3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2" w:type="dxa"/>
            <w:shd w:val="clear" w:color="auto" w:fill="auto"/>
          </w:tcPr>
          <w:p w14:paraId="766410D1" w14:textId="77777777" w:rsidR="00086C31" w:rsidRPr="00B20F02" w:rsidRDefault="00086C31" w:rsidP="00086C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7E60DE5" w14:textId="378A6F1F" w:rsidR="00086C31" w:rsidRPr="00B20F02" w:rsidRDefault="00086C31" w:rsidP="00086C3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FB000A7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15E741" w14:textId="5470B64C" w:rsidR="00086C31" w:rsidRPr="00B20F02" w:rsidRDefault="00086C31" w:rsidP="00086C31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180" w:type="dxa"/>
          </w:tcPr>
          <w:p w14:paraId="5946149B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16AC29DC" w14:textId="1B378389" w:rsidR="00086C31" w:rsidRPr="00B20F02" w:rsidRDefault="00086C31" w:rsidP="0008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556143" w14:textId="539F05BE" w:rsidR="00086C31" w:rsidRPr="00B20F02" w:rsidRDefault="00086C31" w:rsidP="00086C3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B81071A" w14:textId="717FE512" w:rsidR="00086C31" w:rsidRPr="005B714B" w:rsidRDefault="00086C31" w:rsidP="005B714B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FA6064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3509E30" w14:textId="24AE70D9" w:rsidR="00086C31" w:rsidRPr="00B20F02" w:rsidRDefault="00086C31" w:rsidP="00086C31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4505AC" w14:textId="77777777" w:rsidR="00086C31" w:rsidRPr="00B20F02" w:rsidRDefault="00086C31" w:rsidP="00086C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6" w:type="dxa"/>
          </w:tcPr>
          <w:p w14:paraId="472227AC" w14:textId="580B7E65" w:rsidR="00086C31" w:rsidRPr="00B20F02" w:rsidRDefault="00086C31" w:rsidP="005B714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31F8B" w:rsidRPr="00B20F02" w14:paraId="2270814C" w14:textId="0458CB41" w:rsidTr="00006B52">
        <w:trPr>
          <w:cantSplit/>
          <w:trHeight w:val="372"/>
        </w:trPr>
        <w:tc>
          <w:tcPr>
            <w:tcW w:w="3060" w:type="dxa"/>
            <w:shd w:val="clear" w:color="auto" w:fill="auto"/>
          </w:tcPr>
          <w:p w14:paraId="4FC1F69F" w14:textId="356D92C0" w:rsidR="00631F8B" w:rsidRPr="00B20F02" w:rsidRDefault="00631F8B" w:rsidP="002357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82" w:type="dxa"/>
            <w:shd w:val="clear" w:color="auto" w:fill="auto"/>
          </w:tcPr>
          <w:p w14:paraId="5F1F218E" w14:textId="529C41D0" w:rsidR="00631F8B" w:rsidRPr="00B20F02" w:rsidRDefault="00631F8B" w:rsidP="00631F8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8571EB9" w14:textId="31A13ACC" w:rsidR="00631F8B" w:rsidRPr="00B20F02" w:rsidRDefault="00631F8B" w:rsidP="00631F8B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1428CC0" w14:textId="77777777" w:rsidR="00631F8B" w:rsidRPr="00B20F02" w:rsidRDefault="00631F8B" w:rsidP="00631F8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1E9106" w14:textId="0626F73B" w:rsidR="00631F8B" w:rsidRPr="00B20F02" w:rsidRDefault="00631F8B" w:rsidP="00631F8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8166D8" w14:textId="77777777" w:rsidR="00631F8B" w:rsidRPr="00B20F02" w:rsidRDefault="00631F8B" w:rsidP="00631F8B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425AF5A6" w14:textId="4820EF87" w:rsidR="00631F8B" w:rsidRPr="00B20F02" w:rsidRDefault="00631F8B" w:rsidP="00631F8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AE3C8B" w14:textId="65CE9C9C" w:rsidR="00631F8B" w:rsidRPr="00B20F02" w:rsidRDefault="00631F8B" w:rsidP="00631F8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3555E2B" w14:textId="57E16592" w:rsidR="00631F8B" w:rsidRPr="00B20F02" w:rsidRDefault="00086C31" w:rsidP="0008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0A430B" w14:textId="77777777" w:rsidR="00631F8B" w:rsidRPr="00B20F02" w:rsidRDefault="00631F8B" w:rsidP="00631F8B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BACDA9" w14:textId="5A3E6E1D" w:rsidR="00631F8B" w:rsidRPr="00B20F02" w:rsidRDefault="00631F8B" w:rsidP="0048757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3DA4DCA" w14:textId="77777777" w:rsidR="00631F8B" w:rsidRPr="00B20F02" w:rsidRDefault="00631F8B" w:rsidP="00631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8"/>
                <w:tab w:val="decimal" w:pos="550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6" w:type="dxa"/>
            <w:vAlign w:val="bottom"/>
          </w:tcPr>
          <w:p w14:paraId="5D7A20F4" w14:textId="725C13AD" w:rsidR="00631F8B" w:rsidRPr="00B20F02" w:rsidRDefault="00086C31" w:rsidP="00086C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</w:tr>
      <w:tr w:rsidR="00013F9E" w:rsidRPr="00B20F02" w14:paraId="152C8B3C" w14:textId="314F0E27" w:rsidTr="00006B52">
        <w:trPr>
          <w:cantSplit/>
        </w:trPr>
        <w:tc>
          <w:tcPr>
            <w:tcW w:w="3060" w:type="dxa"/>
            <w:shd w:val="clear" w:color="auto" w:fill="auto"/>
          </w:tcPr>
          <w:p w14:paraId="511CFD3A" w14:textId="77777777" w:rsidR="00BA1A4A" w:rsidRPr="00B20F02" w:rsidRDefault="00BA1A4A" w:rsidP="00BA1A4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2" w:type="dxa"/>
            <w:shd w:val="clear" w:color="auto" w:fill="auto"/>
          </w:tcPr>
          <w:p w14:paraId="602B71E2" w14:textId="77777777" w:rsidR="00BA1A4A" w:rsidRPr="00B20F02" w:rsidRDefault="00BA1A4A" w:rsidP="00BA1A4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CE6CE" w14:textId="727663B3" w:rsidR="00BA1A4A" w:rsidRPr="00B20F02" w:rsidRDefault="004430EB" w:rsidP="00EA38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347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2EF68C4" w14:textId="77777777" w:rsidR="00BA1A4A" w:rsidRPr="00B20F02" w:rsidRDefault="00BA1A4A" w:rsidP="00EA38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311D3" w14:textId="5A41D9C5" w:rsidR="00BA1A4A" w:rsidRPr="00B20F02" w:rsidRDefault="004430EB" w:rsidP="00EA389E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38A06BD" w14:textId="77777777" w:rsidR="00BA1A4A" w:rsidRPr="00B20F02" w:rsidRDefault="00BA1A4A" w:rsidP="00EA389E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19AECEA5" w14:textId="3191F38D" w:rsidR="00BA1A4A" w:rsidRPr="00B20F02" w:rsidRDefault="00224730" w:rsidP="00EA389E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1FB7B3" w14:textId="368EA724" w:rsidR="00BA1A4A" w:rsidRPr="00B20F02" w:rsidRDefault="00BA1A4A" w:rsidP="00EA38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72504" w14:textId="1C937E24" w:rsidR="00BA1A4A" w:rsidRPr="00B20F02" w:rsidRDefault="00631F8B" w:rsidP="00EA38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B4063C" w14:textId="77777777" w:rsidR="00BA1A4A" w:rsidRPr="00B20F02" w:rsidRDefault="00BA1A4A" w:rsidP="00EA38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00856" w14:textId="78D6866F" w:rsidR="00BA1A4A" w:rsidRPr="00B20F02" w:rsidRDefault="00631F8B" w:rsidP="00EA389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556CBD8" w14:textId="77777777" w:rsidR="00BA1A4A" w:rsidRPr="00B20F02" w:rsidRDefault="00BA1A4A" w:rsidP="00EA389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40DEBC05" w14:textId="3DBC31E8" w:rsidR="00BA1A4A" w:rsidRPr="00B20F02" w:rsidRDefault="00631F8B" w:rsidP="00EA389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13F9E" w:rsidRPr="00B20F02" w14:paraId="1FEAFC55" w14:textId="3BDFDB17" w:rsidTr="00006B52">
        <w:trPr>
          <w:cantSplit/>
        </w:trPr>
        <w:tc>
          <w:tcPr>
            <w:tcW w:w="3060" w:type="dxa"/>
            <w:shd w:val="clear" w:color="auto" w:fill="auto"/>
          </w:tcPr>
          <w:p w14:paraId="68E634EA" w14:textId="1E67E816" w:rsidR="00BA1A4A" w:rsidRPr="00B20F02" w:rsidRDefault="007A7E58" w:rsidP="00B97A8C">
            <w:pPr>
              <w:tabs>
                <w:tab w:val="right" w:pos="394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        </w:t>
            </w:r>
          </w:p>
        </w:tc>
        <w:tc>
          <w:tcPr>
            <w:tcW w:w="182" w:type="dxa"/>
            <w:shd w:val="clear" w:color="auto" w:fill="auto"/>
          </w:tcPr>
          <w:p w14:paraId="6288F715" w14:textId="77777777" w:rsidR="00BA1A4A" w:rsidRPr="00B20F02" w:rsidRDefault="00BA1A4A" w:rsidP="00BA1A4A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BC70E" w14:textId="63E4C3A5" w:rsidR="00BA1A4A" w:rsidRPr="00B20F02" w:rsidRDefault="000C58DB" w:rsidP="00EA38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690498B" w14:textId="77777777" w:rsidR="00BA1A4A" w:rsidRPr="00B20F02" w:rsidRDefault="00BA1A4A" w:rsidP="00EA38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20ABA" w14:textId="6862EF98" w:rsidR="00BA1A4A" w:rsidRPr="00B20F02" w:rsidRDefault="004430EB" w:rsidP="00EA389E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E5B274E" w14:textId="77777777" w:rsidR="00BA1A4A" w:rsidRPr="00B20F02" w:rsidRDefault="00BA1A4A" w:rsidP="00EA389E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3252E" w14:textId="5CE958CC" w:rsidR="00BA1A4A" w:rsidRPr="00B20F02" w:rsidRDefault="000C58DB" w:rsidP="00EA389E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424203" w14:textId="623A5D1E" w:rsidR="00BA1A4A" w:rsidRPr="00B20F02" w:rsidRDefault="00BA1A4A" w:rsidP="00EA38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B28A9" w14:textId="03534D72" w:rsidR="00BA1A4A" w:rsidRPr="00B20F02" w:rsidRDefault="000C58DB" w:rsidP="00EA3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839E62" w14:textId="77777777" w:rsidR="00BA1A4A" w:rsidRPr="00B20F02" w:rsidRDefault="00BA1A4A" w:rsidP="00EA389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FD7EA" w14:textId="6E51F0DD" w:rsidR="00BA1A4A" w:rsidRPr="00B20F02" w:rsidRDefault="00631F8B" w:rsidP="00EA389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A44EA19" w14:textId="77777777" w:rsidR="00BA1A4A" w:rsidRPr="00B20F02" w:rsidRDefault="00BA1A4A" w:rsidP="00EA389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4E1F1" w14:textId="718C2702" w:rsidR="00BA1A4A" w:rsidRPr="00B20F02" w:rsidRDefault="000C58DB" w:rsidP="00EA389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741</w:t>
            </w:r>
          </w:p>
        </w:tc>
      </w:tr>
      <w:tr w:rsidR="00224730" w:rsidRPr="00B20F02" w14:paraId="3A438036" w14:textId="77777777" w:rsidTr="00006B52">
        <w:trPr>
          <w:cantSplit/>
        </w:trPr>
        <w:tc>
          <w:tcPr>
            <w:tcW w:w="3060" w:type="dxa"/>
            <w:shd w:val="clear" w:color="auto" w:fill="auto"/>
          </w:tcPr>
          <w:p w14:paraId="63530C4B" w14:textId="1B158D6A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สัญญาแลกเปลี่ยนสกุลเงิน</w:t>
            </w:r>
          </w:p>
        </w:tc>
        <w:tc>
          <w:tcPr>
            <w:tcW w:w="182" w:type="dxa"/>
            <w:shd w:val="clear" w:color="auto" w:fill="auto"/>
          </w:tcPr>
          <w:p w14:paraId="040B8825" w14:textId="77777777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2A053" w14:textId="1FAA5789" w:rsidR="00224730" w:rsidRPr="00B20F02" w:rsidRDefault="00224730" w:rsidP="0022473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D7D626C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5B401" w14:textId="64ECE30E" w:rsidR="00224730" w:rsidRPr="00B20F02" w:rsidRDefault="00224730" w:rsidP="00C15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4D478459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4BAD1915" w14:textId="6ECF8A71" w:rsidR="00224730" w:rsidRPr="00B20F02" w:rsidRDefault="00224730" w:rsidP="00C15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A810CC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2C99379B" w14:textId="277A54D3" w:rsidR="00224730" w:rsidRPr="00B20F02" w:rsidDel="00A55235" w:rsidRDefault="00631F8B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796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F6F274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8C00801" w14:textId="3E39947E" w:rsidR="00224730" w:rsidRPr="00B20F02" w:rsidRDefault="00631F8B" w:rsidP="0048757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001395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6FFC39D4" w14:textId="0A7E551E" w:rsidR="00224730" w:rsidRPr="00B20F02" w:rsidDel="00A55235" w:rsidRDefault="00631F8B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796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24730" w:rsidRPr="00B20F02" w14:paraId="51E15635" w14:textId="77777777" w:rsidTr="00006B52">
        <w:trPr>
          <w:cantSplit/>
        </w:trPr>
        <w:tc>
          <w:tcPr>
            <w:tcW w:w="3060" w:type="dxa"/>
            <w:shd w:val="clear" w:color="auto" w:fill="auto"/>
          </w:tcPr>
          <w:p w14:paraId="5E978340" w14:textId="027409CA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82" w:type="dxa"/>
            <w:shd w:val="clear" w:color="auto" w:fill="auto"/>
          </w:tcPr>
          <w:p w14:paraId="7593186C" w14:textId="77777777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71CCFD6" w14:textId="27917D9B" w:rsidR="00224730" w:rsidRPr="00B20F02" w:rsidRDefault="00086C31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607B93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75E0E1A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4FA841" w14:textId="6731617B" w:rsidR="00224730" w:rsidRPr="00B20F02" w:rsidRDefault="003D1392" w:rsidP="003D1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20F690EB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2E224FE7" w14:textId="6763256F" w:rsidR="00224730" w:rsidRPr="00B20F02" w:rsidRDefault="00086C31" w:rsidP="003D13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07B93" w:rsidRPr="00B20F02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602429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4583188" w14:textId="58BDFBA1" w:rsidR="00224730" w:rsidRPr="00B20F02" w:rsidDel="00A55235" w:rsidRDefault="00086C31" w:rsidP="0022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07B93" w:rsidRPr="00B20F02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70F2F7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625CF49" w14:textId="6C7BDC66" w:rsidR="00224730" w:rsidRPr="00B20F02" w:rsidRDefault="00631F8B" w:rsidP="0048757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38E1064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vAlign w:val="bottom"/>
          </w:tcPr>
          <w:p w14:paraId="1C17A353" w14:textId="6966042D" w:rsidR="00224730" w:rsidRPr="00B20F02" w:rsidDel="00A55235" w:rsidRDefault="00086C31" w:rsidP="00631F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607B93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</w:tr>
      <w:tr w:rsidR="00224730" w:rsidRPr="00B20F02" w14:paraId="57124956" w14:textId="77777777" w:rsidTr="00006B52">
        <w:trPr>
          <w:cantSplit/>
        </w:trPr>
        <w:tc>
          <w:tcPr>
            <w:tcW w:w="3060" w:type="dxa"/>
            <w:shd w:val="clear" w:color="auto" w:fill="auto"/>
          </w:tcPr>
          <w:p w14:paraId="39E1C8A6" w14:textId="5F89F2C8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82" w:type="dxa"/>
            <w:shd w:val="clear" w:color="auto" w:fill="auto"/>
          </w:tcPr>
          <w:p w14:paraId="25DB576E" w14:textId="77777777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5E99B" w14:textId="66CF08B1" w:rsidR="00224730" w:rsidRPr="00B20F02" w:rsidRDefault="00086C31" w:rsidP="00086C3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FCFC68F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14154" w14:textId="7AEB3877" w:rsidR="00224730" w:rsidRPr="00B20F02" w:rsidRDefault="00086C31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607B93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8340423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2E8F9DA4" w14:textId="28EA7828" w:rsidR="00224730" w:rsidRPr="00B20F02" w:rsidRDefault="00086C31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607B93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9F57C5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39F70D70" w14:textId="340FB99A" w:rsidR="00224730" w:rsidRPr="00B20F02" w:rsidDel="00A55235" w:rsidRDefault="00631F8B" w:rsidP="005B714B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CB589A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51300C1" w14:textId="66C32944" w:rsidR="00224730" w:rsidRPr="00B20F02" w:rsidRDefault="00631F8B" w:rsidP="0048757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10F322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264C457B" w14:textId="16C3C173" w:rsidR="00224730" w:rsidRPr="00B20F02" w:rsidDel="00A55235" w:rsidRDefault="00631F8B" w:rsidP="0048757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24730" w:rsidRPr="00B20F02" w14:paraId="1EB4CDFA" w14:textId="77777777" w:rsidTr="00006B52">
        <w:trPr>
          <w:cantSplit/>
        </w:trPr>
        <w:tc>
          <w:tcPr>
            <w:tcW w:w="3060" w:type="dxa"/>
            <w:shd w:val="clear" w:color="auto" w:fill="auto"/>
          </w:tcPr>
          <w:p w14:paraId="68461519" w14:textId="491134BF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82" w:type="dxa"/>
            <w:shd w:val="clear" w:color="auto" w:fill="auto"/>
          </w:tcPr>
          <w:p w14:paraId="63A45AD0" w14:textId="77777777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3CCBA2" w14:textId="08B1D387" w:rsidR="00224730" w:rsidRPr="00B20F02" w:rsidRDefault="00086C31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</w:t>
            </w:r>
            <w:r w:rsidR="00607B9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E5CD92C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4463A" w14:textId="583297AE" w:rsidR="00224730" w:rsidRPr="00B20F02" w:rsidRDefault="00086C31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607B9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E06DF5C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3A06B" w14:textId="492A3712" w:rsidR="00224730" w:rsidRPr="00B20F02" w:rsidRDefault="000C58DB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86C31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07B9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1DF41A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2A4B02" w14:textId="5AC7E6BB" w:rsidR="00224730" w:rsidRPr="00B20F02" w:rsidDel="00A55235" w:rsidRDefault="00086C31" w:rsidP="0022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607B9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8C6318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C2619D" w14:textId="1328B578" w:rsidR="00224730" w:rsidRPr="00B20F02" w:rsidRDefault="00086C31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F27B254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128BD" w14:textId="010FC8E6" w:rsidR="00224730" w:rsidRPr="00B20F02" w:rsidDel="00A55235" w:rsidRDefault="00086C31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  <w:r w:rsidR="00607B93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224730" w:rsidRPr="00B20F02" w14:paraId="41E2BCC8" w14:textId="77777777" w:rsidTr="00006B52">
        <w:trPr>
          <w:cantSplit/>
        </w:trPr>
        <w:tc>
          <w:tcPr>
            <w:tcW w:w="3060" w:type="dxa"/>
            <w:shd w:val="clear" w:color="auto" w:fill="auto"/>
          </w:tcPr>
          <w:p w14:paraId="35C438D0" w14:textId="77777777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43C45FCD" w14:textId="77777777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9C05F3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F9D2A3E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6A8D1A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B3EC98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vAlign w:val="bottom"/>
          </w:tcPr>
          <w:p w14:paraId="7E886E5D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FEDC3F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543D79" w14:textId="77777777" w:rsidR="00224730" w:rsidRPr="00B20F02" w:rsidDel="00A55235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C7039B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E21113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CB5CF7C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  <w:vAlign w:val="bottom"/>
          </w:tcPr>
          <w:p w14:paraId="35E589C3" w14:textId="77777777" w:rsidR="00224730" w:rsidRPr="00B20F02" w:rsidDel="00A55235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24730" w:rsidRPr="00B20F02" w14:paraId="0F0CE19E" w14:textId="77777777" w:rsidTr="00006B52">
        <w:trPr>
          <w:cantSplit/>
        </w:trPr>
        <w:tc>
          <w:tcPr>
            <w:tcW w:w="3060" w:type="dxa"/>
            <w:shd w:val="clear" w:color="auto" w:fill="auto"/>
          </w:tcPr>
          <w:p w14:paraId="77D061D0" w14:textId="21A81901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2" w:type="dxa"/>
            <w:shd w:val="clear" w:color="auto" w:fill="auto"/>
          </w:tcPr>
          <w:p w14:paraId="10457189" w14:textId="77777777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532149BE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F16E7F9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CE0F26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82820E3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76827682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095576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F2049A3" w14:textId="77777777" w:rsidR="00224730" w:rsidRPr="00B20F02" w:rsidDel="00A55235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B5CDC8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A423C8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CFD9D5A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vAlign w:val="bottom"/>
          </w:tcPr>
          <w:p w14:paraId="188A5C8A" w14:textId="77777777" w:rsidR="00224730" w:rsidRPr="00B20F02" w:rsidDel="00A55235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24730" w:rsidRPr="00B20F02" w14:paraId="347FA8C3" w14:textId="77777777" w:rsidTr="00006B52">
        <w:trPr>
          <w:cantSplit/>
        </w:trPr>
        <w:tc>
          <w:tcPr>
            <w:tcW w:w="3060" w:type="dxa"/>
            <w:shd w:val="clear" w:color="auto" w:fill="auto"/>
          </w:tcPr>
          <w:p w14:paraId="54CDB241" w14:textId="714478A5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2" w:type="dxa"/>
            <w:shd w:val="clear" w:color="auto" w:fill="auto"/>
          </w:tcPr>
          <w:p w14:paraId="723C48F1" w14:textId="77777777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DC743E2" w14:textId="0B654DD6" w:rsidR="00224730" w:rsidRPr="00B20F02" w:rsidRDefault="000C58DB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083F22B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EE36E2" w14:textId="0A5E07A7" w:rsidR="00224730" w:rsidRPr="00B20F02" w:rsidRDefault="000C58DB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180" w:type="dxa"/>
          </w:tcPr>
          <w:p w14:paraId="5DBC5F15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1E988072" w14:textId="5B7DD5CC" w:rsidR="00224730" w:rsidRPr="00B20F02" w:rsidRDefault="000C58DB" w:rsidP="0022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846AC2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02006A0C" w14:textId="712FE466" w:rsidR="00224730" w:rsidRPr="005B714B" w:rsidDel="00A55235" w:rsidRDefault="00224730" w:rsidP="005B714B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714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F11278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F5E63B6" w14:textId="7A30209A" w:rsidR="00224730" w:rsidRPr="00B20F02" w:rsidRDefault="00224730" w:rsidP="0022473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323E6A1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</w:tcPr>
          <w:p w14:paraId="03537A18" w14:textId="2B5DB2A8" w:rsidR="00224730" w:rsidRPr="00B20F02" w:rsidDel="00A55235" w:rsidRDefault="00224730" w:rsidP="0048757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    -</w:t>
            </w:r>
          </w:p>
        </w:tc>
      </w:tr>
      <w:tr w:rsidR="00224730" w:rsidRPr="00B20F02" w14:paraId="1A38B06F" w14:textId="77777777" w:rsidTr="00006B52">
        <w:trPr>
          <w:cantSplit/>
        </w:trPr>
        <w:tc>
          <w:tcPr>
            <w:tcW w:w="3060" w:type="dxa"/>
            <w:shd w:val="clear" w:color="auto" w:fill="auto"/>
          </w:tcPr>
          <w:p w14:paraId="694277BA" w14:textId="3BA8371D" w:rsidR="00224730" w:rsidRPr="00B20F02" w:rsidRDefault="00224730" w:rsidP="0023571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เงินให้กู้ยืมระยะยาว </w:t>
            </w:r>
          </w:p>
        </w:tc>
        <w:tc>
          <w:tcPr>
            <w:tcW w:w="182" w:type="dxa"/>
            <w:shd w:val="clear" w:color="auto" w:fill="auto"/>
          </w:tcPr>
          <w:p w14:paraId="35F8021F" w14:textId="77777777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06763A27" w14:textId="449BA51B" w:rsidR="00224730" w:rsidRPr="00B20F02" w:rsidRDefault="00224730" w:rsidP="0022473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0A1AA50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0F5EC2" w14:textId="2219E0FD" w:rsidR="00224730" w:rsidRPr="00B20F02" w:rsidRDefault="00224730" w:rsidP="0022473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9B30BF3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74DE358D" w14:textId="55D91E21" w:rsidR="00224730" w:rsidRPr="00B20F02" w:rsidRDefault="00224730" w:rsidP="0022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B95EFB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17D874B" w14:textId="306B8ECD" w:rsidR="00224730" w:rsidRPr="00B20F02" w:rsidRDefault="000C58DB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BC265C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818504A" w14:textId="7ADDA5C5" w:rsidR="00224730" w:rsidRPr="00B20F02" w:rsidRDefault="00224730" w:rsidP="0022473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7CD21EA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</w:tcPr>
          <w:p w14:paraId="739AF1BC" w14:textId="4C18A251" w:rsidR="00224730" w:rsidRPr="00B20F02" w:rsidRDefault="000C58DB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712</w:t>
            </w:r>
          </w:p>
        </w:tc>
      </w:tr>
      <w:tr w:rsidR="00224730" w:rsidRPr="00B20F02" w14:paraId="50F3C9BA" w14:textId="77777777" w:rsidTr="00006B52">
        <w:trPr>
          <w:cantSplit/>
        </w:trPr>
        <w:tc>
          <w:tcPr>
            <w:tcW w:w="3060" w:type="dxa"/>
            <w:shd w:val="clear" w:color="auto" w:fill="auto"/>
          </w:tcPr>
          <w:p w14:paraId="53550173" w14:textId="7DF8FE8A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2" w:type="dxa"/>
            <w:shd w:val="clear" w:color="auto" w:fill="auto"/>
          </w:tcPr>
          <w:p w14:paraId="7F256F17" w14:textId="77777777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3CF26" w14:textId="5118A623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ACEC025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E0F07" w14:textId="1C90AAC2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883533D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1D20E1" w14:textId="79C27F39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8329C8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E6D9E2" w14:textId="17756372" w:rsidR="00224730" w:rsidRPr="00B20F02" w:rsidDel="00A55235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41B972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43E7A" w14:textId="75B179EE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48DB618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FA682" w14:textId="5018EE81" w:rsidR="00224730" w:rsidRPr="00B20F02" w:rsidDel="00A55235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24730" w:rsidRPr="00B20F02" w14:paraId="6733D4EC" w14:textId="77777777" w:rsidTr="00006B52">
        <w:trPr>
          <w:cantSplit/>
        </w:trPr>
        <w:tc>
          <w:tcPr>
            <w:tcW w:w="3060" w:type="dxa"/>
            <w:shd w:val="clear" w:color="auto" w:fill="auto"/>
          </w:tcPr>
          <w:p w14:paraId="111700C4" w14:textId="0D644AC1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        </w:t>
            </w:r>
          </w:p>
        </w:tc>
        <w:tc>
          <w:tcPr>
            <w:tcW w:w="182" w:type="dxa"/>
            <w:shd w:val="clear" w:color="auto" w:fill="auto"/>
          </w:tcPr>
          <w:p w14:paraId="3A850C76" w14:textId="77777777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3BD99F" w14:textId="69FDE724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618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C185892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0A882B" w14:textId="76C0F0D4" w:rsidR="00224730" w:rsidRPr="00B20F02" w:rsidRDefault="000C58DB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816BD20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6256DC" w14:textId="218741FD" w:rsidR="00224730" w:rsidRPr="00B20F02" w:rsidRDefault="00224730" w:rsidP="0022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AAEE6A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895711" w14:textId="2D3CF346" w:rsidR="00224730" w:rsidRPr="00B20F02" w:rsidDel="00A55235" w:rsidRDefault="000C58DB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DDD2B6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9580D" w14:textId="39507F2A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FE3AC95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60C35F" w14:textId="755A7132" w:rsidR="00224730" w:rsidRPr="00B20F02" w:rsidDel="00A55235" w:rsidRDefault="000C58DB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578</w:t>
            </w:r>
          </w:p>
        </w:tc>
      </w:tr>
      <w:tr w:rsidR="00224730" w:rsidRPr="00B20F02" w14:paraId="0B38F2AE" w14:textId="77777777" w:rsidTr="00006B52">
        <w:trPr>
          <w:cantSplit/>
          <w:trHeight w:val="418"/>
        </w:trPr>
        <w:tc>
          <w:tcPr>
            <w:tcW w:w="3060" w:type="dxa"/>
            <w:shd w:val="clear" w:color="auto" w:fill="auto"/>
          </w:tcPr>
          <w:p w14:paraId="28E01A43" w14:textId="529608C4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สัญญาแลกเปลี่ยนสกุลเงิน</w:t>
            </w:r>
          </w:p>
        </w:tc>
        <w:tc>
          <w:tcPr>
            <w:tcW w:w="182" w:type="dxa"/>
            <w:shd w:val="clear" w:color="auto" w:fill="auto"/>
          </w:tcPr>
          <w:p w14:paraId="385C3B48" w14:textId="77777777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55B02D0" w14:textId="4E0104A8" w:rsidR="00224730" w:rsidRPr="00B20F02" w:rsidRDefault="00224730" w:rsidP="0022473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F87AE3E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3461B5" w14:textId="15B1450F" w:rsidR="00224730" w:rsidRPr="00B20F02" w:rsidRDefault="00224730" w:rsidP="0022473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9526C9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FDB22E" w14:textId="0DF4A6E1" w:rsidR="00224730" w:rsidRPr="00B20F02" w:rsidRDefault="00224730" w:rsidP="0022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A95B4B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2A1FF1C9" w14:textId="1D085CAB" w:rsidR="00224730" w:rsidRPr="00B20F02" w:rsidDel="00A55235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8B85EF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19DFA77" w14:textId="0B1C16E0" w:rsidR="00224730" w:rsidRPr="00B20F02" w:rsidRDefault="00224730" w:rsidP="0022473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49E7C80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</w:tcPr>
          <w:p w14:paraId="3F1B091A" w14:textId="43850643" w:rsidR="00224730" w:rsidRPr="00B20F02" w:rsidDel="00A55235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24730" w:rsidRPr="00B20F02" w14:paraId="073BB640" w14:textId="77777777" w:rsidTr="00006B52">
        <w:trPr>
          <w:cantSplit/>
          <w:trHeight w:val="418"/>
        </w:trPr>
        <w:tc>
          <w:tcPr>
            <w:tcW w:w="3060" w:type="dxa"/>
            <w:shd w:val="clear" w:color="auto" w:fill="auto"/>
          </w:tcPr>
          <w:p w14:paraId="306CF31C" w14:textId="60DB2F0D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82" w:type="dxa"/>
            <w:shd w:val="clear" w:color="auto" w:fill="auto"/>
          </w:tcPr>
          <w:p w14:paraId="5EB74DEA" w14:textId="77777777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34F48E" w14:textId="309CF5C4" w:rsidR="00224730" w:rsidRPr="00B20F02" w:rsidRDefault="000C58DB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F96D0AA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CFE4E0" w14:textId="20C2419A" w:rsidR="00224730" w:rsidRPr="00B20F02" w:rsidRDefault="00224730" w:rsidP="0022473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8C140F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nil"/>
              <w:left w:val="nil"/>
              <w:right w:val="nil"/>
            </w:tcBorders>
            <w:vAlign w:val="bottom"/>
          </w:tcPr>
          <w:p w14:paraId="21EA3D25" w14:textId="14DEAAD6" w:rsidR="00224730" w:rsidRPr="00B20F02" w:rsidRDefault="000C58DB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388909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EDFAE2" w14:textId="097BCB6E" w:rsidR="00224730" w:rsidRPr="00B20F02" w:rsidRDefault="000C58DB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BE770E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EA54D0" w14:textId="3885CDCF" w:rsidR="00224730" w:rsidRPr="00B20F02" w:rsidRDefault="00224730" w:rsidP="0022473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EC48BCD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153401F4" w14:textId="0935E4E6" w:rsidR="00224730" w:rsidRPr="00B20F02" w:rsidRDefault="000C58DB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</w:t>
            </w:r>
          </w:p>
        </w:tc>
      </w:tr>
      <w:tr w:rsidR="00224730" w:rsidRPr="00B20F02" w14:paraId="49C8DF74" w14:textId="77777777" w:rsidTr="00006B52">
        <w:trPr>
          <w:cantSplit/>
          <w:trHeight w:val="418"/>
        </w:trPr>
        <w:tc>
          <w:tcPr>
            <w:tcW w:w="3060" w:type="dxa"/>
            <w:shd w:val="clear" w:color="auto" w:fill="auto"/>
          </w:tcPr>
          <w:p w14:paraId="1EFF6C9A" w14:textId="14EAF711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82" w:type="dxa"/>
            <w:shd w:val="clear" w:color="auto" w:fill="auto"/>
          </w:tcPr>
          <w:p w14:paraId="47F61A80" w14:textId="77777777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37013" w14:textId="3E181FCA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194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CCF5EFF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7C2B29" w14:textId="3BAA23FE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890AB86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10EF2D" w14:textId="1A9E79F2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275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B44D5F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8D594" w14:textId="4BBBEDDD" w:rsidR="00224730" w:rsidRPr="005B714B" w:rsidDel="00A55235" w:rsidRDefault="00224730" w:rsidP="005B714B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714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F69093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154805" w14:textId="5762500B" w:rsidR="00224730" w:rsidRPr="00B20F02" w:rsidRDefault="00224730" w:rsidP="0022473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778C1E1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</w:tcPr>
          <w:p w14:paraId="1EB2BB51" w14:textId="78972A62" w:rsidR="00224730" w:rsidRPr="00B20F02" w:rsidDel="00A55235" w:rsidRDefault="00224730" w:rsidP="0022473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    -</w:t>
            </w:r>
          </w:p>
        </w:tc>
      </w:tr>
      <w:tr w:rsidR="00224730" w:rsidRPr="00B20F02" w14:paraId="50BD8C00" w14:textId="77777777" w:rsidTr="00006B52">
        <w:trPr>
          <w:cantSplit/>
        </w:trPr>
        <w:tc>
          <w:tcPr>
            <w:tcW w:w="3060" w:type="dxa"/>
            <w:shd w:val="clear" w:color="auto" w:fill="auto"/>
          </w:tcPr>
          <w:p w14:paraId="5B44671E" w14:textId="2A36DCD3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82" w:type="dxa"/>
            <w:shd w:val="clear" w:color="auto" w:fill="auto"/>
          </w:tcPr>
          <w:p w14:paraId="6A34C4A2" w14:textId="77777777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6879C9" w14:textId="2F5D6DE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995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414BBF6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B78B9" w14:textId="6EB5F9F6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DD33F6D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3519EE" w14:textId="03E5B42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069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309780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30F3BF" w14:textId="64B4C248" w:rsidR="00224730" w:rsidRPr="00B20F02" w:rsidDel="00A55235" w:rsidRDefault="000C58DB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03D61B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399D0D" w14:textId="199C6B08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74AF45B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8D31D4" w14:textId="2CFD7153" w:rsidR="00224730" w:rsidRPr="00B20F02" w:rsidDel="00A55235" w:rsidRDefault="000C58DB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636</w:t>
            </w:r>
          </w:p>
        </w:tc>
      </w:tr>
      <w:tr w:rsidR="00224730" w:rsidRPr="00B20F02" w14:paraId="232E0294" w14:textId="77777777" w:rsidTr="00006B52">
        <w:trPr>
          <w:cantSplit/>
        </w:trPr>
        <w:tc>
          <w:tcPr>
            <w:tcW w:w="3060" w:type="dxa"/>
            <w:shd w:val="clear" w:color="auto" w:fill="auto"/>
          </w:tcPr>
          <w:p w14:paraId="76B3953A" w14:textId="77777777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6270C0BD" w14:textId="77777777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1A9EF771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F87694A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DF2169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31197B4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64F5B712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7D0FD8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5D5B74B" w14:textId="77777777" w:rsidR="00224730" w:rsidRPr="00B20F02" w:rsidDel="00A55235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E5B2AE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048F8E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7042C55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vAlign w:val="bottom"/>
          </w:tcPr>
          <w:p w14:paraId="46256204" w14:textId="77777777" w:rsidR="00224730" w:rsidRPr="00B20F02" w:rsidDel="00A55235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72130" w:rsidRPr="00B20F02" w14:paraId="66973A40" w14:textId="77777777" w:rsidTr="00006B52">
        <w:trPr>
          <w:cantSplit/>
        </w:trPr>
        <w:tc>
          <w:tcPr>
            <w:tcW w:w="3060" w:type="dxa"/>
            <w:shd w:val="clear" w:color="auto" w:fill="auto"/>
          </w:tcPr>
          <w:p w14:paraId="5EF1F933" w14:textId="77777777" w:rsidR="00E72130" w:rsidRPr="00B20F02" w:rsidRDefault="00E72130" w:rsidP="00224730">
            <w:pPr>
              <w:tabs>
                <w:tab w:val="right" w:pos="394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03F20700" w14:textId="77777777" w:rsidR="00E72130" w:rsidRPr="00B20F02" w:rsidRDefault="00E72130" w:rsidP="00224730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7034CEF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4AB6708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9C81A3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5261AFC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01E62E69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8F2518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C8EF757" w14:textId="77777777" w:rsidR="00E72130" w:rsidRPr="00B20F02" w:rsidDel="00A55235" w:rsidRDefault="00E721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B3AB7B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C676A8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EC2F739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vAlign w:val="bottom"/>
          </w:tcPr>
          <w:p w14:paraId="18935100" w14:textId="77777777" w:rsidR="00E72130" w:rsidRPr="00B20F02" w:rsidDel="00A55235" w:rsidRDefault="00E721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72130" w:rsidRPr="00B20F02" w14:paraId="756F7165" w14:textId="77777777" w:rsidTr="00006B52">
        <w:trPr>
          <w:cantSplit/>
        </w:trPr>
        <w:tc>
          <w:tcPr>
            <w:tcW w:w="3060" w:type="dxa"/>
            <w:shd w:val="clear" w:color="auto" w:fill="auto"/>
          </w:tcPr>
          <w:p w14:paraId="2D8790D0" w14:textId="77777777" w:rsidR="00E72130" w:rsidRPr="00B20F02" w:rsidRDefault="00E72130" w:rsidP="00224730">
            <w:pPr>
              <w:tabs>
                <w:tab w:val="right" w:pos="394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44CB478A" w14:textId="77777777" w:rsidR="00E72130" w:rsidRPr="00B20F02" w:rsidRDefault="00E72130" w:rsidP="00224730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5845A04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17E1FFA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9D6919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7D5D586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416D5B22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4DFEF2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A3A4A5B" w14:textId="77777777" w:rsidR="00E72130" w:rsidRPr="00B20F02" w:rsidDel="00A55235" w:rsidRDefault="00E721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4340A0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13237A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D44C1A1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vAlign w:val="bottom"/>
          </w:tcPr>
          <w:p w14:paraId="31C5342D" w14:textId="77777777" w:rsidR="00E72130" w:rsidRPr="00B20F02" w:rsidDel="00A55235" w:rsidRDefault="00E721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07B93" w:rsidRPr="00B20F02" w14:paraId="5E31EBA9" w14:textId="77777777" w:rsidTr="00006B52">
        <w:trPr>
          <w:cantSplit/>
        </w:trPr>
        <w:tc>
          <w:tcPr>
            <w:tcW w:w="3060" w:type="dxa"/>
            <w:shd w:val="clear" w:color="auto" w:fill="auto"/>
          </w:tcPr>
          <w:p w14:paraId="18F235A4" w14:textId="77777777" w:rsidR="00607B93" w:rsidRPr="00B20F02" w:rsidRDefault="00607B93" w:rsidP="00224730">
            <w:pPr>
              <w:tabs>
                <w:tab w:val="right" w:pos="394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1F009BB0" w14:textId="77777777" w:rsidR="00607B93" w:rsidRPr="00B20F02" w:rsidRDefault="00607B93" w:rsidP="00224730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56170DF" w14:textId="77777777" w:rsidR="00607B93" w:rsidRPr="00B20F02" w:rsidRDefault="00607B93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6341538" w14:textId="77777777" w:rsidR="00607B93" w:rsidRPr="00B20F02" w:rsidRDefault="00607B93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1EE914" w14:textId="77777777" w:rsidR="00607B93" w:rsidRPr="00B20F02" w:rsidRDefault="00607B93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7E04EAD" w14:textId="77777777" w:rsidR="00607B93" w:rsidRPr="00B20F02" w:rsidRDefault="00607B93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03371559" w14:textId="77777777" w:rsidR="00607B93" w:rsidRPr="00B20F02" w:rsidRDefault="00607B93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3AAA48" w14:textId="77777777" w:rsidR="00607B93" w:rsidRPr="00B20F02" w:rsidRDefault="00607B93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CA379C8" w14:textId="77777777" w:rsidR="00607B93" w:rsidRPr="00B20F02" w:rsidDel="00A55235" w:rsidRDefault="00607B93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83AE2C" w14:textId="77777777" w:rsidR="00607B93" w:rsidRPr="00B20F02" w:rsidRDefault="00607B93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BD9085" w14:textId="77777777" w:rsidR="00607B93" w:rsidRPr="00B20F02" w:rsidRDefault="00607B93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75E238C" w14:textId="77777777" w:rsidR="00607B93" w:rsidRPr="00B20F02" w:rsidRDefault="00607B93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vAlign w:val="bottom"/>
          </w:tcPr>
          <w:p w14:paraId="4186748C" w14:textId="77777777" w:rsidR="00607B93" w:rsidRPr="00B20F02" w:rsidDel="00A55235" w:rsidRDefault="00607B93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07B93" w:rsidRPr="00B20F02" w14:paraId="6E14CEF2" w14:textId="77777777" w:rsidTr="00006B52">
        <w:trPr>
          <w:cantSplit/>
        </w:trPr>
        <w:tc>
          <w:tcPr>
            <w:tcW w:w="3060" w:type="dxa"/>
            <w:shd w:val="clear" w:color="auto" w:fill="auto"/>
          </w:tcPr>
          <w:p w14:paraId="266DA0B0" w14:textId="77777777" w:rsidR="00607B93" w:rsidRPr="00B20F02" w:rsidRDefault="00607B93" w:rsidP="00224730">
            <w:pPr>
              <w:tabs>
                <w:tab w:val="right" w:pos="394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56BA4086" w14:textId="77777777" w:rsidR="00607B93" w:rsidRPr="00B20F02" w:rsidRDefault="00607B93" w:rsidP="00224730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24A448C" w14:textId="77777777" w:rsidR="00607B93" w:rsidRPr="00B20F02" w:rsidRDefault="00607B93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6348FF8" w14:textId="77777777" w:rsidR="00607B93" w:rsidRPr="00B20F02" w:rsidRDefault="00607B93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83E028" w14:textId="77777777" w:rsidR="00607B93" w:rsidRPr="00B20F02" w:rsidRDefault="00607B93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33B27CF" w14:textId="77777777" w:rsidR="00607B93" w:rsidRPr="00B20F02" w:rsidRDefault="00607B93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3F7322C4" w14:textId="77777777" w:rsidR="00607B93" w:rsidRPr="00B20F02" w:rsidRDefault="00607B93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0988B4" w14:textId="77777777" w:rsidR="00607B93" w:rsidRPr="00B20F02" w:rsidRDefault="00607B93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BCE3083" w14:textId="77777777" w:rsidR="00607B93" w:rsidRPr="00B20F02" w:rsidDel="00A55235" w:rsidRDefault="00607B93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280A99" w14:textId="77777777" w:rsidR="00607B93" w:rsidRPr="00B20F02" w:rsidRDefault="00607B93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2B76E8" w14:textId="77777777" w:rsidR="00607B93" w:rsidRPr="00B20F02" w:rsidRDefault="00607B93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D7D8EA1" w14:textId="77777777" w:rsidR="00607B93" w:rsidRPr="00B20F02" w:rsidRDefault="00607B93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vAlign w:val="bottom"/>
          </w:tcPr>
          <w:p w14:paraId="64D58323" w14:textId="77777777" w:rsidR="00607B93" w:rsidRPr="00B20F02" w:rsidDel="00A55235" w:rsidRDefault="00607B93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72130" w:rsidRPr="00B20F02" w14:paraId="3E93450F" w14:textId="77777777" w:rsidTr="00006B52">
        <w:trPr>
          <w:cantSplit/>
        </w:trPr>
        <w:tc>
          <w:tcPr>
            <w:tcW w:w="3060" w:type="dxa"/>
            <w:shd w:val="clear" w:color="auto" w:fill="auto"/>
          </w:tcPr>
          <w:p w14:paraId="1324ADB6" w14:textId="77777777" w:rsidR="00E72130" w:rsidRPr="00B20F02" w:rsidRDefault="00E72130" w:rsidP="00224730">
            <w:pPr>
              <w:tabs>
                <w:tab w:val="right" w:pos="394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0128CF86" w14:textId="77777777" w:rsidR="00E72130" w:rsidRPr="00B20F02" w:rsidRDefault="00E72130" w:rsidP="00224730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15AE0832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07D28B3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8F4BC1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05A22D9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2CF7C2DD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FB5E92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167C90D" w14:textId="77777777" w:rsidR="00E72130" w:rsidRPr="00B20F02" w:rsidDel="00A55235" w:rsidRDefault="00E721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98D289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D1B14E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18BC785" w14:textId="77777777" w:rsidR="00E72130" w:rsidRPr="00B20F02" w:rsidRDefault="00E721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vAlign w:val="bottom"/>
          </w:tcPr>
          <w:p w14:paraId="3A71E60D" w14:textId="77777777" w:rsidR="00E72130" w:rsidRPr="00B20F02" w:rsidDel="00A55235" w:rsidRDefault="00E721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24730" w:rsidRPr="00B20F02" w14:paraId="36983B60" w14:textId="08BC9333" w:rsidTr="00006B52">
        <w:trPr>
          <w:cantSplit/>
        </w:trPr>
        <w:tc>
          <w:tcPr>
            <w:tcW w:w="3060" w:type="dxa"/>
            <w:shd w:val="clear" w:color="auto" w:fill="auto"/>
          </w:tcPr>
          <w:p w14:paraId="14DF17EE" w14:textId="709237BD" w:rsidR="00224730" w:rsidRPr="00B20F02" w:rsidRDefault="00224730" w:rsidP="0022473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2" w:type="dxa"/>
            <w:shd w:val="clear" w:color="auto" w:fill="auto"/>
          </w:tcPr>
          <w:p w14:paraId="4DA5D123" w14:textId="77777777" w:rsidR="00224730" w:rsidRPr="00B20F02" w:rsidRDefault="00224730" w:rsidP="0022473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6D551716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4638BFE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FE89C8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7625135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</w:tcPr>
          <w:p w14:paraId="466C9A3D" w14:textId="09FFDA31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F896E6" w14:textId="1D865B63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FC1B5D7" w14:textId="77777777" w:rsidR="00224730" w:rsidRPr="00B20F02" w:rsidRDefault="00224730" w:rsidP="0022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69F376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CADE788" w14:textId="77777777" w:rsidR="00224730" w:rsidRPr="00B20F02" w:rsidRDefault="00224730" w:rsidP="0022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327D99" w14:textId="77777777" w:rsidR="00224730" w:rsidRPr="00B20F02" w:rsidRDefault="00224730" w:rsidP="0022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4567CB4B" w14:textId="77777777" w:rsidR="00224730" w:rsidRPr="00B20F02" w:rsidRDefault="00224730" w:rsidP="0022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4730" w:rsidRPr="00B20F02" w14:paraId="3CBD3765" w14:textId="77777777" w:rsidTr="00006B52">
        <w:trPr>
          <w:cantSplit/>
        </w:trPr>
        <w:tc>
          <w:tcPr>
            <w:tcW w:w="3060" w:type="dxa"/>
            <w:shd w:val="clear" w:color="auto" w:fill="auto"/>
          </w:tcPr>
          <w:p w14:paraId="4ACAC786" w14:textId="0AF17143" w:rsidR="00224730" w:rsidRPr="00B20F02" w:rsidDel="00FE34AC" w:rsidRDefault="00224730" w:rsidP="0022473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2" w:type="dxa"/>
            <w:shd w:val="clear" w:color="auto" w:fill="auto"/>
          </w:tcPr>
          <w:p w14:paraId="60552FDA" w14:textId="77777777" w:rsidR="00224730" w:rsidRPr="00B20F02" w:rsidRDefault="00224730" w:rsidP="0022473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F19A5AC" w14:textId="22B11F64" w:rsidR="00224730" w:rsidRPr="00B20F02" w:rsidRDefault="000C58DB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</w:p>
        </w:tc>
        <w:tc>
          <w:tcPr>
            <w:tcW w:w="182" w:type="dxa"/>
            <w:shd w:val="clear" w:color="auto" w:fill="auto"/>
          </w:tcPr>
          <w:p w14:paraId="55F58B67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F1D90A" w14:textId="6DDAD2C5" w:rsidR="00224730" w:rsidRPr="00B20F02" w:rsidRDefault="000C58DB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180" w:type="dxa"/>
          </w:tcPr>
          <w:p w14:paraId="242040AE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</w:tcPr>
          <w:p w14:paraId="045E2A35" w14:textId="35CBF09B" w:rsidR="00224730" w:rsidRPr="00B20F02" w:rsidRDefault="000C58DB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</w:p>
        </w:tc>
        <w:tc>
          <w:tcPr>
            <w:tcW w:w="180" w:type="dxa"/>
            <w:shd w:val="clear" w:color="auto" w:fill="auto"/>
          </w:tcPr>
          <w:p w14:paraId="2B85E24F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4A47CD3C" w14:textId="77D4A496" w:rsidR="00224730" w:rsidRPr="00B20F02" w:rsidRDefault="00224730" w:rsidP="005B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995D26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79975949" w14:textId="293B3F7B" w:rsidR="00224730" w:rsidRPr="00B20F02" w:rsidRDefault="00224730" w:rsidP="0022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3E494798" w14:textId="77777777" w:rsidR="00224730" w:rsidRPr="00B20F02" w:rsidRDefault="00224730" w:rsidP="0022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</w:tcPr>
          <w:p w14:paraId="1C4C78A6" w14:textId="353BC7A0" w:rsidR="00224730" w:rsidRPr="00B20F02" w:rsidRDefault="00224730" w:rsidP="0022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 xml:space="preserve">     -</w:t>
            </w:r>
          </w:p>
        </w:tc>
      </w:tr>
      <w:tr w:rsidR="00224730" w:rsidRPr="00B20F02" w14:paraId="36CB972A" w14:textId="55231FDF" w:rsidTr="00006B52">
        <w:trPr>
          <w:cantSplit/>
        </w:trPr>
        <w:tc>
          <w:tcPr>
            <w:tcW w:w="3060" w:type="dxa"/>
            <w:shd w:val="clear" w:color="auto" w:fill="auto"/>
          </w:tcPr>
          <w:p w14:paraId="50FE83EE" w14:textId="1C473C69" w:rsidR="00224730" w:rsidRPr="00B20F02" w:rsidRDefault="00224730" w:rsidP="002247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2" w:type="dxa"/>
            <w:shd w:val="clear" w:color="auto" w:fill="auto"/>
          </w:tcPr>
          <w:p w14:paraId="4F1831B4" w14:textId="77777777" w:rsidR="00224730" w:rsidRPr="00B20F02" w:rsidRDefault="00224730" w:rsidP="0022473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37A3F9" w14:textId="6F6240FF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487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  <w:vAlign w:val="center"/>
          </w:tcPr>
          <w:p w14:paraId="679A82A3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9298BC" w14:textId="548903EB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35AFAED1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066ACF" w14:textId="5CC85F3E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6BFA1EE3" w14:textId="4DAF02AC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FEC50" w14:textId="39165942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4799B106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2905AC" w14:textId="0E978C2A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07B21C6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A9E08" w14:textId="0CF13FC3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24730" w:rsidRPr="00B20F02" w14:paraId="653922FB" w14:textId="43DD6196" w:rsidTr="00006B52">
        <w:trPr>
          <w:cantSplit/>
        </w:trPr>
        <w:tc>
          <w:tcPr>
            <w:tcW w:w="3060" w:type="dxa"/>
            <w:shd w:val="clear" w:color="auto" w:fill="auto"/>
          </w:tcPr>
          <w:p w14:paraId="3B72ED84" w14:textId="411014BE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           </w:t>
            </w:r>
          </w:p>
        </w:tc>
        <w:tc>
          <w:tcPr>
            <w:tcW w:w="182" w:type="dxa"/>
            <w:shd w:val="clear" w:color="auto" w:fill="auto"/>
          </w:tcPr>
          <w:p w14:paraId="430EB0D4" w14:textId="77777777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A2809F" w14:textId="4E49E750" w:rsidR="00224730" w:rsidRPr="00B20F02" w:rsidRDefault="000C58DB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2" w:type="dxa"/>
          </w:tcPr>
          <w:p w14:paraId="662D11CD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10CE98" w14:textId="04E93CD1" w:rsidR="00224730" w:rsidRPr="00B20F02" w:rsidRDefault="000C58DB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180" w:type="dxa"/>
          </w:tcPr>
          <w:p w14:paraId="33AA3D23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79E861" w14:textId="77777777" w:rsidR="00224730" w:rsidRPr="00B20F02" w:rsidRDefault="00224730" w:rsidP="0022473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F0BEFE" w14:textId="10BB51BF" w:rsidR="00224730" w:rsidRPr="00B20F02" w:rsidRDefault="000C58DB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</w:p>
        </w:tc>
        <w:tc>
          <w:tcPr>
            <w:tcW w:w="180" w:type="dxa"/>
          </w:tcPr>
          <w:p w14:paraId="21D2975B" w14:textId="673C575F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053462" w14:textId="7B206760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156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DB76188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254E49" w14:textId="083BE47C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38F2CC5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C4F551" w14:textId="77777777" w:rsidR="00224730" w:rsidRPr="00B20F02" w:rsidRDefault="00224730" w:rsidP="002247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exact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EF598AD" w14:textId="7519D3A1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24730" w:rsidRPr="00B20F02" w14:paraId="264C7326" w14:textId="77777777" w:rsidTr="00006B52">
        <w:trPr>
          <w:cantSplit/>
        </w:trPr>
        <w:tc>
          <w:tcPr>
            <w:tcW w:w="3060" w:type="dxa"/>
            <w:shd w:val="clear" w:color="auto" w:fill="auto"/>
          </w:tcPr>
          <w:p w14:paraId="1D97BF88" w14:textId="7F29CFDD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82" w:type="dxa"/>
            <w:shd w:val="clear" w:color="auto" w:fill="auto"/>
          </w:tcPr>
          <w:p w14:paraId="619B8BF6" w14:textId="77777777" w:rsidR="00224730" w:rsidRPr="00B20F02" w:rsidRDefault="00224730" w:rsidP="00224730">
            <w:pPr>
              <w:tabs>
                <w:tab w:val="right" w:pos="3945"/>
              </w:tabs>
              <w:spacing w:line="240" w:lineRule="auto"/>
              <w:ind w:left="2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2755481E" w14:textId="308378F5" w:rsidR="00224730" w:rsidRPr="00B20F02" w:rsidDel="00FE34AC" w:rsidRDefault="000C58DB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182" w:type="dxa"/>
            <w:shd w:val="clear" w:color="auto" w:fill="auto"/>
          </w:tcPr>
          <w:p w14:paraId="0DBC6205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09195C" w14:textId="44EBCAA2" w:rsidR="00224730" w:rsidRPr="00B20F02" w:rsidDel="00FE34AC" w:rsidRDefault="00224730" w:rsidP="0022473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1E9318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</w:tcPr>
          <w:p w14:paraId="0EFDF429" w14:textId="061ABB40" w:rsidR="00224730" w:rsidRPr="00B20F02" w:rsidDel="00FE34AC" w:rsidRDefault="000C58DB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</w:p>
        </w:tc>
        <w:tc>
          <w:tcPr>
            <w:tcW w:w="180" w:type="dxa"/>
            <w:shd w:val="clear" w:color="auto" w:fill="auto"/>
          </w:tcPr>
          <w:p w14:paraId="3F8C86DC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0D1E8815" w14:textId="346A150F" w:rsidR="00224730" w:rsidRPr="005B714B" w:rsidDel="00FE34AC" w:rsidRDefault="00224730" w:rsidP="005B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573F28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91EBDD8" w14:textId="4E86180A" w:rsidR="00224730" w:rsidRPr="00B20F02" w:rsidDel="00FE34AC" w:rsidRDefault="00224730" w:rsidP="0022473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B65D8EA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</w:tcPr>
          <w:p w14:paraId="1D3F73DC" w14:textId="224F40D1" w:rsidR="00224730" w:rsidRPr="00B20F02" w:rsidDel="00FE34AC" w:rsidRDefault="00224730" w:rsidP="0022473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    -</w:t>
            </w:r>
          </w:p>
        </w:tc>
      </w:tr>
      <w:tr w:rsidR="00224730" w:rsidRPr="00B20F02" w14:paraId="6196A69D" w14:textId="2F6E86EB" w:rsidTr="00006B52">
        <w:trPr>
          <w:cantSplit/>
        </w:trPr>
        <w:tc>
          <w:tcPr>
            <w:tcW w:w="3060" w:type="dxa"/>
            <w:shd w:val="clear" w:color="auto" w:fill="auto"/>
          </w:tcPr>
          <w:p w14:paraId="401D5464" w14:textId="304F4A82" w:rsidR="00224730" w:rsidRPr="00B20F02" w:rsidRDefault="00224730" w:rsidP="0022473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82" w:type="dxa"/>
            <w:shd w:val="clear" w:color="auto" w:fill="auto"/>
          </w:tcPr>
          <w:p w14:paraId="403B4736" w14:textId="77777777" w:rsidR="00224730" w:rsidRPr="00B20F02" w:rsidRDefault="00224730" w:rsidP="00224730">
            <w:pPr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7B603" w14:textId="4ACB42F4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14:paraId="377E714C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CD5325" w14:textId="582E1F38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3469B2D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62808B" w14:textId="032FB8B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47FB6072" w14:textId="5BBC1AF1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FE37D" w14:textId="0036F174" w:rsidR="00224730" w:rsidRPr="005B714B" w:rsidRDefault="00224730" w:rsidP="005B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3B6DF5F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3F264" w14:textId="779F094A" w:rsidR="00224730" w:rsidRPr="00B20F02" w:rsidRDefault="00224730" w:rsidP="002247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43DD8B27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ABAF1" w14:textId="1438F8AC" w:rsidR="00224730" w:rsidRPr="00B20F02" w:rsidRDefault="00224730" w:rsidP="0022473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    -</w:t>
            </w:r>
          </w:p>
        </w:tc>
      </w:tr>
      <w:tr w:rsidR="00224730" w:rsidRPr="00B20F02" w14:paraId="59745AD0" w14:textId="6E2273A8" w:rsidTr="00006B52">
        <w:trPr>
          <w:cantSplit/>
        </w:trPr>
        <w:tc>
          <w:tcPr>
            <w:tcW w:w="3060" w:type="dxa"/>
            <w:shd w:val="clear" w:color="auto" w:fill="auto"/>
          </w:tcPr>
          <w:p w14:paraId="6B82CF64" w14:textId="2A030573" w:rsidR="00224730" w:rsidRPr="00B20F02" w:rsidRDefault="00224730" w:rsidP="002247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82" w:type="dxa"/>
            <w:shd w:val="clear" w:color="auto" w:fill="auto"/>
          </w:tcPr>
          <w:p w14:paraId="145B20EC" w14:textId="77777777" w:rsidR="00224730" w:rsidRPr="00B20F02" w:rsidRDefault="00224730" w:rsidP="0022473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0ABF4D" w14:textId="7171BAE2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493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2" w:type="dxa"/>
          </w:tcPr>
          <w:p w14:paraId="42599DFA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0E51B9" w14:textId="4A255BCD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202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AD0339C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1F09B" w14:textId="3A914179" w:rsidR="00224730" w:rsidRPr="00B20F02" w:rsidRDefault="00224730" w:rsidP="00224730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695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761C7C6" w14:textId="0FEA2B0B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39DF28" w14:textId="753DE936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156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032E56A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97CBDB" w14:textId="1AD9570B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4364FBF4" w14:textId="77777777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BF881" w14:textId="29823CD6" w:rsidR="00224730" w:rsidRPr="00B20F02" w:rsidRDefault="00224730" w:rsidP="0022473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78A5AD90" w14:textId="07006C18" w:rsidR="006436B7" w:rsidRPr="00B20F02" w:rsidRDefault="00643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C364F3" w14:textId="5FCCB7A0" w:rsidR="00B4747B" w:rsidRPr="00B20F02" w:rsidRDefault="00B4747B" w:rsidP="00B4747B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การวิเคราะห์ความอ่อนไหว </w:t>
      </w:r>
    </w:p>
    <w:p w14:paraId="2104ACA6" w14:textId="77777777" w:rsidR="00B4747B" w:rsidRPr="00B20F02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62A5CF" w14:textId="5E7F5C6D" w:rsidR="002D6C56" w:rsidRPr="00B20F02" w:rsidRDefault="00A801E0" w:rsidP="00A801E0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B20F02">
        <w:rPr>
          <w:rFonts w:asciiTheme="majorBidi" w:hAnsiTheme="majorBidi"/>
          <w:sz w:val="30"/>
          <w:szCs w:val="30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</w:t>
      </w:r>
      <w:r w:rsidRPr="00B20F02">
        <w:rPr>
          <w:rFonts w:asciiTheme="majorBidi" w:hAnsiTheme="majorBidi"/>
          <w:sz w:val="30"/>
          <w:szCs w:val="30"/>
          <w:lang w:val="en-US" w:bidi="th-TH"/>
        </w:rPr>
        <w:br/>
      </w:r>
      <w:r w:rsidRPr="00B20F02">
        <w:rPr>
          <w:rFonts w:asciiTheme="majorBidi" w:hAnsiTheme="majorBidi"/>
          <w:sz w:val="30"/>
          <w:szCs w:val="30"/>
          <w:cs/>
          <w:lang w:val="en-US" w:bidi="th-TH"/>
        </w:rPr>
        <w:t xml:space="preserve">ณ วันที่รายงาน ส่งผลกระทบต่อการวัดมูลค่าของเครื่องมือทางการเงินในสกุลเงินตราต่างประเทศ </w:t>
      </w:r>
      <w:r w:rsidR="00156A55" w:rsidRPr="00B20F02">
        <w:rPr>
          <w:rFonts w:asciiTheme="majorBidi" w:hAnsiTheme="majorBidi"/>
          <w:sz w:val="30"/>
          <w:szCs w:val="30"/>
          <w:lang w:val="en-US" w:bidi="th-TH"/>
        </w:rPr>
        <w:br/>
      </w:r>
      <w:r w:rsidRPr="00B20F02">
        <w:rPr>
          <w:rFonts w:asciiTheme="majorBidi" w:hAnsiTheme="majorBidi"/>
          <w:sz w:val="30"/>
          <w:szCs w:val="30"/>
          <w:cs/>
          <w:lang w:val="en-US" w:bidi="th-TH"/>
        </w:rPr>
        <w:t>โดยตั้งอยู่บนข้อสมมติที่ว่า ตัวแปรอื่นโดยเฉพาะอัตราดอกเบี้ยเป็นอัตราคงที่</w:t>
      </w:r>
    </w:p>
    <w:p w14:paraId="1E746AF9" w14:textId="77777777" w:rsidR="00A801E0" w:rsidRPr="00B20F02" w:rsidRDefault="00A801E0" w:rsidP="00B4747B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46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170"/>
        <w:gridCol w:w="1080"/>
        <w:gridCol w:w="180"/>
        <w:gridCol w:w="1081"/>
        <w:gridCol w:w="180"/>
        <w:gridCol w:w="1169"/>
        <w:gridCol w:w="180"/>
        <w:gridCol w:w="1170"/>
      </w:tblGrid>
      <w:tr w:rsidR="00DD662F" w:rsidRPr="00B20F02" w14:paraId="6DDCC96E" w14:textId="77777777" w:rsidTr="0084305F">
        <w:trPr>
          <w:tblHeader/>
        </w:trPr>
        <w:tc>
          <w:tcPr>
            <w:tcW w:w="2250" w:type="dxa"/>
          </w:tcPr>
          <w:p w14:paraId="57BA56DA" w14:textId="77777777" w:rsidR="00DD662F" w:rsidRPr="00B20F02" w:rsidRDefault="00DD662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2A2CE5A" w14:textId="77777777" w:rsidR="00DD662F" w:rsidRPr="00B20F02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14:paraId="5AD30E69" w14:textId="739D164C" w:rsidR="00DD662F" w:rsidRPr="00B20F02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 xml:space="preserve">งบการเงินรวม </w:t>
            </w:r>
          </w:p>
        </w:tc>
      </w:tr>
      <w:tr w:rsidR="00182FA3" w:rsidRPr="00B20F02" w14:paraId="55847EED" w14:textId="77777777" w:rsidTr="0084305F">
        <w:trPr>
          <w:trHeight w:val="218"/>
          <w:tblHeader/>
        </w:trPr>
        <w:tc>
          <w:tcPr>
            <w:tcW w:w="2250" w:type="dxa"/>
            <w:hideMark/>
          </w:tcPr>
          <w:p w14:paraId="4A286165" w14:textId="0768D9C8" w:rsidR="00DD662F" w:rsidRPr="00B20F02" w:rsidRDefault="00DD662F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rtl/>
                <w:cs/>
                <w:lang w:val="en-GB" w:eastAsia="en-GB" w:bidi="ar-SA"/>
              </w:rPr>
            </w:pPr>
          </w:p>
        </w:tc>
        <w:tc>
          <w:tcPr>
            <w:tcW w:w="1170" w:type="dxa"/>
            <w:hideMark/>
          </w:tcPr>
          <w:p w14:paraId="0A2D30D8" w14:textId="77777777" w:rsidR="00DD662F" w:rsidRPr="00B20F02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41" w:type="dxa"/>
            <w:gridSpan w:val="3"/>
            <w:hideMark/>
          </w:tcPr>
          <w:p w14:paraId="02B77715" w14:textId="77777777" w:rsidR="00DD662F" w:rsidRPr="00B20F02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53602556" w14:textId="77777777" w:rsidR="00DD662F" w:rsidRPr="00B20F02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519" w:type="dxa"/>
            <w:gridSpan w:val="3"/>
            <w:hideMark/>
          </w:tcPr>
          <w:p w14:paraId="2A8543BD" w14:textId="50C7D28C" w:rsidR="00DD662F" w:rsidRPr="00B20F02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ส่วนของเจ้าของสุทธิจา</w:t>
            </w:r>
            <w:r w:rsidR="00A31163"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</w:t>
            </w:r>
          </w:p>
        </w:tc>
      </w:tr>
      <w:tr w:rsidR="00182FA3" w:rsidRPr="00B20F02" w14:paraId="75938509" w14:textId="77777777" w:rsidTr="0084305F">
        <w:trPr>
          <w:tblHeader/>
        </w:trPr>
        <w:tc>
          <w:tcPr>
            <w:tcW w:w="2250" w:type="dxa"/>
          </w:tcPr>
          <w:p w14:paraId="57063F0F" w14:textId="7A810968" w:rsidR="00DD662F" w:rsidRPr="005B714B" w:rsidRDefault="005B714B" w:rsidP="005B71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5B71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170" w:type="dxa"/>
            <w:hideMark/>
          </w:tcPr>
          <w:p w14:paraId="25AE110C" w14:textId="77777777" w:rsidR="00DD662F" w:rsidRPr="00B20F02" w:rsidRDefault="00DD662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21D0B0BC" w14:textId="77777777" w:rsidR="00DD662F" w:rsidRPr="00B20F02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5E18D8B0" w14:textId="77777777" w:rsidR="00DD662F" w:rsidRPr="00B20F02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081" w:type="dxa"/>
            <w:hideMark/>
          </w:tcPr>
          <w:p w14:paraId="7A3DC135" w14:textId="77777777" w:rsidR="00DD662F" w:rsidRPr="00B20F02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2E2A1653" w14:textId="77777777" w:rsidR="00DD662F" w:rsidRPr="00B20F02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hideMark/>
          </w:tcPr>
          <w:p w14:paraId="1FA74299" w14:textId="77777777" w:rsidR="00DD662F" w:rsidRPr="00B20F02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6EB2B641" w14:textId="77777777" w:rsidR="00DD662F" w:rsidRPr="00B20F02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5906D12D" w14:textId="77777777" w:rsidR="00DD662F" w:rsidRPr="00B20F02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DD662F" w:rsidRPr="00B20F02" w14:paraId="2918AC27" w14:textId="77777777" w:rsidTr="0084305F">
        <w:trPr>
          <w:tblHeader/>
        </w:trPr>
        <w:tc>
          <w:tcPr>
            <w:tcW w:w="2250" w:type="dxa"/>
          </w:tcPr>
          <w:p w14:paraId="3763945E" w14:textId="77777777" w:rsidR="00DD662F" w:rsidRPr="00B20F02" w:rsidRDefault="00DD662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023FBBC9" w14:textId="77777777" w:rsidR="00DD662F" w:rsidRPr="00B20F02" w:rsidRDefault="00DD662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5040" w:type="dxa"/>
            <w:gridSpan w:val="7"/>
            <w:hideMark/>
          </w:tcPr>
          <w:p w14:paraId="6213B521" w14:textId="77777777" w:rsidR="00DD662F" w:rsidRPr="00B20F02" w:rsidRDefault="00DD662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182FA3" w:rsidRPr="00B20F02" w14:paraId="4CB85EF5" w14:textId="77777777" w:rsidTr="00EA389E">
        <w:tc>
          <w:tcPr>
            <w:tcW w:w="2250" w:type="dxa"/>
            <w:hideMark/>
          </w:tcPr>
          <w:p w14:paraId="329113A2" w14:textId="59C77D1A" w:rsidR="00DD662F" w:rsidRPr="00B20F02" w:rsidRDefault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170" w:type="dxa"/>
          </w:tcPr>
          <w:p w14:paraId="02AB01ED" w14:textId="54273219" w:rsidR="00DD662F" w:rsidRPr="00B20F02" w:rsidRDefault="00DD662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5758CEE" w14:textId="07B55FC1" w:rsidR="00DD662F" w:rsidRPr="00B20F02" w:rsidRDefault="00DD662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9AC6A45" w14:textId="77777777" w:rsidR="00DD662F" w:rsidRPr="00B20F02" w:rsidRDefault="00DD662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2675A186" w14:textId="1D70B3FB" w:rsidR="00DD662F" w:rsidRPr="00B20F02" w:rsidRDefault="00DD662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9C25DF6" w14:textId="77777777" w:rsidR="00DD662F" w:rsidRPr="00B20F02" w:rsidRDefault="00DD662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009B5667" w14:textId="5D303511" w:rsidR="00DD662F" w:rsidRPr="00B20F02" w:rsidRDefault="00DD662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24E4B16" w14:textId="77777777" w:rsidR="00DD662F" w:rsidRPr="00B20F02" w:rsidRDefault="00DD662F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0A3887F" w14:textId="09C4C7C3" w:rsidR="00DD662F" w:rsidRPr="00B20F02" w:rsidRDefault="00DD662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86C31" w:rsidRPr="00B20F02" w14:paraId="39E153C0" w14:textId="77777777" w:rsidTr="00EA389E">
        <w:tc>
          <w:tcPr>
            <w:tcW w:w="2250" w:type="dxa"/>
          </w:tcPr>
          <w:p w14:paraId="6DB6AB63" w14:textId="2970CF30" w:rsidR="00086C31" w:rsidRPr="00B20F02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13D9F3E5" w14:textId="499D5FC1" w:rsidR="00086C31" w:rsidRPr="00B20F02" w:rsidRDefault="00086C31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080" w:type="dxa"/>
          </w:tcPr>
          <w:p w14:paraId="2B6E66A5" w14:textId="356F4941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4564823C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3BE51DC6" w14:textId="095A09CC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80" w:type="dxa"/>
          </w:tcPr>
          <w:p w14:paraId="5FB416EF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1AE0BF25" w14:textId="5E36A003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3B11ACA2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018938D" w14:textId="70A5892D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086C31" w:rsidRPr="00B20F02" w14:paraId="0249D6A2" w14:textId="77777777" w:rsidTr="00EA389E">
        <w:tc>
          <w:tcPr>
            <w:tcW w:w="2250" w:type="dxa"/>
          </w:tcPr>
          <w:p w14:paraId="4E804231" w14:textId="77777777" w:rsidR="00086C31" w:rsidRPr="00B20F02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29783336" w14:textId="77777777" w:rsidR="00086C31" w:rsidRPr="00B20F02" w:rsidRDefault="00086C31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3515731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28AAB98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7CE5DA48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8F3FADD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62EBA9C1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05DC372B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C3D2F3B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86C31" w:rsidRPr="00B20F02" w14:paraId="2344AD0D" w14:textId="77777777" w:rsidTr="00EA389E">
        <w:tc>
          <w:tcPr>
            <w:tcW w:w="2250" w:type="dxa"/>
          </w:tcPr>
          <w:p w14:paraId="17DDA35B" w14:textId="22E90261" w:rsidR="00086C31" w:rsidRPr="00B20F02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170" w:type="dxa"/>
          </w:tcPr>
          <w:p w14:paraId="2CD0A6F0" w14:textId="77777777" w:rsidR="00086C31" w:rsidRPr="00B20F02" w:rsidRDefault="00086C31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BA10699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B870B60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16CC3C04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4272CA3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5DE8321E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FD79EFD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DFB0D93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86C31" w:rsidRPr="00B20F02" w14:paraId="05F6832E" w14:textId="77777777" w:rsidTr="00EA389E">
        <w:tc>
          <w:tcPr>
            <w:tcW w:w="2250" w:type="dxa"/>
          </w:tcPr>
          <w:p w14:paraId="4FD09280" w14:textId="67C91E48" w:rsidR="00086C31" w:rsidRPr="00B20F02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0F911EEE" w14:textId="198C6761" w:rsidR="00086C31" w:rsidRPr="00B20F02" w:rsidRDefault="00086C31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4D5C4F8D" w14:textId="3A66BA99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80" w:type="dxa"/>
          </w:tcPr>
          <w:p w14:paraId="6964ABD0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5620315D" w14:textId="12114891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C129EB8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</w:tcPr>
          <w:p w14:paraId="615FBBD4" w14:textId="3C199301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30B59CB1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424902A0" w14:textId="3C296D46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</w:tbl>
    <w:p w14:paraId="36ACDD2B" w14:textId="77777777" w:rsidR="003C4AAE" w:rsidRPr="00B20F02" w:rsidRDefault="003C4AAE" w:rsidP="00B4747B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46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170"/>
        <w:gridCol w:w="1080"/>
        <w:gridCol w:w="180"/>
        <w:gridCol w:w="1081"/>
        <w:gridCol w:w="179"/>
        <w:gridCol w:w="1170"/>
        <w:gridCol w:w="183"/>
        <w:gridCol w:w="1167"/>
      </w:tblGrid>
      <w:tr w:rsidR="009031AB" w:rsidRPr="00B20F02" w14:paraId="4D9775B8" w14:textId="77777777" w:rsidTr="00C97683">
        <w:trPr>
          <w:tblHeader/>
        </w:trPr>
        <w:tc>
          <w:tcPr>
            <w:tcW w:w="2250" w:type="dxa"/>
          </w:tcPr>
          <w:p w14:paraId="1EBD09A4" w14:textId="77777777" w:rsidR="009031AB" w:rsidRPr="00B20F02" w:rsidRDefault="009031AB" w:rsidP="009031A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527A215" w14:textId="77777777" w:rsidR="009031AB" w:rsidRPr="00B20F02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14:paraId="6C81E0BC" w14:textId="462121BA" w:rsidR="009031AB" w:rsidRPr="00B20F02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9031AB" w:rsidRPr="00B20F02" w14:paraId="0009D4B4" w14:textId="77777777" w:rsidTr="00C97683">
        <w:trPr>
          <w:trHeight w:val="218"/>
          <w:tblHeader/>
        </w:trPr>
        <w:tc>
          <w:tcPr>
            <w:tcW w:w="2250" w:type="dxa"/>
            <w:hideMark/>
          </w:tcPr>
          <w:p w14:paraId="468C0390" w14:textId="57FDA339" w:rsidR="009031AB" w:rsidRPr="00B20F02" w:rsidRDefault="009031AB" w:rsidP="009031AB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rtl/>
                <w:cs/>
                <w:lang w:val="en-GB" w:eastAsia="en-GB" w:bidi="ar-SA"/>
              </w:rPr>
            </w:pPr>
            <w:r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170" w:type="dxa"/>
            <w:hideMark/>
          </w:tcPr>
          <w:p w14:paraId="04717E7D" w14:textId="77777777" w:rsidR="009031AB" w:rsidRPr="00B20F02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41" w:type="dxa"/>
            <w:gridSpan w:val="3"/>
            <w:hideMark/>
          </w:tcPr>
          <w:p w14:paraId="110E265A" w14:textId="77777777" w:rsidR="009031AB" w:rsidRPr="00B20F02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กำไรหรือขาดทุน</w:t>
            </w:r>
          </w:p>
        </w:tc>
        <w:tc>
          <w:tcPr>
            <w:tcW w:w="179" w:type="dxa"/>
          </w:tcPr>
          <w:p w14:paraId="66E21339" w14:textId="77777777" w:rsidR="009031AB" w:rsidRPr="00B20F02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0A086B52" w14:textId="77777777" w:rsidR="009031AB" w:rsidRPr="00B20F02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ส่วนของเจ้าของสุทธิจากภาษี</w:t>
            </w:r>
          </w:p>
        </w:tc>
      </w:tr>
      <w:tr w:rsidR="009031AB" w:rsidRPr="00B20F02" w14:paraId="236AFF36" w14:textId="77777777" w:rsidTr="00C97683">
        <w:trPr>
          <w:tblHeader/>
        </w:trPr>
        <w:tc>
          <w:tcPr>
            <w:tcW w:w="2250" w:type="dxa"/>
          </w:tcPr>
          <w:p w14:paraId="14319B71" w14:textId="361DB91A" w:rsidR="009031AB" w:rsidRPr="005B714B" w:rsidRDefault="005B714B" w:rsidP="005B71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5B71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170" w:type="dxa"/>
            <w:hideMark/>
          </w:tcPr>
          <w:p w14:paraId="4E24EB4F" w14:textId="77777777" w:rsidR="009031AB" w:rsidRPr="00B20F02" w:rsidRDefault="009031AB" w:rsidP="009031AB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7964121A" w14:textId="77777777" w:rsidR="009031AB" w:rsidRPr="00B20F02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0F17665C" w14:textId="77777777" w:rsidR="009031AB" w:rsidRPr="00B20F02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081" w:type="dxa"/>
            <w:hideMark/>
          </w:tcPr>
          <w:p w14:paraId="0FBE9517" w14:textId="77777777" w:rsidR="009031AB" w:rsidRPr="00B20F02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79" w:type="dxa"/>
          </w:tcPr>
          <w:p w14:paraId="1D6A59A4" w14:textId="77777777" w:rsidR="009031AB" w:rsidRPr="00B20F02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13FDAA98" w14:textId="77777777" w:rsidR="009031AB" w:rsidRPr="00B20F02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3" w:type="dxa"/>
          </w:tcPr>
          <w:p w14:paraId="05863DAC" w14:textId="77777777" w:rsidR="009031AB" w:rsidRPr="00B20F02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hideMark/>
          </w:tcPr>
          <w:p w14:paraId="09F8A8A9" w14:textId="77777777" w:rsidR="009031AB" w:rsidRPr="00B20F02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9031AB" w:rsidRPr="00B20F02" w14:paraId="67C757A2" w14:textId="77777777" w:rsidTr="00C97683">
        <w:trPr>
          <w:tblHeader/>
        </w:trPr>
        <w:tc>
          <w:tcPr>
            <w:tcW w:w="2250" w:type="dxa"/>
          </w:tcPr>
          <w:p w14:paraId="5ACD8DB6" w14:textId="77777777" w:rsidR="009031AB" w:rsidRPr="00B20F02" w:rsidRDefault="009031AB" w:rsidP="009031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1AC269D1" w14:textId="77777777" w:rsidR="009031AB" w:rsidRPr="00B20F02" w:rsidRDefault="009031AB" w:rsidP="009031A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5040" w:type="dxa"/>
            <w:gridSpan w:val="7"/>
            <w:hideMark/>
          </w:tcPr>
          <w:p w14:paraId="2F624394" w14:textId="77777777" w:rsidR="009031AB" w:rsidRPr="00B20F02" w:rsidRDefault="009031AB" w:rsidP="009031A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9031AB" w:rsidRPr="00B20F02" w14:paraId="6796E3D6" w14:textId="77777777" w:rsidTr="00086C31">
        <w:tc>
          <w:tcPr>
            <w:tcW w:w="2250" w:type="dxa"/>
          </w:tcPr>
          <w:p w14:paraId="6579DE01" w14:textId="477F8515" w:rsidR="009031AB" w:rsidRPr="00B20F02" w:rsidRDefault="00086C31" w:rsidP="009031AB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170" w:type="dxa"/>
          </w:tcPr>
          <w:p w14:paraId="0F46CBBF" w14:textId="518471DD" w:rsidR="009031AB" w:rsidRPr="00B20F02" w:rsidRDefault="009031AB" w:rsidP="009031AB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2A0309C6" w14:textId="24A7B982" w:rsidR="009031AB" w:rsidRPr="00B20F02" w:rsidRDefault="009031AB" w:rsidP="009031A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19AAAEC" w14:textId="77777777" w:rsidR="009031AB" w:rsidRPr="00B20F02" w:rsidRDefault="009031AB" w:rsidP="009031A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359C1034" w14:textId="058A45E3" w:rsidR="009031AB" w:rsidRPr="00B20F02" w:rsidRDefault="009031AB" w:rsidP="009031A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9" w:type="dxa"/>
          </w:tcPr>
          <w:p w14:paraId="3F266705" w14:textId="77777777" w:rsidR="009031AB" w:rsidRPr="00B20F02" w:rsidRDefault="009031AB" w:rsidP="009031A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F4AF346" w14:textId="64149AFA" w:rsidR="009031AB" w:rsidRPr="00B20F02" w:rsidRDefault="009031AB" w:rsidP="009031A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3" w:type="dxa"/>
          </w:tcPr>
          <w:p w14:paraId="396390B5" w14:textId="77777777" w:rsidR="009031AB" w:rsidRPr="00B20F02" w:rsidRDefault="009031AB" w:rsidP="009031A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3BB34626" w14:textId="305C6828" w:rsidR="009031AB" w:rsidRPr="00B20F02" w:rsidRDefault="009031AB" w:rsidP="009031A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86C31" w:rsidRPr="00B20F02" w14:paraId="724FB530" w14:textId="77777777" w:rsidTr="00EA389E">
        <w:tc>
          <w:tcPr>
            <w:tcW w:w="2250" w:type="dxa"/>
          </w:tcPr>
          <w:p w14:paraId="2795B5A8" w14:textId="4D98E204" w:rsidR="00086C31" w:rsidRPr="00B20F02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70" w:type="dxa"/>
          </w:tcPr>
          <w:p w14:paraId="3566AC99" w14:textId="7D2391C9" w:rsidR="00086C31" w:rsidRPr="00B20F02" w:rsidRDefault="00086C31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</w:t>
            </w:r>
          </w:p>
        </w:tc>
        <w:tc>
          <w:tcPr>
            <w:tcW w:w="1080" w:type="dxa"/>
          </w:tcPr>
          <w:p w14:paraId="3EF836C2" w14:textId="589CC028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89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53598DC3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2DA05126" w14:textId="1084AD5A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89</w:t>
            </w:r>
          </w:p>
        </w:tc>
        <w:tc>
          <w:tcPr>
            <w:tcW w:w="179" w:type="dxa"/>
          </w:tcPr>
          <w:p w14:paraId="7A55FA70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4F75A082" w14:textId="4CFB21F9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76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  <w:t>)</w:t>
            </w:r>
          </w:p>
        </w:tc>
        <w:tc>
          <w:tcPr>
            <w:tcW w:w="183" w:type="dxa"/>
          </w:tcPr>
          <w:p w14:paraId="6E9B84F3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5F48436E" w14:textId="595323D9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76</w:t>
            </w:r>
          </w:p>
        </w:tc>
      </w:tr>
      <w:tr w:rsidR="00086C31" w:rsidRPr="00B20F02" w14:paraId="771A5DAC" w14:textId="77777777" w:rsidTr="00EA389E">
        <w:tc>
          <w:tcPr>
            <w:tcW w:w="2250" w:type="dxa"/>
          </w:tcPr>
          <w:p w14:paraId="40500147" w14:textId="77777777" w:rsidR="00086C31" w:rsidRPr="00B20F02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584DCDF8" w14:textId="77777777" w:rsidR="00086C31" w:rsidRPr="00B20F02" w:rsidRDefault="00086C31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</w:tcPr>
          <w:p w14:paraId="3BE38061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1C0E88D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00A61E80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79" w:type="dxa"/>
          </w:tcPr>
          <w:p w14:paraId="7FECCD97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A9829CB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3" w:type="dxa"/>
          </w:tcPr>
          <w:p w14:paraId="7A883393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562F7EA5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086C31" w:rsidRPr="00B20F02" w14:paraId="7757D84F" w14:textId="77777777" w:rsidTr="00EA389E">
        <w:tc>
          <w:tcPr>
            <w:tcW w:w="2250" w:type="dxa"/>
          </w:tcPr>
          <w:p w14:paraId="05B63E8B" w14:textId="65E9806E" w:rsidR="00086C31" w:rsidRPr="00B20F02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1170" w:type="dxa"/>
          </w:tcPr>
          <w:p w14:paraId="3B8A0AE6" w14:textId="77777777" w:rsidR="00086C31" w:rsidRPr="00B20F02" w:rsidRDefault="00086C31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</w:tcPr>
          <w:p w14:paraId="39D1006F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20A64DD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03CC3127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79" w:type="dxa"/>
          </w:tcPr>
          <w:p w14:paraId="4B8667DB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E4B095B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3" w:type="dxa"/>
          </w:tcPr>
          <w:p w14:paraId="1FB2EF3B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2E9077FC" w14:textId="77777777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086C31" w:rsidRPr="00B20F02" w14:paraId="4F8CD079" w14:textId="77777777" w:rsidTr="00EA389E">
        <w:tc>
          <w:tcPr>
            <w:tcW w:w="2250" w:type="dxa"/>
          </w:tcPr>
          <w:p w14:paraId="52CFCE7A" w14:textId="1F7B20AC" w:rsidR="00086C31" w:rsidRPr="00B20F02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70" w:type="dxa"/>
          </w:tcPr>
          <w:p w14:paraId="0930EE1F" w14:textId="0CE3AB26" w:rsidR="00086C31" w:rsidRPr="00B20F02" w:rsidRDefault="00086C31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80" w:type="dxa"/>
          </w:tcPr>
          <w:p w14:paraId="352BDFE6" w14:textId="76DB37C5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0" w:type="dxa"/>
          </w:tcPr>
          <w:p w14:paraId="6F393CB7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</w:tcPr>
          <w:p w14:paraId="01DB213C" w14:textId="7C1F56CB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9" w:type="dxa"/>
          </w:tcPr>
          <w:p w14:paraId="4E96ABE0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54C893F" w14:textId="2B73524D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3" w:type="dxa"/>
          </w:tcPr>
          <w:p w14:paraId="6439EA56" w14:textId="77777777" w:rsidR="00086C31" w:rsidRPr="00B20F02" w:rsidRDefault="00086C31" w:rsidP="00086C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1CDFC4C7" w14:textId="7EBB8E28" w:rsidR="00086C31" w:rsidRPr="00B20F02" w:rsidRDefault="00086C31" w:rsidP="00086C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</w:tbl>
    <w:p w14:paraId="34E71D65" w14:textId="215F7D11" w:rsidR="004F7AAD" w:rsidRPr="00B20F02" w:rsidRDefault="004F7AAD" w:rsidP="00B4747B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0"/>
          <w:lang w:bidi="th-TH"/>
        </w:rPr>
      </w:pPr>
    </w:p>
    <w:p w14:paraId="7925F02A" w14:textId="62147E98" w:rsidR="00B4747B" w:rsidRPr="00B20F02" w:rsidRDefault="00B4747B" w:rsidP="00B4747B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  <w:lang w:bidi="th-TH"/>
        </w:rPr>
      </w:pP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="009031AB" w:rsidRPr="00B20F02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B20F0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B20F02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B20F0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) </w:t>
      </w:r>
      <w:r w:rsidRPr="00B20F02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  <w:r w:rsidRPr="00B20F02">
        <w:rPr>
          <w:rFonts w:asciiTheme="majorBidi" w:hAnsiTheme="majorBidi" w:cstheme="majorBidi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18B6D0CF" w14:textId="387557F6" w:rsidR="00B2547C" w:rsidRPr="00B20F02" w:rsidRDefault="00B2547C" w:rsidP="00EA389E">
      <w:pPr>
        <w:pStyle w:val="block"/>
        <w:spacing w:after="0" w:line="240" w:lineRule="auto"/>
        <w:ind w:left="1440" w:right="-7"/>
        <w:jc w:val="both"/>
        <w:rPr>
          <w:rFonts w:asciiTheme="majorBidi" w:hAnsiTheme="majorBidi" w:cstheme="majorBidi"/>
          <w:b/>
          <w:bCs/>
          <w:color w:val="0000FF"/>
          <w:sz w:val="20"/>
          <w:lang w:bidi="th-TH"/>
        </w:rPr>
      </w:pPr>
    </w:p>
    <w:p w14:paraId="3AC1B767" w14:textId="7F1085F1" w:rsidR="00B2547C" w:rsidRPr="00B20F02" w:rsidRDefault="00B2547C" w:rsidP="00EA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="004F7AAD" w:rsidRPr="00B20F02">
        <w:rPr>
          <w:rFonts w:asciiTheme="majorBidi" w:hAnsiTheme="majorBidi" w:cstheme="majorBidi"/>
          <w:sz w:val="30"/>
          <w:szCs w:val="30"/>
          <w:cs/>
        </w:rPr>
        <w:t>เป็น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ความเสี่ยงที่เกิดจากการเปลี่ยนแปลงในอนาคตของอัตราดอกเบี้ยตลาด ซึ่งส่งผลกระทบต่อการดำเนินงานและกระแสเงินสดของกลุ่มบริษัท  </w:t>
      </w:r>
      <w:r w:rsidR="004F7AAD" w:rsidRPr="00B20F02">
        <w:rPr>
          <w:rFonts w:asciiTheme="majorBidi" w:hAnsiTheme="majorBidi" w:cstheme="majorBidi"/>
          <w:sz w:val="30"/>
          <w:szCs w:val="30"/>
          <w:cs/>
        </w:rPr>
        <w:t xml:space="preserve">เนื่องจากตราสารหนี้และเงินกู้ยืม </w:t>
      </w:r>
      <w:r w:rsidR="0027064B" w:rsidRPr="00B20F02">
        <w:rPr>
          <w:rFonts w:asciiTheme="majorBidi" w:hAnsiTheme="majorBidi" w:cstheme="majorBidi"/>
          <w:sz w:val="30"/>
          <w:szCs w:val="30"/>
        </w:rPr>
        <w:br/>
      </w:r>
      <w:r w:rsidR="004F7AAD" w:rsidRPr="00B20F02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0C58DB" w:rsidRPr="00B20F02">
        <w:rPr>
          <w:rFonts w:asciiTheme="majorBidi" w:hAnsiTheme="majorBidi" w:cstheme="majorBidi"/>
          <w:sz w:val="30"/>
          <w:szCs w:val="30"/>
        </w:rPr>
        <w:t>1</w:t>
      </w:r>
      <w:r w:rsidR="00086C31" w:rsidRPr="00B20F02">
        <w:rPr>
          <w:rFonts w:asciiTheme="majorBidi" w:hAnsiTheme="majorBidi" w:cstheme="majorBidi"/>
          <w:sz w:val="30"/>
          <w:szCs w:val="30"/>
        </w:rPr>
        <w:t>6</w:t>
      </w:r>
      <w:r w:rsidR="004F7AAD" w:rsidRPr="00B20F02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4F7AAD" w:rsidRPr="00B20F02">
        <w:rPr>
          <w:rFonts w:asciiTheme="majorBidi" w:hAnsiTheme="majorBidi"/>
          <w:sz w:val="30"/>
          <w:szCs w:val="30"/>
          <w:cs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6B1290A1" w14:textId="42436620" w:rsidR="003D5CFC" w:rsidRPr="00B20F02" w:rsidRDefault="003D5CFC" w:rsidP="00EA389E">
      <w:pPr>
        <w:tabs>
          <w:tab w:val="clear" w:pos="454"/>
          <w:tab w:val="clear" w:pos="907"/>
          <w:tab w:val="left" w:pos="630"/>
        </w:tabs>
        <w:spacing w:line="240" w:lineRule="auto"/>
        <w:ind w:left="14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67B3295" w14:textId="28546AE3" w:rsidR="003D5CFC" w:rsidRPr="00B20F02" w:rsidRDefault="003D5CFC" w:rsidP="00235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1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20F02">
        <w:rPr>
          <w:rFonts w:asciiTheme="majorBidi" w:hAnsiTheme="majorBidi"/>
          <w:b/>
          <w:bCs/>
          <w:i/>
          <w:iCs/>
          <w:sz w:val="30"/>
          <w:szCs w:val="30"/>
          <w:cs/>
        </w:rPr>
        <w:t>(</w:t>
      </w: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B20F02">
        <w:rPr>
          <w:rFonts w:asciiTheme="majorBidi" w:hAnsiTheme="majorBidi"/>
          <w:b/>
          <w:bCs/>
          <w:i/>
          <w:iCs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Pr="00B20F02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) </w:t>
      </w:r>
      <w:r w:rsidRPr="00B20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197C3449" w14:textId="06B6EB7B" w:rsidR="003D5CFC" w:rsidRPr="00B20F02" w:rsidRDefault="003D5CFC" w:rsidP="00EA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32747F70" w14:textId="0838B6E3" w:rsidR="003D5CFC" w:rsidRPr="00B20F02" w:rsidRDefault="003D5CFC" w:rsidP="00EA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sz w:val="30"/>
          <w:szCs w:val="30"/>
        </w:rPr>
        <w:t>31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C58DB" w:rsidRPr="00B20F02">
        <w:rPr>
          <w:rFonts w:asciiTheme="majorBidi" w:hAnsiTheme="majorBidi" w:cstheme="majorBidi"/>
          <w:sz w:val="30"/>
          <w:szCs w:val="30"/>
        </w:rPr>
        <w:t>2564</w:t>
      </w:r>
      <w:r w:rsidR="00235716" w:rsidRPr="00B20F02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235716" w:rsidRPr="00B20F02">
        <w:rPr>
          <w:rFonts w:asciiTheme="majorBidi" w:hAnsiTheme="majorBidi" w:cstheme="majorBidi"/>
          <w:sz w:val="30"/>
          <w:szCs w:val="30"/>
        </w:rPr>
        <w:t>2563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AD08B4" w:rsidRPr="00B20F02">
        <w:rPr>
          <w:rFonts w:asciiTheme="majorBidi" w:hAnsiTheme="majorBidi" w:cstheme="majorBidi"/>
          <w:sz w:val="30"/>
          <w:szCs w:val="30"/>
          <w:cs/>
        </w:rPr>
        <w:t>มีเครื่องมือป้องกันความเสี่ยงเพื่อการป้องกันความเสี่ยงในฐานะเปิดเงินตราต่างประเทศ ดังนี้</w:t>
      </w:r>
    </w:p>
    <w:p w14:paraId="4B0EB6F3" w14:textId="6174F844" w:rsidR="003D5CFC" w:rsidRPr="00B20F02" w:rsidRDefault="003D5CFC" w:rsidP="00EA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2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895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4932"/>
        <w:gridCol w:w="1170"/>
        <w:gridCol w:w="270"/>
        <w:gridCol w:w="1170"/>
        <w:gridCol w:w="240"/>
        <w:gridCol w:w="1113"/>
      </w:tblGrid>
      <w:tr w:rsidR="003D5CFC" w:rsidRPr="00B20F02" w14:paraId="102BD096" w14:textId="77777777" w:rsidTr="00086C31">
        <w:trPr>
          <w:tblHeader/>
        </w:trPr>
        <w:tc>
          <w:tcPr>
            <w:tcW w:w="4932" w:type="dxa"/>
          </w:tcPr>
          <w:p w14:paraId="6435C553" w14:textId="77777777" w:rsidR="003D5CFC" w:rsidRPr="00B20F02" w:rsidRDefault="003D5CF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3963" w:type="dxa"/>
            <w:gridSpan w:val="5"/>
            <w:hideMark/>
          </w:tcPr>
          <w:p w14:paraId="7DDFDCF0" w14:textId="71A74BB6" w:rsidR="003D5CFC" w:rsidRPr="00B20F02" w:rsidRDefault="00AD08B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B20F02">
              <w:rPr>
                <w:rFonts w:asciiTheme="majorBidi" w:hAnsiTheme="majorBidi"/>
                <w:b w:val="0"/>
                <w:bCs/>
                <w:sz w:val="30"/>
                <w:szCs w:val="30"/>
                <w:cs/>
                <w:lang w:val="en-US" w:bidi="th-TH"/>
              </w:rPr>
              <w:t xml:space="preserve">/ </w:t>
            </w: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D5CFC" w:rsidRPr="00B20F02" w14:paraId="504829CF" w14:textId="77777777" w:rsidTr="00086C31">
        <w:trPr>
          <w:tblHeader/>
        </w:trPr>
        <w:tc>
          <w:tcPr>
            <w:tcW w:w="4932" w:type="dxa"/>
          </w:tcPr>
          <w:p w14:paraId="7BEDC575" w14:textId="73C9BBD3" w:rsidR="003D5CFC" w:rsidRPr="00B8524F" w:rsidRDefault="00B8524F" w:rsidP="00B8524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ความเสี่ยงจากเงินตราต่างประเทศ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3963" w:type="dxa"/>
            <w:gridSpan w:val="5"/>
            <w:hideMark/>
          </w:tcPr>
          <w:p w14:paraId="6BBD17D5" w14:textId="614DAE4E" w:rsidR="003D5CFC" w:rsidRPr="00B20F02" w:rsidRDefault="00AD08B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ระยะเวลาครบกำหนด</w:t>
            </w:r>
          </w:p>
        </w:tc>
      </w:tr>
      <w:tr w:rsidR="00B8524F" w:rsidRPr="00B20F02" w14:paraId="5061B4CB" w14:textId="77777777" w:rsidTr="00B8524F">
        <w:trPr>
          <w:trHeight w:val="299"/>
          <w:tblHeader/>
        </w:trPr>
        <w:tc>
          <w:tcPr>
            <w:tcW w:w="4932" w:type="dxa"/>
            <w:vAlign w:val="bottom"/>
          </w:tcPr>
          <w:p w14:paraId="419B9941" w14:textId="72126162" w:rsidR="00B8524F" w:rsidRPr="00B20F02" w:rsidRDefault="00B8524F" w:rsidP="00B97A8C">
            <w:pPr>
              <w:pStyle w:val="block"/>
              <w:spacing w:after="0" w:line="240" w:lineRule="auto"/>
              <w:ind w:left="2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</w:tcPr>
          <w:p w14:paraId="095335BF" w14:textId="70B49F0B" w:rsidR="00B8524F" w:rsidRPr="00B20F02" w:rsidRDefault="00B8524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- 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6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70" w:type="dxa"/>
          </w:tcPr>
          <w:p w14:paraId="58419FC6" w14:textId="77777777" w:rsidR="00B8524F" w:rsidRPr="00B20F02" w:rsidRDefault="00B8524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89B6264" w14:textId="1D648092" w:rsidR="00B8524F" w:rsidRPr="00B20F02" w:rsidRDefault="00B8524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6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12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40" w:type="dxa"/>
          </w:tcPr>
          <w:p w14:paraId="2C1A9303" w14:textId="77777777" w:rsidR="00B8524F" w:rsidRPr="00B20F02" w:rsidRDefault="00B8524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12869729" w14:textId="0AE42A68" w:rsidR="00B8524F" w:rsidRPr="00B20F02" w:rsidRDefault="00B8524F">
            <w:pPr>
              <w:pStyle w:val="block"/>
              <w:spacing w:after="0" w:line="240" w:lineRule="auto"/>
              <w:ind w:lef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3D5CFC" w:rsidRPr="00B20F02" w14:paraId="1E22CE02" w14:textId="77777777" w:rsidTr="00086C31">
        <w:trPr>
          <w:tblHeader/>
        </w:trPr>
        <w:tc>
          <w:tcPr>
            <w:tcW w:w="4932" w:type="dxa"/>
          </w:tcPr>
          <w:p w14:paraId="16363A18" w14:textId="77777777" w:rsidR="003D5CFC" w:rsidRPr="00B20F02" w:rsidRDefault="003D5CF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3963" w:type="dxa"/>
            <w:gridSpan w:val="5"/>
            <w:hideMark/>
          </w:tcPr>
          <w:p w14:paraId="395F7546" w14:textId="3DCE250B" w:rsidR="003D5CFC" w:rsidRPr="00B20F02" w:rsidRDefault="003D5CFC">
            <w:pPr>
              <w:pStyle w:val="block"/>
              <w:spacing w:after="0" w:line="240" w:lineRule="auto"/>
              <w:ind w:left="-8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D08B4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20F0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86C31" w:rsidRPr="00B20F02" w14:paraId="79603F32" w14:textId="77777777" w:rsidTr="00F96741">
        <w:tc>
          <w:tcPr>
            <w:tcW w:w="4932" w:type="dxa"/>
          </w:tcPr>
          <w:p w14:paraId="083C8D66" w14:textId="3E3D3042" w:rsidR="00086C31" w:rsidRPr="00B20F02" w:rsidRDefault="00086C3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3963" w:type="dxa"/>
            <w:gridSpan w:val="5"/>
          </w:tcPr>
          <w:p w14:paraId="16092F17" w14:textId="77777777" w:rsidR="00086C31" w:rsidRPr="00B20F02" w:rsidRDefault="00086C31">
            <w:pPr>
              <w:pStyle w:val="block"/>
              <w:spacing w:after="0" w:line="240" w:lineRule="auto"/>
              <w:ind w:lef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31F8B" w:rsidRPr="00B20F02" w14:paraId="66B061D2" w14:textId="77777777" w:rsidTr="00631F8B">
        <w:tc>
          <w:tcPr>
            <w:tcW w:w="4932" w:type="dxa"/>
            <w:hideMark/>
          </w:tcPr>
          <w:p w14:paraId="719445B5" w14:textId="77777777" w:rsidR="00631F8B" w:rsidRPr="00B20F02" w:rsidRDefault="00631F8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สัญญาแลกเปลี่ยนสกุลเงิน</w:t>
            </w:r>
          </w:p>
        </w:tc>
        <w:tc>
          <w:tcPr>
            <w:tcW w:w="1170" w:type="dxa"/>
          </w:tcPr>
          <w:p w14:paraId="3845D275" w14:textId="4ADBE6F5" w:rsidR="00631F8B" w:rsidRPr="00B20F02" w:rsidRDefault="00631F8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A7A107" w14:textId="77777777" w:rsidR="00631F8B" w:rsidRPr="00B20F02" w:rsidRDefault="00631F8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ED9712B" w14:textId="77777777" w:rsidR="00631F8B" w:rsidRPr="00B20F02" w:rsidRDefault="00631F8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56D7607A" w14:textId="77777777" w:rsidR="00631F8B" w:rsidRPr="00B20F02" w:rsidRDefault="00631F8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</w:tcPr>
          <w:p w14:paraId="1F9D0AB4" w14:textId="77777777" w:rsidR="00631F8B" w:rsidRPr="00B20F02" w:rsidRDefault="00631F8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D08B4" w:rsidRPr="00B20F02" w14:paraId="5A3B0D4F" w14:textId="77777777" w:rsidTr="00F96741">
        <w:tc>
          <w:tcPr>
            <w:tcW w:w="4932" w:type="dxa"/>
            <w:hideMark/>
          </w:tcPr>
          <w:p w14:paraId="17A5AB9B" w14:textId="75DE4290" w:rsidR="003D5CFC" w:rsidRPr="00B20F02" w:rsidRDefault="00AD08B4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3D5CFC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="003D5CFC"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  <w:r w:rsidR="003D5CFC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49B50584" w14:textId="1D5CB209" w:rsidR="003D5CFC" w:rsidRPr="00B20F02" w:rsidRDefault="000C58DB">
            <w:pPr>
              <w:pStyle w:val="block"/>
              <w:spacing w:after="0" w:line="240" w:lineRule="auto"/>
              <w:ind w:left="0" w:right="14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</w:tcPr>
          <w:p w14:paraId="40A1793C" w14:textId="77777777" w:rsidR="003D5CFC" w:rsidRPr="00B20F02" w:rsidRDefault="003D5CFC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DB4DC4D" w14:textId="50CA68B9" w:rsidR="003D5CFC" w:rsidRPr="00B20F02" w:rsidRDefault="000C58DB">
            <w:pPr>
              <w:pStyle w:val="block"/>
              <w:spacing w:after="0" w:line="240" w:lineRule="auto"/>
              <w:ind w:left="0" w:right="12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40" w:type="dxa"/>
          </w:tcPr>
          <w:p w14:paraId="6E741FDB" w14:textId="77777777" w:rsidR="003D5CFC" w:rsidRPr="00B20F02" w:rsidRDefault="003D5CFC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</w:tcPr>
          <w:p w14:paraId="77F70300" w14:textId="7D6C96D6" w:rsidR="003D5CFC" w:rsidRPr="00B20F02" w:rsidRDefault="000C58DB" w:rsidP="00631F8B">
            <w:pPr>
              <w:pStyle w:val="block"/>
              <w:spacing w:after="0" w:line="240" w:lineRule="auto"/>
              <w:ind w:left="0" w:right="12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</w:tr>
      <w:tr w:rsidR="00AD08B4" w:rsidRPr="00B20F02" w14:paraId="31F1B721" w14:textId="77777777" w:rsidTr="00F96741">
        <w:tc>
          <w:tcPr>
            <w:tcW w:w="4932" w:type="dxa"/>
            <w:hideMark/>
          </w:tcPr>
          <w:p w14:paraId="6BF638CE" w14:textId="77777777" w:rsidR="0085064A" w:rsidRPr="00B20F02" w:rsidRDefault="0085064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อัตราสัญญาแลกเปลี่ยนสกุลเงินโดยเฉลี่ย  </w:t>
            </w:r>
          </w:p>
          <w:p w14:paraId="267A88B6" w14:textId="07967670" w:rsidR="003D5CFC" w:rsidRPr="00B20F02" w:rsidRDefault="0085064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ของเงินสหรัฐอเมริกาต่อเงินบาท </w:t>
            </w:r>
          </w:p>
        </w:tc>
        <w:tc>
          <w:tcPr>
            <w:tcW w:w="1170" w:type="dxa"/>
          </w:tcPr>
          <w:p w14:paraId="45DB6F01" w14:textId="462F58F5" w:rsidR="003D5CFC" w:rsidRPr="00B20F02" w:rsidRDefault="000C58DB">
            <w:pPr>
              <w:pStyle w:val="block"/>
              <w:spacing w:after="0" w:line="240" w:lineRule="auto"/>
              <w:ind w:left="0" w:right="14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31F8B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0E3E5EBF" w14:textId="77777777" w:rsidR="003D5CFC" w:rsidRPr="00B20F02" w:rsidRDefault="003D5CFC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9C56FA6" w14:textId="0EC3D75E" w:rsidR="003D5CFC" w:rsidRPr="00B20F02" w:rsidRDefault="000C58DB">
            <w:pPr>
              <w:pStyle w:val="block"/>
              <w:spacing w:after="0" w:line="240" w:lineRule="auto"/>
              <w:ind w:left="0" w:right="12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31F8B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40" w:type="dxa"/>
          </w:tcPr>
          <w:p w14:paraId="7658F7DC" w14:textId="77777777" w:rsidR="003D5CFC" w:rsidRPr="00B20F02" w:rsidRDefault="003D5CFC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</w:tcPr>
          <w:p w14:paraId="4E29BAD7" w14:textId="062E890A" w:rsidR="003D5CFC" w:rsidRPr="00B20F02" w:rsidRDefault="000C58DB" w:rsidP="00631F8B">
            <w:pPr>
              <w:pStyle w:val="block"/>
              <w:spacing w:after="0" w:line="240" w:lineRule="auto"/>
              <w:ind w:left="0" w:right="12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31F8B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AD08B4" w:rsidRPr="00B20F02" w14:paraId="4F073A92" w14:textId="77777777" w:rsidTr="00F96741">
        <w:tc>
          <w:tcPr>
            <w:tcW w:w="4932" w:type="dxa"/>
            <w:hideMark/>
          </w:tcPr>
          <w:p w14:paraId="210B2B7B" w14:textId="73090781" w:rsidR="003D5CFC" w:rsidRPr="00B20F02" w:rsidRDefault="00AD08B4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</w:t>
            </w:r>
            <w:r w:rsidR="00BE6380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คงที่ </w:t>
            </w:r>
            <w:r w:rsidR="00BE6380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BE6380"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</w:t>
            </w:r>
            <w:r w:rsidR="00BE6380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170" w:type="dxa"/>
          </w:tcPr>
          <w:p w14:paraId="448FD3E4" w14:textId="5EB803F5" w:rsidR="003D5CFC" w:rsidRPr="00B20F02" w:rsidRDefault="000C58DB">
            <w:pPr>
              <w:pStyle w:val="block"/>
              <w:spacing w:after="0" w:line="240" w:lineRule="auto"/>
              <w:ind w:left="0" w:right="14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31F8B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</w:p>
        </w:tc>
        <w:tc>
          <w:tcPr>
            <w:tcW w:w="270" w:type="dxa"/>
          </w:tcPr>
          <w:p w14:paraId="5CC0B33C" w14:textId="77777777" w:rsidR="003D5CFC" w:rsidRPr="00B20F02" w:rsidRDefault="003D5CFC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7A8E3BB" w14:textId="502859A5" w:rsidR="003D5CFC" w:rsidRPr="00B20F02" w:rsidRDefault="000C58DB">
            <w:pPr>
              <w:pStyle w:val="block"/>
              <w:spacing w:after="0" w:line="240" w:lineRule="auto"/>
              <w:ind w:left="0" w:right="12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31F8B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</w:p>
        </w:tc>
        <w:tc>
          <w:tcPr>
            <w:tcW w:w="240" w:type="dxa"/>
          </w:tcPr>
          <w:p w14:paraId="55355C17" w14:textId="77777777" w:rsidR="003D5CFC" w:rsidRPr="00B20F02" w:rsidRDefault="003D5CFC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</w:tcPr>
          <w:p w14:paraId="7B1AD26B" w14:textId="2CFA6756" w:rsidR="003D5CFC" w:rsidRPr="00B20F02" w:rsidRDefault="000C58DB" w:rsidP="00631F8B">
            <w:pPr>
              <w:pStyle w:val="block"/>
              <w:spacing w:after="0" w:line="240" w:lineRule="auto"/>
              <w:ind w:left="0" w:right="12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31F8B"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</w:p>
        </w:tc>
      </w:tr>
      <w:tr w:rsidR="00B8524F" w:rsidRPr="00B20F02" w14:paraId="78A03479" w14:textId="77777777" w:rsidTr="00F96741">
        <w:tc>
          <w:tcPr>
            <w:tcW w:w="4932" w:type="dxa"/>
          </w:tcPr>
          <w:p w14:paraId="5D32096F" w14:textId="77777777" w:rsidR="00B8524F" w:rsidRPr="00B20F02" w:rsidRDefault="00B8524F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3A0D71E" w14:textId="77777777" w:rsidR="00B8524F" w:rsidRPr="00B20F02" w:rsidRDefault="00B8524F">
            <w:pPr>
              <w:pStyle w:val="block"/>
              <w:spacing w:after="0" w:line="240" w:lineRule="auto"/>
              <w:ind w:left="0" w:right="14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69740A" w14:textId="77777777" w:rsidR="00B8524F" w:rsidRPr="00B20F02" w:rsidRDefault="00B8524F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4956AD0" w14:textId="77777777" w:rsidR="00B8524F" w:rsidRPr="00B20F02" w:rsidRDefault="00B8524F">
            <w:pPr>
              <w:pStyle w:val="block"/>
              <w:spacing w:after="0" w:line="240" w:lineRule="auto"/>
              <w:ind w:left="0" w:right="12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532F9CD5" w14:textId="77777777" w:rsidR="00B8524F" w:rsidRPr="00B20F02" w:rsidRDefault="00B8524F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</w:tcPr>
          <w:p w14:paraId="64A0671A" w14:textId="77777777" w:rsidR="00B8524F" w:rsidRPr="00B20F02" w:rsidRDefault="00B8524F" w:rsidP="00631F8B">
            <w:pPr>
              <w:pStyle w:val="block"/>
              <w:spacing w:after="0" w:line="240" w:lineRule="auto"/>
              <w:ind w:left="0" w:right="12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86C31" w:rsidRPr="00B20F02" w14:paraId="213943FB" w14:textId="77777777" w:rsidTr="003F2F3A">
        <w:tc>
          <w:tcPr>
            <w:tcW w:w="4932" w:type="dxa"/>
          </w:tcPr>
          <w:p w14:paraId="45511C31" w14:textId="5E1DE07E" w:rsidR="00086C31" w:rsidRPr="00B20F02" w:rsidRDefault="00086C31" w:rsidP="003F2F3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8D38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3963" w:type="dxa"/>
            <w:gridSpan w:val="5"/>
          </w:tcPr>
          <w:p w14:paraId="53B3510D" w14:textId="77777777" w:rsidR="00086C31" w:rsidRPr="00B20F02" w:rsidRDefault="00086C31" w:rsidP="003F2F3A">
            <w:pPr>
              <w:pStyle w:val="block"/>
              <w:spacing w:after="0" w:line="240" w:lineRule="auto"/>
              <w:ind w:lef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86C31" w:rsidRPr="00B20F02" w14:paraId="55E83A87" w14:textId="77777777" w:rsidTr="003F2F3A">
        <w:tc>
          <w:tcPr>
            <w:tcW w:w="4932" w:type="dxa"/>
            <w:hideMark/>
          </w:tcPr>
          <w:p w14:paraId="2CF1A902" w14:textId="77777777" w:rsidR="00086C31" w:rsidRPr="00B20F02" w:rsidRDefault="00086C31" w:rsidP="003F2F3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สัญญาแลกเปลี่ยนสกุลเงิน</w:t>
            </w:r>
          </w:p>
        </w:tc>
        <w:tc>
          <w:tcPr>
            <w:tcW w:w="1170" w:type="dxa"/>
          </w:tcPr>
          <w:p w14:paraId="4DED8DBD" w14:textId="77777777" w:rsidR="00086C31" w:rsidRPr="00B20F02" w:rsidRDefault="00086C31" w:rsidP="003F2F3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D636799" w14:textId="77777777" w:rsidR="00086C31" w:rsidRPr="00B20F02" w:rsidRDefault="00086C31" w:rsidP="003F2F3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98A2D8D" w14:textId="77777777" w:rsidR="00086C31" w:rsidRPr="00B20F02" w:rsidRDefault="00086C31" w:rsidP="003F2F3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25025350" w14:textId="77777777" w:rsidR="00086C31" w:rsidRPr="00B20F02" w:rsidRDefault="00086C31" w:rsidP="003F2F3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</w:tcPr>
          <w:p w14:paraId="6542FCC7" w14:textId="77777777" w:rsidR="00086C31" w:rsidRPr="00B20F02" w:rsidRDefault="00086C31" w:rsidP="003F2F3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86C31" w:rsidRPr="00B20F02" w14:paraId="7444E3BB" w14:textId="77777777" w:rsidTr="003F2F3A">
        <w:tc>
          <w:tcPr>
            <w:tcW w:w="4932" w:type="dxa"/>
            <w:hideMark/>
          </w:tcPr>
          <w:p w14:paraId="491A3DE2" w14:textId="77777777" w:rsidR="00086C31" w:rsidRPr="00B20F02" w:rsidRDefault="00086C31" w:rsidP="003F2F3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</w:tcPr>
          <w:p w14:paraId="0EC4F613" w14:textId="77EDAC0B" w:rsidR="00086C31" w:rsidRPr="00B20F02" w:rsidRDefault="00086C31" w:rsidP="003F2F3A">
            <w:pPr>
              <w:pStyle w:val="block"/>
              <w:spacing w:after="0" w:line="240" w:lineRule="auto"/>
              <w:ind w:left="0" w:right="14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3520EAC1" w14:textId="77777777" w:rsidR="00086C31" w:rsidRPr="00B20F02" w:rsidRDefault="00086C31" w:rsidP="003F2F3A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ADABC43" w14:textId="1038A093" w:rsidR="00086C31" w:rsidRPr="00B20F02" w:rsidRDefault="00086C31" w:rsidP="003F2F3A">
            <w:pPr>
              <w:pStyle w:val="block"/>
              <w:spacing w:after="0" w:line="240" w:lineRule="auto"/>
              <w:ind w:left="0" w:right="12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40" w:type="dxa"/>
          </w:tcPr>
          <w:p w14:paraId="4475417D" w14:textId="77777777" w:rsidR="00086C31" w:rsidRPr="00B20F02" w:rsidRDefault="00086C31" w:rsidP="003F2F3A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</w:tcPr>
          <w:p w14:paraId="615E2882" w14:textId="6F505F14" w:rsidR="00086C31" w:rsidRPr="00B20F02" w:rsidRDefault="00086C31" w:rsidP="003F2F3A">
            <w:pPr>
              <w:pStyle w:val="block"/>
              <w:spacing w:after="0" w:line="240" w:lineRule="auto"/>
              <w:ind w:left="0" w:right="12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852</w:t>
            </w:r>
          </w:p>
        </w:tc>
      </w:tr>
      <w:tr w:rsidR="00086C31" w:rsidRPr="00B20F02" w14:paraId="0529C848" w14:textId="77777777" w:rsidTr="003F2F3A">
        <w:tc>
          <w:tcPr>
            <w:tcW w:w="4932" w:type="dxa"/>
            <w:hideMark/>
          </w:tcPr>
          <w:p w14:paraId="11E17B57" w14:textId="77777777" w:rsidR="00086C31" w:rsidRPr="00B20F02" w:rsidRDefault="00086C31" w:rsidP="003F2F3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อัตราสัญญาแลกเปลี่ยนสกุลเงินโดยเฉลี่ย  </w:t>
            </w:r>
          </w:p>
          <w:p w14:paraId="12457C92" w14:textId="77777777" w:rsidR="00086C31" w:rsidRPr="00B20F02" w:rsidRDefault="00086C31" w:rsidP="003F2F3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 ของเงินสหรัฐอเมริกาต่อเงินบาท </w:t>
            </w:r>
          </w:p>
        </w:tc>
        <w:tc>
          <w:tcPr>
            <w:tcW w:w="1170" w:type="dxa"/>
          </w:tcPr>
          <w:p w14:paraId="6AFADEE0" w14:textId="77777777" w:rsidR="00086C31" w:rsidRPr="00B20F02" w:rsidRDefault="00086C31" w:rsidP="003F2F3A">
            <w:pPr>
              <w:pStyle w:val="block"/>
              <w:spacing w:after="0" w:line="240" w:lineRule="auto"/>
              <w:ind w:left="0" w:right="14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EC896DA" w14:textId="795C74D4" w:rsidR="00086C31" w:rsidRPr="00B20F02" w:rsidRDefault="00086C31" w:rsidP="003F2F3A">
            <w:pPr>
              <w:pStyle w:val="block"/>
              <w:spacing w:after="0" w:line="240" w:lineRule="auto"/>
              <w:ind w:left="0" w:right="14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404FEA4F" w14:textId="77777777" w:rsidR="00086C31" w:rsidRPr="00B20F02" w:rsidRDefault="00086C31" w:rsidP="003F2F3A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9D9CCE1" w14:textId="77777777" w:rsidR="00086C31" w:rsidRPr="00B20F02" w:rsidRDefault="00086C31" w:rsidP="003F2F3A">
            <w:pPr>
              <w:pStyle w:val="block"/>
              <w:spacing w:after="0" w:line="240" w:lineRule="auto"/>
              <w:ind w:left="0" w:right="12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4DCAC9E" w14:textId="35452CF0" w:rsidR="00086C31" w:rsidRPr="00B20F02" w:rsidRDefault="00086C31" w:rsidP="003F2F3A">
            <w:pPr>
              <w:pStyle w:val="block"/>
              <w:spacing w:after="0" w:line="240" w:lineRule="auto"/>
              <w:ind w:left="0" w:right="12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40" w:type="dxa"/>
          </w:tcPr>
          <w:p w14:paraId="30D71406" w14:textId="77777777" w:rsidR="00086C31" w:rsidRPr="00B20F02" w:rsidRDefault="00086C31" w:rsidP="003F2F3A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</w:tcPr>
          <w:p w14:paraId="4CE0DE97" w14:textId="77777777" w:rsidR="00086C31" w:rsidRPr="00B20F02" w:rsidRDefault="00086C31" w:rsidP="003F2F3A">
            <w:pPr>
              <w:pStyle w:val="block"/>
              <w:spacing w:after="0" w:line="240" w:lineRule="auto"/>
              <w:ind w:left="0" w:right="12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627EFDD" w14:textId="73959778" w:rsidR="00086C31" w:rsidRPr="00B20F02" w:rsidRDefault="00086C31" w:rsidP="003F2F3A">
            <w:pPr>
              <w:pStyle w:val="block"/>
              <w:spacing w:after="0" w:line="240" w:lineRule="auto"/>
              <w:ind w:left="0" w:right="12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086C31" w:rsidRPr="00B20F02" w14:paraId="510C673B" w14:textId="77777777" w:rsidTr="003F2F3A">
        <w:tc>
          <w:tcPr>
            <w:tcW w:w="4932" w:type="dxa"/>
            <w:hideMark/>
          </w:tcPr>
          <w:p w14:paraId="2EF52136" w14:textId="77777777" w:rsidR="00086C31" w:rsidRPr="00B20F02" w:rsidRDefault="00086C31" w:rsidP="003F2F3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อัตราดอกเบี้ยคงที่ 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170" w:type="dxa"/>
          </w:tcPr>
          <w:p w14:paraId="0D07F128" w14:textId="77777777" w:rsidR="00086C31" w:rsidRPr="00B20F02" w:rsidRDefault="00086C31" w:rsidP="003F2F3A">
            <w:pPr>
              <w:pStyle w:val="block"/>
              <w:spacing w:after="0" w:line="240" w:lineRule="auto"/>
              <w:ind w:left="0" w:right="14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</w:p>
        </w:tc>
        <w:tc>
          <w:tcPr>
            <w:tcW w:w="270" w:type="dxa"/>
          </w:tcPr>
          <w:p w14:paraId="04BB4B86" w14:textId="77777777" w:rsidR="00086C31" w:rsidRPr="00B20F02" w:rsidRDefault="00086C31" w:rsidP="003F2F3A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04D0BCE" w14:textId="77777777" w:rsidR="00086C31" w:rsidRPr="00B20F02" w:rsidRDefault="00086C31" w:rsidP="003F2F3A">
            <w:pPr>
              <w:pStyle w:val="block"/>
              <w:spacing w:after="0" w:line="240" w:lineRule="auto"/>
              <w:ind w:left="0" w:right="12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</w:p>
        </w:tc>
        <w:tc>
          <w:tcPr>
            <w:tcW w:w="240" w:type="dxa"/>
          </w:tcPr>
          <w:p w14:paraId="46CA932F" w14:textId="77777777" w:rsidR="00086C31" w:rsidRPr="00B20F02" w:rsidRDefault="00086C31" w:rsidP="003F2F3A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</w:tcPr>
          <w:p w14:paraId="37B90BF4" w14:textId="77777777" w:rsidR="00086C31" w:rsidRPr="00B20F02" w:rsidRDefault="00086C31" w:rsidP="003F2F3A">
            <w:pPr>
              <w:pStyle w:val="block"/>
              <w:spacing w:after="0" w:line="240" w:lineRule="auto"/>
              <w:ind w:left="0" w:right="12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.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</w:p>
        </w:tc>
      </w:tr>
    </w:tbl>
    <w:p w14:paraId="4FF7C4BA" w14:textId="77777777" w:rsidR="00086C31" w:rsidRPr="00B20F02" w:rsidRDefault="00086C31" w:rsidP="003D5CFC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9258B8B" w14:textId="63E1293C" w:rsidR="003D5CFC" w:rsidRPr="00B20F02" w:rsidRDefault="00BE6380" w:rsidP="003D5CFC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จำนวนเงิน ณ วันที่รายงานซึ่งเกี่ยวข้องกับรายการที่กำหนดให้เป็นรายการที่ป้องกันความเสี่ยง</w:t>
      </w:r>
    </w:p>
    <w:p w14:paraId="406740AB" w14:textId="77777777" w:rsidR="003D5CFC" w:rsidRPr="00B20F02" w:rsidRDefault="003D5CFC" w:rsidP="003D5CFC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1188" w:type="dxa"/>
        <w:tblLook w:val="04A0" w:firstRow="1" w:lastRow="0" w:firstColumn="1" w:lastColumn="0" w:noHBand="0" w:noVBand="1"/>
      </w:tblPr>
      <w:tblGrid>
        <w:gridCol w:w="3240"/>
        <w:gridCol w:w="1530"/>
        <w:gridCol w:w="270"/>
        <w:gridCol w:w="990"/>
        <w:gridCol w:w="270"/>
        <w:gridCol w:w="2520"/>
      </w:tblGrid>
      <w:tr w:rsidR="003D5CFC" w:rsidRPr="00B20F02" w14:paraId="4BA6F91C" w14:textId="77777777" w:rsidTr="003D5CFC">
        <w:trPr>
          <w:tblHeader/>
        </w:trPr>
        <w:tc>
          <w:tcPr>
            <w:tcW w:w="3240" w:type="dxa"/>
          </w:tcPr>
          <w:p w14:paraId="5428AC8C" w14:textId="77777777" w:rsidR="003D5CFC" w:rsidRPr="00B20F02" w:rsidRDefault="003D5CFC">
            <w:pPr>
              <w:pStyle w:val="acctmergecolhdg"/>
              <w:spacing w:line="240" w:lineRule="auto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5"/>
            <w:hideMark/>
          </w:tcPr>
          <w:p w14:paraId="6C672297" w14:textId="2CF727AF" w:rsidR="003D5CFC" w:rsidRPr="00B20F02" w:rsidRDefault="00F075D0">
            <w:pPr>
              <w:pStyle w:val="acctmergecolhdg"/>
              <w:spacing w:line="240" w:lineRule="auto"/>
              <w:ind w:firstLine="136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B20F02">
              <w:rPr>
                <w:rFonts w:asciiTheme="majorBidi" w:hAnsiTheme="majorBidi"/>
                <w:b w:val="0"/>
                <w:bCs/>
                <w:sz w:val="30"/>
                <w:szCs w:val="30"/>
                <w:cs/>
                <w:lang w:val="en-US" w:bidi="th-TH"/>
              </w:rPr>
              <w:t xml:space="preserve">/ </w:t>
            </w:r>
            <w:r w:rsidRPr="00B20F0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D5CFC" w:rsidRPr="00B20F02" w14:paraId="6CD34D80" w14:textId="77777777" w:rsidTr="003D5CFC">
        <w:trPr>
          <w:tblHeader/>
        </w:trPr>
        <w:tc>
          <w:tcPr>
            <w:tcW w:w="3240" w:type="dxa"/>
            <w:vAlign w:val="bottom"/>
            <w:hideMark/>
          </w:tcPr>
          <w:p w14:paraId="0FC2CA06" w14:textId="77777777" w:rsidR="00F075D0" w:rsidRPr="00B20F02" w:rsidRDefault="00F075D0" w:rsidP="00D646E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ความเสี่ยงจากเงินตราต่างประเทศ </w:t>
            </w:r>
          </w:p>
          <w:p w14:paraId="6B56DD5D" w14:textId="64E3A174" w:rsidR="003D5CFC" w:rsidRPr="00B20F02" w:rsidRDefault="00F075D0">
            <w:pPr>
              <w:pStyle w:val="block"/>
              <w:spacing w:after="0" w:line="240" w:lineRule="auto"/>
              <w:ind w:left="2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ธันวาคม </w:t>
            </w:r>
          </w:p>
        </w:tc>
        <w:tc>
          <w:tcPr>
            <w:tcW w:w="1530" w:type="dxa"/>
            <w:vAlign w:val="bottom"/>
            <w:hideMark/>
          </w:tcPr>
          <w:p w14:paraId="7E771F82" w14:textId="16F7474E" w:rsidR="003D5CFC" w:rsidRPr="00B20F02" w:rsidRDefault="00BE6380">
            <w:pPr>
              <w:pStyle w:val="block"/>
              <w:spacing w:after="0" w:line="240" w:lineRule="auto"/>
              <w:ind w:left="-2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  <w:t>การเปลี่ยนแปลงในมูลค่าที่ใช้ในการคำนวณการป้องกันความเสี่ยงที่ไม่มีประสิทธิผล</w:t>
            </w:r>
          </w:p>
        </w:tc>
        <w:tc>
          <w:tcPr>
            <w:tcW w:w="270" w:type="dxa"/>
            <w:vAlign w:val="bottom"/>
          </w:tcPr>
          <w:p w14:paraId="3B00BFA1" w14:textId="77777777" w:rsidR="003D5CFC" w:rsidRPr="00B20F02" w:rsidRDefault="003D5CFC">
            <w:pPr>
              <w:pStyle w:val="block"/>
              <w:spacing w:after="0" w:line="240" w:lineRule="auto"/>
              <w:ind w:left="0" w:right="11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547CC55D" w14:textId="25E0A9FB" w:rsidR="003D5CFC" w:rsidRPr="00B20F02" w:rsidRDefault="00BE6380">
            <w:pPr>
              <w:pStyle w:val="block"/>
              <w:spacing w:after="0" w:line="240" w:lineRule="auto"/>
              <w:ind w:left="-95" w:right="-93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  <w:t>สำรองการป้องกันความเสี่ยงในกระแสเงินสด</w:t>
            </w:r>
          </w:p>
        </w:tc>
        <w:tc>
          <w:tcPr>
            <w:tcW w:w="270" w:type="dxa"/>
            <w:vAlign w:val="bottom"/>
          </w:tcPr>
          <w:p w14:paraId="51AC50E2" w14:textId="77777777" w:rsidR="003D5CFC" w:rsidRPr="00B20F02" w:rsidRDefault="003D5CFC">
            <w:pPr>
              <w:pStyle w:val="block"/>
              <w:spacing w:after="0" w:line="240" w:lineRule="auto"/>
              <w:ind w:left="0" w:right="11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vAlign w:val="bottom"/>
            <w:hideMark/>
          </w:tcPr>
          <w:p w14:paraId="1A77465E" w14:textId="50E39538" w:rsidR="003D5CFC" w:rsidRPr="00B20F02" w:rsidRDefault="00BE6380">
            <w:pPr>
              <w:pStyle w:val="block"/>
              <w:spacing w:after="0" w:line="240" w:lineRule="auto"/>
              <w:ind w:left="-81" w:right="-106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>จำนวนเงินที่ยังคงเหลือในสำรองการป้องกันความเสี่ยงในกระแสเงินสดจากความสัมพันธ์ในการป้องกันความเสี่ยงซึ่งไม่ได้นำการบัญชีการป้องกันความเสี่ยงมาถือปฏิบัติอีกต่อไป</w:t>
            </w:r>
          </w:p>
        </w:tc>
      </w:tr>
      <w:tr w:rsidR="003D5CFC" w:rsidRPr="00B20F02" w14:paraId="15B38CAE" w14:textId="77777777" w:rsidTr="003D5CFC">
        <w:trPr>
          <w:tblHeader/>
        </w:trPr>
        <w:tc>
          <w:tcPr>
            <w:tcW w:w="3240" w:type="dxa"/>
            <w:vAlign w:val="bottom"/>
          </w:tcPr>
          <w:p w14:paraId="0151210A" w14:textId="77777777" w:rsidR="003D5CFC" w:rsidRPr="00B20F02" w:rsidRDefault="003D5CF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580" w:type="dxa"/>
            <w:gridSpan w:val="5"/>
            <w:vAlign w:val="bottom"/>
            <w:hideMark/>
          </w:tcPr>
          <w:p w14:paraId="206D21B9" w14:textId="3B27AFDC" w:rsidR="003D5CFC" w:rsidRPr="00B20F02" w:rsidRDefault="00F075D0">
            <w:pPr>
              <w:pStyle w:val="block"/>
              <w:spacing w:after="0" w:line="240" w:lineRule="auto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20F0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D5CFC" w:rsidRPr="00B20F02" w14:paraId="2C98A21B" w14:textId="77777777" w:rsidTr="00086C31">
        <w:tc>
          <w:tcPr>
            <w:tcW w:w="3240" w:type="dxa"/>
          </w:tcPr>
          <w:p w14:paraId="1A90B274" w14:textId="0BB5B8E9" w:rsidR="003D5CFC" w:rsidRPr="00B20F02" w:rsidRDefault="00086C31" w:rsidP="00D646E5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3C1AC490" w14:textId="40746ED4" w:rsidR="003D5CFC" w:rsidRPr="00B20F02" w:rsidRDefault="003D5CFC">
            <w:pPr>
              <w:pStyle w:val="NoSpacing"/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39988" w14:textId="77777777" w:rsidR="003D5CFC" w:rsidRPr="00B20F02" w:rsidRDefault="003D5CFC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55F2B6" w14:textId="55733992" w:rsidR="003D5CFC" w:rsidRPr="00B20F02" w:rsidRDefault="003D5CFC">
            <w:pPr>
              <w:pStyle w:val="NoSpacing"/>
              <w:tabs>
                <w:tab w:val="clear" w:pos="907"/>
                <w:tab w:val="left" w:pos="59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D1712" w14:textId="77777777" w:rsidR="003D5CFC" w:rsidRPr="00B20F02" w:rsidRDefault="003D5CFC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3D7AD70B" w14:textId="725F84B6" w:rsidR="003D5CFC" w:rsidRPr="00B20F02" w:rsidRDefault="003D5CFC">
            <w:pPr>
              <w:pStyle w:val="NoSpacing"/>
              <w:spacing w:line="240" w:lineRule="atLeast"/>
              <w:ind w:right="4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6C31" w:rsidRPr="00B20F02" w14:paraId="4523105C" w14:textId="77777777" w:rsidTr="00CF747E">
        <w:tc>
          <w:tcPr>
            <w:tcW w:w="3240" w:type="dxa"/>
          </w:tcPr>
          <w:p w14:paraId="5F90A200" w14:textId="42DB430E" w:rsidR="00086C31" w:rsidRPr="00B20F02" w:rsidRDefault="00086C31" w:rsidP="00086C31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สัญญาแลกเปลี่ยนสกุลเงิน</w:t>
            </w:r>
          </w:p>
        </w:tc>
        <w:tc>
          <w:tcPr>
            <w:tcW w:w="1530" w:type="dxa"/>
          </w:tcPr>
          <w:p w14:paraId="4AA3CC6A" w14:textId="70A854F0" w:rsidR="00086C31" w:rsidRPr="00B20F02" w:rsidRDefault="00086C31" w:rsidP="00086C31">
            <w:pPr>
              <w:pStyle w:val="NoSpacing"/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8E5E65D" w14:textId="77777777" w:rsidR="00086C31" w:rsidRPr="00B20F02" w:rsidRDefault="00086C31" w:rsidP="00086C3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C327D1" w14:textId="4ACB2B40" w:rsidR="00086C31" w:rsidRPr="00B20F02" w:rsidRDefault="00FE36D8" w:rsidP="00086C31">
            <w:pPr>
              <w:pStyle w:val="NoSpacing"/>
              <w:tabs>
                <w:tab w:val="clear" w:pos="907"/>
                <w:tab w:val="left" w:pos="59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86C31" w:rsidRPr="00B20F0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7DB794F" w14:textId="77777777" w:rsidR="00086C31" w:rsidRPr="00B20F02" w:rsidRDefault="00086C31" w:rsidP="00086C3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79C99341" w14:textId="23CC5EF6" w:rsidR="00086C31" w:rsidRPr="00B20F02" w:rsidRDefault="00086C31" w:rsidP="00086C31">
            <w:pPr>
              <w:pStyle w:val="NoSpacing"/>
              <w:spacing w:line="240" w:lineRule="atLeast"/>
              <w:ind w:right="4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086C31" w:rsidRPr="00B20F02" w14:paraId="224443E6" w14:textId="77777777" w:rsidTr="00CF747E">
        <w:tc>
          <w:tcPr>
            <w:tcW w:w="3240" w:type="dxa"/>
          </w:tcPr>
          <w:p w14:paraId="2524CC4C" w14:textId="77777777" w:rsidR="00086C31" w:rsidRPr="00B20F02" w:rsidRDefault="00086C31" w:rsidP="00086C31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FBE581A" w14:textId="77777777" w:rsidR="00086C31" w:rsidRPr="00B20F02" w:rsidRDefault="00086C31" w:rsidP="00086C31">
            <w:pPr>
              <w:pStyle w:val="NoSpacing"/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6A4C8" w14:textId="77777777" w:rsidR="00086C31" w:rsidRPr="00B20F02" w:rsidRDefault="00086C31" w:rsidP="00086C3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2C3D22" w14:textId="77777777" w:rsidR="00086C31" w:rsidRPr="00B20F02" w:rsidRDefault="00086C31" w:rsidP="00086C31">
            <w:pPr>
              <w:pStyle w:val="NoSpacing"/>
              <w:tabs>
                <w:tab w:val="clear" w:pos="907"/>
                <w:tab w:val="left" w:pos="59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322F32" w14:textId="77777777" w:rsidR="00086C31" w:rsidRPr="00B20F02" w:rsidRDefault="00086C31" w:rsidP="00086C3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49497618" w14:textId="77777777" w:rsidR="00086C31" w:rsidRPr="00B20F02" w:rsidRDefault="00086C31" w:rsidP="00086C31">
            <w:pPr>
              <w:pStyle w:val="NoSpacing"/>
              <w:spacing w:line="240" w:lineRule="atLeast"/>
              <w:ind w:right="4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6C31" w:rsidRPr="00B20F02" w14:paraId="54044314" w14:textId="77777777" w:rsidTr="00CF747E">
        <w:tc>
          <w:tcPr>
            <w:tcW w:w="3240" w:type="dxa"/>
          </w:tcPr>
          <w:p w14:paraId="61E2FC1F" w14:textId="1DD81328" w:rsidR="00086C31" w:rsidRPr="00B20F02" w:rsidRDefault="00086C31" w:rsidP="00086C31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5BEF1F08" w14:textId="77777777" w:rsidR="00086C31" w:rsidRPr="00B20F02" w:rsidRDefault="00086C31" w:rsidP="00086C31">
            <w:pPr>
              <w:pStyle w:val="NoSpacing"/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8653B7" w14:textId="77777777" w:rsidR="00086C31" w:rsidRPr="00B20F02" w:rsidRDefault="00086C31" w:rsidP="00086C3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467D34" w14:textId="77777777" w:rsidR="00086C31" w:rsidRPr="00B20F02" w:rsidRDefault="00086C31" w:rsidP="00086C31">
            <w:pPr>
              <w:pStyle w:val="NoSpacing"/>
              <w:tabs>
                <w:tab w:val="clear" w:pos="907"/>
                <w:tab w:val="left" w:pos="59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E191F" w14:textId="77777777" w:rsidR="00086C31" w:rsidRPr="00B20F02" w:rsidRDefault="00086C31" w:rsidP="00086C3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1F567CF3" w14:textId="77777777" w:rsidR="00086C31" w:rsidRPr="00B20F02" w:rsidRDefault="00086C31" w:rsidP="00086C31">
            <w:pPr>
              <w:pStyle w:val="NoSpacing"/>
              <w:spacing w:line="240" w:lineRule="atLeast"/>
              <w:ind w:right="4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6C31" w:rsidRPr="00B20F02" w14:paraId="1A9EC1F1" w14:textId="77777777" w:rsidTr="00CF747E">
        <w:tc>
          <w:tcPr>
            <w:tcW w:w="3240" w:type="dxa"/>
          </w:tcPr>
          <w:p w14:paraId="1620A02C" w14:textId="42BE3936" w:rsidR="00086C31" w:rsidRPr="00B20F02" w:rsidRDefault="00086C31" w:rsidP="00086C31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สัญญาแลกเปลี่ยนสกุลเงิน</w:t>
            </w:r>
          </w:p>
        </w:tc>
        <w:tc>
          <w:tcPr>
            <w:tcW w:w="1530" w:type="dxa"/>
          </w:tcPr>
          <w:p w14:paraId="7CAD6C81" w14:textId="16A5A902" w:rsidR="00086C31" w:rsidRPr="00B20F02" w:rsidRDefault="00086C31" w:rsidP="00086C31">
            <w:pPr>
              <w:pStyle w:val="NoSpacing"/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4289DBB" w14:textId="77777777" w:rsidR="00086C31" w:rsidRPr="00B20F02" w:rsidRDefault="00086C31" w:rsidP="00086C3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37D4FE" w14:textId="2BD2B5DD" w:rsidR="00086C31" w:rsidRPr="00B20F02" w:rsidRDefault="00086C31" w:rsidP="00086C31">
            <w:pPr>
              <w:pStyle w:val="NoSpacing"/>
              <w:tabs>
                <w:tab w:val="clear" w:pos="907"/>
                <w:tab w:val="left" w:pos="59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9F2E7BF" w14:textId="77777777" w:rsidR="00086C31" w:rsidRPr="00B20F02" w:rsidRDefault="00086C31" w:rsidP="00086C31">
            <w:pPr>
              <w:pStyle w:val="NoSpacin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46B14B33" w14:textId="096DB006" w:rsidR="00086C31" w:rsidRPr="00B20F02" w:rsidRDefault="00086C31" w:rsidP="00086C31">
            <w:pPr>
              <w:pStyle w:val="NoSpacing"/>
              <w:spacing w:line="240" w:lineRule="atLeast"/>
              <w:ind w:right="4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</w:tbl>
    <w:p w14:paraId="004E3C4C" w14:textId="455255D9" w:rsidR="003D5CFC" w:rsidRPr="00B20F02" w:rsidRDefault="003D5CFC" w:rsidP="003D5CFC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D3ED97B" w14:textId="77777777" w:rsidR="00086C31" w:rsidRPr="00B20F02" w:rsidRDefault="00086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B20F02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546BD599" w14:textId="4D97A26C" w:rsidR="003D5CFC" w:rsidRPr="00B20F02" w:rsidRDefault="00E34CBF" w:rsidP="003D5CFC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20F0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</w:t>
      </w:r>
    </w:p>
    <w:p w14:paraId="47EE2BF2" w14:textId="77777777" w:rsidR="003D5CFC" w:rsidRPr="00B20F02" w:rsidRDefault="003D5CFC" w:rsidP="003D5CFC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92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5382"/>
        <w:gridCol w:w="1620"/>
        <w:gridCol w:w="270"/>
        <w:gridCol w:w="1620"/>
      </w:tblGrid>
      <w:tr w:rsidR="00086C31" w:rsidRPr="00B20F02" w14:paraId="404A7425" w14:textId="77777777" w:rsidTr="00235716">
        <w:trPr>
          <w:tblHeader/>
        </w:trPr>
        <w:tc>
          <w:tcPr>
            <w:tcW w:w="5382" w:type="dxa"/>
            <w:vAlign w:val="bottom"/>
          </w:tcPr>
          <w:p w14:paraId="1718B138" w14:textId="77777777" w:rsidR="00086C31" w:rsidRPr="00B20F02" w:rsidRDefault="00086C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510" w:type="dxa"/>
            <w:gridSpan w:val="3"/>
          </w:tcPr>
          <w:p w14:paraId="07721E30" w14:textId="74651775" w:rsidR="00086C31" w:rsidRPr="00B20F02" w:rsidRDefault="00086C31">
            <w:pPr>
              <w:pStyle w:val="block"/>
              <w:tabs>
                <w:tab w:val="left" w:pos="683"/>
              </w:tabs>
              <w:spacing w:after="0" w:line="240" w:lineRule="auto"/>
              <w:ind w:left="-100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/ </w:t>
            </w:r>
          </w:p>
          <w:p w14:paraId="7E3E8A3E" w14:textId="0CED5211" w:rsidR="00086C31" w:rsidRPr="00B20F02" w:rsidRDefault="00086C31">
            <w:pPr>
              <w:pStyle w:val="block"/>
              <w:tabs>
                <w:tab w:val="left" w:pos="683"/>
              </w:tabs>
              <w:spacing w:after="0" w:line="240" w:lineRule="auto"/>
              <w:ind w:left="-100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86C31" w:rsidRPr="00B20F02" w14:paraId="6A2D5978" w14:textId="77777777" w:rsidTr="00235716">
        <w:tc>
          <w:tcPr>
            <w:tcW w:w="5382" w:type="dxa"/>
          </w:tcPr>
          <w:p w14:paraId="063C4763" w14:textId="121AE507" w:rsidR="00086C31" w:rsidRPr="00B20F02" w:rsidRDefault="00086C31" w:rsidP="002F3A6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ความเสี่ยงด้านอัตราแลกเปลี่ยน ณ วันที่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620" w:type="dxa"/>
          </w:tcPr>
          <w:p w14:paraId="2D58917A" w14:textId="2CD1028E" w:rsidR="00086C31" w:rsidRPr="00B20F02" w:rsidRDefault="00086C31" w:rsidP="00086C31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5D3D432C" w14:textId="2EFCA527" w:rsidR="00086C31" w:rsidRPr="00B20F02" w:rsidRDefault="00086C31" w:rsidP="00086C31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518B5AF5" w14:textId="06BCB5CA" w:rsidR="00086C31" w:rsidRPr="00B20F02" w:rsidRDefault="00086C31" w:rsidP="00086C31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235716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086C31" w:rsidRPr="00B20F02" w14:paraId="7B70DE6C" w14:textId="77777777" w:rsidTr="00235716">
        <w:tc>
          <w:tcPr>
            <w:tcW w:w="5382" w:type="dxa"/>
          </w:tcPr>
          <w:p w14:paraId="3E3FEA5F" w14:textId="77777777" w:rsidR="00086C31" w:rsidRPr="00B20F02" w:rsidRDefault="00086C31" w:rsidP="002F3A6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510" w:type="dxa"/>
            <w:gridSpan w:val="3"/>
          </w:tcPr>
          <w:p w14:paraId="5BFFB287" w14:textId="6E0A7DF2" w:rsidR="00086C31" w:rsidRPr="00B20F02" w:rsidRDefault="00086C31" w:rsidP="00086C31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20F02">
              <w:rPr>
                <w:rFonts w:asciiTheme="majorBidi" w:hAnsi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179C9" w:rsidRPr="00B20F02" w14:paraId="7D4C4D3B" w14:textId="77777777" w:rsidTr="00235716">
        <w:tc>
          <w:tcPr>
            <w:tcW w:w="5382" w:type="dxa"/>
            <w:hideMark/>
          </w:tcPr>
          <w:p w14:paraId="49E39B83" w14:textId="2FF9766B" w:rsidR="001179C9" w:rsidRPr="00B20F02" w:rsidRDefault="001179C9" w:rsidP="001179C9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สัญญาแลกเปลี่ยนสกุลเงิน 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-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จำนวนเงินตามสัญญา</w:t>
            </w:r>
          </w:p>
        </w:tc>
        <w:tc>
          <w:tcPr>
            <w:tcW w:w="1620" w:type="dxa"/>
            <w:vAlign w:val="bottom"/>
          </w:tcPr>
          <w:p w14:paraId="3CE63908" w14:textId="3E2C77D1" w:rsidR="001179C9" w:rsidRPr="00B20F02" w:rsidRDefault="001179C9" w:rsidP="001179C9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</w:t>
            </w:r>
          </w:p>
        </w:tc>
        <w:tc>
          <w:tcPr>
            <w:tcW w:w="270" w:type="dxa"/>
          </w:tcPr>
          <w:p w14:paraId="40C11641" w14:textId="39D1B3A9" w:rsidR="001179C9" w:rsidRPr="00B20F02" w:rsidRDefault="001179C9" w:rsidP="001179C9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3BD1DE5C" w14:textId="630B0882" w:rsidR="001179C9" w:rsidRPr="00B20F02" w:rsidRDefault="001179C9" w:rsidP="001179C9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878</w:t>
            </w:r>
          </w:p>
        </w:tc>
      </w:tr>
      <w:tr w:rsidR="001179C9" w:rsidRPr="00B20F02" w14:paraId="16EF7C9B" w14:textId="77777777" w:rsidTr="00235716">
        <w:tc>
          <w:tcPr>
            <w:tcW w:w="5382" w:type="dxa"/>
            <w:hideMark/>
          </w:tcPr>
          <w:p w14:paraId="733BBA28" w14:textId="117C06A4" w:rsidR="001179C9" w:rsidRPr="00B20F02" w:rsidRDefault="001179C9" w:rsidP="001179C9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มูลค่าตามบัญชีที่รวมอยู่ใน</w:t>
            </w:r>
          </w:p>
        </w:tc>
        <w:tc>
          <w:tcPr>
            <w:tcW w:w="1620" w:type="dxa"/>
          </w:tcPr>
          <w:p w14:paraId="518254FC" w14:textId="77777777" w:rsidR="001179C9" w:rsidRPr="00B20F02" w:rsidRDefault="001179C9" w:rsidP="001179C9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2202F8" w14:textId="6726AB31" w:rsidR="001179C9" w:rsidRPr="00B20F02" w:rsidRDefault="001179C9" w:rsidP="001179C9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556175C2" w14:textId="4A7F9FCB" w:rsidR="001179C9" w:rsidRPr="00B20F02" w:rsidRDefault="001179C9" w:rsidP="001179C9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79C9" w:rsidRPr="00B20F02" w14:paraId="5CD48F9F" w14:textId="77777777" w:rsidTr="00235716">
        <w:tc>
          <w:tcPr>
            <w:tcW w:w="5382" w:type="dxa"/>
            <w:hideMark/>
          </w:tcPr>
          <w:p w14:paraId="7C8BF3B6" w14:textId="5E1787C9" w:rsidR="001179C9" w:rsidRPr="00B20F02" w:rsidRDefault="001179C9" w:rsidP="001179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-  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สินทรัพย์อนุพันธ์</w:t>
            </w:r>
          </w:p>
        </w:tc>
        <w:tc>
          <w:tcPr>
            <w:tcW w:w="1620" w:type="dxa"/>
            <w:vAlign w:val="bottom"/>
          </w:tcPr>
          <w:p w14:paraId="64FEEF4C" w14:textId="4AFD6B09" w:rsidR="001179C9" w:rsidRPr="00B20F02" w:rsidRDefault="001179C9" w:rsidP="001179C9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D2D02D9" w14:textId="10032DC1" w:rsidR="001179C9" w:rsidRPr="00B20F02" w:rsidRDefault="001179C9" w:rsidP="001179C9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011902B" w14:textId="2440D6A2" w:rsidR="001179C9" w:rsidRPr="00B20F02" w:rsidRDefault="001179C9" w:rsidP="001179C9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</w:tr>
      <w:tr w:rsidR="001179C9" w:rsidRPr="00B20F02" w14:paraId="60F0F4DE" w14:textId="77777777" w:rsidTr="00235716">
        <w:tc>
          <w:tcPr>
            <w:tcW w:w="5382" w:type="dxa"/>
          </w:tcPr>
          <w:p w14:paraId="6196A3F9" w14:textId="77777777" w:rsidR="001179C9" w:rsidRPr="00B20F02" w:rsidRDefault="001179C9" w:rsidP="001179C9">
            <w:pPr>
              <w:pStyle w:val="block"/>
              <w:tabs>
                <w:tab w:val="left" w:pos="1151"/>
              </w:tabs>
              <w:spacing w:after="0" w:line="240" w:lineRule="auto"/>
              <w:ind w:left="16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11AEBFD" w14:textId="77777777" w:rsidR="001179C9" w:rsidRPr="00B20F02" w:rsidRDefault="001179C9" w:rsidP="001179C9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32927D" w14:textId="232F1A91" w:rsidR="001179C9" w:rsidRPr="00B20F02" w:rsidRDefault="001179C9" w:rsidP="001179C9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B1D5FCC" w14:textId="22D31753" w:rsidR="001179C9" w:rsidRPr="00B20F02" w:rsidRDefault="001179C9" w:rsidP="001179C9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179C9" w:rsidRPr="00B20F02" w14:paraId="2CF25226" w14:textId="77777777" w:rsidTr="00235716">
        <w:tc>
          <w:tcPr>
            <w:tcW w:w="5382" w:type="dxa"/>
            <w:hideMark/>
          </w:tcPr>
          <w:p w14:paraId="78AEC4F4" w14:textId="49E4CF20" w:rsidR="001179C9" w:rsidRPr="00B20F02" w:rsidRDefault="001179C9" w:rsidP="001179C9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ความเสี่ยงด้านอัตราแลกเปลี่ย</w:t>
            </w:r>
            <w:r w:rsidR="00235716" w:rsidRPr="00B20F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น</w:t>
            </w:r>
            <w:r w:rsidR="00235716"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="00235716"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235716"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16EEC7E3" w14:textId="08B0DEE9" w:rsidR="001179C9" w:rsidRPr="00B20F02" w:rsidRDefault="001179C9" w:rsidP="001179C9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7AF9B137" w14:textId="77777777" w:rsidR="001179C9" w:rsidRPr="00B20F02" w:rsidRDefault="001179C9" w:rsidP="001179C9">
            <w:pPr>
              <w:pStyle w:val="block"/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F97350" w14:textId="60DC3568" w:rsidR="001179C9" w:rsidRPr="00B20F02" w:rsidRDefault="001179C9" w:rsidP="001179C9">
            <w:pPr>
              <w:pStyle w:val="block"/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6176FDC5" w14:textId="0A2A75E4" w:rsidR="001179C9" w:rsidRPr="00B20F02" w:rsidRDefault="001179C9" w:rsidP="001179C9">
            <w:pPr>
              <w:pStyle w:val="block"/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79C9" w:rsidRPr="00B20F02" w14:paraId="39F29FFE" w14:textId="77777777" w:rsidTr="00235716">
        <w:tc>
          <w:tcPr>
            <w:tcW w:w="5382" w:type="dxa"/>
            <w:hideMark/>
          </w:tcPr>
          <w:p w14:paraId="67463EA3" w14:textId="5365D360" w:rsidR="001179C9" w:rsidRPr="00B20F02" w:rsidRDefault="001179C9" w:rsidP="001179C9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 xml:space="preserve">รับรู้ในกำไรขาดทุนเบ็ดเสร็จอื่น </w:t>
            </w:r>
          </w:p>
        </w:tc>
        <w:tc>
          <w:tcPr>
            <w:tcW w:w="1620" w:type="dxa"/>
          </w:tcPr>
          <w:p w14:paraId="0F19EBFE" w14:textId="77777777" w:rsidR="001179C9" w:rsidRPr="00B20F02" w:rsidRDefault="001179C9" w:rsidP="001179C9">
            <w:pPr>
              <w:pStyle w:val="block"/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9F67EB" w14:textId="58109466" w:rsidR="001179C9" w:rsidRPr="00B20F02" w:rsidRDefault="001179C9" w:rsidP="001179C9">
            <w:pPr>
              <w:pStyle w:val="block"/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0CDDF452" w14:textId="11C9827B" w:rsidR="001179C9" w:rsidRPr="00B20F02" w:rsidRDefault="001179C9" w:rsidP="001179C9">
            <w:pPr>
              <w:pStyle w:val="block"/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79C9" w:rsidRPr="00B20F02" w14:paraId="68E22E7B" w14:textId="77777777" w:rsidTr="00235716">
        <w:tc>
          <w:tcPr>
            <w:tcW w:w="5382" w:type="dxa"/>
            <w:hideMark/>
          </w:tcPr>
          <w:p w14:paraId="2BF0A193" w14:textId="3509F29B" w:rsidR="001179C9" w:rsidRPr="00B20F02" w:rsidRDefault="001179C9" w:rsidP="001179C9">
            <w:pPr>
              <w:pStyle w:val="block"/>
              <w:numPr>
                <w:ilvl w:val="0"/>
                <w:numId w:val="19"/>
              </w:numPr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1" w:hanging="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การเปลี่ยนแปลงในมูลค่าของเครื่องมือที่ใช้ในการป้องกัน</w:t>
            </w:r>
            <w:r w:rsidR="00B852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ความเสี่ยง </w:t>
            </w:r>
          </w:p>
        </w:tc>
        <w:tc>
          <w:tcPr>
            <w:tcW w:w="1620" w:type="dxa"/>
          </w:tcPr>
          <w:p w14:paraId="60FE6EDF" w14:textId="77777777" w:rsidR="001179C9" w:rsidRPr="00B20F02" w:rsidRDefault="001179C9" w:rsidP="001179C9">
            <w:pPr>
              <w:pStyle w:val="block"/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931083D" w14:textId="1BF0524E" w:rsidR="001179C9" w:rsidRPr="00B20F02" w:rsidRDefault="001179C9" w:rsidP="001179C9">
            <w:pPr>
              <w:pStyle w:val="block"/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4C41EF9" w14:textId="707F2811" w:rsidR="001179C9" w:rsidRPr="00B20F02" w:rsidRDefault="001179C9" w:rsidP="001179C9">
            <w:pPr>
              <w:pStyle w:val="block"/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4973571F" w14:textId="64537849" w:rsidR="001179C9" w:rsidRPr="00B20F02" w:rsidRDefault="001179C9" w:rsidP="001179C9">
            <w:pPr>
              <w:pStyle w:val="block"/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</w:tr>
    </w:tbl>
    <w:p w14:paraId="481E05F1" w14:textId="77777777" w:rsidR="003D5CFC" w:rsidRPr="00B20F02" w:rsidRDefault="003D5CFC" w:rsidP="003D5CFC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659C4819" w14:textId="254DD49E" w:rsidR="008966F9" w:rsidRPr="00B20F02" w:rsidRDefault="00E34CBF" w:rsidP="003D5CFC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B20F0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ารางด้านล่างแสดงการกระทบยอดองค์ประกอบอื่นของส่วนของผู้ถือหุ้นและการวิเคราะห์รายการกำไรขาดทุนเบ็ดเสร็จอื่นจากการบัญชีป้องกันความเสี่ยงในกระแสเงินสด </w:t>
      </w:r>
    </w:p>
    <w:p w14:paraId="35E28120" w14:textId="77777777" w:rsidR="002F3A6A" w:rsidRPr="00B20F02" w:rsidRDefault="002F3A6A" w:rsidP="003D5CFC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tbl>
      <w:tblPr>
        <w:tblW w:w="8622" w:type="dxa"/>
        <w:tblInd w:w="1188" w:type="dxa"/>
        <w:tblLook w:val="04A0" w:firstRow="1" w:lastRow="0" w:firstColumn="1" w:lastColumn="0" w:noHBand="0" w:noVBand="1"/>
      </w:tblPr>
      <w:tblGrid>
        <w:gridCol w:w="6282"/>
        <w:gridCol w:w="2340"/>
      </w:tblGrid>
      <w:tr w:rsidR="002F3A6A" w:rsidRPr="00B20F02" w14:paraId="0CA76122" w14:textId="77777777" w:rsidTr="002F3A6A">
        <w:trPr>
          <w:trHeight w:val="74"/>
        </w:trPr>
        <w:tc>
          <w:tcPr>
            <w:tcW w:w="6282" w:type="dxa"/>
            <w:vAlign w:val="bottom"/>
          </w:tcPr>
          <w:p w14:paraId="26804C0B" w14:textId="77777777" w:rsidR="002F3A6A" w:rsidRPr="00B20F02" w:rsidRDefault="002F3A6A" w:rsidP="008966F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สำรองการป้องกันความเสี่ยงในกระแสเงินสด</w:t>
            </w:r>
          </w:p>
          <w:p w14:paraId="323212A0" w14:textId="22F1F77F" w:rsidR="002F3A6A" w:rsidRPr="00B20F02" w:rsidRDefault="002F3A6A" w:rsidP="00B97A8C">
            <w:pPr>
              <w:pStyle w:val="block"/>
              <w:spacing w:after="0" w:line="240" w:lineRule="auto"/>
              <w:ind w:left="2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-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ความเสี่ยงจากเงินตราต่างประเทศ</w:t>
            </w:r>
          </w:p>
        </w:tc>
        <w:tc>
          <w:tcPr>
            <w:tcW w:w="2340" w:type="dxa"/>
            <w:vAlign w:val="bottom"/>
            <w:hideMark/>
          </w:tcPr>
          <w:p w14:paraId="72CEDE3B" w14:textId="77777777" w:rsidR="002F3A6A" w:rsidRPr="00B20F02" w:rsidRDefault="002F3A6A" w:rsidP="008966F9">
            <w:pPr>
              <w:pStyle w:val="block"/>
              <w:tabs>
                <w:tab w:val="left" w:pos="683"/>
              </w:tabs>
              <w:spacing w:after="0" w:line="240" w:lineRule="auto"/>
              <w:ind w:left="-100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/ </w:t>
            </w:r>
          </w:p>
          <w:p w14:paraId="7BF54D67" w14:textId="053081FC" w:rsidR="002F3A6A" w:rsidRPr="00B20F02" w:rsidRDefault="002F3A6A" w:rsidP="008966F9">
            <w:pPr>
              <w:pStyle w:val="block"/>
              <w:tabs>
                <w:tab w:val="left" w:pos="1959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F3A6A" w:rsidRPr="00B20F02" w14:paraId="3EF028CD" w14:textId="77777777" w:rsidTr="002F3A6A">
        <w:trPr>
          <w:trHeight w:val="74"/>
        </w:trPr>
        <w:tc>
          <w:tcPr>
            <w:tcW w:w="6282" w:type="dxa"/>
          </w:tcPr>
          <w:p w14:paraId="0C45FA72" w14:textId="77777777" w:rsidR="002F3A6A" w:rsidRPr="00B20F02" w:rsidRDefault="002F3A6A" w:rsidP="008966F9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40" w:type="dxa"/>
            <w:vAlign w:val="bottom"/>
            <w:hideMark/>
          </w:tcPr>
          <w:p w14:paraId="07F0E0E3" w14:textId="1D3C6663" w:rsidR="002F3A6A" w:rsidRPr="00B20F02" w:rsidRDefault="002F3A6A" w:rsidP="008966F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Cs w:val="22"/>
              </w:rPr>
            </w:pPr>
            <w:r w:rsidRPr="00B20F02">
              <w:rPr>
                <w:rFonts w:asciiTheme="majorBidi" w:hAnsiTheme="majorBidi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20F02">
              <w:rPr>
                <w:rFonts w:asciiTheme="majorBidi" w:hAnsiTheme="majorBidi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F3A6A" w:rsidRPr="00B20F02" w14:paraId="5DB1AE00" w14:textId="77777777" w:rsidTr="00CF747E">
        <w:tc>
          <w:tcPr>
            <w:tcW w:w="6282" w:type="dxa"/>
            <w:hideMark/>
          </w:tcPr>
          <w:p w14:paraId="7C717B6C" w14:textId="2AC00A50" w:rsidR="002F3A6A" w:rsidRPr="00B20F02" w:rsidRDefault="002F3A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0C58DB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DF1B2D"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40" w:type="dxa"/>
          </w:tcPr>
          <w:p w14:paraId="6946D6F7" w14:textId="35AA6537" w:rsidR="002F3A6A" w:rsidRPr="00B20F02" w:rsidRDefault="00DF1B2D" w:rsidP="00DF1B2D">
            <w:pPr>
              <w:pStyle w:val="block"/>
              <w:tabs>
                <w:tab w:val="left" w:pos="1860"/>
              </w:tabs>
              <w:spacing w:after="0" w:line="240" w:lineRule="auto"/>
              <w:ind w:left="0" w:right="5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F3A6A" w:rsidRPr="00B20F02" w14:paraId="6A887E27" w14:textId="77777777" w:rsidTr="002F3A6A">
        <w:tc>
          <w:tcPr>
            <w:tcW w:w="6282" w:type="dxa"/>
            <w:hideMark/>
          </w:tcPr>
          <w:p w14:paraId="046D21E7" w14:textId="1810B9CD" w:rsidR="002F3A6A" w:rsidRPr="00B20F02" w:rsidRDefault="002F3A6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การเปลี่ยนแปลงมูลค่ายุติธรรม</w:t>
            </w:r>
          </w:p>
        </w:tc>
        <w:tc>
          <w:tcPr>
            <w:tcW w:w="2340" w:type="dxa"/>
          </w:tcPr>
          <w:p w14:paraId="5DBB03AA" w14:textId="27433DF5" w:rsidR="002F3A6A" w:rsidRPr="00B20F02" w:rsidRDefault="00DF1B2D" w:rsidP="00DF1B2D">
            <w:pPr>
              <w:pStyle w:val="block"/>
              <w:spacing w:after="0" w:line="240" w:lineRule="auto"/>
              <w:ind w:left="0"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</w:tr>
      <w:tr w:rsidR="002F3A6A" w:rsidRPr="00B20F02" w14:paraId="492F373B" w14:textId="77777777" w:rsidTr="00CF747E">
        <w:tc>
          <w:tcPr>
            <w:tcW w:w="6282" w:type="dxa"/>
            <w:hideMark/>
          </w:tcPr>
          <w:p w14:paraId="115C7F81" w14:textId="61C7D545" w:rsidR="002F3A6A" w:rsidRPr="00B20F02" w:rsidRDefault="002F3A6A" w:rsidP="00D646E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จำนวนเงินที่จัดประเภทรายการใหม่ไปยังกำไรหรือขาดทุน</w:t>
            </w:r>
          </w:p>
        </w:tc>
        <w:tc>
          <w:tcPr>
            <w:tcW w:w="2340" w:type="dxa"/>
          </w:tcPr>
          <w:p w14:paraId="363277EB" w14:textId="44CECB66" w:rsidR="002F3A6A" w:rsidRPr="00B20F02" w:rsidRDefault="00DF1B2D" w:rsidP="00DF1B2D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F3A6A" w:rsidRPr="00B20F02" w14:paraId="08ADB82D" w14:textId="77777777" w:rsidTr="00CF747E">
        <w:tc>
          <w:tcPr>
            <w:tcW w:w="6282" w:type="dxa"/>
          </w:tcPr>
          <w:p w14:paraId="40BC0E24" w14:textId="33C1E1AA" w:rsidR="002F3A6A" w:rsidRPr="00B20F02" w:rsidRDefault="002F3A6A" w:rsidP="00D646E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การเปลี่ยนแปลงของภาษีในสำรองระหว่างงวด</w:t>
            </w:r>
          </w:p>
        </w:tc>
        <w:tc>
          <w:tcPr>
            <w:tcW w:w="2340" w:type="dxa"/>
          </w:tcPr>
          <w:p w14:paraId="4281CD4C" w14:textId="4CB1F828" w:rsidR="002F3A6A" w:rsidRPr="00B20F02" w:rsidRDefault="00DF1B2D" w:rsidP="00DF1B2D">
            <w:pPr>
              <w:pStyle w:val="block"/>
              <w:spacing w:after="0" w:line="240" w:lineRule="auto"/>
              <w:ind w:left="0"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2F3A6A" w:rsidRPr="00B20F02" w14:paraId="2E845452" w14:textId="77777777" w:rsidTr="00DF1B2D">
        <w:tc>
          <w:tcPr>
            <w:tcW w:w="6282" w:type="dxa"/>
            <w:hideMark/>
          </w:tcPr>
          <w:p w14:paraId="0B7F487A" w14:textId="5AF6D040" w:rsidR="002F3A6A" w:rsidRPr="00B20F02" w:rsidRDefault="002F3A6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0C58DB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B852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DF1B2D"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DF1B2D" w:rsidRPr="00B20F0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และวันที่ </w:t>
            </w:r>
            <w:r w:rsidR="00DF1B2D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F1B2D" w:rsidRPr="00B20F0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="00DF1B2D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right w:val="nil"/>
            </w:tcBorders>
          </w:tcPr>
          <w:p w14:paraId="02E1E113" w14:textId="407BCE5F" w:rsidR="002F3A6A" w:rsidRPr="00B20F02" w:rsidRDefault="00DF1B2D" w:rsidP="002E2E0E">
            <w:pPr>
              <w:pStyle w:val="block"/>
              <w:spacing w:after="0" w:line="240" w:lineRule="auto"/>
              <w:ind w:left="0"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Pr="00B20F02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F1B2D" w:rsidRPr="00B20F02" w14:paraId="4783D80B" w14:textId="77777777" w:rsidTr="003F2F3A">
        <w:tc>
          <w:tcPr>
            <w:tcW w:w="6282" w:type="dxa"/>
            <w:hideMark/>
          </w:tcPr>
          <w:p w14:paraId="7DBCBE47" w14:textId="77777777" w:rsidR="00DF1B2D" w:rsidRPr="00B20F02" w:rsidRDefault="00DF1B2D" w:rsidP="003F2F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การเปลี่ยนแปลงมูลค่ายุติธรรม</w:t>
            </w:r>
          </w:p>
        </w:tc>
        <w:tc>
          <w:tcPr>
            <w:tcW w:w="2340" w:type="dxa"/>
          </w:tcPr>
          <w:p w14:paraId="4CDCA3C7" w14:textId="46DB88BC" w:rsidR="00DF1B2D" w:rsidRPr="00B20F02" w:rsidRDefault="00DF1B2D" w:rsidP="003F2F3A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980C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F1B2D" w:rsidRPr="00B20F02" w14:paraId="2A1ADD42" w14:textId="77777777" w:rsidTr="003F2F3A">
        <w:tc>
          <w:tcPr>
            <w:tcW w:w="6282" w:type="dxa"/>
            <w:hideMark/>
          </w:tcPr>
          <w:p w14:paraId="2803F42A" w14:textId="77777777" w:rsidR="00DF1B2D" w:rsidRPr="00B20F02" w:rsidRDefault="00DF1B2D" w:rsidP="003F2F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จำนวนเงินที่จัดประเภทรายการใหม่ไปยังกำไรหรือขาดทุน</w:t>
            </w:r>
          </w:p>
        </w:tc>
        <w:tc>
          <w:tcPr>
            <w:tcW w:w="2340" w:type="dxa"/>
          </w:tcPr>
          <w:p w14:paraId="3ABAC4C0" w14:textId="77777777" w:rsidR="00DF1B2D" w:rsidRPr="00B20F02" w:rsidRDefault="00DF1B2D" w:rsidP="003F2F3A">
            <w:pPr>
              <w:pStyle w:val="block"/>
              <w:spacing w:after="0" w:line="240" w:lineRule="auto"/>
              <w:ind w:left="0" w:right="16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</w:t>
            </w:r>
          </w:p>
        </w:tc>
      </w:tr>
      <w:tr w:rsidR="00DF1B2D" w:rsidRPr="00B20F02" w14:paraId="40EABFB5" w14:textId="77777777" w:rsidTr="003F2F3A">
        <w:tc>
          <w:tcPr>
            <w:tcW w:w="6282" w:type="dxa"/>
          </w:tcPr>
          <w:p w14:paraId="63A6E8D8" w14:textId="77777777" w:rsidR="00DF1B2D" w:rsidRPr="00B20F02" w:rsidRDefault="00DF1B2D" w:rsidP="003F2F3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การเปลี่ยนแปลงของภาษีในสำรองระหว่างงวด</w:t>
            </w:r>
          </w:p>
        </w:tc>
        <w:tc>
          <w:tcPr>
            <w:tcW w:w="2340" w:type="dxa"/>
          </w:tcPr>
          <w:p w14:paraId="153F8555" w14:textId="20F0A277" w:rsidR="00DF1B2D" w:rsidRPr="00B20F02" w:rsidRDefault="00DF1B2D" w:rsidP="003F2F3A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</w:t>
            </w:r>
            <w:r w:rsidR="00980C2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B20F0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F1B2D" w:rsidRPr="00B20F02" w14:paraId="5B4435EA" w14:textId="77777777" w:rsidTr="003F2F3A">
        <w:tc>
          <w:tcPr>
            <w:tcW w:w="6282" w:type="dxa"/>
            <w:hideMark/>
          </w:tcPr>
          <w:p w14:paraId="08C95494" w14:textId="77777777" w:rsidR="00DF1B2D" w:rsidRPr="00B20F02" w:rsidRDefault="00DF1B2D" w:rsidP="003F2F3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BE72BB" w14:textId="5FB0AEA8" w:rsidR="00DF1B2D" w:rsidRPr="00B20F02" w:rsidRDefault="00980C22" w:rsidP="003F2F3A">
            <w:pPr>
              <w:pStyle w:val="block"/>
              <w:spacing w:after="0" w:line="240" w:lineRule="auto"/>
              <w:ind w:left="0"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DF1B2D"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69D4D044" w14:textId="49A01D69" w:rsidR="00E4641E" w:rsidRDefault="00E4641E" w:rsidP="00B4747B">
      <w:pPr>
        <w:tabs>
          <w:tab w:val="clear" w:pos="907"/>
          <w:tab w:val="left" w:pos="1080"/>
        </w:tabs>
        <w:spacing w:line="240" w:lineRule="auto"/>
        <w:ind w:left="126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E953025" w14:textId="77777777" w:rsidR="00B8524F" w:rsidRPr="00B20F02" w:rsidRDefault="00B8524F" w:rsidP="00B4747B">
      <w:pPr>
        <w:tabs>
          <w:tab w:val="clear" w:pos="907"/>
          <w:tab w:val="left" w:pos="1080"/>
        </w:tabs>
        <w:spacing w:line="240" w:lineRule="auto"/>
        <w:ind w:left="126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C8536D7" w14:textId="11A108A1" w:rsidR="00B4747B" w:rsidRPr="00B20F02" w:rsidRDefault="00B4747B" w:rsidP="00B4747B">
      <w:pPr>
        <w:tabs>
          <w:tab w:val="clear" w:pos="907"/>
          <w:tab w:val="left" w:pos="1080"/>
        </w:tabs>
        <w:spacing w:line="240" w:lineRule="auto"/>
        <w:ind w:left="1260" w:right="-2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>สัญญาแลกเปลี่ยน</w:t>
      </w:r>
      <w:r w:rsidR="00F10E7D" w:rsidRPr="00B20F02">
        <w:rPr>
          <w:rFonts w:asciiTheme="majorBidi" w:hAnsiTheme="majorBidi" w:cstheme="majorBidi"/>
          <w:i/>
          <w:iCs/>
          <w:sz w:val="30"/>
          <w:szCs w:val="30"/>
          <w:cs/>
        </w:rPr>
        <w:t>สกุลเงิน</w:t>
      </w:r>
      <w:r w:rsidRPr="00B20F0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D95ACE0" w14:textId="77777777" w:rsidR="00B4747B" w:rsidRPr="00B20F02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15CDE3" w14:textId="7EEC8DDF" w:rsidR="00B4747B" w:rsidRPr="00B20F02" w:rsidRDefault="00B4747B" w:rsidP="00B4747B">
      <w:pPr>
        <w:tabs>
          <w:tab w:val="clear" w:pos="907"/>
          <w:tab w:val="left" w:pos="1080"/>
        </w:tabs>
        <w:spacing w:line="240" w:lineRule="auto"/>
        <w:ind w:left="126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C58DB" w:rsidRPr="00B20F02">
        <w:rPr>
          <w:rFonts w:asciiTheme="majorBidi" w:hAnsiTheme="majorBidi" w:cstheme="majorBidi"/>
          <w:sz w:val="30"/>
          <w:szCs w:val="30"/>
        </w:rPr>
        <w:t>4</w:t>
      </w:r>
      <w:r w:rsidR="00390D91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390D91" w:rsidRPr="00B20F02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sz w:val="30"/>
          <w:szCs w:val="30"/>
        </w:rPr>
        <w:t>2563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>บริษัทเข้าทำสัญญาแลกเปลี่ยนอัตราดอกเบี้ยสำหรับเงิน</w:t>
      </w:r>
      <w:r w:rsidR="00224439" w:rsidRPr="00B20F02">
        <w:rPr>
          <w:rFonts w:asciiTheme="majorBidi" w:hAnsiTheme="majorBidi" w:cstheme="majorBidi"/>
          <w:sz w:val="30"/>
          <w:szCs w:val="30"/>
          <w:cs/>
        </w:rPr>
        <w:t>ให้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กู้ยืมระยะยาวจำนวน </w:t>
      </w:r>
      <w:r w:rsidR="000C58DB" w:rsidRPr="00B20F02">
        <w:rPr>
          <w:rFonts w:asciiTheme="majorBidi" w:hAnsiTheme="majorBidi" w:cstheme="majorBidi"/>
          <w:sz w:val="30"/>
          <w:szCs w:val="30"/>
        </w:rPr>
        <w:t>10</w:t>
      </w:r>
      <w:r w:rsidR="00224439" w:rsidRPr="00B20F02">
        <w:rPr>
          <w:rFonts w:asciiTheme="majorBidi" w:hAnsiTheme="majorBidi"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sz w:val="30"/>
          <w:szCs w:val="30"/>
        </w:rPr>
        <w:t>2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ล้านเหรียญสหรัฐอเมริกาเพื่อแลกอัตราดอกเบี้ยลอยตัวที่ร้อยละ </w:t>
      </w:r>
      <w:r w:rsidR="000C58DB" w:rsidRPr="00B20F02">
        <w:rPr>
          <w:rFonts w:asciiTheme="majorBidi" w:hAnsiTheme="majorBidi" w:cstheme="majorBidi"/>
          <w:sz w:val="30"/>
          <w:szCs w:val="30"/>
        </w:rPr>
        <w:t>2</w:t>
      </w:r>
      <w:r w:rsidR="00224439" w:rsidRPr="00B20F02">
        <w:rPr>
          <w:rFonts w:asciiTheme="majorBidi" w:hAnsiTheme="majorBidi"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sz w:val="30"/>
          <w:szCs w:val="30"/>
        </w:rPr>
        <w:t>90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4439" w:rsidRPr="00B20F02">
        <w:rPr>
          <w:rFonts w:asciiTheme="majorBidi" w:hAnsiTheme="majorBidi" w:cstheme="majorBidi"/>
          <w:sz w:val="30"/>
          <w:szCs w:val="30"/>
          <w:cs/>
        </w:rPr>
        <w:t>ต่อปี</w:t>
      </w:r>
      <w:r w:rsidR="003D5CFC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1D16" w:rsidRPr="00B20F02">
        <w:rPr>
          <w:rFonts w:asciiTheme="majorBidi" w:hAnsiTheme="majorBidi" w:cstheme="majorBidi"/>
          <w:sz w:val="30"/>
          <w:szCs w:val="30"/>
          <w:cs/>
        </w:rPr>
        <w:t>เป</w:t>
      </w:r>
      <w:r w:rsidR="00C424B3" w:rsidRPr="00B20F02">
        <w:rPr>
          <w:rFonts w:asciiTheme="majorBidi" w:hAnsiTheme="majorBidi" w:cstheme="majorBidi"/>
          <w:sz w:val="30"/>
          <w:szCs w:val="30"/>
          <w:cs/>
        </w:rPr>
        <w:t>็นเ</w:t>
      </w:r>
      <w:r w:rsidR="003D5CFC" w:rsidRPr="00B20F02">
        <w:rPr>
          <w:rFonts w:asciiTheme="majorBidi" w:hAnsiTheme="majorBidi" w:cstheme="majorBidi"/>
          <w:sz w:val="30"/>
          <w:szCs w:val="30"/>
          <w:cs/>
        </w:rPr>
        <w:t xml:space="preserve">งินกู้ยืมจำนวน </w:t>
      </w:r>
      <w:r w:rsidR="000C58DB" w:rsidRPr="00B20F02">
        <w:rPr>
          <w:rFonts w:asciiTheme="majorBidi" w:hAnsiTheme="majorBidi" w:cstheme="majorBidi"/>
          <w:sz w:val="30"/>
          <w:szCs w:val="30"/>
        </w:rPr>
        <w:t>320</w:t>
      </w:r>
      <w:r w:rsidR="003D5CFC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C063EA" w:rsidRPr="00B20F02">
        <w:rPr>
          <w:rFonts w:asciiTheme="majorBidi" w:hAnsiTheme="majorBidi" w:cstheme="majorBidi"/>
          <w:sz w:val="30"/>
          <w:szCs w:val="30"/>
        </w:rPr>
        <w:br/>
      </w:r>
      <w:r w:rsidR="003D5CFC" w:rsidRPr="00B20F02">
        <w:rPr>
          <w:rFonts w:asciiTheme="majorBidi" w:hAnsiTheme="majorBidi" w:cstheme="majorBidi"/>
          <w:sz w:val="30"/>
          <w:szCs w:val="30"/>
          <w:cs/>
        </w:rPr>
        <w:t>ล้านบาท ซึ่งมี</w:t>
      </w:r>
      <w:r w:rsidRPr="00B20F02">
        <w:rPr>
          <w:rFonts w:asciiTheme="majorBidi" w:hAnsiTheme="majorBidi" w:cstheme="majorBidi"/>
          <w:sz w:val="30"/>
          <w:szCs w:val="30"/>
          <w:cs/>
        </w:rPr>
        <w:t>อัตราดอกเบี้ยคงที่ที่</w:t>
      </w:r>
      <w:r w:rsidR="003D5CFC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0C58DB" w:rsidRPr="00B20F02">
        <w:rPr>
          <w:rFonts w:asciiTheme="majorBidi" w:hAnsiTheme="majorBidi" w:cstheme="majorBidi"/>
          <w:sz w:val="30"/>
          <w:szCs w:val="30"/>
        </w:rPr>
        <w:t>2</w:t>
      </w:r>
      <w:r w:rsidR="00224439" w:rsidRPr="00B20F02">
        <w:rPr>
          <w:rFonts w:asciiTheme="majorBidi" w:hAnsiTheme="majorBidi"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sz w:val="30"/>
          <w:szCs w:val="30"/>
        </w:rPr>
        <w:t>63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ต่อปีโดยมีการแลกเปลี่ยนกันทุก ๆ </w:t>
      </w:r>
      <w:r w:rsidR="000C58DB" w:rsidRPr="00B20F02">
        <w:rPr>
          <w:rFonts w:asciiTheme="majorBidi" w:hAnsiTheme="majorBidi" w:cstheme="majorBidi"/>
          <w:sz w:val="30"/>
          <w:szCs w:val="30"/>
        </w:rPr>
        <w:t>6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เดือนเริ่มจากวันที่</w:t>
      </w:r>
      <w:r w:rsidR="00224439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sz w:val="30"/>
          <w:szCs w:val="30"/>
        </w:rPr>
        <w:t>4</w:t>
      </w:r>
      <w:r w:rsidR="00224439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224439" w:rsidRPr="00B20F0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C58DB" w:rsidRPr="00B20F02">
        <w:rPr>
          <w:rFonts w:asciiTheme="majorBidi" w:hAnsiTheme="majorBidi" w:cstheme="majorBidi"/>
          <w:sz w:val="30"/>
          <w:szCs w:val="30"/>
        </w:rPr>
        <w:t>2563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จนถึง </w:t>
      </w:r>
      <w:r w:rsidR="000C58DB" w:rsidRPr="00B20F02">
        <w:rPr>
          <w:rFonts w:asciiTheme="majorBidi" w:hAnsiTheme="majorBidi" w:cstheme="majorBidi"/>
          <w:sz w:val="30"/>
          <w:szCs w:val="30"/>
        </w:rPr>
        <w:t>7</w:t>
      </w:r>
      <w:r w:rsidR="000D23E6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0D23E6" w:rsidRPr="00B20F0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C58DB" w:rsidRPr="00B20F02">
        <w:rPr>
          <w:rFonts w:asciiTheme="majorBidi" w:hAnsiTheme="majorBidi" w:cstheme="majorBidi"/>
          <w:sz w:val="30"/>
          <w:szCs w:val="30"/>
        </w:rPr>
        <w:t>2566</w:t>
      </w:r>
    </w:p>
    <w:p w14:paraId="4BC50B01" w14:textId="61440F63" w:rsidR="00390D91" w:rsidRPr="00B20F02" w:rsidRDefault="00390D91" w:rsidP="00B4747B">
      <w:pPr>
        <w:tabs>
          <w:tab w:val="clear" w:pos="907"/>
          <w:tab w:val="left" w:pos="1080"/>
        </w:tabs>
        <w:spacing w:line="240" w:lineRule="auto"/>
        <w:ind w:left="126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5C7BF7" w14:textId="0695510F" w:rsidR="00B2547C" w:rsidRPr="00B20F02" w:rsidRDefault="00390D91" w:rsidP="00B97A8C">
      <w:pPr>
        <w:tabs>
          <w:tab w:val="clear" w:pos="907"/>
          <w:tab w:val="left" w:pos="1080"/>
        </w:tabs>
        <w:spacing w:line="240" w:lineRule="auto"/>
        <w:ind w:left="1260" w:right="-27"/>
        <w:jc w:val="thaiDistribute"/>
        <w:rPr>
          <w:rFonts w:asciiTheme="majorBidi" w:hAnsiTheme="majorBidi" w:cstheme="majorBidi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C58DB" w:rsidRPr="00B20F02">
        <w:rPr>
          <w:rFonts w:asciiTheme="majorBidi" w:hAnsiTheme="majorBidi" w:cstheme="majorBidi"/>
          <w:sz w:val="30"/>
          <w:szCs w:val="30"/>
        </w:rPr>
        <w:t>4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C58DB" w:rsidRPr="00B20F02">
        <w:rPr>
          <w:rFonts w:asciiTheme="majorBidi" w:hAnsiTheme="majorBidi" w:cstheme="majorBidi"/>
          <w:sz w:val="30"/>
          <w:szCs w:val="30"/>
        </w:rPr>
        <w:t>2563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บริษัทเข้าทำสัญญาแลกเปลี่ยนอัตราดอกเบี้ยสำหรับเงินให้กู้ยืมระยะยาวจำนวน </w:t>
      </w:r>
      <w:r w:rsidR="000C58DB" w:rsidRPr="00B20F02">
        <w:rPr>
          <w:rFonts w:asciiTheme="majorBidi" w:hAnsiTheme="majorBidi" w:cstheme="majorBidi"/>
          <w:sz w:val="30"/>
          <w:szCs w:val="30"/>
        </w:rPr>
        <w:t>13</w:t>
      </w:r>
      <w:r w:rsidRPr="00B20F02">
        <w:rPr>
          <w:rFonts w:asciiTheme="majorBidi" w:hAnsiTheme="majorBidi"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sz w:val="30"/>
          <w:szCs w:val="30"/>
        </w:rPr>
        <w:t>8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ล้านเหรียญสหรัฐอเมริกาเพื่อแลกอัตราดอกเบี้ยลอยตัวที่ร้อยละ </w:t>
      </w:r>
      <w:r w:rsidR="000C58DB" w:rsidRPr="00B20F02">
        <w:rPr>
          <w:rFonts w:asciiTheme="majorBidi" w:hAnsiTheme="majorBidi" w:cstheme="majorBidi"/>
          <w:sz w:val="30"/>
          <w:szCs w:val="30"/>
        </w:rPr>
        <w:t>2</w:t>
      </w:r>
      <w:r w:rsidRPr="00B20F02">
        <w:rPr>
          <w:rFonts w:asciiTheme="majorBidi" w:hAnsiTheme="majorBidi"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sz w:val="30"/>
          <w:szCs w:val="30"/>
        </w:rPr>
        <w:t>95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321D16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C424B3" w:rsidRPr="00B20F02">
        <w:rPr>
          <w:rFonts w:asciiTheme="majorBidi" w:hAnsiTheme="majorBidi" w:cstheme="majorBidi"/>
          <w:sz w:val="30"/>
          <w:szCs w:val="30"/>
          <w:cs/>
        </w:rPr>
        <w:t xml:space="preserve">เป็นเงินกู้ยืมจำนวน </w:t>
      </w:r>
      <w:r w:rsidR="000C58DB" w:rsidRPr="00B20F02">
        <w:rPr>
          <w:rFonts w:asciiTheme="majorBidi" w:hAnsiTheme="majorBidi" w:cstheme="majorBidi"/>
          <w:sz w:val="30"/>
          <w:szCs w:val="30"/>
        </w:rPr>
        <w:t>430</w:t>
      </w:r>
      <w:r w:rsidR="00C424B3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063EA" w:rsidRPr="00B20F02">
        <w:rPr>
          <w:rFonts w:asciiTheme="majorBidi" w:hAnsiTheme="majorBidi" w:cstheme="majorBidi"/>
          <w:sz w:val="30"/>
          <w:szCs w:val="30"/>
        </w:rPr>
        <w:br/>
      </w:r>
      <w:r w:rsidR="00C424B3" w:rsidRPr="00B20F02">
        <w:rPr>
          <w:rFonts w:asciiTheme="majorBidi" w:hAnsiTheme="majorBidi" w:cstheme="majorBidi"/>
          <w:sz w:val="30"/>
          <w:szCs w:val="30"/>
          <w:cs/>
        </w:rPr>
        <w:t>ล้านบาท ซึ่งมี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อัตราดอกเบี้ยคงที่ที่ร้อยละ </w:t>
      </w:r>
      <w:r w:rsidR="000C58DB" w:rsidRPr="00B20F02">
        <w:rPr>
          <w:rFonts w:asciiTheme="majorBidi" w:hAnsiTheme="majorBidi" w:cstheme="majorBidi"/>
          <w:sz w:val="30"/>
          <w:szCs w:val="30"/>
        </w:rPr>
        <w:t>2</w:t>
      </w:r>
      <w:r w:rsidRPr="00B20F02">
        <w:rPr>
          <w:rFonts w:asciiTheme="majorBidi" w:hAnsiTheme="majorBidi"/>
          <w:sz w:val="30"/>
          <w:szCs w:val="30"/>
          <w:cs/>
        </w:rPr>
        <w:t>.</w:t>
      </w:r>
      <w:r w:rsidR="000C58DB" w:rsidRPr="00B20F02">
        <w:rPr>
          <w:rFonts w:asciiTheme="majorBidi" w:hAnsiTheme="majorBidi" w:cstheme="majorBidi"/>
          <w:sz w:val="30"/>
          <w:szCs w:val="30"/>
        </w:rPr>
        <w:t>63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ต่อปีโดยมีการแลกเปลี่ยนกันทุก ๆ </w:t>
      </w:r>
      <w:r w:rsidR="000C58DB" w:rsidRPr="00B20F02">
        <w:rPr>
          <w:rFonts w:asciiTheme="majorBidi" w:hAnsiTheme="majorBidi" w:cstheme="majorBidi"/>
          <w:sz w:val="30"/>
          <w:szCs w:val="30"/>
        </w:rPr>
        <w:t>6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เดือนเริ่มจากวันที่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sz w:val="30"/>
          <w:szCs w:val="30"/>
        </w:rPr>
        <w:t>4</w:t>
      </w:r>
      <w:r w:rsidRPr="00B20F02">
        <w:rPr>
          <w:rFonts w:asciiTheme="majorBidi" w:hAnsiTheme="majorBidi"/>
          <w:sz w:val="30"/>
          <w:szCs w:val="30"/>
          <w:cs/>
        </w:rPr>
        <w:t xml:space="preserve"> 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C58DB" w:rsidRPr="00B20F02">
        <w:rPr>
          <w:rFonts w:asciiTheme="majorBidi" w:hAnsiTheme="majorBidi" w:cstheme="majorBidi"/>
          <w:sz w:val="30"/>
          <w:szCs w:val="30"/>
        </w:rPr>
        <w:t>2563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จนถึง</w:t>
      </w:r>
      <w:r w:rsidR="000D23E6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0C58DB" w:rsidRPr="00B20F02">
        <w:rPr>
          <w:rFonts w:asciiTheme="majorBidi" w:hAnsiTheme="majorBidi" w:cstheme="majorBidi"/>
          <w:sz w:val="30"/>
          <w:szCs w:val="30"/>
        </w:rPr>
        <w:t>3</w:t>
      </w:r>
      <w:r w:rsidR="000D23E6" w:rsidRPr="00B20F02">
        <w:rPr>
          <w:rFonts w:asciiTheme="majorBidi" w:hAnsiTheme="majorBidi"/>
          <w:sz w:val="30"/>
          <w:szCs w:val="30"/>
          <w:cs/>
        </w:rPr>
        <w:t xml:space="preserve"> </w:t>
      </w:r>
      <w:r w:rsidR="000D23E6" w:rsidRPr="00B20F02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0C58DB" w:rsidRPr="00B20F02">
        <w:rPr>
          <w:rFonts w:asciiTheme="majorBidi" w:hAnsiTheme="majorBidi" w:cstheme="majorBidi"/>
          <w:sz w:val="30"/>
          <w:szCs w:val="30"/>
        </w:rPr>
        <w:t>2567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0C003AC" w14:textId="77777777" w:rsidR="00A46AB7" w:rsidRPr="00B20F02" w:rsidRDefault="00A46AB7" w:rsidP="00B97A8C">
      <w:pPr>
        <w:pStyle w:val="block"/>
        <w:tabs>
          <w:tab w:val="left" w:pos="1080"/>
        </w:tabs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500A66FA" w14:textId="10F2A497" w:rsidR="00B2547C" w:rsidRPr="00B20F02" w:rsidRDefault="00B2547C" w:rsidP="0005427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Pr="00B20F02">
        <w:rPr>
          <w:rFonts w:asciiTheme="majorBidi" w:hAnsiTheme="majorBidi" w:cstheme="majorBidi"/>
          <w:sz w:val="30"/>
          <w:szCs w:val="30"/>
          <w:u w:val="none"/>
          <w:cs/>
        </w:rPr>
        <w:t>การบริหารจัดการทุน</w:t>
      </w:r>
    </w:p>
    <w:p w14:paraId="3227C9A1" w14:textId="77777777" w:rsidR="00BC4E86" w:rsidRPr="00B20F02" w:rsidRDefault="00BC4E8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B6EFD3B" w14:textId="0FD2F27C" w:rsidR="00746A5B" w:rsidRPr="00B20F02" w:rsidRDefault="00746A5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0F02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AB7C56" w:rsidRPr="00B20F02">
        <w:rPr>
          <w:rFonts w:asciiTheme="majorBidi" w:hAnsiTheme="majorBidi" w:cstheme="majorBidi"/>
          <w:sz w:val="30"/>
          <w:szCs w:val="30"/>
          <w:cs/>
        </w:rPr>
        <w:t>ความเชื่อมั่นของ</w:t>
      </w:r>
      <w:r w:rsidR="00F10E7D" w:rsidRPr="00B20F02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AB7C56" w:rsidRPr="00B20F02">
        <w:rPr>
          <w:rFonts w:asciiTheme="majorBidi" w:hAnsiTheme="majorBidi" w:cstheme="majorBidi"/>
          <w:sz w:val="30"/>
          <w:szCs w:val="30"/>
          <w:cs/>
        </w:rPr>
        <w:br/>
      </w:r>
      <w:r w:rsidR="006A418F" w:rsidRPr="00B20F02">
        <w:rPr>
          <w:rFonts w:asciiTheme="majorBidi" w:hAnsiTheme="majorBidi" w:cstheme="majorBidi"/>
          <w:spacing w:val="-4"/>
          <w:sz w:val="30"/>
          <w:szCs w:val="30"/>
          <w:cs/>
        </w:rPr>
        <w:t>อย่างสม่ำเสมอ</w:t>
      </w:r>
      <w:r w:rsidR="002D6C56" w:rsidRPr="00B20F02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B20F02">
        <w:rPr>
          <w:rFonts w:asciiTheme="majorBidi" w:hAnsiTheme="majorBidi" w:cstheme="majorBidi"/>
          <w:spacing w:val="-4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</w:t>
      </w:r>
      <w:r w:rsidR="00104CE7" w:rsidRPr="00B20F02">
        <w:rPr>
          <w:rFonts w:asciiTheme="majorBidi" w:hAnsiTheme="majorBidi" w:cstheme="majorBidi"/>
          <w:spacing w:val="-4"/>
          <w:sz w:val="30"/>
          <w:szCs w:val="30"/>
          <w:cs/>
        </w:rPr>
        <w:t>วมส่วนได้เสีย</w:t>
      </w:r>
      <w:r w:rsidR="00AE71DE" w:rsidRPr="00B20F02">
        <w:rPr>
          <w:rFonts w:asciiTheme="majorBidi" w:hAnsiTheme="majorBidi" w:cstheme="majorBidi"/>
          <w:sz w:val="30"/>
          <w:szCs w:val="30"/>
          <w:cs/>
        </w:rPr>
        <w:t>ที่ไม่มีอำนาจควบคุม</w:t>
      </w:r>
      <w:r w:rsidRPr="00B20F02">
        <w:rPr>
          <w:rFonts w:asciiTheme="majorBidi" w:hAnsiTheme="majorBidi" w:cstheme="majorBidi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 </w:t>
      </w:r>
    </w:p>
    <w:p w14:paraId="2AAD3778" w14:textId="77777777" w:rsidR="00DF1B2D" w:rsidRPr="00B20F02" w:rsidRDefault="00DF1B2D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12A1F" w14:textId="4042A5F7" w:rsidR="00B06AC9" w:rsidRPr="00B20F02" w:rsidRDefault="004F5EF1" w:rsidP="0005427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B20F02">
        <w:rPr>
          <w:rFonts w:asciiTheme="majorBidi" w:hAnsiTheme="majorBidi" w:cstheme="majorBidi"/>
          <w:sz w:val="30"/>
          <w:szCs w:val="30"/>
          <w:u w:val="none"/>
        </w:rPr>
        <w:tab/>
      </w:r>
      <w:r w:rsidR="00B06AC9" w:rsidRPr="00B20F02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</w:t>
      </w:r>
    </w:p>
    <w:p w14:paraId="08E9C167" w14:textId="77777777" w:rsidR="00A05786" w:rsidRPr="00B20F02" w:rsidRDefault="00A0578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2"/>
        <w:gridCol w:w="720"/>
        <w:gridCol w:w="248"/>
        <w:gridCol w:w="661"/>
        <w:gridCol w:w="247"/>
        <w:gridCol w:w="666"/>
        <w:gridCol w:w="237"/>
        <w:gridCol w:w="8"/>
        <w:gridCol w:w="670"/>
        <w:gridCol w:w="248"/>
        <w:gridCol w:w="659"/>
        <w:gridCol w:w="239"/>
        <w:gridCol w:w="705"/>
      </w:tblGrid>
      <w:tr w:rsidR="00D12925" w:rsidRPr="00B20F02" w14:paraId="42D7DDB3" w14:textId="0FE696E6" w:rsidTr="0051785E">
        <w:trPr>
          <w:tblHeader/>
        </w:trPr>
        <w:tc>
          <w:tcPr>
            <w:tcW w:w="2244" w:type="pct"/>
            <w:shd w:val="clear" w:color="auto" w:fill="auto"/>
          </w:tcPr>
          <w:p w14:paraId="0AAD539A" w14:textId="77777777" w:rsidR="00D12925" w:rsidRPr="00B20F02" w:rsidRDefault="00D12925" w:rsidP="00D14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5"/>
            <w:shd w:val="clear" w:color="auto" w:fill="auto"/>
          </w:tcPr>
          <w:p w14:paraId="0DB09FF4" w14:textId="0F0E13FE" w:rsidR="00D12925" w:rsidRPr="00B20F02" w:rsidRDefault="00D12925" w:rsidP="00D1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4BF50FCF" w14:textId="77777777" w:rsidR="00D12925" w:rsidRPr="00B20F02" w:rsidRDefault="00D12925" w:rsidP="00D1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6"/>
            <w:shd w:val="clear" w:color="auto" w:fill="auto"/>
          </w:tcPr>
          <w:p w14:paraId="1F481EFA" w14:textId="57F4115F" w:rsidR="00D12925" w:rsidRPr="00B20F02" w:rsidRDefault="00D12925" w:rsidP="00D14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9D6645" w:rsidRPr="00B20F02" w14:paraId="084E8890" w14:textId="2CD91731" w:rsidTr="0051785E">
        <w:trPr>
          <w:trHeight w:val="344"/>
          <w:tblHeader/>
        </w:trPr>
        <w:tc>
          <w:tcPr>
            <w:tcW w:w="2244" w:type="pct"/>
            <w:shd w:val="clear" w:color="auto" w:fill="auto"/>
          </w:tcPr>
          <w:p w14:paraId="6E610466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4" w:type="pct"/>
            <w:shd w:val="clear" w:color="auto" w:fill="auto"/>
          </w:tcPr>
          <w:p w14:paraId="1AF2BE3C" w14:textId="11F53A62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9" w:type="pct"/>
            <w:shd w:val="clear" w:color="auto" w:fill="auto"/>
          </w:tcPr>
          <w:p w14:paraId="6D78BCF7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4BF64046" w14:textId="6F481AFD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8" w:type="pct"/>
            <w:shd w:val="clear" w:color="auto" w:fill="auto"/>
          </w:tcPr>
          <w:p w14:paraId="410C90AD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" w:type="pct"/>
          </w:tcPr>
          <w:p w14:paraId="3CC244BF" w14:textId="094636E0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3" w:type="pct"/>
          </w:tcPr>
          <w:p w14:paraId="03D426B6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" w:type="pct"/>
            <w:gridSpan w:val="2"/>
            <w:shd w:val="clear" w:color="auto" w:fill="auto"/>
          </w:tcPr>
          <w:p w14:paraId="1A170F1F" w14:textId="427426F6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9" w:type="pct"/>
            <w:shd w:val="clear" w:color="auto" w:fill="auto"/>
          </w:tcPr>
          <w:p w14:paraId="01ABDCAD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shd w:val="clear" w:color="auto" w:fill="auto"/>
          </w:tcPr>
          <w:p w14:paraId="393D861B" w14:textId="234382CD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" w:type="pct"/>
          </w:tcPr>
          <w:p w14:paraId="1F5B7963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</w:tcPr>
          <w:p w14:paraId="134C827D" w14:textId="72CE162F" w:rsidR="009D6645" w:rsidRPr="00B20F02" w:rsidRDefault="000C58DB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D6645" w:rsidRPr="00B20F02" w14:paraId="33346C45" w14:textId="7936BFBC" w:rsidTr="009A0647">
        <w:trPr>
          <w:tblHeader/>
        </w:trPr>
        <w:tc>
          <w:tcPr>
            <w:tcW w:w="2244" w:type="pct"/>
            <w:shd w:val="clear" w:color="auto" w:fill="auto"/>
          </w:tcPr>
          <w:p w14:paraId="47D9C31F" w14:textId="77777777" w:rsidR="009D6645" w:rsidRPr="00B20F02" w:rsidRDefault="009D6645" w:rsidP="009D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6" w:type="pct"/>
            <w:gridSpan w:val="12"/>
          </w:tcPr>
          <w:p w14:paraId="2EAFE6D5" w14:textId="36AAA472" w:rsidR="009D6645" w:rsidRPr="00B20F02" w:rsidRDefault="009D6645" w:rsidP="009D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D6645" w:rsidRPr="00B20F02" w14:paraId="37D8AD6D" w14:textId="2D374DC0" w:rsidTr="0051785E">
        <w:tc>
          <w:tcPr>
            <w:tcW w:w="2244" w:type="pct"/>
            <w:shd w:val="clear" w:color="auto" w:fill="auto"/>
          </w:tcPr>
          <w:p w14:paraId="7D2A4EDB" w14:textId="77777777" w:rsidR="009D6645" w:rsidRPr="00B20F02" w:rsidRDefault="009D6645" w:rsidP="009D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374" w:type="pct"/>
            <w:shd w:val="clear" w:color="auto" w:fill="auto"/>
          </w:tcPr>
          <w:p w14:paraId="5B2025D0" w14:textId="77777777" w:rsidR="009D6645" w:rsidRPr="00B20F02" w:rsidRDefault="009D6645" w:rsidP="009D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7B5778F2" w14:textId="77777777" w:rsidR="009D6645" w:rsidRPr="00B20F02" w:rsidRDefault="009D6645" w:rsidP="009D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65C7DAB1" w14:textId="77777777" w:rsidR="009D6645" w:rsidRPr="00B20F02" w:rsidRDefault="009D6645" w:rsidP="009D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3F1D9F07" w14:textId="77777777" w:rsidR="009D6645" w:rsidRPr="00B20F02" w:rsidRDefault="009D6645" w:rsidP="009D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" w:type="pct"/>
          </w:tcPr>
          <w:p w14:paraId="7338829E" w14:textId="77777777" w:rsidR="009D6645" w:rsidRPr="00B20F02" w:rsidRDefault="009D6645" w:rsidP="009D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" w:type="pct"/>
          </w:tcPr>
          <w:p w14:paraId="59F7E5E0" w14:textId="77777777" w:rsidR="009D6645" w:rsidRPr="00B20F02" w:rsidRDefault="009D6645" w:rsidP="009D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2" w:type="pct"/>
            <w:gridSpan w:val="2"/>
            <w:shd w:val="clear" w:color="auto" w:fill="auto"/>
          </w:tcPr>
          <w:p w14:paraId="6E6AAA81" w14:textId="125C1FB1" w:rsidR="009D6645" w:rsidRPr="00B20F02" w:rsidRDefault="009D6645" w:rsidP="009D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0D1C0456" w14:textId="77777777" w:rsidR="009D6645" w:rsidRPr="00B20F02" w:rsidRDefault="009D6645" w:rsidP="009D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shd w:val="clear" w:color="auto" w:fill="auto"/>
          </w:tcPr>
          <w:p w14:paraId="06DF1942" w14:textId="77777777" w:rsidR="009D6645" w:rsidRPr="00B20F02" w:rsidRDefault="009D6645" w:rsidP="009D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DAE8675" w14:textId="77777777" w:rsidR="009D6645" w:rsidRPr="00B20F02" w:rsidRDefault="009D6645" w:rsidP="009D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6" w:type="pct"/>
          </w:tcPr>
          <w:p w14:paraId="6B6909D2" w14:textId="77777777" w:rsidR="009D6645" w:rsidRPr="00B20F02" w:rsidRDefault="009D6645" w:rsidP="009D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6645" w:rsidRPr="00B20F02" w14:paraId="7F77AB5D" w14:textId="37AABCE5" w:rsidTr="0051785E">
        <w:tc>
          <w:tcPr>
            <w:tcW w:w="2244" w:type="pct"/>
            <w:shd w:val="clear" w:color="auto" w:fill="auto"/>
          </w:tcPr>
          <w:p w14:paraId="0E820E22" w14:textId="77777777" w:rsidR="009D6645" w:rsidRPr="00B20F02" w:rsidRDefault="009D6645" w:rsidP="009D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374" w:type="pct"/>
            <w:shd w:val="clear" w:color="auto" w:fill="auto"/>
          </w:tcPr>
          <w:p w14:paraId="2E64F888" w14:textId="77777777" w:rsidR="009D6645" w:rsidRPr="00B20F02" w:rsidRDefault="009D6645" w:rsidP="009D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29F4C80" w14:textId="77777777" w:rsidR="009D6645" w:rsidRPr="00B20F02" w:rsidRDefault="009D6645" w:rsidP="009D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6446B532" w14:textId="77777777" w:rsidR="009D6645" w:rsidRPr="00B20F02" w:rsidRDefault="009D6645" w:rsidP="009D6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7A2322F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46" w:type="pct"/>
          </w:tcPr>
          <w:p w14:paraId="6508934D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" w:type="pct"/>
          </w:tcPr>
          <w:p w14:paraId="1507DCF3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" w:type="pct"/>
            <w:gridSpan w:val="2"/>
            <w:shd w:val="clear" w:color="auto" w:fill="auto"/>
          </w:tcPr>
          <w:p w14:paraId="746BE194" w14:textId="163AB398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9B9E6EB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shd w:val="clear" w:color="auto" w:fill="auto"/>
          </w:tcPr>
          <w:p w14:paraId="1BDCC4D4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" w:type="pct"/>
          </w:tcPr>
          <w:p w14:paraId="2C1D5D8E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</w:tcPr>
          <w:p w14:paraId="7D9AEB8C" w14:textId="77777777" w:rsidR="009D6645" w:rsidRPr="00B20F02" w:rsidRDefault="009D6645" w:rsidP="009D6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3374" w:rsidRPr="00B20F02" w14:paraId="4408FA59" w14:textId="0DF2951D" w:rsidTr="0051785E">
        <w:tc>
          <w:tcPr>
            <w:tcW w:w="2244" w:type="pct"/>
            <w:shd w:val="clear" w:color="auto" w:fill="auto"/>
          </w:tcPr>
          <w:p w14:paraId="7564C28D" w14:textId="77777777" w:rsidR="00563374" w:rsidRPr="00B20F02" w:rsidRDefault="00563374" w:rsidP="0056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อาคารโรงงานและส่วนปรับปรุง</w:t>
            </w:r>
          </w:p>
        </w:tc>
        <w:tc>
          <w:tcPr>
            <w:tcW w:w="374" w:type="pct"/>
            <w:shd w:val="clear" w:color="auto" w:fill="auto"/>
          </w:tcPr>
          <w:p w14:paraId="358895BB" w14:textId="1A53756B" w:rsidR="00563374" w:rsidRPr="00B20F02" w:rsidRDefault="007E0650" w:rsidP="0056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29" w:type="pct"/>
            <w:shd w:val="clear" w:color="auto" w:fill="auto"/>
          </w:tcPr>
          <w:p w14:paraId="53E5002C" w14:textId="77777777" w:rsidR="00563374" w:rsidRPr="00B20F02" w:rsidRDefault="00563374" w:rsidP="0056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13447EA4" w14:textId="34CF84D5" w:rsidR="00563374" w:rsidRPr="00B20F02" w:rsidRDefault="000C58DB" w:rsidP="0056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" w:type="pct"/>
            <w:shd w:val="clear" w:color="auto" w:fill="auto"/>
          </w:tcPr>
          <w:p w14:paraId="45BB0736" w14:textId="77777777" w:rsidR="00563374" w:rsidRPr="00B20F02" w:rsidRDefault="00563374" w:rsidP="005633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46" w:type="pct"/>
          </w:tcPr>
          <w:p w14:paraId="288EB6ED" w14:textId="2F82D82F" w:rsidR="00563374" w:rsidRPr="00B20F02" w:rsidRDefault="000C58DB" w:rsidP="0056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3" w:type="pct"/>
          </w:tcPr>
          <w:p w14:paraId="060C7BF1" w14:textId="77777777" w:rsidR="00563374" w:rsidRPr="00B20F02" w:rsidRDefault="00563374" w:rsidP="0056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" w:type="pct"/>
            <w:gridSpan w:val="2"/>
            <w:shd w:val="clear" w:color="auto" w:fill="auto"/>
          </w:tcPr>
          <w:p w14:paraId="33106DD9" w14:textId="23B6799C" w:rsidR="00563374" w:rsidRPr="00B20F02" w:rsidRDefault="00E773ED" w:rsidP="00E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29" w:type="pct"/>
            <w:shd w:val="clear" w:color="auto" w:fill="auto"/>
          </w:tcPr>
          <w:p w14:paraId="1852DF66" w14:textId="77777777" w:rsidR="00563374" w:rsidRPr="00B20F02" w:rsidRDefault="00563374" w:rsidP="0056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shd w:val="clear" w:color="auto" w:fill="auto"/>
          </w:tcPr>
          <w:p w14:paraId="3E50FD0F" w14:textId="77777777" w:rsidR="00563374" w:rsidRPr="00B20F02" w:rsidRDefault="00563374" w:rsidP="0056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2E4F43B7" w14:textId="77777777" w:rsidR="00563374" w:rsidRPr="00B20F02" w:rsidRDefault="00563374" w:rsidP="0056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6" w:type="pct"/>
          </w:tcPr>
          <w:p w14:paraId="31E59694" w14:textId="67438A57" w:rsidR="00563374" w:rsidRPr="00B20F02" w:rsidRDefault="00563374" w:rsidP="005633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E0650" w:rsidRPr="00B20F02" w14:paraId="3F275CA4" w14:textId="77777777" w:rsidTr="0051785E">
        <w:tc>
          <w:tcPr>
            <w:tcW w:w="2244" w:type="pct"/>
            <w:shd w:val="clear" w:color="auto" w:fill="auto"/>
          </w:tcPr>
          <w:p w14:paraId="7BC10140" w14:textId="749FB033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74" w:type="pct"/>
            <w:shd w:val="clear" w:color="auto" w:fill="auto"/>
          </w:tcPr>
          <w:p w14:paraId="3659ECBC" w14:textId="5CD5C425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29" w:type="pct"/>
            <w:shd w:val="clear" w:color="auto" w:fill="auto"/>
          </w:tcPr>
          <w:p w14:paraId="32DBC522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34268537" w14:textId="382DE719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4D15CFB" w14:textId="77777777" w:rsidR="007E0650" w:rsidRPr="00B20F02" w:rsidRDefault="007E0650" w:rsidP="007E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46" w:type="pct"/>
          </w:tcPr>
          <w:p w14:paraId="2EE8E665" w14:textId="54077B01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3" w:type="pct"/>
          </w:tcPr>
          <w:p w14:paraId="37DB8908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" w:type="pct"/>
            <w:gridSpan w:val="2"/>
            <w:shd w:val="clear" w:color="auto" w:fill="auto"/>
          </w:tcPr>
          <w:p w14:paraId="7C24D7A9" w14:textId="68062AFF" w:rsidR="007E0650" w:rsidRPr="00B20F02" w:rsidRDefault="00E773ED" w:rsidP="00E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29" w:type="pct"/>
            <w:shd w:val="clear" w:color="auto" w:fill="auto"/>
          </w:tcPr>
          <w:p w14:paraId="2C7273D8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shd w:val="clear" w:color="auto" w:fill="auto"/>
          </w:tcPr>
          <w:p w14:paraId="3DD2EC47" w14:textId="46E1B4E6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5FBF2C38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6" w:type="pct"/>
          </w:tcPr>
          <w:p w14:paraId="441044AC" w14:textId="5BE5C6B3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E0650" w:rsidRPr="00B20F02" w14:paraId="318BB86B" w14:textId="4FCE7019" w:rsidTr="0051785E">
        <w:tc>
          <w:tcPr>
            <w:tcW w:w="2244" w:type="pct"/>
            <w:shd w:val="clear" w:color="auto" w:fill="auto"/>
          </w:tcPr>
          <w:p w14:paraId="2778F044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ค่าสิทธิ์และซอฟต์แวร์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auto"/>
          </w:tcPr>
          <w:p w14:paraId="65A62290" w14:textId="2972CF74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188E18E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</w:tcPr>
          <w:p w14:paraId="6B41C5FF" w14:textId="36CC7E5E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14:paraId="5555B76E" w14:textId="77777777" w:rsidR="007E0650" w:rsidRPr="00B20F02" w:rsidRDefault="007E0650" w:rsidP="007E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14:paraId="75320C4F" w14:textId="7688CB61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3" w:type="pct"/>
          </w:tcPr>
          <w:p w14:paraId="1C0F274A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6AD119" w14:textId="78D715DF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20E499A1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  <w:shd w:val="clear" w:color="auto" w:fill="auto"/>
          </w:tcPr>
          <w:p w14:paraId="7CE67E64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3DAF6219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14:paraId="0C532BF5" w14:textId="36FD601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E0650" w:rsidRPr="00B20F02" w14:paraId="585910AF" w14:textId="6DCA056E" w:rsidTr="0051785E">
        <w:tc>
          <w:tcPr>
            <w:tcW w:w="2244" w:type="pct"/>
            <w:shd w:val="clear" w:color="auto" w:fill="auto"/>
          </w:tcPr>
          <w:p w14:paraId="582E9E89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4DA6B" w14:textId="7AFDDDDB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129" w:type="pct"/>
            <w:shd w:val="clear" w:color="auto" w:fill="auto"/>
          </w:tcPr>
          <w:p w14:paraId="76BBFCE1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144EB" w14:textId="0D031CAA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28" w:type="pct"/>
            <w:shd w:val="clear" w:color="auto" w:fill="auto"/>
          </w:tcPr>
          <w:p w14:paraId="711DA48A" w14:textId="77777777" w:rsidR="007E0650" w:rsidRPr="00B20F02" w:rsidRDefault="007E0650" w:rsidP="007E0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</w:tcPr>
          <w:p w14:paraId="4F0EF231" w14:textId="4AE1E7E2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23" w:type="pct"/>
          </w:tcPr>
          <w:p w14:paraId="0B6E22B0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E32AE" w14:textId="42824FBE" w:rsidR="007E0650" w:rsidRPr="00B20F02" w:rsidRDefault="00E773ED" w:rsidP="00E77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29" w:type="pct"/>
            <w:shd w:val="clear" w:color="auto" w:fill="auto"/>
          </w:tcPr>
          <w:p w14:paraId="022AEA19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636CFD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7A3F4C56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uble" w:sz="4" w:space="0" w:color="auto"/>
            </w:tcBorders>
          </w:tcPr>
          <w:p w14:paraId="6960775A" w14:textId="35130EA0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7E0650" w:rsidRPr="00B20F02" w14:paraId="3E45CD68" w14:textId="34CF9821" w:rsidTr="0051785E">
        <w:tc>
          <w:tcPr>
            <w:tcW w:w="2244" w:type="pct"/>
            <w:shd w:val="clear" w:color="auto" w:fill="auto"/>
          </w:tcPr>
          <w:p w14:paraId="72E84FDD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4" w:type="pct"/>
            <w:shd w:val="clear" w:color="auto" w:fill="auto"/>
          </w:tcPr>
          <w:p w14:paraId="554CC2CD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7CDA1380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552B1E51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236FD56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" w:type="pct"/>
            <w:tcBorders>
              <w:top w:val="double" w:sz="4" w:space="0" w:color="auto"/>
            </w:tcBorders>
          </w:tcPr>
          <w:p w14:paraId="6AE7365C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gridSpan w:val="2"/>
          </w:tcPr>
          <w:p w14:paraId="431D58DD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8" w:type="pct"/>
            <w:shd w:val="clear" w:color="auto" w:fill="auto"/>
          </w:tcPr>
          <w:p w14:paraId="42A1CC5F" w14:textId="1B356819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542A235D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shd w:val="clear" w:color="auto" w:fill="auto"/>
          </w:tcPr>
          <w:p w14:paraId="6F9B923B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1B0BFB10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6" w:type="pct"/>
          </w:tcPr>
          <w:p w14:paraId="35AB5CD2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1B2D" w:rsidRPr="00B20F02" w14:paraId="5C23C601" w14:textId="77777777" w:rsidTr="00DF1B2D">
        <w:tc>
          <w:tcPr>
            <w:tcW w:w="2244" w:type="pct"/>
            <w:shd w:val="clear" w:color="auto" w:fill="auto"/>
          </w:tcPr>
          <w:p w14:paraId="24EDDC7A" w14:textId="77777777" w:rsidR="00DF1B2D" w:rsidRPr="00B20F02" w:rsidRDefault="00DF1B2D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4" w:type="pct"/>
            <w:shd w:val="clear" w:color="auto" w:fill="auto"/>
          </w:tcPr>
          <w:p w14:paraId="543002FE" w14:textId="77777777" w:rsidR="00DF1B2D" w:rsidRPr="00B20F02" w:rsidRDefault="00DF1B2D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50EFBFD6" w14:textId="77777777" w:rsidR="00DF1B2D" w:rsidRPr="00B20F02" w:rsidRDefault="00DF1B2D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189F4E5C" w14:textId="77777777" w:rsidR="00DF1B2D" w:rsidRPr="00B20F02" w:rsidRDefault="00DF1B2D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328DDC31" w14:textId="77777777" w:rsidR="00DF1B2D" w:rsidRPr="00B20F02" w:rsidRDefault="00DF1B2D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" w:type="pct"/>
          </w:tcPr>
          <w:p w14:paraId="07450332" w14:textId="77777777" w:rsidR="00DF1B2D" w:rsidRPr="00B20F02" w:rsidRDefault="00DF1B2D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gridSpan w:val="2"/>
          </w:tcPr>
          <w:p w14:paraId="7D983BE6" w14:textId="77777777" w:rsidR="00DF1B2D" w:rsidRPr="00B20F02" w:rsidRDefault="00DF1B2D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8" w:type="pct"/>
            <w:shd w:val="clear" w:color="auto" w:fill="auto"/>
          </w:tcPr>
          <w:p w14:paraId="543EE33C" w14:textId="77777777" w:rsidR="00DF1B2D" w:rsidRPr="00B20F02" w:rsidRDefault="00DF1B2D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0BA0583B" w14:textId="77777777" w:rsidR="00DF1B2D" w:rsidRPr="00B20F02" w:rsidRDefault="00DF1B2D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shd w:val="clear" w:color="auto" w:fill="auto"/>
          </w:tcPr>
          <w:p w14:paraId="21658456" w14:textId="77777777" w:rsidR="00DF1B2D" w:rsidRPr="00B20F02" w:rsidRDefault="00DF1B2D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4E9293DC" w14:textId="77777777" w:rsidR="00DF1B2D" w:rsidRPr="00B20F02" w:rsidRDefault="00DF1B2D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6" w:type="pct"/>
          </w:tcPr>
          <w:p w14:paraId="683F36BC" w14:textId="77777777" w:rsidR="00DF1B2D" w:rsidRPr="00B20F02" w:rsidRDefault="00DF1B2D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E0650" w:rsidRPr="00B20F02" w14:paraId="4F19BD87" w14:textId="0A14AD1F" w:rsidTr="0051785E">
        <w:tc>
          <w:tcPr>
            <w:tcW w:w="4039" w:type="pct"/>
            <w:gridSpan w:val="9"/>
            <w:shd w:val="clear" w:color="auto" w:fill="auto"/>
          </w:tcPr>
          <w:p w14:paraId="72212F4C" w14:textId="10A39804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ภาระผูกพันตามสัญญาบริการคลาวด์และสัญญาค่าลิขสิทธิ์และบริการดูแลระบบ</w:t>
            </w:r>
          </w:p>
        </w:tc>
        <w:tc>
          <w:tcPr>
            <w:tcW w:w="129" w:type="pct"/>
            <w:shd w:val="clear" w:color="auto" w:fill="auto"/>
          </w:tcPr>
          <w:p w14:paraId="7E2078AE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shd w:val="clear" w:color="auto" w:fill="auto"/>
          </w:tcPr>
          <w:p w14:paraId="3EC2B800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56424704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6" w:type="pct"/>
          </w:tcPr>
          <w:p w14:paraId="47AB4C9A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E0650" w:rsidRPr="00B20F02" w14:paraId="4DAF6CD2" w14:textId="11A69C38" w:rsidTr="0051785E">
        <w:tc>
          <w:tcPr>
            <w:tcW w:w="2244" w:type="pct"/>
            <w:shd w:val="clear" w:color="auto" w:fill="auto"/>
          </w:tcPr>
          <w:p w14:paraId="2988C29B" w14:textId="455303E0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374" w:type="pct"/>
            <w:shd w:val="clear" w:color="auto" w:fill="auto"/>
          </w:tcPr>
          <w:p w14:paraId="7E9E709F" w14:textId="17DF2D14" w:rsidR="007E0650" w:rsidRPr="00B20F02" w:rsidRDefault="003D19C5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29" w:type="pct"/>
            <w:shd w:val="clear" w:color="auto" w:fill="auto"/>
          </w:tcPr>
          <w:p w14:paraId="1F538C6F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633F3DC9" w14:textId="279D3C0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28" w:type="pct"/>
            <w:shd w:val="clear" w:color="auto" w:fill="auto"/>
          </w:tcPr>
          <w:p w14:paraId="0C324275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" w:type="pct"/>
          </w:tcPr>
          <w:p w14:paraId="7CFE964C" w14:textId="70FB4311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23" w:type="pct"/>
          </w:tcPr>
          <w:p w14:paraId="4DD8CE54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" w:type="pct"/>
            <w:gridSpan w:val="2"/>
            <w:shd w:val="clear" w:color="auto" w:fill="auto"/>
          </w:tcPr>
          <w:p w14:paraId="7F2C2E55" w14:textId="6FDDA24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9" w:type="pct"/>
            <w:shd w:val="clear" w:color="auto" w:fill="auto"/>
          </w:tcPr>
          <w:p w14:paraId="5CFA7D0C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shd w:val="clear" w:color="auto" w:fill="auto"/>
          </w:tcPr>
          <w:p w14:paraId="109C0D1B" w14:textId="46EA44C8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4" w:type="pct"/>
          </w:tcPr>
          <w:p w14:paraId="3FC3D5E1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</w:tcPr>
          <w:p w14:paraId="56F0E1CB" w14:textId="5BBE438D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7E0650" w:rsidRPr="00B20F02" w14:paraId="00C01375" w14:textId="72130667" w:rsidTr="0051785E">
        <w:tc>
          <w:tcPr>
            <w:tcW w:w="2244" w:type="pct"/>
            <w:shd w:val="clear" w:color="auto" w:fill="auto"/>
          </w:tcPr>
          <w:p w14:paraId="5DEE8DFA" w14:textId="500C604C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ปีแต่ไม่เกิน </w:t>
            </w:r>
            <w:r w:rsidRPr="00B20F0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auto"/>
          </w:tcPr>
          <w:p w14:paraId="23C999EC" w14:textId="5B239987" w:rsidR="007E0650" w:rsidRPr="00B20F02" w:rsidRDefault="003D19C5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29" w:type="pct"/>
            <w:shd w:val="clear" w:color="auto" w:fill="auto"/>
          </w:tcPr>
          <w:p w14:paraId="0822AE02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</w:tcPr>
          <w:p w14:paraId="357A29D7" w14:textId="349E550F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28" w:type="pct"/>
            <w:shd w:val="clear" w:color="auto" w:fill="auto"/>
          </w:tcPr>
          <w:p w14:paraId="2AA3EFE7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</w:tcPr>
          <w:p w14:paraId="1E83BD7D" w14:textId="56E6619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23" w:type="pct"/>
          </w:tcPr>
          <w:p w14:paraId="3F0919D6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373FBD" w14:textId="0BA7650C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9" w:type="pct"/>
            <w:shd w:val="clear" w:color="auto" w:fill="auto"/>
          </w:tcPr>
          <w:p w14:paraId="58953928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  <w:shd w:val="clear" w:color="auto" w:fill="auto"/>
          </w:tcPr>
          <w:p w14:paraId="6FBEAB57" w14:textId="721AEBB6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24" w:type="pct"/>
          </w:tcPr>
          <w:p w14:paraId="5EE99F91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</w:tcPr>
          <w:p w14:paraId="439B6B25" w14:textId="54346886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E0650" w:rsidRPr="00B20F02" w14:paraId="5D25758E" w14:textId="3C6A52BE" w:rsidTr="0051785E">
        <w:tc>
          <w:tcPr>
            <w:tcW w:w="2244" w:type="pct"/>
            <w:shd w:val="clear" w:color="auto" w:fill="auto"/>
          </w:tcPr>
          <w:p w14:paraId="63B723E0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8474F" w14:textId="61018003" w:rsidR="007E0650" w:rsidRPr="00B20F02" w:rsidRDefault="003D19C5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129" w:type="pct"/>
            <w:shd w:val="clear" w:color="auto" w:fill="auto"/>
          </w:tcPr>
          <w:p w14:paraId="0104551B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19127" w14:textId="6E632E45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128" w:type="pct"/>
            <w:shd w:val="clear" w:color="auto" w:fill="auto"/>
          </w:tcPr>
          <w:p w14:paraId="546A3C51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double" w:sz="4" w:space="0" w:color="auto"/>
            </w:tcBorders>
          </w:tcPr>
          <w:p w14:paraId="7F1EA642" w14:textId="402D946B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123" w:type="pct"/>
          </w:tcPr>
          <w:p w14:paraId="55DD304E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8C8C8" w14:textId="3A8FDCDA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29" w:type="pct"/>
            <w:shd w:val="clear" w:color="auto" w:fill="auto"/>
          </w:tcPr>
          <w:p w14:paraId="225B5841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5586EA" w14:textId="0D5F7E5B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24" w:type="pct"/>
          </w:tcPr>
          <w:p w14:paraId="55F516DE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uble" w:sz="4" w:space="0" w:color="auto"/>
            </w:tcBorders>
          </w:tcPr>
          <w:p w14:paraId="367B264E" w14:textId="6D84D47F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</w:tr>
      <w:tr w:rsidR="007E0650" w:rsidRPr="00B20F02" w14:paraId="24729B0D" w14:textId="2D794824" w:rsidTr="0051785E">
        <w:tc>
          <w:tcPr>
            <w:tcW w:w="2244" w:type="pct"/>
            <w:shd w:val="clear" w:color="auto" w:fill="auto"/>
          </w:tcPr>
          <w:p w14:paraId="011BAB6C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74" w:type="pct"/>
            <w:tcBorders>
              <w:top w:val="double" w:sz="4" w:space="0" w:color="auto"/>
            </w:tcBorders>
            <w:shd w:val="clear" w:color="auto" w:fill="auto"/>
          </w:tcPr>
          <w:p w14:paraId="1D8BF1C1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1CC63057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tcBorders>
              <w:top w:val="double" w:sz="4" w:space="0" w:color="auto"/>
            </w:tcBorders>
            <w:shd w:val="clear" w:color="auto" w:fill="auto"/>
          </w:tcPr>
          <w:p w14:paraId="7A39338F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F7BF51C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" w:type="pct"/>
            <w:tcBorders>
              <w:top w:val="double" w:sz="4" w:space="0" w:color="auto"/>
            </w:tcBorders>
          </w:tcPr>
          <w:p w14:paraId="20045178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" w:type="pct"/>
          </w:tcPr>
          <w:p w14:paraId="60B62536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2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1773B04" w14:textId="219303C5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661FEE6E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tcBorders>
              <w:top w:val="double" w:sz="4" w:space="0" w:color="auto"/>
            </w:tcBorders>
            <w:shd w:val="clear" w:color="auto" w:fill="auto"/>
          </w:tcPr>
          <w:p w14:paraId="720AD3F7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20D163B3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6" w:type="pct"/>
            <w:tcBorders>
              <w:top w:val="double" w:sz="4" w:space="0" w:color="auto"/>
            </w:tcBorders>
          </w:tcPr>
          <w:p w14:paraId="1BEA7C9B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E0650" w:rsidRPr="00B20F02" w14:paraId="3B489CFC" w14:textId="0DBB1117" w:rsidTr="0051785E">
        <w:tc>
          <w:tcPr>
            <w:tcW w:w="2244" w:type="pct"/>
            <w:shd w:val="clear" w:color="auto" w:fill="auto"/>
          </w:tcPr>
          <w:p w14:paraId="6433FB39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374" w:type="pct"/>
            <w:shd w:val="clear" w:color="auto" w:fill="auto"/>
          </w:tcPr>
          <w:p w14:paraId="3939A53B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73849502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40555FFE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26506D44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" w:type="pct"/>
          </w:tcPr>
          <w:p w14:paraId="108657AC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" w:type="pct"/>
          </w:tcPr>
          <w:p w14:paraId="0CDE10B1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2" w:type="pct"/>
            <w:gridSpan w:val="2"/>
            <w:shd w:val="clear" w:color="auto" w:fill="auto"/>
          </w:tcPr>
          <w:p w14:paraId="767C82F2" w14:textId="46BE606F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21B8756D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shd w:val="clear" w:color="auto" w:fill="auto"/>
          </w:tcPr>
          <w:p w14:paraId="3C7DA5A6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5C8B5D78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6" w:type="pct"/>
          </w:tcPr>
          <w:p w14:paraId="698DB4AF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E0650" w:rsidRPr="00B20F02" w14:paraId="4048E7E4" w14:textId="7C599395" w:rsidTr="002E75FA">
        <w:tc>
          <w:tcPr>
            <w:tcW w:w="2244" w:type="pct"/>
            <w:shd w:val="clear" w:color="auto" w:fill="auto"/>
          </w:tcPr>
          <w:p w14:paraId="6BBB348E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374" w:type="pct"/>
            <w:shd w:val="clear" w:color="auto" w:fill="auto"/>
          </w:tcPr>
          <w:p w14:paraId="07DC1098" w14:textId="25953DE7" w:rsidR="007E0650" w:rsidRPr="004A2910" w:rsidRDefault="002E75FA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E75FA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129" w:type="pct"/>
            <w:shd w:val="clear" w:color="auto" w:fill="auto"/>
          </w:tcPr>
          <w:p w14:paraId="20754501" w14:textId="77777777" w:rsidR="007E0650" w:rsidRPr="004A2910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43" w:type="pct"/>
            <w:shd w:val="clear" w:color="auto" w:fill="auto"/>
          </w:tcPr>
          <w:p w14:paraId="4DE4EA2A" w14:textId="33DB7FD6" w:rsidR="007E0650" w:rsidRPr="004A2910" w:rsidRDefault="00564CF7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2570C">
              <w:rPr>
                <w:rFonts w:asciiTheme="majorBidi" w:hAnsiTheme="majorBidi" w:cstheme="majorBidi"/>
                <w:sz w:val="30"/>
                <w:szCs w:val="30"/>
              </w:rPr>
              <w:t>1,496</w:t>
            </w:r>
          </w:p>
        </w:tc>
        <w:tc>
          <w:tcPr>
            <w:tcW w:w="128" w:type="pct"/>
            <w:shd w:val="clear" w:color="auto" w:fill="auto"/>
          </w:tcPr>
          <w:p w14:paraId="61F82CF1" w14:textId="77777777" w:rsidR="007E0650" w:rsidRPr="004A2910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46" w:type="pct"/>
            <w:shd w:val="clear" w:color="auto" w:fill="auto"/>
          </w:tcPr>
          <w:p w14:paraId="49890C41" w14:textId="71021843" w:rsidR="007E0650" w:rsidRPr="002E75FA" w:rsidRDefault="00BC1915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123" w:type="pct"/>
          </w:tcPr>
          <w:p w14:paraId="29A7F8D9" w14:textId="77777777" w:rsidR="007E0650" w:rsidRPr="002E75FA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" w:type="pct"/>
            <w:gridSpan w:val="2"/>
            <w:shd w:val="clear" w:color="auto" w:fill="auto"/>
          </w:tcPr>
          <w:p w14:paraId="08E0F1AC" w14:textId="447CFBDC" w:rsidR="007E0650" w:rsidRPr="00B20F02" w:rsidRDefault="00DF1B2D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42C02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29" w:type="pct"/>
            <w:shd w:val="clear" w:color="auto" w:fill="auto"/>
          </w:tcPr>
          <w:p w14:paraId="38A3F7FA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shd w:val="clear" w:color="auto" w:fill="auto"/>
          </w:tcPr>
          <w:p w14:paraId="056CF6E8" w14:textId="5CCAD71D" w:rsidR="007E0650" w:rsidRPr="00B20F02" w:rsidRDefault="00642C02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</w:t>
            </w:r>
            <w:r w:rsidR="00077427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24" w:type="pct"/>
          </w:tcPr>
          <w:p w14:paraId="137FBE8E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</w:tcPr>
          <w:p w14:paraId="26BE1824" w14:textId="3D3923B6" w:rsidR="007E0650" w:rsidRPr="00B20F02" w:rsidRDefault="00077427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</w:tr>
      <w:tr w:rsidR="007E0650" w:rsidRPr="00B20F02" w14:paraId="69372F74" w14:textId="65B0ECA6" w:rsidTr="0051785E">
        <w:tc>
          <w:tcPr>
            <w:tcW w:w="2244" w:type="pct"/>
            <w:shd w:val="clear" w:color="auto" w:fill="auto"/>
          </w:tcPr>
          <w:p w14:paraId="47F4E5DA" w14:textId="2A43FD62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 (ขาย) เงินตราต่างประเทศล่วงหน้า</w:t>
            </w:r>
          </w:p>
        </w:tc>
        <w:tc>
          <w:tcPr>
            <w:tcW w:w="374" w:type="pct"/>
            <w:shd w:val="clear" w:color="auto" w:fill="auto"/>
          </w:tcPr>
          <w:p w14:paraId="1922B5BD" w14:textId="1CB0C286" w:rsidR="007E0650" w:rsidRPr="009022EB" w:rsidRDefault="00E217C4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022EB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DF1B2D" w:rsidRPr="009022E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9" w:type="pct"/>
            <w:shd w:val="clear" w:color="auto" w:fill="auto"/>
          </w:tcPr>
          <w:p w14:paraId="63A2C975" w14:textId="77777777" w:rsidR="007E0650" w:rsidRPr="009022EB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77177760" w14:textId="4C7E58AC" w:rsidR="007E0650" w:rsidRPr="009022EB" w:rsidRDefault="007E0650" w:rsidP="009022EB">
            <w:pPr>
              <w:pStyle w:val="TOC7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022EB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9022EB">
              <w:rPr>
                <w:rFonts w:asciiTheme="majorBidi" w:hAnsiTheme="majorBidi" w:cstheme="majorBidi"/>
                <w:sz w:val="30"/>
                <w:szCs w:val="30"/>
              </w:rPr>
              <w:t>480</w:t>
            </w:r>
            <w:r w:rsidRPr="009022E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5A4B90F7" w14:textId="77777777" w:rsidR="007E0650" w:rsidRPr="009022EB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" w:type="pct"/>
          </w:tcPr>
          <w:p w14:paraId="74C91F14" w14:textId="72C0E4B9" w:rsidR="007E0650" w:rsidRPr="009022EB" w:rsidRDefault="007E0650" w:rsidP="009022EB">
            <w:pPr>
              <w:pStyle w:val="TOC7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022E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9022EB" w:rsidRPr="009022EB">
              <w:rPr>
                <w:rFonts w:asciiTheme="majorBidi" w:hAnsiTheme="majorBidi" w:cstheme="majorBidi"/>
                <w:sz w:val="30"/>
                <w:szCs w:val="30"/>
              </w:rPr>
              <w:t>644</w:t>
            </w:r>
            <w:r w:rsidRPr="009022E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3" w:type="pct"/>
          </w:tcPr>
          <w:p w14:paraId="62BA2B77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" w:type="pct"/>
            <w:gridSpan w:val="2"/>
            <w:shd w:val="clear" w:color="auto" w:fill="auto"/>
          </w:tcPr>
          <w:p w14:paraId="20052D92" w14:textId="0B898329" w:rsidR="007E0650" w:rsidRPr="00B20F02" w:rsidRDefault="00DF1B2D" w:rsidP="00DF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916</w:t>
            </w:r>
          </w:p>
        </w:tc>
        <w:tc>
          <w:tcPr>
            <w:tcW w:w="129" w:type="pct"/>
            <w:shd w:val="clear" w:color="auto" w:fill="auto"/>
          </w:tcPr>
          <w:p w14:paraId="01B20BB7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shd w:val="clear" w:color="auto" w:fill="auto"/>
          </w:tcPr>
          <w:p w14:paraId="26781E82" w14:textId="5360A8C1" w:rsidR="007E0650" w:rsidRPr="00B20F02" w:rsidRDefault="00DF1B2D" w:rsidP="00DF1B2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124" w:type="pct"/>
          </w:tcPr>
          <w:p w14:paraId="4F7398C3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6" w:type="pct"/>
          </w:tcPr>
          <w:p w14:paraId="20B83F5E" w14:textId="4E54631E" w:rsidR="007E0650" w:rsidRPr="00B20F02" w:rsidRDefault="007E0650" w:rsidP="00DF1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E0650" w:rsidRPr="00B20F02" w14:paraId="04734F52" w14:textId="10B6400A" w:rsidTr="0051785E">
        <w:tc>
          <w:tcPr>
            <w:tcW w:w="2244" w:type="pct"/>
            <w:shd w:val="clear" w:color="auto" w:fill="auto"/>
          </w:tcPr>
          <w:p w14:paraId="6EF5D9AD" w14:textId="77777777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374" w:type="pct"/>
            <w:shd w:val="clear" w:color="auto" w:fill="auto"/>
          </w:tcPr>
          <w:p w14:paraId="68ACBA8E" w14:textId="29C014D7" w:rsidR="007E0650" w:rsidRPr="00F773AF" w:rsidRDefault="003D4F58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73A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773AF" w:rsidRPr="00F773AF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29" w:type="pct"/>
            <w:shd w:val="clear" w:color="auto" w:fill="auto"/>
          </w:tcPr>
          <w:p w14:paraId="457DCB67" w14:textId="77777777" w:rsidR="007E0650" w:rsidRPr="00F773AF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05F104E4" w14:textId="0797D5B0" w:rsidR="007E0650" w:rsidRPr="00F773AF" w:rsidRDefault="00F773AF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73A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F46FE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28" w:type="pct"/>
            <w:shd w:val="clear" w:color="auto" w:fill="auto"/>
          </w:tcPr>
          <w:p w14:paraId="0A554379" w14:textId="77777777" w:rsidR="007E0650" w:rsidRPr="00F773AF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" w:type="pct"/>
          </w:tcPr>
          <w:p w14:paraId="5F8961D2" w14:textId="7D7BC239" w:rsidR="007E0650" w:rsidRPr="00F773AF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73A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53D84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23" w:type="pct"/>
          </w:tcPr>
          <w:p w14:paraId="347A968D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" w:type="pct"/>
            <w:gridSpan w:val="2"/>
            <w:shd w:val="clear" w:color="auto" w:fill="auto"/>
          </w:tcPr>
          <w:p w14:paraId="040A259E" w14:textId="1177C398" w:rsidR="007E0650" w:rsidRPr="00B20F02" w:rsidRDefault="00DF1B2D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42C02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29" w:type="pct"/>
            <w:shd w:val="clear" w:color="auto" w:fill="auto"/>
          </w:tcPr>
          <w:p w14:paraId="1451DBC5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shd w:val="clear" w:color="auto" w:fill="auto"/>
          </w:tcPr>
          <w:p w14:paraId="2368BEFA" w14:textId="791C70F5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DB556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4" w:type="pct"/>
          </w:tcPr>
          <w:p w14:paraId="3AC36938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</w:tcPr>
          <w:p w14:paraId="75A85BE9" w14:textId="62C5DDBF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</w:tr>
      <w:tr w:rsidR="007E0650" w:rsidRPr="00B20F02" w14:paraId="61EBFC7F" w14:textId="77777777" w:rsidTr="0051785E">
        <w:tc>
          <w:tcPr>
            <w:tcW w:w="2244" w:type="pct"/>
            <w:shd w:val="clear" w:color="auto" w:fill="auto"/>
          </w:tcPr>
          <w:p w14:paraId="02B59D3B" w14:textId="7496DE62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ภาระผูกพันตามสัญญาเช่าระยะสั้นที่มีมูลค่าต่ำ</w:t>
            </w:r>
          </w:p>
        </w:tc>
        <w:tc>
          <w:tcPr>
            <w:tcW w:w="374" w:type="pct"/>
            <w:shd w:val="clear" w:color="auto" w:fill="auto"/>
          </w:tcPr>
          <w:p w14:paraId="0C5D81DB" w14:textId="550C01B3" w:rsidR="007E0650" w:rsidRPr="00F773AF" w:rsidRDefault="00A53D84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29" w:type="pct"/>
            <w:shd w:val="clear" w:color="auto" w:fill="auto"/>
          </w:tcPr>
          <w:p w14:paraId="7A4B627C" w14:textId="77777777" w:rsidR="007E0650" w:rsidRPr="00F773AF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" w:type="pct"/>
            <w:shd w:val="clear" w:color="auto" w:fill="auto"/>
          </w:tcPr>
          <w:p w14:paraId="390E1B29" w14:textId="2A34C7FB" w:rsidR="007E0650" w:rsidRPr="00F773AF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73AF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28" w:type="pct"/>
            <w:shd w:val="clear" w:color="auto" w:fill="auto"/>
          </w:tcPr>
          <w:p w14:paraId="6D34C2A4" w14:textId="77777777" w:rsidR="007E0650" w:rsidRPr="00F773AF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" w:type="pct"/>
          </w:tcPr>
          <w:p w14:paraId="1C1C0A1D" w14:textId="501EF7C2" w:rsidR="007E0650" w:rsidRPr="00F773AF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773A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3" w:type="pct"/>
          </w:tcPr>
          <w:p w14:paraId="7ABCA9D0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" w:type="pct"/>
            <w:gridSpan w:val="2"/>
            <w:shd w:val="clear" w:color="auto" w:fill="auto"/>
          </w:tcPr>
          <w:p w14:paraId="32CB8201" w14:textId="6FF099C2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9" w:type="pct"/>
            <w:shd w:val="clear" w:color="auto" w:fill="auto"/>
          </w:tcPr>
          <w:p w14:paraId="44473A81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pct"/>
            <w:shd w:val="clear" w:color="auto" w:fill="auto"/>
          </w:tcPr>
          <w:p w14:paraId="7B9C2E0B" w14:textId="6B651ED4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4" w:type="pct"/>
          </w:tcPr>
          <w:p w14:paraId="319F4B44" w14:textId="77777777" w:rsidR="007E0650" w:rsidRPr="00B20F02" w:rsidRDefault="007E0650" w:rsidP="007E065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6" w:type="pct"/>
          </w:tcPr>
          <w:p w14:paraId="47173F80" w14:textId="6C3FE71F" w:rsidR="007E0650" w:rsidRPr="00B20F02" w:rsidRDefault="007E0650" w:rsidP="007E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20F0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</w:tbl>
    <w:p w14:paraId="6292D5C0" w14:textId="361F1293" w:rsidR="00D818AF" w:rsidRPr="00B20F02" w:rsidRDefault="00D818AF" w:rsidP="00CC4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D7C7EFF" w14:textId="29535D14" w:rsidR="00D818AF" w:rsidRPr="00B20F02" w:rsidRDefault="00D818AF" w:rsidP="00B8524F">
      <w:pPr>
        <w:pStyle w:val="Heading1"/>
        <w:rPr>
          <w:rFonts w:asciiTheme="majorBidi" w:hAnsiTheme="majorBidi" w:cstheme="majorBidi"/>
          <w:sz w:val="30"/>
          <w:szCs w:val="30"/>
          <w:u w:val="none"/>
          <w:cs/>
        </w:rPr>
      </w:pPr>
    </w:p>
    <w:p w14:paraId="1C2FDA77" w14:textId="77777777" w:rsidR="006F1846" w:rsidRPr="006F1846" w:rsidRDefault="006F1846" w:rsidP="006F1846">
      <w:pPr>
        <w:rPr>
          <w:rFonts w:asciiTheme="majorBidi" w:hAnsiTheme="majorBidi" w:cstheme="majorBidi"/>
          <w:sz w:val="30"/>
          <w:szCs w:val="30"/>
        </w:rPr>
      </w:pPr>
    </w:p>
    <w:sectPr w:rsidR="006F1846" w:rsidRPr="006F1846" w:rsidSect="00E3758E">
      <w:headerReference w:type="default" r:id="rId30"/>
      <w:footerReference w:type="default" r:id="rId31"/>
      <w:headerReference w:type="first" r:id="rId32"/>
      <w:footerReference w:type="first" r:id="rId33"/>
      <w:pgSz w:w="11909" w:h="16834" w:code="9"/>
      <w:pgMar w:top="691" w:right="1019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EE6028" w14:textId="77777777" w:rsidR="00DC2CBB" w:rsidRDefault="00DC2CBB">
      <w:r>
        <w:separator/>
      </w:r>
    </w:p>
  </w:endnote>
  <w:endnote w:type="continuationSeparator" w:id="0">
    <w:p w14:paraId="7B79F5C2" w14:textId="77777777" w:rsidR="00DC2CBB" w:rsidRDefault="00DC2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6164E" w14:textId="487B7262" w:rsidR="001E1A61" w:rsidRPr="009D5A10" w:rsidRDefault="001E1A61">
    <w:pPr>
      <w:pStyle w:val="Footer"/>
      <w:jc w:val="center"/>
      <w:rPr>
        <w:rFonts w:ascii="Angsana New" w:hAnsi="Angsana New"/>
        <w:sz w:val="30"/>
        <w:szCs w:val="30"/>
      </w:rPr>
    </w:pPr>
    <w:r w:rsidRPr="009D5A10">
      <w:rPr>
        <w:rFonts w:ascii="Angsana New" w:hAnsi="Angsana New"/>
        <w:sz w:val="30"/>
        <w:szCs w:val="30"/>
      </w:rPr>
      <w:fldChar w:fldCharType="begin"/>
    </w:r>
    <w:r w:rsidRPr="009D5A10">
      <w:rPr>
        <w:rFonts w:ascii="Angsana New" w:hAnsi="Angsana New"/>
        <w:sz w:val="30"/>
        <w:szCs w:val="30"/>
      </w:rPr>
      <w:instrText xml:space="preserve"> PAGE   \</w:instrText>
    </w:r>
    <w:r w:rsidRPr="009D5A10">
      <w:rPr>
        <w:rFonts w:ascii="Angsana New" w:hAnsi="Angsana New"/>
        <w:sz w:val="30"/>
        <w:szCs w:val="30"/>
        <w:cs/>
      </w:rPr>
      <w:instrText xml:space="preserve">* </w:instrText>
    </w:r>
    <w:r w:rsidRPr="009D5A10">
      <w:rPr>
        <w:rFonts w:ascii="Angsana New" w:hAnsi="Angsana New"/>
        <w:sz w:val="30"/>
        <w:szCs w:val="30"/>
      </w:rPr>
      <w:instrText xml:space="preserve">MERGEFORMAT </w:instrText>
    </w:r>
    <w:r w:rsidRPr="009D5A10">
      <w:rPr>
        <w:rFonts w:ascii="Angsana New" w:hAnsi="Angsana New"/>
        <w:sz w:val="30"/>
        <w:szCs w:val="30"/>
      </w:rPr>
      <w:fldChar w:fldCharType="separate"/>
    </w:r>
    <w:r w:rsidR="00E64789">
      <w:rPr>
        <w:rFonts w:ascii="Angsana New" w:hAnsi="Angsana New"/>
        <w:noProof/>
        <w:sz w:val="30"/>
        <w:szCs w:val="30"/>
      </w:rPr>
      <w:t>19</w:t>
    </w:r>
    <w:r w:rsidRPr="009D5A10">
      <w:rPr>
        <w:rFonts w:ascii="Angsana New" w:hAnsi="Angsana New"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64384" w14:textId="7ED9B72D" w:rsidR="001E1A61" w:rsidRPr="00B725EC" w:rsidRDefault="001E1A61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B72C6C">
      <w:rPr>
        <w:rStyle w:val="PageNumber"/>
        <w:rFonts w:ascii="Angsana New" w:hAnsi="Angsana New"/>
        <w:noProof/>
        <w:sz w:val="30"/>
        <w:szCs w:val="30"/>
      </w:rPr>
      <w:t>115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8C8F2A5" w14:textId="77777777" w:rsidR="001E1A61" w:rsidRPr="00BA5365" w:rsidRDefault="001E1A61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A03B2" w14:textId="5B7D0D55" w:rsidR="001E1A61" w:rsidRPr="00D71F14" w:rsidRDefault="001E1A61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>
      <w:rPr>
        <w:rStyle w:val="PageNumber"/>
        <w:rFonts w:asciiTheme="majorBidi" w:hAnsiTheme="majorBidi" w:cstheme="majorBidi"/>
        <w:noProof/>
        <w:sz w:val="30"/>
        <w:szCs w:val="30"/>
        <w:cs/>
      </w:rPr>
      <w:t>10</w:t>
    </w:r>
    <w:r w:rsidRPr="00FE60C8">
      <w:rPr>
        <w:rStyle w:val="PageNumber"/>
        <w:rFonts w:asciiTheme="majorBidi" w:hAnsiTheme="majorBidi" w:cstheme="majorBidi"/>
        <w:noProof/>
        <w:sz w:val="30"/>
        <w:szCs w:val="30"/>
      </w:rPr>
      <w:t>6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320CADFD" w14:textId="77777777" w:rsidR="001E1A61" w:rsidRPr="006E4E2E" w:rsidRDefault="001E1A61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4D83A" w14:textId="71E134DD" w:rsidR="001E1A61" w:rsidRPr="00B725EC" w:rsidRDefault="001E1A61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B72C6C">
      <w:rPr>
        <w:rStyle w:val="PageNumber"/>
        <w:rFonts w:ascii="Angsana New" w:hAnsi="Angsana New"/>
        <w:noProof/>
        <w:sz w:val="30"/>
        <w:szCs w:val="30"/>
      </w:rPr>
      <w:t>116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957FEF0" w14:textId="77777777" w:rsidR="001E1A61" w:rsidRPr="00BA5365" w:rsidRDefault="001E1A61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613BA" w14:textId="6CB4F1F9" w:rsidR="001E1A61" w:rsidRPr="00D71F14" w:rsidRDefault="001E1A61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 w:rsidR="00B72C6C">
      <w:rPr>
        <w:rStyle w:val="PageNumber"/>
        <w:rFonts w:asciiTheme="majorBidi" w:hAnsiTheme="majorBidi" w:cstheme="majorBidi"/>
        <w:noProof/>
        <w:sz w:val="30"/>
        <w:szCs w:val="30"/>
        <w:cs/>
      </w:rPr>
      <w:t>137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1F3F970C" w14:textId="77777777" w:rsidR="001E1A61" w:rsidRPr="006E4E2E" w:rsidRDefault="001E1A61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5C2C62" w14:textId="18481B77" w:rsidR="001E1A61" w:rsidRPr="00B725EC" w:rsidRDefault="001E1A61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B72C6C">
      <w:rPr>
        <w:rStyle w:val="PageNumber"/>
        <w:rFonts w:ascii="Angsana New" w:hAnsi="Angsana New"/>
        <w:noProof/>
        <w:sz w:val="30"/>
        <w:szCs w:val="30"/>
      </w:rPr>
      <w:t>117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241F65E6" w14:textId="77777777" w:rsidR="001E1A61" w:rsidRPr="00BA5365" w:rsidRDefault="001E1A61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BECA3" w14:textId="3B3F9CD2" w:rsidR="001E1A61" w:rsidRPr="00C54B32" w:rsidRDefault="001E1A61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54B3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54B3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670CF">
      <w:rPr>
        <w:rStyle w:val="PageNumber"/>
        <w:rFonts w:ascii="Angsana New" w:hAnsi="Angsana New"/>
        <w:noProof/>
        <w:sz w:val="30"/>
        <w:szCs w:val="30"/>
        <w:cs/>
      </w:rPr>
      <w:t>60</w: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7321795" w14:textId="686F4AB2" w:rsidR="001E1A61" w:rsidRPr="006E4E2E" w:rsidRDefault="001E1A61" w:rsidP="006E0B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80"/>
      </w:tabs>
      <w:ind w:right="360"/>
    </w:pPr>
    <w:r>
      <w:rPr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259F5" w14:textId="1356CB16" w:rsidR="001E1A61" w:rsidRPr="00FB5D89" w:rsidRDefault="001E1A61" w:rsidP="0002315F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  <w:r w:rsidRPr="00FB5D89">
      <w:rPr>
        <w:rStyle w:val="PageNumber"/>
      </w:rPr>
      <w:fldChar w:fldCharType="begin"/>
    </w:r>
    <w:r w:rsidRPr="00FB5D89">
      <w:rPr>
        <w:rStyle w:val="PageNumber"/>
      </w:rPr>
      <w:instrText xml:space="preserve">PAGE  </w:instrText>
    </w:r>
    <w:r w:rsidRPr="00FB5D89">
      <w:rPr>
        <w:rStyle w:val="PageNumber"/>
      </w:rPr>
      <w:fldChar w:fldCharType="separate"/>
    </w:r>
    <w:r>
      <w:rPr>
        <w:rStyle w:val="PageNumber"/>
        <w:noProof/>
      </w:rPr>
      <w:t>9</w:t>
    </w:r>
    <w:r w:rsidRPr="00FE60C8">
      <w:rPr>
        <w:rStyle w:val="PageNumber"/>
        <w:noProof/>
      </w:rPr>
      <w:t>1</w:t>
    </w:r>
    <w:r w:rsidRPr="00FB5D89">
      <w:rPr>
        <w:rStyle w:val="PageNumber"/>
      </w:rPr>
      <w:fldChar w:fldCharType="end"/>
    </w:r>
  </w:p>
  <w:p w14:paraId="3EE1DC8D" w14:textId="41E8F285" w:rsidR="001E1A61" w:rsidRPr="00960645" w:rsidRDefault="001E1A61" w:rsidP="000231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</w:instrText>
    </w:r>
    <w:r>
      <w:rPr>
        <w:rFonts w:ascii="Angsana New" w:hAnsi="Angsana New"/>
        <w:i/>
        <w:iCs/>
        <w:noProof/>
        <w:sz w:val="30"/>
        <w:szCs w:val="30"/>
        <w:cs/>
        <w:lang w:val="fr-FR"/>
      </w:rPr>
      <w:instrText xml:space="preserve">*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314D9C" w:rsidRPr="00314D9C">
      <w:rPr>
        <w:rFonts w:ascii="Angsana New" w:hAnsi="Angsana New"/>
        <w:i/>
        <w:iCs/>
        <w:noProof/>
        <w:sz w:val="30"/>
        <w:szCs w:val="30"/>
      </w:rPr>
      <w:t>BTGt3</w:t>
    </w:r>
    <w:r w:rsidR="00314D9C" w:rsidRPr="00314D9C">
      <w:rPr>
        <w:rFonts w:ascii="Angsana New" w:hAnsi="Angsana New"/>
        <w:i/>
        <w:iCs/>
        <w:noProof/>
        <w:sz w:val="30"/>
        <w:szCs w:val="30"/>
        <w:cs/>
      </w:rPr>
      <w:t>-</w:t>
    </w:r>
    <w:r w:rsidR="00314D9C" w:rsidRPr="00314D9C">
      <w:rPr>
        <w:rFonts w:ascii="Angsana New" w:hAnsi="Angsana New"/>
        <w:i/>
        <w:iCs/>
        <w:noProof/>
        <w:sz w:val="30"/>
        <w:szCs w:val="30"/>
      </w:rPr>
      <w:t>YE'21</w:t>
    </w:r>
    <w:r w:rsidR="00314D9C" w:rsidRPr="00314D9C">
      <w:rPr>
        <w:rFonts w:ascii="Angsana New" w:hAnsi="Angsana New"/>
        <w:i/>
        <w:iCs/>
        <w:noProof/>
        <w:sz w:val="30"/>
        <w:szCs w:val="30"/>
        <w:cs/>
      </w:rPr>
      <w:t>-</w:t>
    </w:r>
    <w:r w:rsidR="00314D9C" w:rsidRPr="00314D9C">
      <w:rPr>
        <w:rFonts w:ascii="Angsana New" w:hAnsi="Angsana New"/>
        <w:i/>
        <w:iCs/>
        <w:noProof/>
        <w:sz w:val="30"/>
        <w:szCs w:val="30"/>
      </w:rPr>
      <w:t>set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14:paraId="79D6F12C" w14:textId="77777777" w:rsidR="001E1A61" w:rsidRPr="004E4BE4" w:rsidRDefault="001E1A61" w:rsidP="0002315F">
    <w:pPr>
      <w:tabs>
        <w:tab w:val="left" w:pos="9000"/>
      </w:tabs>
      <w:rPr>
        <w:rFonts w:cs="Cordia New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9BBDE" w14:textId="02C20786" w:rsidR="001E1A61" w:rsidRPr="00C54B32" w:rsidRDefault="001E1A61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54B3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54B3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C42021">
      <w:rPr>
        <w:rStyle w:val="PageNumber"/>
        <w:rFonts w:ascii="Angsana New" w:hAnsi="Angsana New"/>
        <w:noProof/>
        <w:sz w:val="30"/>
        <w:szCs w:val="30"/>
        <w:cs/>
      </w:rPr>
      <w:t>67</w: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A68FB6F" w14:textId="77777777" w:rsidR="001E1A61" w:rsidRPr="006E4E2E" w:rsidRDefault="001E1A61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89FC1" w14:textId="06E1BFA0" w:rsidR="001E1A61" w:rsidRPr="00D71F14" w:rsidRDefault="001E1A61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 w:rsidR="009C42A6">
      <w:rPr>
        <w:rStyle w:val="PageNumber"/>
        <w:rFonts w:asciiTheme="majorBidi" w:hAnsiTheme="majorBidi" w:cstheme="majorBidi"/>
        <w:noProof/>
        <w:sz w:val="30"/>
        <w:szCs w:val="30"/>
        <w:cs/>
      </w:rPr>
      <w:t>72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0B556A29" w14:textId="77777777" w:rsidR="001E1A61" w:rsidRPr="006E4E2E" w:rsidRDefault="001E1A61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93764" w14:textId="1504D47E" w:rsidR="001E1A61" w:rsidRPr="006E7C49" w:rsidRDefault="001E1A61">
    <w:pPr>
      <w:pStyle w:val="Footer"/>
      <w:jc w:val="center"/>
      <w:rPr>
        <w:rFonts w:ascii="Angsana New" w:hAnsi="Angsana New"/>
        <w:sz w:val="30"/>
        <w:szCs w:val="30"/>
      </w:rPr>
    </w:pPr>
    <w:r w:rsidRPr="006E7C49">
      <w:rPr>
        <w:rFonts w:ascii="Angsana New" w:hAnsi="Angsana New"/>
        <w:sz w:val="30"/>
        <w:szCs w:val="30"/>
      </w:rPr>
      <w:fldChar w:fldCharType="begin"/>
    </w:r>
    <w:r w:rsidRPr="006E7C49">
      <w:rPr>
        <w:rFonts w:ascii="Angsana New" w:hAnsi="Angsana New"/>
        <w:sz w:val="30"/>
        <w:szCs w:val="30"/>
      </w:rPr>
      <w:instrText xml:space="preserve"> PAGE   \</w:instrText>
    </w:r>
    <w:r w:rsidRPr="006E7C49">
      <w:rPr>
        <w:rFonts w:ascii="Angsana New" w:hAnsi="Angsana New"/>
        <w:sz w:val="30"/>
        <w:szCs w:val="30"/>
        <w:cs/>
      </w:rPr>
      <w:instrText xml:space="preserve">* </w:instrText>
    </w:r>
    <w:r w:rsidRPr="006E7C49">
      <w:rPr>
        <w:rFonts w:ascii="Angsana New" w:hAnsi="Angsana New"/>
        <w:sz w:val="30"/>
        <w:szCs w:val="30"/>
      </w:rPr>
      <w:instrText xml:space="preserve">MERGEFORMAT </w:instrText>
    </w:r>
    <w:r w:rsidRPr="006E7C49">
      <w:rPr>
        <w:rFonts w:ascii="Angsana New" w:hAnsi="Angsana New"/>
        <w:sz w:val="30"/>
        <w:szCs w:val="30"/>
      </w:rPr>
      <w:fldChar w:fldCharType="separate"/>
    </w:r>
    <w:r w:rsidR="00C42021">
      <w:rPr>
        <w:rFonts w:ascii="Angsana New" w:hAnsi="Angsana New"/>
        <w:noProof/>
        <w:sz w:val="30"/>
        <w:szCs w:val="30"/>
      </w:rPr>
      <w:t>68</w:t>
    </w:r>
    <w:r w:rsidRPr="006E7C49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89853F" w14:textId="7D8C9DB0" w:rsidR="001E1A61" w:rsidRPr="006E7C49" w:rsidRDefault="001E1A61">
    <w:pPr>
      <w:pStyle w:val="Footer"/>
      <w:jc w:val="center"/>
      <w:rPr>
        <w:rFonts w:ascii="Angsana New" w:hAnsi="Angsana New"/>
        <w:sz w:val="30"/>
        <w:szCs w:val="30"/>
      </w:rPr>
    </w:pPr>
    <w:r w:rsidRPr="006E7C49">
      <w:rPr>
        <w:rFonts w:ascii="Angsana New" w:hAnsi="Angsana New"/>
        <w:sz w:val="30"/>
        <w:szCs w:val="30"/>
      </w:rPr>
      <w:fldChar w:fldCharType="begin"/>
    </w:r>
    <w:r w:rsidRPr="006E7C49">
      <w:rPr>
        <w:rFonts w:ascii="Angsana New" w:hAnsi="Angsana New"/>
        <w:sz w:val="30"/>
        <w:szCs w:val="30"/>
      </w:rPr>
      <w:instrText xml:space="preserve"> PAGE   \</w:instrText>
    </w:r>
    <w:r w:rsidRPr="006E7C49">
      <w:rPr>
        <w:rFonts w:ascii="Angsana New" w:hAnsi="Angsana New"/>
        <w:sz w:val="30"/>
        <w:szCs w:val="30"/>
        <w:cs/>
      </w:rPr>
      <w:instrText xml:space="preserve">* </w:instrText>
    </w:r>
    <w:r w:rsidRPr="006E7C49">
      <w:rPr>
        <w:rFonts w:ascii="Angsana New" w:hAnsi="Angsana New"/>
        <w:sz w:val="30"/>
        <w:szCs w:val="30"/>
      </w:rPr>
      <w:instrText xml:space="preserve">MERGEFORMAT </w:instrText>
    </w:r>
    <w:r w:rsidRPr="006E7C49">
      <w:rPr>
        <w:rFonts w:ascii="Angsana New" w:hAnsi="Angsana New"/>
        <w:sz w:val="30"/>
        <w:szCs w:val="30"/>
      </w:rPr>
      <w:fldChar w:fldCharType="separate"/>
    </w:r>
    <w:r w:rsidR="00506598">
      <w:rPr>
        <w:rFonts w:ascii="Angsana New" w:hAnsi="Angsana New"/>
        <w:noProof/>
        <w:sz w:val="30"/>
        <w:szCs w:val="30"/>
      </w:rPr>
      <w:t>78</w:t>
    </w:r>
    <w:r w:rsidRPr="006E7C49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40132" w14:textId="3A333CF0" w:rsidR="001E1A61" w:rsidRPr="00B725EC" w:rsidRDefault="001E1A61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506598">
      <w:rPr>
        <w:rStyle w:val="PageNumber"/>
        <w:rFonts w:ascii="Angsana New" w:hAnsi="Angsana New"/>
        <w:noProof/>
        <w:sz w:val="30"/>
        <w:szCs w:val="30"/>
      </w:rPr>
      <w:t>80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445EC171" w14:textId="77777777" w:rsidR="001E1A61" w:rsidRPr="00BA5365" w:rsidRDefault="001E1A61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E1C20" w14:textId="5A7E8BB8" w:rsidR="001E1A61" w:rsidRPr="00B725EC" w:rsidRDefault="001E1A61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B72C6C">
      <w:rPr>
        <w:rStyle w:val="PageNumber"/>
        <w:rFonts w:ascii="Angsana New" w:hAnsi="Angsana New"/>
        <w:noProof/>
        <w:sz w:val="30"/>
        <w:szCs w:val="30"/>
      </w:rPr>
      <w:t>105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5599DA3B" w14:textId="77777777" w:rsidR="001E1A61" w:rsidRPr="00BA5365" w:rsidRDefault="001E1A61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061DE" w14:textId="77777777" w:rsidR="00DC2CBB" w:rsidRDefault="00DC2CBB">
      <w:r>
        <w:separator/>
      </w:r>
    </w:p>
  </w:footnote>
  <w:footnote w:type="continuationSeparator" w:id="0">
    <w:p w14:paraId="4DF51146" w14:textId="77777777" w:rsidR="00DC2CBB" w:rsidRDefault="00DC2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6F75DE" w14:textId="77777777" w:rsidR="001E1A61" w:rsidRPr="008E10A7" w:rsidRDefault="001E1A61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34098124" w14:textId="77777777" w:rsidR="001E1A61" w:rsidRDefault="001E1A61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AC2475" w14:textId="27CA6A11" w:rsidR="001E1A61" w:rsidRDefault="001E1A61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D80A3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/>
        <w:b/>
        <w:bCs/>
        <w:sz w:val="32"/>
        <w:szCs w:val="32"/>
      </w:rPr>
      <w:t>31</w:t>
    </w:r>
    <w:r w:rsidRPr="00D80A3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FE60C8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E60C8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FE60C8">
      <w:rPr>
        <w:rFonts w:ascii="Angsana New" w:hAnsi="Angsana New"/>
        <w:b/>
        <w:bCs/>
        <w:sz w:val="32"/>
        <w:szCs w:val="32"/>
      </w:rPr>
      <w:t>2562</w:t>
    </w:r>
  </w:p>
  <w:p w14:paraId="45FF894D" w14:textId="77777777" w:rsidR="001E1A61" w:rsidRPr="002115BA" w:rsidRDefault="001E1A61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0B605" w14:textId="77777777" w:rsidR="001E1A61" w:rsidRDefault="001E1A61" w:rsidP="000E43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243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เบทาโกร</w:t>
    </w:r>
    <w:r w:rsidRPr="003C763B">
      <w:rPr>
        <w:rFonts w:ascii="Angsana New" w:hAnsi="Angsana New" w:hint="cs"/>
        <w:b/>
        <w:bCs/>
        <w:sz w:val="32"/>
        <w:szCs w:val="32"/>
        <w:cs/>
      </w:rPr>
      <w:t xml:space="preserve"> จำกัด (มหาชน</w:t>
    </w:r>
    <w:r w:rsidRPr="00A2192B"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A2192B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953ED4E" w14:textId="77777777" w:rsidR="001E1A61" w:rsidRDefault="001E1A61" w:rsidP="000E43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243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3C39D2F" w14:textId="77777777" w:rsidR="001E1A61" w:rsidRDefault="001E1A61" w:rsidP="000E43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243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FE60C8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FE60C8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FE60C8">
      <w:rPr>
        <w:rFonts w:ascii="Angsana New" w:hAnsi="Angsana New"/>
        <w:b/>
        <w:bCs/>
        <w:sz w:val="32"/>
        <w:szCs w:val="32"/>
      </w:rPr>
      <w:t>2562</w:t>
    </w:r>
  </w:p>
  <w:p w14:paraId="0271D15F" w14:textId="77777777" w:rsidR="001E1A61" w:rsidRDefault="001E1A61" w:rsidP="00AE39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7DF41" w14:textId="77777777" w:rsidR="001E1A61" w:rsidRPr="008E10A7" w:rsidRDefault="001E1A61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6B6C9E0C" w14:textId="77777777" w:rsidR="001E1A61" w:rsidRDefault="001E1A61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0F81F9B" w14:textId="6EEE8AB4" w:rsidR="001E1A61" w:rsidRDefault="001E1A61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D80A3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/>
        <w:b/>
        <w:bCs/>
        <w:sz w:val="32"/>
        <w:szCs w:val="32"/>
      </w:rPr>
      <w:t>31</w:t>
    </w:r>
    <w:r w:rsidRPr="00D80A3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FE60C8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E60C8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FE60C8">
      <w:rPr>
        <w:rFonts w:ascii="Angsana New" w:hAnsi="Angsana New"/>
        <w:b/>
        <w:bCs/>
        <w:sz w:val="32"/>
        <w:szCs w:val="32"/>
      </w:rPr>
      <w:t>2562</w:t>
    </w:r>
  </w:p>
  <w:p w14:paraId="09E150DB" w14:textId="77777777" w:rsidR="001E1A61" w:rsidRPr="002115BA" w:rsidRDefault="001E1A61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28885" w14:textId="77777777" w:rsidR="001E1A61" w:rsidRDefault="001E1A61" w:rsidP="000231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เบทาโกร</w:t>
    </w:r>
    <w:r w:rsidRPr="003C763B">
      <w:rPr>
        <w:rFonts w:ascii="Angsana New" w:hAnsi="Angsana New" w:hint="cs"/>
        <w:b/>
        <w:bCs/>
        <w:sz w:val="32"/>
        <w:szCs w:val="32"/>
        <w:cs/>
      </w:rPr>
      <w:t xml:space="preserve"> จำกัด (มหาชน</w:t>
    </w:r>
    <w:r w:rsidRPr="00A2192B"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A2192B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D5C4FEC" w14:textId="77777777" w:rsidR="001E1A61" w:rsidRDefault="001E1A61" w:rsidP="000231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973095F" w14:textId="736E8D2E" w:rsidR="001E1A61" w:rsidRDefault="001E1A61" w:rsidP="00AE39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FE60C8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FE60C8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FE60C8">
      <w:rPr>
        <w:rFonts w:ascii="Angsana New" w:hAnsi="Angsana New"/>
        <w:b/>
        <w:bCs/>
        <w:sz w:val="32"/>
        <w:szCs w:val="32"/>
      </w:rPr>
      <w:t>2562</w:t>
    </w:r>
  </w:p>
  <w:p w14:paraId="1D3B4613" w14:textId="77777777" w:rsidR="001E1A61" w:rsidRDefault="001E1A61" w:rsidP="00AE39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B728A" w14:textId="77777777" w:rsidR="001E1A61" w:rsidRPr="008E10A7" w:rsidRDefault="001E1A61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14E5FBDE" w14:textId="77777777" w:rsidR="001E1A61" w:rsidRDefault="001E1A61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5FC1E0F" w14:textId="0642D1E6" w:rsidR="001E1A61" w:rsidRDefault="001E1A61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D80A3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/>
        <w:b/>
        <w:bCs/>
        <w:sz w:val="32"/>
        <w:szCs w:val="32"/>
      </w:rPr>
      <w:t>31</w:t>
    </w:r>
    <w:r w:rsidRPr="00D80A3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FE60C8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E60C8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FE60C8">
      <w:rPr>
        <w:rFonts w:ascii="Angsana New" w:hAnsi="Angsana New"/>
        <w:b/>
        <w:bCs/>
        <w:sz w:val="32"/>
        <w:szCs w:val="32"/>
      </w:rPr>
      <w:t>2562</w:t>
    </w:r>
  </w:p>
  <w:p w14:paraId="4419F7F2" w14:textId="77777777" w:rsidR="001E1A61" w:rsidRPr="002115BA" w:rsidRDefault="001E1A61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99EE8" w14:textId="77777777" w:rsidR="001E1A61" w:rsidRDefault="001E1A6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9F261" w14:textId="77777777" w:rsidR="001E1A61" w:rsidRDefault="001E1A61" w:rsidP="000231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เบทาโกร</w:t>
    </w:r>
    <w:r w:rsidRPr="003C763B">
      <w:rPr>
        <w:rFonts w:ascii="Angsana New" w:hAnsi="Angsana New" w:hint="cs"/>
        <w:b/>
        <w:bCs/>
        <w:sz w:val="32"/>
        <w:szCs w:val="32"/>
        <w:cs/>
      </w:rPr>
      <w:t xml:space="preserve"> จำกัด (มหาชน</w:t>
    </w:r>
    <w:r w:rsidRPr="00A2192B"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A2192B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0FE46D26" w14:textId="77777777" w:rsidR="001E1A61" w:rsidRDefault="001E1A61" w:rsidP="000231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493C1296" w14:textId="32550E40" w:rsidR="001E1A61" w:rsidRDefault="001E1A61" w:rsidP="00AE39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FE60C8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FE60C8">
      <w:rPr>
        <w:rFonts w:ascii="Angsana New" w:hAnsi="Angsana New"/>
        <w:b/>
        <w:bCs/>
        <w:sz w:val="32"/>
        <w:szCs w:val="32"/>
      </w:rPr>
      <w:t>2562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FE60C8">
      <w:rPr>
        <w:rFonts w:ascii="Angsana New" w:hAnsi="Angsana New"/>
        <w:b/>
        <w:bCs/>
        <w:sz w:val="32"/>
        <w:szCs w:val="32"/>
      </w:rPr>
      <w:t>2561</w:t>
    </w:r>
  </w:p>
  <w:p w14:paraId="20A1DEC8" w14:textId="77777777" w:rsidR="001E1A61" w:rsidRDefault="001E1A6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AC17E5" w14:textId="77777777" w:rsidR="001E1A61" w:rsidRPr="008E10A7" w:rsidRDefault="001E1A61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071D55EE" w14:textId="77777777" w:rsidR="001E1A61" w:rsidRDefault="001E1A61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B76459C" w14:textId="0CA12FC1" w:rsidR="001E1A61" w:rsidRDefault="001E1A61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D80A3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/>
        <w:b/>
        <w:bCs/>
        <w:sz w:val="32"/>
        <w:szCs w:val="32"/>
      </w:rPr>
      <w:t>31</w:t>
    </w:r>
    <w:r w:rsidRPr="00D80A3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FE60C8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E60C8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FE60C8">
      <w:rPr>
        <w:rFonts w:ascii="Angsana New" w:hAnsi="Angsana New"/>
        <w:b/>
        <w:bCs/>
        <w:sz w:val="32"/>
        <w:szCs w:val="32"/>
      </w:rPr>
      <w:t>2562</w:t>
    </w:r>
  </w:p>
  <w:p w14:paraId="53592359" w14:textId="77777777" w:rsidR="001E1A61" w:rsidRPr="002115BA" w:rsidRDefault="001E1A61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8F1322" w14:textId="77777777" w:rsidR="001E1A61" w:rsidRDefault="001E1A61" w:rsidP="000231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เบทาโกร</w:t>
    </w:r>
    <w:r w:rsidRPr="003C763B">
      <w:rPr>
        <w:rFonts w:ascii="Angsana New" w:hAnsi="Angsana New" w:hint="cs"/>
        <w:b/>
        <w:bCs/>
        <w:sz w:val="32"/>
        <w:szCs w:val="32"/>
        <w:cs/>
      </w:rPr>
      <w:t xml:space="preserve"> จำกัด (มหาชน</w:t>
    </w:r>
    <w:r w:rsidRPr="00A2192B"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A2192B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3DDF656" w14:textId="77777777" w:rsidR="001E1A61" w:rsidRDefault="001E1A61" w:rsidP="000231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05402C2B" w14:textId="0DD28A57" w:rsidR="001E1A61" w:rsidRDefault="001E1A61" w:rsidP="00AE39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FE60C8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FE60C8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FE60C8">
      <w:rPr>
        <w:rFonts w:ascii="Angsana New" w:hAnsi="Angsana New"/>
        <w:b/>
        <w:bCs/>
        <w:sz w:val="32"/>
        <w:szCs w:val="32"/>
      </w:rPr>
      <w:t>2562</w:t>
    </w:r>
  </w:p>
  <w:p w14:paraId="09EB28D1" w14:textId="77777777" w:rsidR="001E1A61" w:rsidRDefault="001E1A6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54DBF7" w14:textId="77777777" w:rsidR="001E1A61" w:rsidRDefault="001E1A61" w:rsidP="000231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เบทาโกร</w:t>
    </w:r>
    <w:r w:rsidRPr="003C763B">
      <w:rPr>
        <w:rFonts w:ascii="Angsana New" w:hAnsi="Angsana New" w:hint="cs"/>
        <w:b/>
        <w:bCs/>
        <w:sz w:val="32"/>
        <w:szCs w:val="32"/>
        <w:cs/>
      </w:rPr>
      <w:t xml:space="preserve"> จำกัด (มหาชน</w:t>
    </w:r>
    <w:r w:rsidRPr="00A2192B"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A2192B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287314D" w14:textId="77777777" w:rsidR="001E1A61" w:rsidRDefault="001E1A61" w:rsidP="000231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77B3503" w14:textId="5980FE4E" w:rsidR="001E1A61" w:rsidRDefault="001E1A61" w:rsidP="00AE39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FE60C8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FE60C8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FE60C8">
      <w:rPr>
        <w:rFonts w:ascii="Angsana New" w:hAnsi="Angsana New"/>
        <w:b/>
        <w:bCs/>
        <w:sz w:val="32"/>
        <w:szCs w:val="32"/>
      </w:rPr>
      <w:t>2562</w:t>
    </w:r>
  </w:p>
  <w:p w14:paraId="2EA10F2D" w14:textId="77777777" w:rsidR="001E1A61" w:rsidRDefault="001E1A61" w:rsidP="00AE39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81A58" w14:textId="77777777" w:rsidR="001E1A61" w:rsidRDefault="001E1A61" w:rsidP="000231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เบทาโกร</w:t>
    </w:r>
    <w:r w:rsidRPr="003C763B">
      <w:rPr>
        <w:rFonts w:ascii="Angsana New" w:hAnsi="Angsana New" w:hint="cs"/>
        <w:b/>
        <w:bCs/>
        <w:sz w:val="32"/>
        <w:szCs w:val="32"/>
        <w:cs/>
      </w:rPr>
      <w:t xml:space="preserve"> จำกัด (มหาชน</w:t>
    </w:r>
    <w:r w:rsidRPr="00A2192B"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A2192B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E475479" w14:textId="77777777" w:rsidR="001E1A61" w:rsidRDefault="001E1A61" w:rsidP="000231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518069C4" w14:textId="719C82EA" w:rsidR="001E1A61" w:rsidRDefault="001E1A61" w:rsidP="00AE39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FE60C8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FE60C8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FE60C8">
      <w:rPr>
        <w:rFonts w:ascii="Angsana New" w:hAnsi="Angsana New"/>
        <w:b/>
        <w:bCs/>
        <w:sz w:val="32"/>
        <w:szCs w:val="32"/>
      </w:rPr>
      <w:t>2562</w:t>
    </w:r>
  </w:p>
  <w:p w14:paraId="46666CCE" w14:textId="77777777" w:rsidR="001E1A61" w:rsidRDefault="001E1A61" w:rsidP="00AE39B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039D6" w14:textId="77777777" w:rsidR="001E1A61" w:rsidRPr="008E10A7" w:rsidRDefault="001E1A61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0407A588" w14:textId="77777777" w:rsidR="001E1A61" w:rsidRDefault="001E1A61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465FD44" w14:textId="77777777" w:rsidR="001E1A61" w:rsidRDefault="001E1A61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D80A3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/>
        <w:b/>
        <w:bCs/>
        <w:sz w:val="32"/>
        <w:szCs w:val="32"/>
      </w:rPr>
      <w:t>31</w:t>
    </w:r>
    <w:r w:rsidRPr="00D80A3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FE60C8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E60C8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FE60C8">
      <w:rPr>
        <w:rFonts w:ascii="Angsana New" w:hAnsi="Angsana New"/>
        <w:b/>
        <w:bCs/>
        <w:sz w:val="32"/>
        <w:szCs w:val="32"/>
      </w:rPr>
      <w:t>2562</w:t>
    </w:r>
  </w:p>
  <w:p w14:paraId="47B1EFA5" w14:textId="77777777" w:rsidR="001E1A61" w:rsidRPr="002115BA" w:rsidRDefault="001E1A61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099E2359"/>
    <w:multiLevelType w:val="hybridMultilevel"/>
    <w:tmpl w:val="9F563936"/>
    <w:lvl w:ilvl="0" w:tplc="CCC66B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B3661F"/>
    <w:multiLevelType w:val="hybridMultilevel"/>
    <w:tmpl w:val="EBA0EF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4821C2F"/>
    <w:multiLevelType w:val="hybridMultilevel"/>
    <w:tmpl w:val="93FCC5CA"/>
    <w:lvl w:ilvl="0" w:tplc="CCC66B6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20BB7"/>
    <w:multiLevelType w:val="hybridMultilevel"/>
    <w:tmpl w:val="189EE372"/>
    <w:lvl w:ilvl="0" w:tplc="1C74EC6A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/>
        <w:bCs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DDB2B74"/>
    <w:multiLevelType w:val="multilevel"/>
    <w:tmpl w:val="64F2EE14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197802"/>
    <w:multiLevelType w:val="multilevel"/>
    <w:tmpl w:val="52864656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1440"/>
      </w:pPr>
      <w:rPr>
        <w:rFonts w:hint="default"/>
      </w:r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4"/>
  </w:num>
  <w:num w:numId="5">
    <w:abstractNumId w:val="24"/>
  </w:num>
  <w:num w:numId="6">
    <w:abstractNumId w:val="6"/>
  </w:num>
  <w:num w:numId="7">
    <w:abstractNumId w:val="8"/>
  </w:num>
  <w:num w:numId="8">
    <w:abstractNumId w:val="18"/>
  </w:num>
  <w:num w:numId="9">
    <w:abstractNumId w:val="17"/>
  </w:num>
  <w:num w:numId="10">
    <w:abstractNumId w:val="16"/>
  </w:num>
  <w:num w:numId="11">
    <w:abstractNumId w:val="15"/>
  </w:num>
  <w:num w:numId="12">
    <w:abstractNumId w:val="5"/>
  </w:num>
  <w:num w:numId="13">
    <w:abstractNumId w:val="22"/>
  </w:num>
  <w:num w:numId="14">
    <w:abstractNumId w:val="28"/>
  </w:num>
  <w:num w:numId="15">
    <w:abstractNumId w:val="27"/>
  </w:num>
  <w:num w:numId="16">
    <w:abstractNumId w:val="26"/>
  </w:num>
  <w:num w:numId="17">
    <w:abstractNumId w:val="0"/>
  </w:num>
  <w:num w:numId="18">
    <w:abstractNumId w:val="13"/>
  </w:num>
  <w:num w:numId="19">
    <w:abstractNumId w:val="21"/>
  </w:num>
  <w:num w:numId="20">
    <w:abstractNumId w:val="2"/>
  </w:num>
  <w:num w:numId="21">
    <w:abstractNumId w:val="11"/>
  </w:num>
  <w:num w:numId="22">
    <w:abstractNumId w:val="20"/>
  </w:num>
  <w:num w:numId="23">
    <w:abstractNumId w:val="3"/>
  </w:num>
  <w:num w:numId="24">
    <w:abstractNumId w:val="19"/>
  </w:num>
  <w:num w:numId="25">
    <w:abstractNumId w:val="7"/>
  </w:num>
  <w:num w:numId="26">
    <w:abstractNumId w:val="12"/>
  </w:num>
  <w:num w:numId="27">
    <w:abstractNumId w:val="10"/>
  </w:num>
  <w:num w:numId="28">
    <w:abstractNumId w:val="23"/>
  </w:num>
  <w:num w:numId="29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ACE"/>
    <w:rsid w:val="00001C03"/>
    <w:rsid w:val="00001D90"/>
    <w:rsid w:val="00001D96"/>
    <w:rsid w:val="00001EC2"/>
    <w:rsid w:val="00001EF7"/>
    <w:rsid w:val="00001FA4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46"/>
    <w:rsid w:val="00004D85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B36"/>
    <w:rsid w:val="00006B52"/>
    <w:rsid w:val="00006CC7"/>
    <w:rsid w:val="00006CC9"/>
    <w:rsid w:val="00006DD2"/>
    <w:rsid w:val="00006F7F"/>
    <w:rsid w:val="0000729A"/>
    <w:rsid w:val="000076AD"/>
    <w:rsid w:val="000078C1"/>
    <w:rsid w:val="00007BA8"/>
    <w:rsid w:val="00007C63"/>
    <w:rsid w:val="00007E43"/>
    <w:rsid w:val="00007FE1"/>
    <w:rsid w:val="00010256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4D2"/>
    <w:rsid w:val="0001156C"/>
    <w:rsid w:val="000119CC"/>
    <w:rsid w:val="000119F6"/>
    <w:rsid w:val="00011ED7"/>
    <w:rsid w:val="00012195"/>
    <w:rsid w:val="0001223C"/>
    <w:rsid w:val="0001225B"/>
    <w:rsid w:val="00012288"/>
    <w:rsid w:val="00012295"/>
    <w:rsid w:val="0001250B"/>
    <w:rsid w:val="0001255C"/>
    <w:rsid w:val="00012814"/>
    <w:rsid w:val="00012A1B"/>
    <w:rsid w:val="00012B18"/>
    <w:rsid w:val="00012B2F"/>
    <w:rsid w:val="00012B66"/>
    <w:rsid w:val="00012BC0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B40"/>
    <w:rsid w:val="00015CAC"/>
    <w:rsid w:val="00015E1C"/>
    <w:rsid w:val="00015E6C"/>
    <w:rsid w:val="00015F13"/>
    <w:rsid w:val="000161DA"/>
    <w:rsid w:val="0001628C"/>
    <w:rsid w:val="0001658C"/>
    <w:rsid w:val="00016693"/>
    <w:rsid w:val="00016761"/>
    <w:rsid w:val="000169B5"/>
    <w:rsid w:val="00016A47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EF"/>
    <w:rsid w:val="00020653"/>
    <w:rsid w:val="00020A85"/>
    <w:rsid w:val="00020B55"/>
    <w:rsid w:val="00020C5F"/>
    <w:rsid w:val="00020F14"/>
    <w:rsid w:val="00020F28"/>
    <w:rsid w:val="0002128A"/>
    <w:rsid w:val="00021299"/>
    <w:rsid w:val="00021695"/>
    <w:rsid w:val="00021905"/>
    <w:rsid w:val="000219EA"/>
    <w:rsid w:val="00021C98"/>
    <w:rsid w:val="00021F0B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CAA"/>
    <w:rsid w:val="00024376"/>
    <w:rsid w:val="0002445B"/>
    <w:rsid w:val="000244E9"/>
    <w:rsid w:val="000246C1"/>
    <w:rsid w:val="0002480F"/>
    <w:rsid w:val="00024880"/>
    <w:rsid w:val="00024AC7"/>
    <w:rsid w:val="000251B4"/>
    <w:rsid w:val="000255E9"/>
    <w:rsid w:val="000257DB"/>
    <w:rsid w:val="00025CCF"/>
    <w:rsid w:val="00025EB3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30014"/>
    <w:rsid w:val="00030026"/>
    <w:rsid w:val="000300B0"/>
    <w:rsid w:val="000301DA"/>
    <w:rsid w:val="000301EB"/>
    <w:rsid w:val="0003031D"/>
    <w:rsid w:val="00030408"/>
    <w:rsid w:val="00030760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FD"/>
    <w:rsid w:val="00032008"/>
    <w:rsid w:val="00032072"/>
    <w:rsid w:val="0003208B"/>
    <w:rsid w:val="000321B7"/>
    <w:rsid w:val="000322AC"/>
    <w:rsid w:val="0003247F"/>
    <w:rsid w:val="00032728"/>
    <w:rsid w:val="0003289F"/>
    <w:rsid w:val="00032A02"/>
    <w:rsid w:val="00032CD6"/>
    <w:rsid w:val="00033734"/>
    <w:rsid w:val="00033B77"/>
    <w:rsid w:val="00033C57"/>
    <w:rsid w:val="00033ED0"/>
    <w:rsid w:val="00033FC8"/>
    <w:rsid w:val="000340A4"/>
    <w:rsid w:val="000342EF"/>
    <w:rsid w:val="000343D8"/>
    <w:rsid w:val="000343E9"/>
    <w:rsid w:val="00034416"/>
    <w:rsid w:val="000345AF"/>
    <w:rsid w:val="00034608"/>
    <w:rsid w:val="00034859"/>
    <w:rsid w:val="00034A82"/>
    <w:rsid w:val="00034B90"/>
    <w:rsid w:val="00034E6F"/>
    <w:rsid w:val="00034FA3"/>
    <w:rsid w:val="000350AA"/>
    <w:rsid w:val="000350F4"/>
    <w:rsid w:val="0003525D"/>
    <w:rsid w:val="000359A5"/>
    <w:rsid w:val="00035AC5"/>
    <w:rsid w:val="00035E99"/>
    <w:rsid w:val="00035FD6"/>
    <w:rsid w:val="000361C3"/>
    <w:rsid w:val="000361C5"/>
    <w:rsid w:val="00036594"/>
    <w:rsid w:val="0003664B"/>
    <w:rsid w:val="00036655"/>
    <w:rsid w:val="000366A6"/>
    <w:rsid w:val="000366F4"/>
    <w:rsid w:val="00036BE3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37FB2"/>
    <w:rsid w:val="000400A2"/>
    <w:rsid w:val="000401EB"/>
    <w:rsid w:val="000402BF"/>
    <w:rsid w:val="00040B5A"/>
    <w:rsid w:val="00040CC1"/>
    <w:rsid w:val="00040CD5"/>
    <w:rsid w:val="00040D8A"/>
    <w:rsid w:val="00040DCA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73C"/>
    <w:rsid w:val="00042834"/>
    <w:rsid w:val="00042878"/>
    <w:rsid w:val="00042998"/>
    <w:rsid w:val="00042ADD"/>
    <w:rsid w:val="00043078"/>
    <w:rsid w:val="000432F2"/>
    <w:rsid w:val="00043380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5362"/>
    <w:rsid w:val="000454E5"/>
    <w:rsid w:val="0004565B"/>
    <w:rsid w:val="000459FC"/>
    <w:rsid w:val="00045B37"/>
    <w:rsid w:val="00045BE1"/>
    <w:rsid w:val="00045EF4"/>
    <w:rsid w:val="000461C0"/>
    <w:rsid w:val="000463F6"/>
    <w:rsid w:val="00046923"/>
    <w:rsid w:val="00046C2E"/>
    <w:rsid w:val="00046F0C"/>
    <w:rsid w:val="000472F5"/>
    <w:rsid w:val="00047384"/>
    <w:rsid w:val="000475CF"/>
    <w:rsid w:val="00047AD6"/>
    <w:rsid w:val="00047ADE"/>
    <w:rsid w:val="00047BE9"/>
    <w:rsid w:val="00047FFE"/>
    <w:rsid w:val="0005008B"/>
    <w:rsid w:val="000506FD"/>
    <w:rsid w:val="00050AA4"/>
    <w:rsid w:val="0005106E"/>
    <w:rsid w:val="000512F8"/>
    <w:rsid w:val="000515CB"/>
    <w:rsid w:val="00051778"/>
    <w:rsid w:val="000518F2"/>
    <w:rsid w:val="00051941"/>
    <w:rsid w:val="00051B23"/>
    <w:rsid w:val="00051D5D"/>
    <w:rsid w:val="00052216"/>
    <w:rsid w:val="00052459"/>
    <w:rsid w:val="000526D9"/>
    <w:rsid w:val="000526DF"/>
    <w:rsid w:val="0005299A"/>
    <w:rsid w:val="00052F98"/>
    <w:rsid w:val="0005321C"/>
    <w:rsid w:val="00053297"/>
    <w:rsid w:val="00053320"/>
    <w:rsid w:val="00053324"/>
    <w:rsid w:val="0005332E"/>
    <w:rsid w:val="0005337E"/>
    <w:rsid w:val="000534B9"/>
    <w:rsid w:val="000536E5"/>
    <w:rsid w:val="00053B70"/>
    <w:rsid w:val="00053BA3"/>
    <w:rsid w:val="00053D0F"/>
    <w:rsid w:val="00053D90"/>
    <w:rsid w:val="00054276"/>
    <w:rsid w:val="00054348"/>
    <w:rsid w:val="00054377"/>
    <w:rsid w:val="0005447B"/>
    <w:rsid w:val="00054735"/>
    <w:rsid w:val="0005475F"/>
    <w:rsid w:val="0005493B"/>
    <w:rsid w:val="00054F27"/>
    <w:rsid w:val="00054F36"/>
    <w:rsid w:val="00054F83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AA4"/>
    <w:rsid w:val="00056C42"/>
    <w:rsid w:val="00056D4F"/>
    <w:rsid w:val="00056E74"/>
    <w:rsid w:val="00057640"/>
    <w:rsid w:val="00057AEE"/>
    <w:rsid w:val="00057B36"/>
    <w:rsid w:val="00057B8D"/>
    <w:rsid w:val="00057BF7"/>
    <w:rsid w:val="00057E11"/>
    <w:rsid w:val="00060257"/>
    <w:rsid w:val="00060269"/>
    <w:rsid w:val="000608D2"/>
    <w:rsid w:val="000608D7"/>
    <w:rsid w:val="00060A13"/>
    <w:rsid w:val="00060B19"/>
    <w:rsid w:val="00060D48"/>
    <w:rsid w:val="00060E36"/>
    <w:rsid w:val="00060F0B"/>
    <w:rsid w:val="00060F65"/>
    <w:rsid w:val="00061436"/>
    <w:rsid w:val="0006166C"/>
    <w:rsid w:val="000619B8"/>
    <w:rsid w:val="00061F00"/>
    <w:rsid w:val="000623BB"/>
    <w:rsid w:val="00062612"/>
    <w:rsid w:val="00062665"/>
    <w:rsid w:val="00062728"/>
    <w:rsid w:val="00062785"/>
    <w:rsid w:val="00062A59"/>
    <w:rsid w:val="00062B0A"/>
    <w:rsid w:val="00062B9B"/>
    <w:rsid w:val="00062CBA"/>
    <w:rsid w:val="00063851"/>
    <w:rsid w:val="00063C8C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F3E"/>
    <w:rsid w:val="00065043"/>
    <w:rsid w:val="0006529D"/>
    <w:rsid w:val="000652E0"/>
    <w:rsid w:val="00065371"/>
    <w:rsid w:val="00065738"/>
    <w:rsid w:val="000657BD"/>
    <w:rsid w:val="00065FBB"/>
    <w:rsid w:val="00066117"/>
    <w:rsid w:val="00066211"/>
    <w:rsid w:val="000662E1"/>
    <w:rsid w:val="000663C4"/>
    <w:rsid w:val="0006641E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144"/>
    <w:rsid w:val="0006724D"/>
    <w:rsid w:val="000672D0"/>
    <w:rsid w:val="00067310"/>
    <w:rsid w:val="0006732E"/>
    <w:rsid w:val="0006744E"/>
    <w:rsid w:val="00067A39"/>
    <w:rsid w:val="00067A62"/>
    <w:rsid w:val="00070030"/>
    <w:rsid w:val="000702D9"/>
    <w:rsid w:val="000707E4"/>
    <w:rsid w:val="0007087B"/>
    <w:rsid w:val="00070E16"/>
    <w:rsid w:val="00070F45"/>
    <w:rsid w:val="00070FA0"/>
    <w:rsid w:val="00070FD0"/>
    <w:rsid w:val="0007119F"/>
    <w:rsid w:val="00071571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DF2"/>
    <w:rsid w:val="00072EE7"/>
    <w:rsid w:val="000730DC"/>
    <w:rsid w:val="000730F9"/>
    <w:rsid w:val="0007321A"/>
    <w:rsid w:val="00073240"/>
    <w:rsid w:val="00073314"/>
    <w:rsid w:val="00073490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6E"/>
    <w:rsid w:val="00075BE3"/>
    <w:rsid w:val="00075E27"/>
    <w:rsid w:val="000763D9"/>
    <w:rsid w:val="0007640C"/>
    <w:rsid w:val="00076664"/>
    <w:rsid w:val="000766AA"/>
    <w:rsid w:val="00076A08"/>
    <w:rsid w:val="00076A1F"/>
    <w:rsid w:val="0007703A"/>
    <w:rsid w:val="000770DE"/>
    <w:rsid w:val="00077109"/>
    <w:rsid w:val="0007712A"/>
    <w:rsid w:val="0007719C"/>
    <w:rsid w:val="0007730D"/>
    <w:rsid w:val="00077343"/>
    <w:rsid w:val="00077427"/>
    <w:rsid w:val="000774A0"/>
    <w:rsid w:val="00077573"/>
    <w:rsid w:val="00077911"/>
    <w:rsid w:val="000779EB"/>
    <w:rsid w:val="00077CCD"/>
    <w:rsid w:val="00077D7F"/>
    <w:rsid w:val="00077D8B"/>
    <w:rsid w:val="00077DBD"/>
    <w:rsid w:val="0008017B"/>
    <w:rsid w:val="000801D5"/>
    <w:rsid w:val="0008036F"/>
    <w:rsid w:val="00080445"/>
    <w:rsid w:val="000804FA"/>
    <w:rsid w:val="00080A0B"/>
    <w:rsid w:val="00080A0F"/>
    <w:rsid w:val="00080E2E"/>
    <w:rsid w:val="00080F4F"/>
    <w:rsid w:val="00080FE4"/>
    <w:rsid w:val="00081056"/>
    <w:rsid w:val="000813CC"/>
    <w:rsid w:val="000815D9"/>
    <w:rsid w:val="000818AB"/>
    <w:rsid w:val="000818CB"/>
    <w:rsid w:val="00081B79"/>
    <w:rsid w:val="00082106"/>
    <w:rsid w:val="00082B70"/>
    <w:rsid w:val="00082BC3"/>
    <w:rsid w:val="00082D2F"/>
    <w:rsid w:val="00082DF0"/>
    <w:rsid w:val="00083029"/>
    <w:rsid w:val="00083227"/>
    <w:rsid w:val="00083269"/>
    <w:rsid w:val="000834B6"/>
    <w:rsid w:val="000835E6"/>
    <w:rsid w:val="00083642"/>
    <w:rsid w:val="000837FC"/>
    <w:rsid w:val="000838B2"/>
    <w:rsid w:val="00083BFE"/>
    <w:rsid w:val="0008402F"/>
    <w:rsid w:val="000840A0"/>
    <w:rsid w:val="000848B6"/>
    <w:rsid w:val="0008492A"/>
    <w:rsid w:val="00084A67"/>
    <w:rsid w:val="00084CCD"/>
    <w:rsid w:val="00084FE4"/>
    <w:rsid w:val="000853FD"/>
    <w:rsid w:val="00085C8D"/>
    <w:rsid w:val="00085D36"/>
    <w:rsid w:val="00085D91"/>
    <w:rsid w:val="00085EA8"/>
    <w:rsid w:val="00085F24"/>
    <w:rsid w:val="00086362"/>
    <w:rsid w:val="000869D1"/>
    <w:rsid w:val="00086AB0"/>
    <w:rsid w:val="00086C31"/>
    <w:rsid w:val="00087153"/>
    <w:rsid w:val="000873AA"/>
    <w:rsid w:val="00087A7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F19"/>
    <w:rsid w:val="00090F9B"/>
    <w:rsid w:val="00091587"/>
    <w:rsid w:val="00091623"/>
    <w:rsid w:val="0009173F"/>
    <w:rsid w:val="00091CFB"/>
    <w:rsid w:val="00092044"/>
    <w:rsid w:val="000923AB"/>
    <w:rsid w:val="000925F4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ED1"/>
    <w:rsid w:val="00093F27"/>
    <w:rsid w:val="00094113"/>
    <w:rsid w:val="0009478A"/>
    <w:rsid w:val="000949BB"/>
    <w:rsid w:val="00094C03"/>
    <w:rsid w:val="00094C0B"/>
    <w:rsid w:val="000950EC"/>
    <w:rsid w:val="00095439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570"/>
    <w:rsid w:val="00097688"/>
    <w:rsid w:val="0009777D"/>
    <w:rsid w:val="00097780"/>
    <w:rsid w:val="00097791"/>
    <w:rsid w:val="00097816"/>
    <w:rsid w:val="00097B5C"/>
    <w:rsid w:val="00097E15"/>
    <w:rsid w:val="000A00A2"/>
    <w:rsid w:val="000A0333"/>
    <w:rsid w:val="000A042B"/>
    <w:rsid w:val="000A047E"/>
    <w:rsid w:val="000A04A8"/>
    <w:rsid w:val="000A0869"/>
    <w:rsid w:val="000A0884"/>
    <w:rsid w:val="000A08C6"/>
    <w:rsid w:val="000A0AC4"/>
    <w:rsid w:val="000A0DAC"/>
    <w:rsid w:val="000A129E"/>
    <w:rsid w:val="000A13BE"/>
    <w:rsid w:val="000A1443"/>
    <w:rsid w:val="000A1538"/>
    <w:rsid w:val="000A1565"/>
    <w:rsid w:val="000A1AA0"/>
    <w:rsid w:val="000A1D9B"/>
    <w:rsid w:val="000A1E35"/>
    <w:rsid w:val="000A2176"/>
    <w:rsid w:val="000A21C0"/>
    <w:rsid w:val="000A2555"/>
    <w:rsid w:val="000A2941"/>
    <w:rsid w:val="000A2A88"/>
    <w:rsid w:val="000A2C2D"/>
    <w:rsid w:val="000A2EE1"/>
    <w:rsid w:val="000A2FF0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6C1"/>
    <w:rsid w:val="000A4CD5"/>
    <w:rsid w:val="000A4CDF"/>
    <w:rsid w:val="000A4E1A"/>
    <w:rsid w:val="000A5143"/>
    <w:rsid w:val="000A5291"/>
    <w:rsid w:val="000A5328"/>
    <w:rsid w:val="000A5402"/>
    <w:rsid w:val="000A55E2"/>
    <w:rsid w:val="000A5660"/>
    <w:rsid w:val="000A57D3"/>
    <w:rsid w:val="000A5966"/>
    <w:rsid w:val="000A5974"/>
    <w:rsid w:val="000A5D07"/>
    <w:rsid w:val="000A6147"/>
    <w:rsid w:val="000A61FB"/>
    <w:rsid w:val="000A6341"/>
    <w:rsid w:val="000A6530"/>
    <w:rsid w:val="000A688B"/>
    <w:rsid w:val="000A6957"/>
    <w:rsid w:val="000A6EE1"/>
    <w:rsid w:val="000A6F44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56B"/>
    <w:rsid w:val="000B0671"/>
    <w:rsid w:val="000B06DD"/>
    <w:rsid w:val="000B0760"/>
    <w:rsid w:val="000B07F2"/>
    <w:rsid w:val="000B09CD"/>
    <w:rsid w:val="000B0FFF"/>
    <w:rsid w:val="000B1096"/>
    <w:rsid w:val="000B174E"/>
    <w:rsid w:val="000B18BF"/>
    <w:rsid w:val="000B18E2"/>
    <w:rsid w:val="000B1A97"/>
    <w:rsid w:val="000B1B0A"/>
    <w:rsid w:val="000B1BD9"/>
    <w:rsid w:val="000B1CC7"/>
    <w:rsid w:val="000B22ED"/>
    <w:rsid w:val="000B2750"/>
    <w:rsid w:val="000B2801"/>
    <w:rsid w:val="000B2A3B"/>
    <w:rsid w:val="000B2BA5"/>
    <w:rsid w:val="000B301E"/>
    <w:rsid w:val="000B307C"/>
    <w:rsid w:val="000B34CB"/>
    <w:rsid w:val="000B371E"/>
    <w:rsid w:val="000B38BC"/>
    <w:rsid w:val="000B39CA"/>
    <w:rsid w:val="000B3AE2"/>
    <w:rsid w:val="000B3C85"/>
    <w:rsid w:val="000B419C"/>
    <w:rsid w:val="000B4457"/>
    <w:rsid w:val="000B45B3"/>
    <w:rsid w:val="000B48BF"/>
    <w:rsid w:val="000B4B0E"/>
    <w:rsid w:val="000B4B13"/>
    <w:rsid w:val="000B4C52"/>
    <w:rsid w:val="000B4D2B"/>
    <w:rsid w:val="000B4E53"/>
    <w:rsid w:val="000B516E"/>
    <w:rsid w:val="000B529C"/>
    <w:rsid w:val="000B5604"/>
    <w:rsid w:val="000B5864"/>
    <w:rsid w:val="000B595B"/>
    <w:rsid w:val="000B5AA0"/>
    <w:rsid w:val="000B5B1F"/>
    <w:rsid w:val="000B5B80"/>
    <w:rsid w:val="000B69C5"/>
    <w:rsid w:val="000B6AB7"/>
    <w:rsid w:val="000B6C8A"/>
    <w:rsid w:val="000B6CB0"/>
    <w:rsid w:val="000B7059"/>
    <w:rsid w:val="000B73F7"/>
    <w:rsid w:val="000B748D"/>
    <w:rsid w:val="000B7785"/>
    <w:rsid w:val="000B78B7"/>
    <w:rsid w:val="000B792B"/>
    <w:rsid w:val="000B7ADA"/>
    <w:rsid w:val="000B7CD4"/>
    <w:rsid w:val="000C02AE"/>
    <w:rsid w:val="000C0341"/>
    <w:rsid w:val="000C03B6"/>
    <w:rsid w:val="000C048F"/>
    <w:rsid w:val="000C0745"/>
    <w:rsid w:val="000C09C9"/>
    <w:rsid w:val="000C0CD4"/>
    <w:rsid w:val="000C0E71"/>
    <w:rsid w:val="000C0F12"/>
    <w:rsid w:val="000C1342"/>
    <w:rsid w:val="000C1593"/>
    <w:rsid w:val="000C17AD"/>
    <w:rsid w:val="000C1E17"/>
    <w:rsid w:val="000C204E"/>
    <w:rsid w:val="000C213B"/>
    <w:rsid w:val="000C21E7"/>
    <w:rsid w:val="000C255B"/>
    <w:rsid w:val="000C2766"/>
    <w:rsid w:val="000C2C30"/>
    <w:rsid w:val="000C3561"/>
    <w:rsid w:val="000C3CD3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8DB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B0"/>
    <w:rsid w:val="000C71D8"/>
    <w:rsid w:val="000C728A"/>
    <w:rsid w:val="000C74B5"/>
    <w:rsid w:val="000C78C3"/>
    <w:rsid w:val="000C7A26"/>
    <w:rsid w:val="000C7E64"/>
    <w:rsid w:val="000C7E9F"/>
    <w:rsid w:val="000C7EDE"/>
    <w:rsid w:val="000D0177"/>
    <w:rsid w:val="000D028B"/>
    <w:rsid w:val="000D0654"/>
    <w:rsid w:val="000D07B4"/>
    <w:rsid w:val="000D09B2"/>
    <w:rsid w:val="000D0C19"/>
    <w:rsid w:val="000D0CC9"/>
    <w:rsid w:val="000D0EEB"/>
    <w:rsid w:val="000D0FC4"/>
    <w:rsid w:val="000D0FEF"/>
    <w:rsid w:val="000D1055"/>
    <w:rsid w:val="000D10B1"/>
    <w:rsid w:val="000D10E5"/>
    <w:rsid w:val="000D1522"/>
    <w:rsid w:val="000D1659"/>
    <w:rsid w:val="000D17E5"/>
    <w:rsid w:val="000D1900"/>
    <w:rsid w:val="000D1A30"/>
    <w:rsid w:val="000D1AF5"/>
    <w:rsid w:val="000D1CB1"/>
    <w:rsid w:val="000D1CD0"/>
    <w:rsid w:val="000D2299"/>
    <w:rsid w:val="000D22E7"/>
    <w:rsid w:val="000D23E6"/>
    <w:rsid w:val="000D242D"/>
    <w:rsid w:val="000D2552"/>
    <w:rsid w:val="000D2624"/>
    <w:rsid w:val="000D2753"/>
    <w:rsid w:val="000D278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40E2"/>
    <w:rsid w:val="000D4695"/>
    <w:rsid w:val="000D486A"/>
    <w:rsid w:val="000D4BD1"/>
    <w:rsid w:val="000D4CBB"/>
    <w:rsid w:val="000D4F25"/>
    <w:rsid w:val="000D4FC5"/>
    <w:rsid w:val="000D500C"/>
    <w:rsid w:val="000D53CC"/>
    <w:rsid w:val="000D53D2"/>
    <w:rsid w:val="000D544E"/>
    <w:rsid w:val="000D5720"/>
    <w:rsid w:val="000D573F"/>
    <w:rsid w:val="000D59F5"/>
    <w:rsid w:val="000D5A50"/>
    <w:rsid w:val="000D5ACF"/>
    <w:rsid w:val="000D5E91"/>
    <w:rsid w:val="000D5FAB"/>
    <w:rsid w:val="000D60A2"/>
    <w:rsid w:val="000D61D3"/>
    <w:rsid w:val="000D66B1"/>
    <w:rsid w:val="000D674E"/>
    <w:rsid w:val="000D6E7A"/>
    <w:rsid w:val="000D6EF9"/>
    <w:rsid w:val="000D718D"/>
    <w:rsid w:val="000D71F4"/>
    <w:rsid w:val="000D7348"/>
    <w:rsid w:val="000D7943"/>
    <w:rsid w:val="000D7AD0"/>
    <w:rsid w:val="000D7B29"/>
    <w:rsid w:val="000D7C4E"/>
    <w:rsid w:val="000D7D7A"/>
    <w:rsid w:val="000E01C2"/>
    <w:rsid w:val="000E0206"/>
    <w:rsid w:val="000E0265"/>
    <w:rsid w:val="000E057F"/>
    <w:rsid w:val="000E0799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A27"/>
    <w:rsid w:val="000E1CBC"/>
    <w:rsid w:val="000E1DDF"/>
    <w:rsid w:val="000E1E36"/>
    <w:rsid w:val="000E1F5F"/>
    <w:rsid w:val="000E21FF"/>
    <w:rsid w:val="000E241D"/>
    <w:rsid w:val="000E2581"/>
    <w:rsid w:val="000E25AC"/>
    <w:rsid w:val="000E2962"/>
    <w:rsid w:val="000E3287"/>
    <w:rsid w:val="000E386D"/>
    <w:rsid w:val="000E3A28"/>
    <w:rsid w:val="000E3ECC"/>
    <w:rsid w:val="000E40F1"/>
    <w:rsid w:val="000E4127"/>
    <w:rsid w:val="000E4293"/>
    <w:rsid w:val="000E436E"/>
    <w:rsid w:val="000E439E"/>
    <w:rsid w:val="000E4709"/>
    <w:rsid w:val="000E4A2F"/>
    <w:rsid w:val="000E4BA5"/>
    <w:rsid w:val="000E4BC2"/>
    <w:rsid w:val="000E4CD5"/>
    <w:rsid w:val="000E4EF3"/>
    <w:rsid w:val="000E4F52"/>
    <w:rsid w:val="000E4FB9"/>
    <w:rsid w:val="000E59B9"/>
    <w:rsid w:val="000E5D13"/>
    <w:rsid w:val="000E5DB2"/>
    <w:rsid w:val="000E5F05"/>
    <w:rsid w:val="000E5F6B"/>
    <w:rsid w:val="000E5FA9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3A8"/>
    <w:rsid w:val="000F13E0"/>
    <w:rsid w:val="000F15D5"/>
    <w:rsid w:val="000F19FE"/>
    <w:rsid w:val="000F1BED"/>
    <w:rsid w:val="000F1C4B"/>
    <w:rsid w:val="000F1D15"/>
    <w:rsid w:val="000F214D"/>
    <w:rsid w:val="000F221D"/>
    <w:rsid w:val="000F23A4"/>
    <w:rsid w:val="000F23D2"/>
    <w:rsid w:val="000F247A"/>
    <w:rsid w:val="000F2505"/>
    <w:rsid w:val="000F2519"/>
    <w:rsid w:val="000F2708"/>
    <w:rsid w:val="000F27AD"/>
    <w:rsid w:val="000F2A4E"/>
    <w:rsid w:val="000F2ADA"/>
    <w:rsid w:val="000F2C8F"/>
    <w:rsid w:val="000F2CD4"/>
    <w:rsid w:val="000F2DA8"/>
    <w:rsid w:val="000F31EF"/>
    <w:rsid w:val="000F32E2"/>
    <w:rsid w:val="000F33E7"/>
    <w:rsid w:val="000F37E0"/>
    <w:rsid w:val="000F3F60"/>
    <w:rsid w:val="000F411F"/>
    <w:rsid w:val="000F4407"/>
    <w:rsid w:val="000F46FE"/>
    <w:rsid w:val="000F4EE3"/>
    <w:rsid w:val="000F4F01"/>
    <w:rsid w:val="000F5353"/>
    <w:rsid w:val="000F53C4"/>
    <w:rsid w:val="000F5910"/>
    <w:rsid w:val="000F5AC3"/>
    <w:rsid w:val="000F5C9D"/>
    <w:rsid w:val="000F5F0E"/>
    <w:rsid w:val="000F627D"/>
    <w:rsid w:val="000F6369"/>
    <w:rsid w:val="000F6568"/>
    <w:rsid w:val="000F6639"/>
    <w:rsid w:val="000F66F2"/>
    <w:rsid w:val="000F6822"/>
    <w:rsid w:val="000F691B"/>
    <w:rsid w:val="000F69C3"/>
    <w:rsid w:val="000F733E"/>
    <w:rsid w:val="000F74ED"/>
    <w:rsid w:val="000F755F"/>
    <w:rsid w:val="000F7635"/>
    <w:rsid w:val="000F7874"/>
    <w:rsid w:val="000F79DE"/>
    <w:rsid w:val="000F7CDD"/>
    <w:rsid w:val="000F7D27"/>
    <w:rsid w:val="000F7DF0"/>
    <w:rsid w:val="000F7E69"/>
    <w:rsid w:val="000F7F60"/>
    <w:rsid w:val="00100459"/>
    <w:rsid w:val="001009C0"/>
    <w:rsid w:val="00100D3E"/>
    <w:rsid w:val="00100E40"/>
    <w:rsid w:val="00100FE9"/>
    <w:rsid w:val="00101666"/>
    <w:rsid w:val="0010172D"/>
    <w:rsid w:val="00101A13"/>
    <w:rsid w:val="00101C7F"/>
    <w:rsid w:val="00101D10"/>
    <w:rsid w:val="00101D80"/>
    <w:rsid w:val="00101EAC"/>
    <w:rsid w:val="001022BC"/>
    <w:rsid w:val="00102343"/>
    <w:rsid w:val="001023F7"/>
    <w:rsid w:val="00102623"/>
    <w:rsid w:val="00102734"/>
    <w:rsid w:val="00102763"/>
    <w:rsid w:val="001029B8"/>
    <w:rsid w:val="001029D9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F1"/>
    <w:rsid w:val="00104354"/>
    <w:rsid w:val="0010467B"/>
    <w:rsid w:val="0010496B"/>
    <w:rsid w:val="00104A7A"/>
    <w:rsid w:val="00104CE7"/>
    <w:rsid w:val="00105333"/>
    <w:rsid w:val="00105362"/>
    <w:rsid w:val="00105607"/>
    <w:rsid w:val="00105967"/>
    <w:rsid w:val="00105B9B"/>
    <w:rsid w:val="00105E34"/>
    <w:rsid w:val="00106738"/>
    <w:rsid w:val="0010683B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D3A"/>
    <w:rsid w:val="00110146"/>
    <w:rsid w:val="001101D8"/>
    <w:rsid w:val="00110948"/>
    <w:rsid w:val="00110AC1"/>
    <w:rsid w:val="00110FEC"/>
    <w:rsid w:val="001110B9"/>
    <w:rsid w:val="0011134C"/>
    <w:rsid w:val="0011163A"/>
    <w:rsid w:val="00111AFB"/>
    <w:rsid w:val="00111DB3"/>
    <w:rsid w:val="001120EE"/>
    <w:rsid w:val="001122CE"/>
    <w:rsid w:val="0011245F"/>
    <w:rsid w:val="001124F1"/>
    <w:rsid w:val="001127F4"/>
    <w:rsid w:val="00112910"/>
    <w:rsid w:val="00112948"/>
    <w:rsid w:val="00112B6E"/>
    <w:rsid w:val="00112B8E"/>
    <w:rsid w:val="00112BD4"/>
    <w:rsid w:val="00112CC1"/>
    <w:rsid w:val="00112DE5"/>
    <w:rsid w:val="00112E2B"/>
    <w:rsid w:val="001130F3"/>
    <w:rsid w:val="0011331E"/>
    <w:rsid w:val="00113349"/>
    <w:rsid w:val="0011336F"/>
    <w:rsid w:val="001135A6"/>
    <w:rsid w:val="001143C9"/>
    <w:rsid w:val="001144DA"/>
    <w:rsid w:val="00114C04"/>
    <w:rsid w:val="0011518B"/>
    <w:rsid w:val="001151CB"/>
    <w:rsid w:val="001153C0"/>
    <w:rsid w:val="001156CE"/>
    <w:rsid w:val="001159D3"/>
    <w:rsid w:val="00115F3F"/>
    <w:rsid w:val="00116027"/>
    <w:rsid w:val="00116029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846"/>
    <w:rsid w:val="001179C9"/>
    <w:rsid w:val="001179FB"/>
    <w:rsid w:val="00117AD3"/>
    <w:rsid w:val="00117B16"/>
    <w:rsid w:val="00117C7C"/>
    <w:rsid w:val="00117CC8"/>
    <w:rsid w:val="00117E15"/>
    <w:rsid w:val="00117E5A"/>
    <w:rsid w:val="0012018B"/>
    <w:rsid w:val="001204C7"/>
    <w:rsid w:val="0012053D"/>
    <w:rsid w:val="001206FF"/>
    <w:rsid w:val="00120B26"/>
    <w:rsid w:val="00120FB9"/>
    <w:rsid w:val="0012142E"/>
    <w:rsid w:val="0012172B"/>
    <w:rsid w:val="00121D5B"/>
    <w:rsid w:val="001221C7"/>
    <w:rsid w:val="0012224A"/>
    <w:rsid w:val="001227A4"/>
    <w:rsid w:val="0012284D"/>
    <w:rsid w:val="00122BDA"/>
    <w:rsid w:val="00122D24"/>
    <w:rsid w:val="00122E50"/>
    <w:rsid w:val="00122EB6"/>
    <w:rsid w:val="00122FD1"/>
    <w:rsid w:val="00123148"/>
    <w:rsid w:val="001231F6"/>
    <w:rsid w:val="0012361E"/>
    <w:rsid w:val="00123723"/>
    <w:rsid w:val="00123D9E"/>
    <w:rsid w:val="00124345"/>
    <w:rsid w:val="001243D4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1A6"/>
    <w:rsid w:val="001264C9"/>
    <w:rsid w:val="001264F5"/>
    <w:rsid w:val="001265A5"/>
    <w:rsid w:val="00126679"/>
    <w:rsid w:val="00126846"/>
    <w:rsid w:val="00126AE0"/>
    <w:rsid w:val="00126E1C"/>
    <w:rsid w:val="00126F67"/>
    <w:rsid w:val="00126F9D"/>
    <w:rsid w:val="001270C9"/>
    <w:rsid w:val="00127635"/>
    <w:rsid w:val="001277D8"/>
    <w:rsid w:val="00127C53"/>
    <w:rsid w:val="00127E32"/>
    <w:rsid w:val="00127E9E"/>
    <w:rsid w:val="00127EA4"/>
    <w:rsid w:val="001301B4"/>
    <w:rsid w:val="001305C0"/>
    <w:rsid w:val="001305CB"/>
    <w:rsid w:val="0013092D"/>
    <w:rsid w:val="00130BBD"/>
    <w:rsid w:val="00130E05"/>
    <w:rsid w:val="001311DB"/>
    <w:rsid w:val="0013137D"/>
    <w:rsid w:val="001313E3"/>
    <w:rsid w:val="0013150E"/>
    <w:rsid w:val="0013165A"/>
    <w:rsid w:val="001319BD"/>
    <w:rsid w:val="00131A36"/>
    <w:rsid w:val="00131AFA"/>
    <w:rsid w:val="00131D51"/>
    <w:rsid w:val="00131F3A"/>
    <w:rsid w:val="0013222C"/>
    <w:rsid w:val="00132526"/>
    <w:rsid w:val="0013261D"/>
    <w:rsid w:val="00132832"/>
    <w:rsid w:val="00132ACC"/>
    <w:rsid w:val="00132DB8"/>
    <w:rsid w:val="00133061"/>
    <w:rsid w:val="00133476"/>
    <w:rsid w:val="001334B5"/>
    <w:rsid w:val="00133634"/>
    <w:rsid w:val="001336A0"/>
    <w:rsid w:val="00133707"/>
    <w:rsid w:val="00133731"/>
    <w:rsid w:val="00133B62"/>
    <w:rsid w:val="00133EF3"/>
    <w:rsid w:val="0013456E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D7F"/>
    <w:rsid w:val="00135E26"/>
    <w:rsid w:val="00135F3E"/>
    <w:rsid w:val="00136224"/>
    <w:rsid w:val="001362DE"/>
    <w:rsid w:val="0013631F"/>
    <w:rsid w:val="001365A4"/>
    <w:rsid w:val="0013664B"/>
    <w:rsid w:val="001366F4"/>
    <w:rsid w:val="0013689D"/>
    <w:rsid w:val="0013699C"/>
    <w:rsid w:val="00136A19"/>
    <w:rsid w:val="00136A2E"/>
    <w:rsid w:val="00136B3A"/>
    <w:rsid w:val="00136E08"/>
    <w:rsid w:val="00136EB7"/>
    <w:rsid w:val="001374FF"/>
    <w:rsid w:val="001375D4"/>
    <w:rsid w:val="00137684"/>
    <w:rsid w:val="0013774F"/>
    <w:rsid w:val="001377DF"/>
    <w:rsid w:val="00137865"/>
    <w:rsid w:val="0014024A"/>
    <w:rsid w:val="00140354"/>
    <w:rsid w:val="001406AC"/>
    <w:rsid w:val="001407B0"/>
    <w:rsid w:val="001408C5"/>
    <w:rsid w:val="001409A3"/>
    <w:rsid w:val="00140A24"/>
    <w:rsid w:val="00140C31"/>
    <w:rsid w:val="00140C3E"/>
    <w:rsid w:val="00140E6E"/>
    <w:rsid w:val="0014111F"/>
    <w:rsid w:val="001411DC"/>
    <w:rsid w:val="00141202"/>
    <w:rsid w:val="001413B0"/>
    <w:rsid w:val="001415DD"/>
    <w:rsid w:val="001416DB"/>
    <w:rsid w:val="00141B89"/>
    <w:rsid w:val="00141B99"/>
    <w:rsid w:val="00141CEF"/>
    <w:rsid w:val="00141D69"/>
    <w:rsid w:val="00141E18"/>
    <w:rsid w:val="00142041"/>
    <w:rsid w:val="00142373"/>
    <w:rsid w:val="00142868"/>
    <w:rsid w:val="001428B7"/>
    <w:rsid w:val="0014295A"/>
    <w:rsid w:val="00142AC6"/>
    <w:rsid w:val="00142ACA"/>
    <w:rsid w:val="00142E2E"/>
    <w:rsid w:val="00143089"/>
    <w:rsid w:val="001433ED"/>
    <w:rsid w:val="00143DA4"/>
    <w:rsid w:val="001443E7"/>
    <w:rsid w:val="001447AA"/>
    <w:rsid w:val="00144821"/>
    <w:rsid w:val="0014484D"/>
    <w:rsid w:val="001449CC"/>
    <w:rsid w:val="00144AB7"/>
    <w:rsid w:val="00144D38"/>
    <w:rsid w:val="0014542C"/>
    <w:rsid w:val="0014573D"/>
    <w:rsid w:val="00145D09"/>
    <w:rsid w:val="00145D26"/>
    <w:rsid w:val="00145E23"/>
    <w:rsid w:val="0014605C"/>
    <w:rsid w:val="00146090"/>
    <w:rsid w:val="00146119"/>
    <w:rsid w:val="0014624C"/>
    <w:rsid w:val="0014637C"/>
    <w:rsid w:val="00146BF6"/>
    <w:rsid w:val="00146D74"/>
    <w:rsid w:val="0014710A"/>
    <w:rsid w:val="00147309"/>
    <w:rsid w:val="00147406"/>
    <w:rsid w:val="00147985"/>
    <w:rsid w:val="00147FC7"/>
    <w:rsid w:val="00147FE6"/>
    <w:rsid w:val="00150199"/>
    <w:rsid w:val="001502AC"/>
    <w:rsid w:val="00150A4A"/>
    <w:rsid w:val="00150B95"/>
    <w:rsid w:val="00150F6B"/>
    <w:rsid w:val="00151094"/>
    <w:rsid w:val="001511FC"/>
    <w:rsid w:val="001520FF"/>
    <w:rsid w:val="00152234"/>
    <w:rsid w:val="00152278"/>
    <w:rsid w:val="001523FE"/>
    <w:rsid w:val="0015245A"/>
    <w:rsid w:val="00152620"/>
    <w:rsid w:val="00152E06"/>
    <w:rsid w:val="00152F0A"/>
    <w:rsid w:val="00153611"/>
    <w:rsid w:val="00153640"/>
    <w:rsid w:val="00153994"/>
    <w:rsid w:val="00153A37"/>
    <w:rsid w:val="00153AA5"/>
    <w:rsid w:val="00153F8A"/>
    <w:rsid w:val="00153FB8"/>
    <w:rsid w:val="00154317"/>
    <w:rsid w:val="00154355"/>
    <w:rsid w:val="00154D2F"/>
    <w:rsid w:val="00154ED9"/>
    <w:rsid w:val="00154EF7"/>
    <w:rsid w:val="00155940"/>
    <w:rsid w:val="00155BEB"/>
    <w:rsid w:val="00155C31"/>
    <w:rsid w:val="00155DCF"/>
    <w:rsid w:val="001569BE"/>
    <w:rsid w:val="00156A55"/>
    <w:rsid w:val="00156E17"/>
    <w:rsid w:val="00156F94"/>
    <w:rsid w:val="001570EF"/>
    <w:rsid w:val="0015752B"/>
    <w:rsid w:val="001575CF"/>
    <w:rsid w:val="0015763A"/>
    <w:rsid w:val="00157656"/>
    <w:rsid w:val="001578CE"/>
    <w:rsid w:val="00157A51"/>
    <w:rsid w:val="00157F78"/>
    <w:rsid w:val="00157FE0"/>
    <w:rsid w:val="001601C0"/>
    <w:rsid w:val="001602DF"/>
    <w:rsid w:val="0016065F"/>
    <w:rsid w:val="00160A5F"/>
    <w:rsid w:val="00160A62"/>
    <w:rsid w:val="00160B11"/>
    <w:rsid w:val="00160C95"/>
    <w:rsid w:val="00160CA9"/>
    <w:rsid w:val="00160E9A"/>
    <w:rsid w:val="00160F9D"/>
    <w:rsid w:val="00160FD4"/>
    <w:rsid w:val="00161215"/>
    <w:rsid w:val="0016148D"/>
    <w:rsid w:val="001614A5"/>
    <w:rsid w:val="001614A8"/>
    <w:rsid w:val="00161F9B"/>
    <w:rsid w:val="00162003"/>
    <w:rsid w:val="0016253B"/>
    <w:rsid w:val="001625E7"/>
    <w:rsid w:val="00162628"/>
    <w:rsid w:val="001626AB"/>
    <w:rsid w:val="001628A2"/>
    <w:rsid w:val="00162ADE"/>
    <w:rsid w:val="00162F4E"/>
    <w:rsid w:val="001631FB"/>
    <w:rsid w:val="001633BA"/>
    <w:rsid w:val="00163698"/>
    <w:rsid w:val="0016373A"/>
    <w:rsid w:val="0016397A"/>
    <w:rsid w:val="001639DA"/>
    <w:rsid w:val="00163A9F"/>
    <w:rsid w:val="00163B62"/>
    <w:rsid w:val="00163D97"/>
    <w:rsid w:val="0016441C"/>
    <w:rsid w:val="0016498B"/>
    <w:rsid w:val="00164BCC"/>
    <w:rsid w:val="00164F77"/>
    <w:rsid w:val="00164FB6"/>
    <w:rsid w:val="0016525D"/>
    <w:rsid w:val="00165A11"/>
    <w:rsid w:val="00166300"/>
    <w:rsid w:val="0016716A"/>
    <w:rsid w:val="0016769D"/>
    <w:rsid w:val="00167ADB"/>
    <w:rsid w:val="00167C40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ACC"/>
    <w:rsid w:val="00171C01"/>
    <w:rsid w:val="00171F97"/>
    <w:rsid w:val="001722BD"/>
    <w:rsid w:val="00172383"/>
    <w:rsid w:val="00172406"/>
    <w:rsid w:val="00172527"/>
    <w:rsid w:val="00172888"/>
    <w:rsid w:val="0017300E"/>
    <w:rsid w:val="001730B4"/>
    <w:rsid w:val="00173212"/>
    <w:rsid w:val="0017325B"/>
    <w:rsid w:val="001733C6"/>
    <w:rsid w:val="00173401"/>
    <w:rsid w:val="0017353E"/>
    <w:rsid w:val="0017367B"/>
    <w:rsid w:val="001736BE"/>
    <w:rsid w:val="00173817"/>
    <w:rsid w:val="00173F96"/>
    <w:rsid w:val="0017412D"/>
    <w:rsid w:val="001744A7"/>
    <w:rsid w:val="00174978"/>
    <w:rsid w:val="001749F6"/>
    <w:rsid w:val="00174B9F"/>
    <w:rsid w:val="00174D26"/>
    <w:rsid w:val="00174DDE"/>
    <w:rsid w:val="00175033"/>
    <w:rsid w:val="0017509B"/>
    <w:rsid w:val="0017510F"/>
    <w:rsid w:val="00175162"/>
    <w:rsid w:val="001751A4"/>
    <w:rsid w:val="0017539C"/>
    <w:rsid w:val="001753EF"/>
    <w:rsid w:val="001758C0"/>
    <w:rsid w:val="001760D5"/>
    <w:rsid w:val="00176292"/>
    <w:rsid w:val="00176406"/>
    <w:rsid w:val="00176688"/>
    <w:rsid w:val="0017701D"/>
    <w:rsid w:val="00177184"/>
    <w:rsid w:val="001771D8"/>
    <w:rsid w:val="00177417"/>
    <w:rsid w:val="001776A7"/>
    <w:rsid w:val="0017775F"/>
    <w:rsid w:val="001777AC"/>
    <w:rsid w:val="0017787F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0A"/>
    <w:rsid w:val="00180D1C"/>
    <w:rsid w:val="00180DE4"/>
    <w:rsid w:val="00180EEE"/>
    <w:rsid w:val="00180F91"/>
    <w:rsid w:val="001810BA"/>
    <w:rsid w:val="0018132A"/>
    <w:rsid w:val="00181426"/>
    <w:rsid w:val="001815E0"/>
    <w:rsid w:val="00181708"/>
    <w:rsid w:val="001817F9"/>
    <w:rsid w:val="00181A9A"/>
    <w:rsid w:val="00181BA4"/>
    <w:rsid w:val="00181CD9"/>
    <w:rsid w:val="00181D87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A5F"/>
    <w:rsid w:val="00182AE3"/>
    <w:rsid w:val="00182D1F"/>
    <w:rsid w:val="00182D46"/>
    <w:rsid w:val="00182D88"/>
    <w:rsid w:val="00182DE0"/>
    <w:rsid w:val="00182E2B"/>
    <w:rsid w:val="00182FA3"/>
    <w:rsid w:val="00183272"/>
    <w:rsid w:val="00183318"/>
    <w:rsid w:val="001837CB"/>
    <w:rsid w:val="00183800"/>
    <w:rsid w:val="00183852"/>
    <w:rsid w:val="00183CF7"/>
    <w:rsid w:val="001841C9"/>
    <w:rsid w:val="001841E5"/>
    <w:rsid w:val="0018489A"/>
    <w:rsid w:val="0018496F"/>
    <w:rsid w:val="001849E0"/>
    <w:rsid w:val="00184A29"/>
    <w:rsid w:val="00184A5F"/>
    <w:rsid w:val="00184BEF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1B5"/>
    <w:rsid w:val="0018620E"/>
    <w:rsid w:val="001864C8"/>
    <w:rsid w:val="001864E5"/>
    <w:rsid w:val="00186796"/>
    <w:rsid w:val="0018695E"/>
    <w:rsid w:val="001869D2"/>
    <w:rsid w:val="00186C34"/>
    <w:rsid w:val="00186C9F"/>
    <w:rsid w:val="00186CC4"/>
    <w:rsid w:val="00186CFA"/>
    <w:rsid w:val="00186E62"/>
    <w:rsid w:val="001870AC"/>
    <w:rsid w:val="0018714B"/>
    <w:rsid w:val="001871E4"/>
    <w:rsid w:val="00187272"/>
    <w:rsid w:val="00187358"/>
    <w:rsid w:val="0018752A"/>
    <w:rsid w:val="001877BA"/>
    <w:rsid w:val="001878C5"/>
    <w:rsid w:val="001878C8"/>
    <w:rsid w:val="00187B9D"/>
    <w:rsid w:val="00187BF8"/>
    <w:rsid w:val="00187CB8"/>
    <w:rsid w:val="00187FC7"/>
    <w:rsid w:val="001902CB"/>
    <w:rsid w:val="00190346"/>
    <w:rsid w:val="0019053B"/>
    <w:rsid w:val="00190622"/>
    <w:rsid w:val="00190BF4"/>
    <w:rsid w:val="00190C0B"/>
    <w:rsid w:val="00190E9C"/>
    <w:rsid w:val="00191184"/>
    <w:rsid w:val="0019130A"/>
    <w:rsid w:val="0019143A"/>
    <w:rsid w:val="001914D6"/>
    <w:rsid w:val="0019151F"/>
    <w:rsid w:val="0019157C"/>
    <w:rsid w:val="00191610"/>
    <w:rsid w:val="001917A9"/>
    <w:rsid w:val="00191A2A"/>
    <w:rsid w:val="00191CA4"/>
    <w:rsid w:val="00191E4E"/>
    <w:rsid w:val="00191F7A"/>
    <w:rsid w:val="00192108"/>
    <w:rsid w:val="00192370"/>
    <w:rsid w:val="00192396"/>
    <w:rsid w:val="00192573"/>
    <w:rsid w:val="00192588"/>
    <w:rsid w:val="00192669"/>
    <w:rsid w:val="001928B7"/>
    <w:rsid w:val="001929DA"/>
    <w:rsid w:val="00193038"/>
    <w:rsid w:val="00193698"/>
    <w:rsid w:val="001937F8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515B"/>
    <w:rsid w:val="001954FB"/>
    <w:rsid w:val="001956CE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540"/>
    <w:rsid w:val="001A069B"/>
    <w:rsid w:val="001A0752"/>
    <w:rsid w:val="001A09E9"/>
    <w:rsid w:val="001A0A4E"/>
    <w:rsid w:val="001A0D01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686"/>
    <w:rsid w:val="001A3AEC"/>
    <w:rsid w:val="001A3EDE"/>
    <w:rsid w:val="001A3FC9"/>
    <w:rsid w:val="001A4045"/>
    <w:rsid w:val="001A40B8"/>
    <w:rsid w:val="001A42C7"/>
    <w:rsid w:val="001A445E"/>
    <w:rsid w:val="001A45C5"/>
    <w:rsid w:val="001A45DB"/>
    <w:rsid w:val="001A4632"/>
    <w:rsid w:val="001A46F9"/>
    <w:rsid w:val="001A4C28"/>
    <w:rsid w:val="001A4F0C"/>
    <w:rsid w:val="001A5084"/>
    <w:rsid w:val="001A5149"/>
    <w:rsid w:val="001A5284"/>
    <w:rsid w:val="001A52F7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26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B0005"/>
    <w:rsid w:val="001B01D8"/>
    <w:rsid w:val="001B05C6"/>
    <w:rsid w:val="001B066E"/>
    <w:rsid w:val="001B09F3"/>
    <w:rsid w:val="001B0B67"/>
    <w:rsid w:val="001B13EB"/>
    <w:rsid w:val="001B14C1"/>
    <w:rsid w:val="001B162E"/>
    <w:rsid w:val="001B1AF4"/>
    <w:rsid w:val="001B1B7A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94A"/>
    <w:rsid w:val="001B3A57"/>
    <w:rsid w:val="001B3BD1"/>
    <w:rsid w:val="001B3CBE"/>
    <w:rsid w:val="001B3DAA"/>
    <w:rsid w:val="001B3E1E"/>
    <w:rsid w:val="001B3FA5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E3"/>
    <w:rsid w:val="001B5C27"/>
    <w:rsid w:val="001B60CE"/>
    <w:rsid w:val="001B62BD"/>
    <w:rsid w:val="001B637A"/>
    <w:rsid w:val="001B6BE2"/>
    <w:rsid w:val="001B6E55"/>
    <w:rsid w:val="001B6F45"/>
    <w:rsid w:val="001B7078"/>
    <w:rsid w:val="001B72BA"/>
    <w:rsid w:val="001B7338"/>
    <w:rsid w:val="001B747C"/>
    <w:rsid w:val="001B76FE"/>
    <w:rsid w:val="001B7AF6"/>
    <w:rsid w:val="001B7CC8"/>
    <w:rsid w:val="001C03A4"/>
    <w:rsid w:val="001C04B4"/>
    <w:rsid w:val="001C0523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19C"/>
    <w:rsid w:val="001C2277"/>
    <w:rsid w:val="001C237A"/>
    <w:rsid w:val="001C2754"/>
    <w:rsid w:val="001C2AA3"/>
    <w:rsid w:val="001C2AEB"/>
    <w:rsid w:val="001C2DA2"/>
    <w:rsid w:val="001C2F19"/>
    <w:rsid w:val="001C3078"/>
    <w:rsid w:val="001C326C"/>
    <w:rsid w:val="001C3973"/>
    <w:rsid w:val="001C3A4F"/>
    <w:rsid w:val="001C3ABC"/>
    <w:rsid w:val="001C3BF5"/>
    <w:rsid w:val="001C3D12"/>
    <w:rsid w:val="001C401F"/>
    <w:rsid w:val="001C404B"/>
    <w:rsid w:val="001C427D"/>
    <w:rsid w:val="001C42EF"/>
    <w:rsid w:val="001C4B5D"/>
    <w:rsid w:val="001C4BB3"/>
    <w:rsid w:val="001C4C7C"/>
    <w:rsid w:val="001C4E5B"/>
    <w:rsid w:val="001C4F6C"/>
    <w:rsid w:val="001C50F7"/>
    <w:rsid w:val="001C51F3"/>
    <w:rsid w:val="001C537E"/>
    <w:rsid w:val="001C5483"/>
    <w:rsid w:val="001C5654"/>
    <w:rsid w:val="001C5A90"/>
    <w:rsid w:val="001C5F01"/>
    <w:rsid w:val="001C60E5"/>
    <w:rsid w:val="001C6328"/>
    <w:rsid w:val="001C6461"/>
    <w:rsid w:val="001C66D7"/>
    <w:rsid w:val="001C6918"/>
    <w:rsid w:val="001C6A29"/>
    <w:rsid w:val="001C6F50"/>
    <w:rsid w:val="001C6FC4"/>
    <w:rsid w:val="001C704E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4B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9F"/>
    <w:rsid w:val="001D12B1"/>
    <w:rsid w:val="001D154B"/>
    <w:rsid w:val="001D19A2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826"/>
    <w:rsid w:val="001D288F"/>
    <w:rsid w:val="001D2970"/>
    <w:rsid w:val="001D29A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6E"/>
    <w:rsid w:val="001D4FAE"/>
    <w:rsid w:val="001D503C"/>
    <w:rsid w:val="001D5051"/>
    <w:rsid w:val="001D57DB"/>
    <w:rsid w:val="001D590E"/>
    <w:rsid w:val="001D5A5B"/>
    <w:rsid w:val="001D5C1D"/>
    <w:rsid w:val="001D628F"/>
    <w:rsid w:val="001D6324"/>
    <w:rsid w:val="001D634F"/>
    <w:rsid w:val="001D64E3"/>
    <w:rsid w:val="001D66FD"/>
    <w:rsid w:val="001D6818"/>
    <w:rsid w:val="001D6842"/>
    <w:rsid w:val="001D6879"/>
    <w:rsid w:val="001D68F1"/>
    <w:rsid w:val="001D6A41"/>
    <w:rsid w:val="001D6BD0"/>
    <w:rsid w:val="001D6DA1"/>
    <w:rsid w:val="001D6E11"/>
    <w:rsid w:val="001D6F59"/>
    <w:rsid w:val="001D7090"/>
    <w:rsid w:val="001D7105"/>
    <w:rsid w:val="001D76E9"/>
    <w:rsid w:val="001D78EB"/>
    <w:rsid w:val="001D7D76"/>
    <w:rsid w:val="001E0043"/>
    <w:rsid w:val="001E0132"/>
    <w:rsid w:val="001E02BC"/>
    <w:rsid w:val="001E0310"/>
    <w:rsid w:val="001E047B"/>
    <w:rsid w:val="001E0601"/>
    <w:rsid w:val="001E0DB2"/>
    <w:rsid w:val="001E1018"/>
    <w:rsid w:val="001E10B2"/>
    <w:rsid w:val="001E1260"/>
    <w:rsid w:val="001E1360"/>
    <w:rsid w:val="001E140E"/>
    <w:rsid w:val="001E1530"/>
    <w:rsid w:val="001E15D1"/>
    <w:rsid w:val="001E185A"/>
    <w:rsid w:val="001E197F"/>
    <w:rsid w:val="001E1A61"/>
    <w:rsid w:val="001E1C3A"/>
    <w:rsid w:val="001E1F87"/>
    <w:rsid w:val="001E209A"/>
    <w:rsid w:val="001E229D"/>
    <w:rsid w:val="001E269E"/>
    <w:rsid w:val="001E2755"/>
    <w:rsid w:val="001E28F2"/>
    <w:rsid w:val="001E2B2A"/>
    <w:rsid w:val="001E2EE3"/>
    <w:rsid w:val="001E2F35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5C1"/>
    <w:rsid w:val="001E46C1"/>
    <w:rsid w:val="001E4B19"/>
    <w:rsid w:val="001E4B32"/>
    <w:rsid w:val="001E4D69"/>
    <w:rsid w:val="001E4DE4"/>
    <w:rsid w:val="001E4E95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E3A"/>
    <w:rsid w:val="001E7FE1"/>
    <w:rsid w:val="001F00A5"/>
    <w:rsid w:val="001F02B0"/>
    <w:rsid w:val="001F03C6"/>
    <w:rsid w:val="001F04CC"/>
    <w:rsid w:val="001F076D"/>
    <w:rsid w:val="001F0833"/>
    <w:rsid w:val="001F0A7A"/>
    <w:rsid w:val="001F0BEE"/>
    <w:rsid w:val="001F0CB0"/>
    <w:rsid w:val="001F0CDC"/>
    <w:rsid w:val="001F11D7"/>
    <w:rsid w:val="001F11F6"/>
    <w:rsid w:val="001F1243"/>
    <w:rsid w:val="001F126C"/>
    <w:rsid w:val="001F13AE"/>
    <w:rsid w:val="001F141F"/>
    <w:rsid w:val="001F1664"/>
    <w:rsid w:val="001F196D"/>
    <w:rsid w:val="001F1BFF"/>
    <w:rsid w:val="001F1CEC"/>
    <w:rsid w:val="001F1EEE"/>
    <w:rsid w:val="001F208E"/>
    <w:rsid w:val="001F214E"/>
    <w:rsid w:val="001F253B"/>
    <w:rsid w:val="001F2551"/>
    <w:rsid w:val="001F29FE"/>
    <w:rsid w:val="001F2A85"/>
    <w:rsid w:val="001F2BB6"/>
    <w:rsid w:val="001F304F"/>
    <w:rsid w:val="001F33FD"/>
    <w:rsid w:val="001F37CA"/>
    <w:rsid w:val="001F3833"/>
    <w:rsid w:val="001F38D7"/>
    <w:rsid w:val="001F38F0"/>
    <w:rsid w:val="001F3908"/>
    <w:rsid w:val="001F3912"/>
    <w:rsid w:val="001F3A8C"/>
    <w:rsid w:val="001F40BC"/>
    <w:rsid w:val="001F4111"/>
    <w:rsid w:val="001F4343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4ED8"/>
    <w:rsid w:val="001F5082"/>
    <w:rsid w:val="001F5157"/>
    <w:rsid w:val="001F522F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293"/>
    <w:rsid w:val="001F629D"/>
    <w:rsid w:val="001F64A5"/>
    <w:rsid w:val="001F64E5"/>
    <w:rsid w:val="001F6594"/>
    <w:rsid w:val="001F65AE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2001E0"/>
    <w:rsid w:val="00200422"/>
    <w:rsid w:val="002004EA"/>
    <w:rsid w:val="00200584"/>
    <w:rsid w:val="00200595"/>
    <w:rsid w:val="002005AA"/>
    <w:rsid w:val="002005F0"/>
    <w:rsid w:val="0020061F"/>
    <w:rsid w:val="00200779"/>
    <w:rsid w:val="0020095F"/>
    <w:rsid w:val="00200A1F"/>
    <w:rsid w:val="00200D64"/>
    <w:rsid w:val="00200DEB"/>
    <w:rsid w:val="00200EA6"/>
    <w:rsid w:val="00200EE9"/>
    <w:rsid w:val="00200FCC"/>
    <w:rsid w:val="002010A0"/>
    <w:rsid w:val="0020118A"/>
    <w:rsid w:val="002013AD"/>
    <w:rsid w:val="00201608"/>
    <w:rsid w:val="00201662"/>
    <w:rsid w:val="00201715"/>
    <w:rsid w:val="0020192D"/>
    <w:rsid w:val="00201949"/>
    <w:rsid w:val="00201A8F"/>
    <w:rsid w:val="00201C18"/>
    <w:rsid w:val="00202008"/>
    <w:rsid w:val="002020F1"/>
    <w:rsid w:val="002020F8"/>
    <w:rsid w:val="0020240F"/>
    <w:rsid w:val="00202444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EA7"/>
    <w:rsid w:val="0020482C"/>
    <w:rsid w:val="002048E3"/>
    <w:rsid w:val="0020496D"/>
    <w:rsid w:val="00204979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8B0"/>
    <w:rsid w:val="00205ABF"/>
    <w:rsid w:val="00205B66"/>
    <w:rsid w:val="002061E8"/>
    <w:rsid w:val="002063D8"/>
    <w:rsid w:val="002064BA"/>
    <w:rsid w:val="002064D7"/>
    <w:rsid w:val="00206739"/>
    <w:rsid w:val="002067D0"/>
    <w:rsid w:val="00206D6A"/>
    <w:rsid w:val="00206FBF"/>
    <w:rsid w:val="00206FF4"/>
    <w:rsid w:val="00210107"/>
    <w:rsid w:val="00210297"/>
    <w:rsid w:val="002106C3"/>
    <w:rsid w:val="00210798"/>
    <w:rsid w:val="00210838"/>
    <w:rsid w:val="00210944"/>
    <w:rsid w:val="00210AF8"/>
    <w:rsid w:val="00210DD8"/>
    <w:rsid w:val="00210EFC"/>
    <w:rsid w:val="00210F7E"/>
    <w:rsid w:val="00211027"/>
    <w:rsid w:val="0021145F"/>
    <w:rsid w:val="002115BA"/>
    <w:rsid w:val="00211C30"/>
    <w:rsid w:val="00211C39"/>
    <w:rsid w:val="00211D6B"/>
    <w:rsid w:val="00211FD0"/>
    <w:rsid w:val="00212218"/>
    <w:rsid w:val="0021239B"/>
    <w:rsid w:val="00212617"/>
    <w:rsid w:val="00212837"/>
    <w:rsid w:val="002129A2"/>
    <w:rsid w:val="002129AC"/>
    <w:rsid w:val="00212ABD"/>
    <w:rsid w:val="00212E47"/>
    <w:rsid w:val="00212E51"/>
    <w:rsid w:val="00212E67"/>
    <w:rsid w:val="00212FE1"/>
    <w:rsid w:val="002134A6"/>
    <w:rsid w:val="0021391A"/>
    <w:rsid w:val="002139A7"/>
    <w:rsid w:val="00213B3A"/>
    <w:rsid w:val="00213EAF"/>
    <w:rsid w:val="0021422F"/>
    <w:rsid w:val="002143CA"/>
    <w:rsid w:val="00214537"/>
    <w:rsid w:val="00214770"/>
    <w:rsid w:val="00214B1B"/>
    <w:rsid w:val="00214C14"/>
    <w:rsid w:val="00214DA4"/>
    <w:rsid w:val="00214ED4"/>
    <w:rsid w:val="00214F1A"/>
    <w:rsid w:val="0021501F"/>
    <w:rsid w:val="002158AD"/>
    <w:rsid w:val="00215F18"/>
    <w:rsid w:val="002161D4"/>
    <w:rsid w:val="0021654A"/>
    <w:rsid w:val="002165B0"/>
    <w:rsid w:val="00216830"/>
    <w:rsid w:val="00216B62"/>
    <w:rsid w:val="00216D68"/>
    <w:rsid w:val="0021709E"/>
    <w:rsid w:val="00217208"/>
    <w:rsid w:val="002173F8"/>
    <w:rsid w:val="00217ADA"/>
    <w:rsid w:val="00217BBE"/>
    <w:rsid w:val="00217BF3"/>
    <w:rsid w:val="00220B72"/>
    <w:rsid w:val="00220E22"/>
    <w:rsid w:val="00220F83"/>
    <w:rsid w:val="00221303"/>
    <w:rsid w:val="002213C4"/>
    <w:rsid w:val="00221629"/>
    <w:rsid w:val="002217C8"/>
    <w:rsid w:val="00221B25"/>
    <w:rsid w:val="00221BE4"/>
    <w:rsid w:val="0022209C"/>
    <w:rsid w:val="00222415"/>
    <w:rsid w:val="002226DB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4331"/>
    <w:rsid w:val="0022433D"/>
    <w:rsid w:val="00224439"/>
    <w:rsid w:val="00224565"/>
    <w:rsid w:val="002245FF"/>
    <w:rsid w:val="00224673"/>
    <w:rsid w:val="00224730"/>
    <w:rsid w:val="002247CC"/>
    <w:rsid w:val="00224A05"/>
    <w:rsid w:val="00224C25"/>
    <w:rsid w:val="00224D57"/>
    <w:rsid w:val="00225063"/>
    <w:rsid w:val="002250DC"/>
    <w:rsid w:val="00225130"/>
    <w:rsid w:val="00225257"/>
    <w:rsid w:val="002252FF"/>
    <w:rsid w:val="00225405"/>
    <w:rsid w:val="002257F0"/>
    <w:rsid w:val="00225824"/>
    <w:rsid w:val="00225DEC"/>
    <w:rsid w:val="00225E36"/>
    <w:rsid w:val="00226292"/>
    <w:rsid w:val="0022629E"/>
    <w:rsid w:val="002262F8"/>
    <w:rsid w:val="002262FE"/>
    <w:rsid w:val="0022639D"/>
    <w:rsid w:val="00226451"/>
    <w:rsid w:val="0022695F"/>
    <w:rsid w:val="00226AD3"/>
    <w:rsid w:val="00226C43"/>
    <w:rsid w:val="00226D1C"/>
    <w:rsid w:val="00226F6B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125E"/>
    <w:rsid w:val="00231420"/>
    <w:rsid w:val="002315C4"/>
    <w:rsid w:val="00231708"/>
    <w:rsid w:val="002319F3"/>
    <w:rsid w:val="00231BF0"/>
    <w:rsid w:val="00231ED7"/>
    <w:rsid w:val="00231F36"/>
    <w:rsid w:val="00232345"/>
    <w:rsid w:val="00232770"/>
    <w:rsid w:val="00232845"/>
    <w:rsid w:val="002328FE"/>
    <w:rsid w:val="00232959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93B"/>
    <w:rsid w:val="00233AC8"/>
    <w:rsid w:val="00233DDE"/>
    <w:rsid w:val="002341CA"/>
    <w:rsid w:val="002344C5"/>
    <w:rsid w:val="002344CB"/>
    <w:rsid w:val="002345CB"/>
    <w:rsid w:val="002346D1"/>
    <w:rsid w:val="00234718"/>
    <w:rsid w:val="002348EB"/>
    <w:rsid w:val="00234A38"/>
    <w:rsid w:val="00234B73"/>
    <w:rsid w:val="00234BB1"/>
    <w:rsid w:val="00234C03"/>
    <w:rsid w:val="00234F5F"/>
    <w:rsid w:val="002350E7"/>
    <w:rsid w:val="002352F6"/>
    <w:rsid w:val="0023539C"/>
    <w:rsid w:val="00235716"/>
    <w:rsid w:val="00235A31"/>
    <w:rsid w:val="00235DCF"/>
    <w:rsid w:val="00235ED3"/>
    <w:rsid w:val="00235FF5"/>
    <w:rsid w:val="002361C4"/>
    <w:rsid w:val="002363AD"/>
    <w:rsid w:val="002364CC"/>
    <w:rsid w:val="002365FB"/>
    <w:rsid w:val="002366BA"/>
    <w:rsid w:val="002366EA"/>
    <w:rsid w:val="0023670A"/>
    <w:rsid w:val="0023671D"/>
    <w:rsid w:val="0023686C"/>
    <w:rsid w:val="00236A93"/>
    <w:rsid w:val="00236C16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50A"/>
    <w:rsid w:val="00240812"/>
    <w:rsid w:val="00240876"/>
    <w:rsid w:val="002409B1"/>
    <w:rsid w:val="00240C5E"/>
    <w:rsid w:val="00241217"/>
    <w:rsid w:val="002412B9"/>
    <w:rsid w:val="0024145B"/>
    <w:rsid w:val="00241631"/>
    <w:rsid w:val="00241A6A"/>
    <w:rsid w:val="00241F60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B6B"/>
    <w:rsid w:val="00243F5C"/>
    <w:rsid w:val="00244088"/>
    <w:rsid w:val="0024436E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CB"/>
    <w:rsid w:val="002457E8"/>
    <w:rsid w:val="00245C47"/>
    <w:rsid w:val="00245F82"/>
    <w:rsid w:val="002460F4"/>
    <w:rsid w:val="002463C3"/>
    <w:rsid w:val="00246443"/>
    <w:rsid w:val="0024697F"/>
    <w:rsid w:val="00246C76"/>
    <w:rsid w:val="00247134"/>
    <w:rsid w:val="00247552"/>
    <w:rsid w:val="002477AE"/>
    <w:rsid w:val="002478ED"/>
    <w:rsid w:val="00247DF3"/>
    <w:rsid w:val="002500EE"/>
    <w:rsid w:val="0025033B"/>
    <w:rsid w:val="00250648"/>
    <w:rsid w:val="00250698"/>
    <w:rsid w:val="00250B1D"/>
    <w:rsid w:val="00250B60"/>
    <w:rsid w:val="00250F44"/>
    <w:rsid w:val="00251088"/>
    <w:rsid w:val="002519C4"/>
    <w:rsid w:val="00251A32"/>
    <w:rsid w:val="00251CE9"/>
    <w:rsid w:val="00251D40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CA0"/>
    <w:rsid w:val="00252DD8"/>
    <w:rsid w:val="00252E50"/>
    <w:rsid w:val="00252F36"/>
    <w:rsid w:val="00253361"/>
    <w:rsid w:val="00253396"/>
    <w:rsid w:val="002534AA"/>
    <w:rsid w:val="00253B6C"/>
    <w:rsid w:val="00253DC1"/>
    <w:rsid w:val="00253F0F"/>
    <w:rsid w:val="00254233"/>
    <w:rsid w:val="002545AB"/>
    <w:rsid w:val="002545B7"/>
    <w:rsid w:val="002545C1"/>
    <w:rsid w:val="002545F4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CE5"/>
    <w:rsid w:val="00257DE7"/>
    <w:rsid w:val="0026054D"/>
    <w:rsid w:val="00260693"/>
    <w:rsid w:val="002608A3"/>
    <w:rsid w:val="002608F4"/>
    <w:rsid w:val="00260C95"/>
    <w:rsid w:val="00260D53"/>
    <w:rsid w:val="002610BA"/>
    <w:rsid w:val="00261531"/>
    <w:rsid w:val="00261677"/>
    <w:rsid w:val="00261684"/>
    <w:rsid w:val="00261852"/>
    <w:rsid w:val="00261977"/>
    <w:rsid w:val="00261981"/>
    <w:rsid w:val="00261AFF"/>
    <w:rsid w:val="00261B79"/>
    <w:rsid w:val="00261CD4"/>
    <w:rsid w:val="00261D1F"/>
    <w:rsid w:val="002621D3"/>
    <w:rsid w:val="00262440"/>
    <w:rsid w:val="00262505"/>
    <w:rsid w:val="00262B06"/>
    <w:rsid w:val="00262C50"/>
    <w:rsid w:val="00262CC1"/>
    <w:rsid w:val="0026320D"/>
    <w:rsid w:val="002634E5"/>
    <w:rsid w:val="00263541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51A7"/>
    <w:rsid w:val="002651B9"/>
    <w:rsid w:val="00265577"/>
    <w:rsid w:val="002657C7"/>
    <w:rsid w:val="00265853"/>
    <w:rsid w:val="00265C1A"/>
    <w:rsid w:val="00265DD7"/>
    <w:rsid w:val="00265E93"/>
    <w:rsid w:val="002664C1"/>
    <w:rsid w:val="00266683"/>
    <w:rsid w:val="002666C8"/>
    <w:rsid w:val="00266790"/>
    <w:rsid w:val="002667B5"/>
    <w:rsid w:val="002668D6"/>
    <w:rsid w:val="002668E2"/>
    <w:rsid w:val="00266A83"/>
    <w:rsid w:val="00266C83"/>
    <w:rsid w:val="00266F95"/>
    <w:rsid w:val="00267095"/>
    <w:rsid w:val="002672C0"/>
    <w:rsid w:val="0026739E"/>
    <w:rsid w:val="00267520"/>
    <w:rsid w:val="002679E9"/>
    <w:rsid w:val="00267A66"/>
    <w:rsid w:val="00267F53"/>
    <w:rsid w:val="00267FC9"/>
    <w:rsid w:val="00270103"/>
    <w:rsid w:val="0027010A"/>
    <w:rsid w:val="0027044B"/>
    <w:rsid w:val="00270619"/>
    <w:rsid w:val="0027064B"/>
    <w:rsid w:val="0027082D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68"/>
    <w:rsid w:val="00271BAF"/>
    <w:rsid w:val="00271BBF"/>
    <w:rsid w:val="00271BC5"/>
    <w:rsid w:val="00271F31"/>
    <w:rsid w:val="00271F5C"/>
    <w:rsid w:val="00271FF7"/>
    <w:rsid w:val="00272179"/>
    <w:rsid w:val="0027282F"/>
    <w:rsid w:val="002728A3"/>
    <w:rsid w:val="00272C3F"/>
    <w:rsid w:val="00272EA1"/>
    <w:rsid w:val="00273195"/>
    <w:rsid w:val="00273567"/>
    <w:rsid w:val="0027370F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FD"/>
    <w:rsid w:val="00274D9E"/>
    <w:rsid w:val="00274F7E"/>
    <w:rsid w:val="002755C7"/>
    <w:rsid w:val="00275B8B"/>
    <w:rsid w:val="00275C69"/>
    <w:rsid w:val="00275F91"/>
    <w:rsid w:val="0027617A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E8A"/>
    <w:rsid w:val="00276F4D"/>
    <w:rsid w:val="002772AC"/>
    <w:rsid w:val="00277338"/>
    <w:rsid w:val="0027748F"/>
    <w:rsid w:val="002774F9"/>
    <w:rsid w:val="00277B37"/>
    <w:rsid w:val="00277CF8"/>
    <w:rsid w:val="0028026F"/>
    <w:rsid w:val="002803B5"/>
    <w:rsid w:val="002807E2"/>
    <w:rsid w:val="00280862"/>
    <w:rsid w:val="00280991"/>
    <w:rsid w:val="002809BA"/>
    <w:rsid w:val="00280D09"/>
    <w:rsid w:val="0028106B"/>
    <w:rsid w:val="0028106E"/>
    <w:rsid w:val="002811AC"/>
    <w:rsid w:val="0028166B"/>
    <w:rsid w:val="00281734"/>
    <w:rsid w:val="0028180E"/>
    <w:rsid w:val="00281D9A"/>
    <w:rsid w:val="002823E3"/>
    <w:rsid w:val="002823F1"/>
    <w:rsid w:val="00282417"/>
    <w:rsid w:val="00282482"/>
    <w:rsid w:val="002825D3"/>
    <w:rsid w:val="002826AF"/>
    <w:rsid w:val="0028270C"/>
    <w:rsid w:val="00282739"/>
    <w:rsid w:val="00282803"/>
    <w:rsid w:val="00282B11"/>
    <w:rsid w:val="00282EBB"/>
    <w:rsid w:val="002831C0"/>
    <w:rsid w:val="002833DF"/>
    <w:rsid w:val="00284080"/>
    <w:rsid w:val="0028420D"/>
    <w:rsid w:val="002842F7"/>
    <w:rsid w:val="0028442F"/>
    <w:rsid w:val="002846B9"/>
    <w:rsid w:val="00284846"/>
    <w:rsid w:val="00284FF1"/>
    <w:rsid w:val="00285522"/>
    <w:rsid w:val="0028589F"/>
    <w:rsid w:val="00285A24"/>
    <w:rsid w:val="00285B20"/>
    <w:rsid w:val="002861DB"/>
    <w:rsid w:val="002861DD"/>
    <w:rsid w:val="002863FF"/>
    <w:rsid w:val="00286491"/>
    <w:rsid w:val="0028662A"/>
    <w:rsid w:val="00286A0A"/>
    <w:rsid w:val="00286A3A"/>
    <w:rsid w:val="00286E94"/>
    <w:rsid w:val="00287232"/>
    <w:rsid w:val="002873B7"/>
    <w:rsid w:val="0028747D"/>
    <w:rsid w:val="002875AF"/>
    <w:rsid w:val="0028770C"/>
    <w:rsid w:val="002879B7"/>
    <w:rsid w:val="00287AD9"/>
    <w:rsid w:val="00287D58"/>
    <w:rsid w:val="00290183"/>
    <w:rsid w:val="002901F5"/>
    <w:rsid w:val="0029028C"/>
    <w:rsid w:val="00290431"/>
    <w:rsid w:val="00290588"/>
    <w:rsid w:val="00290818"/>
    <w:rsid w:val="00290CBA"/>
    <w:rsid w:val="00290D1C"/>
    <w:rsid w:val="002915AB"/>
    <w:rsid w:val="0029172C"/>
    <w:rsid w:val="00291958"/>
    <w:rsid w:val="002919B9"/>
    <w:rsid w:val="002919C5"/>
    <w:rsid w:val="00291AB0"/>
    <w:rsid w:val="00291EE6"/>
    <w:rsid w:val="00291FEB"/>
    <w:rsid w:val="00292469"/>
    <w:rsid w:val="00292A3A"/>
    <w:rsid w:val="00292C21"/>
    <w:rsid w:val="00292CE4"/>
    <w:rsid w:val="00292CFC"/>
    <w:rsid w:val="00292DAC"/>
    <w:rsid w:val="00292F42"/>
    <w:rsid w:val="00293013"/>
    <w:rsid w:val="00293054"/>
    <w:rsid w:val="002932CB"/>
    <w:rsid w:val="002933BC"/>
    <w:rsid w:val="00293518"/>
    <w:rsid w:val="002935CA"/>
    <w:rsid w:val="002938E7"/>
    <w:rsid w:val="002939E4"/>
    <w:rsid w:val="00293C1D"/>
    <w:rsid w:val="00293C5E"/>
    <w:rsid w:val="002941BA"/>
    <w:rsid w:val="002943D9"/>
    <w:rsid w:val="0029443A"/>
    <w:rsid w:val="0029453F"/>
    <w:rsid w:val="002945A1"/>
    <w:rsid w:val="002947D1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34D"/>
    <w:rsid w:val="00296A48"/>
    <w:rsid w:val="00296A98"/>
    <w:rsid w:val="00296C92"/>
    <w:rsid w:val="00297000"/>
    <w:rsid w:val="00297766"/>
    <w:rsid w:val="002977C3"/>
    <w:rsid w:val="00297C63"/>
    <w:rsid w:val="002A016B"/>
    <w:rsid w:val="002A0236"/>
    <w:rsid w:val="002A033F"/>
    <w:rsid w:val="002A0379"/>
    <w:rsid w:val="002A0473"/>
    <w:rsid w:val="002A061A"/>
    <w:rsid w:val="002A0D67"/>
    <w:rsid w:val="002A0E04"/>
    <w:rsid w:val="002A128E"/>
    <w:rsid w:val="002A1376"/>
    <w:rsid w:val="002A15C1"/>
    <w:rsid w:val="002A15E6"/>
    <w:rsid w:val="002A17D5"/>
    <w:rsid w:val="002A1A98"/>
    <w:rsid w:val="002A1C28"/>
    <w:rsid w:val="002A1C2A"/>
    <w:rsid w:val="002A1D54"/>
    <w:rsid w:val="002A1E23"/>
    <w:rsid w:val="002A2377"/>
    <w:rsid w:val="002A2731"/>
    <w:rsid w:val="002A2780"/>
    <w:rsid w:val="002A282D"/>
    <w:rsid w:val="002A28FD"/>
    <w:rsid w:val="002A2940"/>
    <w:rsid w:val="002A2AA4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E0E"/>
    <w:rsid w:val="002A4E6E"/>
    <w:rsid w:val="002A5231"/>
    <w:rsid w:val="002A5364"/>
    <w:rsid w:val="002A5945"/>
    <w:rsid w:val="002A59FA"/>
    <w:rsid w:val="002A60B0"/>
    <w:rsid w:val="002A6398"/>
    <w:rsid w:val="002A64C3"/>
    <w:rsid w:val="002A6553"/>
    <w:rsid w:val="002A67D7"/>
    <w:rsid w:val="002A692D"/>
    <w:rsid w:val="002A6AF0"/>
    <w:rsid w:val="002A6D54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F9"/>
    <w:rsid w:val="002B0C02"/>
    <w:rsid w:val="002B0D5F"/>
    <w:rsid w:val="002B0DFB"/>
    <w:rsid w:val="002B0E0F"/>
    <w:rsid w:val="002B129C"/>
    <w:rsid w:val="002B16D3"/>
    <w:rsid w:val="002B180D"/>
    <w:rsid w:val="002B1CD1"/>
    <w:rsid w:val="002B1DDC"/>
    <w:rsid w:val="002B20F4"/>
    <w:rsid w:val="002B23CA"/>
    <w:rsid w:val="002B2764"/>
    <w:rsid w:val="002B27DA"/>
    <w:rsid w:val="002B2801"/>
    <w:rsid w:val="002B2BA6"/>
    <w:rsid w:val="002B2E70"/>
    <w:rsid w:val="002B2EE8"/>
    <w:rsid w:val="002B3277"/>
    <w:rsid w:val="002B32BA"/>
    <w:rsid w:val="002B32F8"/>
    <w:rsid w:val="002B34A4"/>
    <w:rsid w:val="002B3576"/>
    <w:rsid w:val="002B386B"/>
    <w:rsid w:val="002B38B4"/>
    <w:rsid w:val="002B40A3"/>
    <w:rsid w:val="002B46FA"/>
    <w:rsid w:val="002B4A3F"/>
    <w:rsid w:val="002B4FDF"/>
    <w:rsid w:val="002B5019"/>
    <w:rsid w:val="002B5174"/>
    <w:rsid w:val="002B52A7"/>
    <w:rsid w:val="002B538C"/>
    <w:rsid w:val="002B53E2"/>
    <w:rsid w:val="002B5546"/>
    <w:rsid w:val="002B56FB"/>
    <w:rsid w:val="002B5857"/>
    <w:rsid w:val="002B5B0A"/>
    <w:rsid w:val="002B5C6B"/>
    <w:rsid w:val="002B5E58"/>
    <w:rsid w:val="002B5E94"/>
    <w:rsid w:val="002B6080"/>
    <w:rsid w:val="002B65D6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314"/>
    <w:rsid w:val="002B7551"/>
    <w:rsid w:val="002B7590"/>
    <w:rsid w:val="002B7607"/>
    <w:rsid w:val="002B7898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EA"/>
    <w:rsid w:val="002C1858"/>
    <w:rsid w:val="002C18CC"/>
    <w:rsid w:val="002C1AC4"/>
    <w:rsid w:val="002C1D5E"/>
    <w:rsid w:val="002C1DE2"/>
    <w:rsid w:val="002C20F6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7E"/>
    <w:rsid w:val="002C31D1"/>
    <w:rsid w:val="002C34FF"/>
    <w:rsid w:val="002C36A1"/>
    <w:rsid w:val="002C3839"/>
    <w:rsid w:val="002C3A73"/>
    <w:rsid w:val="002C3AB6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50E1"/>
    <w:rsid w:val="002C51EE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77E"/>
    <w:rsid w:val="002C6CD8"/>
    <w:rsid w:val="002C6CEB"/>
    <w:rsid w:val="002C6D38"/>
    <w:rsid w:val="002C702E"/>
    <w:rsid w:val="002C745C"/>
    <w:rsid w:val="002C7529"/>
    <w:rsid w:val="002C7A67"/>
    <w:rsid w:val="002C7B83"/>
    <w:rsid w:val="002C7ECC"/>
    <w:rsid w:val="002D01ED"/>
    <w:rsid w:val="002D02AD"/>
    <w:rsid w:val="002D0560"/>
    <w:rsid w:val="002D05FD"/>
    <w:rsid w:val="002D0DD6"/>
    <w:rsid w:val="002D0EAA"/>
    <w:rsid w:val="002D0F16"/>
    <w:rsid w:val="002D12B4"/>
    <w:rsid w:val="002D181E"/>
    <w:rsid w:val="002D19A8"/>
    <w:rsid w:val="002D1AEA"/>
    <w:rsid w:val="002D1C73"/>
    <w:rsid w:val="002D20FC"/>
    <w:rsid w:val="002D2646"/>
    <w:rsid w:val="002D2739"/>
    <w:rsid w:val="002D28CD"/>
    <w:rsid w:val="002D2D64"/>
    <w:rsid w:val="002D2ECB"/>
    <w:rsid w:val="002D32DF"/>
    <w:rsid w:val="002D3379"/>
    <w:rsid w:val="002D3512"/>
    <w:rsid w:val="002D3B18"/>
    <w:rsid w:val="002D3E70"/>
    <w:rsid w:val="002D3E71"/>
    <w:rsid w:val="002D3EBC"/>
    <w:rsid w:val="002D3F6E"/>
    <w:rsid w:val="002D3FAF"/>
    <w:rsid w:val="002D46EA"/>
    <w:rsid w:val="002D4DB0"/>
    <w:rsid w:val="002D4FFA"/>
    <w:rsid w:val="002D5043"/>
    <w:rsid w:val="002D50D7"/>
    <w:rsid w:val="002D53E7"/>
    <w:rsid w:val="002D5433"/>
    <w:rsid w:val="002D547D"/>
    <w:rsid w:val="002D5622"/>
    <w:rsid w:val="002D5695"/>
    <w:rsid w:val="002D57AE"/>
    <w:rsid w:val="002D5904"/>
    <w:rsid w:val="002D5BF4"/>
    <w:rsid w:val="002D608D"/>
    <w:rsid w:val="002D60C0"/>
    <w:rsid w:val="002D6297"/>
    <w:rsid w:val="002D6360"/>
    <w:rsid w:val="002D645E"/>
    <w:rsid w:val="002D67B5"/>
    <w:rsid w:val="002D688F"/>
    <w:rsid w:val="002D6BB8"/>
    <w:rsid w:val="002D6C3B"/>
    <w:rsid w:val="002D6C56"/>
    <w:rsid w:val="002D6DAF"/>
    <w:rsid w:val="002D6EDD"/>
    <w:rsid w:val="002D6FC7"/>
    <w:rsid w:val="002D760D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970"/>
    <w:rsid w:val="002E1D42"/>
    <w:rsid w:val="002E1D60"/>
    <w:rsid w:val="002E1F64"/>
    <w:rsid w:val="002E2866"/>
    <w:rsid w:val="002E2971"/>
    <w:rsid w:val="002E2983"/>
    <w:rsid w:val="002E2B8C"/>
    <w:rsid w:val="002E2DB1"/>
    <w:rsid w:val="002E2E0E"/>
    <w:rsid w:val="002E2F19"/>
    <w:rsid w:val="002E2F9C"/>
    <w:rsid w:val="002E3149"/>
    <w:rsid w:val="002E31D2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32C"/>
    <w:rsid w:val="002E4461"/>
    <w:rsid w:val="002E4A84"/>
    <w:rsid w:val="002E4C02"/>
    <w:rsid w:val="002E5157"/>
    <w:rsid w:val="002E5180"/>
    <w:rsid w:val="002E518C"/>
    <w:rsid w:val="002E5390"/>
    <w:rsid w:val="002E569B"/>
    <w:rsid w:val="002E5D44"/>
    <w:rsid w:val="002E5DD7"/>
    <w:rsid w:val="002E608C"/>
    <w:rsid w:val="002E6175"/>
    <w:rsid w:val="002E622D"/>
    <w:rsid w:val="002E6260"/>
    <w:rsid w:val="002E6867"/>
    <w:rsid w:val="002E698C"/>
    <w:rsid w:val="002E6C19"/>
    <w:rsid w:val="002E6CA0"/>
    <w:rsid w:val="002E6D9D"/>
    <w:rsid w:val="002E6DA0"/>
    <w:rsid w:val="002E6F9A"/>
    <w:rsid w:val="002E71E9"/>
    <w:rsid w:val="002E75FA"/>
    <w:rsid w:val="002E7716"/>
    <w:rsid w:val="002E7732"/>
    <w:rsid w:val="002E7739"/>
    <w:rsid w:val="002E7827"/>
    <w:rsid w:val="002E79DD"/>
    <w:rsid w:val="002F0242"/>
    <w:rsid w:val="002F024E"/>
    <w:rsid w:val="002F0AD2"/>
    <w:rsid w:val="002F0D22"/>
    <w:rsid w:val="002F0FFF"/>
    <w:rsid w:val="002F10D2"/>
    <w:rsid w:val="002F1390"/>
    <w:rsid w:val="002F1509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6A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BBB"/>
    <w:rsid w:val="002F5C82"/>
    <w:rsid w:val="002F5C98"/>
    <w:rsid w:val="002F5D96"/>
    <w:rsid w:val="002F6131"/>
    <w:rsid w:val="002F6189"/>
    <w:rsid w:val="002F660D"/>
    <w:rsid w:val="002F674E"/>
    <w:rsid w:val="002F67B8"/>
    <w:rsid w:val="002F6F81"/>
    <w:rsid w:val="002F7286"/>
    <w:rsid w:val="002F72A0"/>
    <w:rsid w:val="002F74B4"/>
    <w:rsid w:val="002F776F"/>
    <w:rsid w:val="002F7888"/>
    <w:rsid w:val="002F7D9E"/>
    <w:rsid w:val="002F7E1E"/>
    <w:rsid w:val="00300116"/>
    <w:rsid w:val="00300295"/>
    <w:rsid w:val="0030033C"/>
    <w:rsid w:val="00300696"/>
    <w:rsid w:val="0030087A"/>
    <w:rsid w:val="00300CC4"/>
    <w:rsid w:val="00300F7A"/>
    <w:rsid w:val="003013B9"/>
    <w:rsid w:val="003014F4"/>
    <w:rsid w:val="0030152F"/>
    <w:rsid w:val="00301753"/>
    <w:rsid w:val="00301A55"/>
    <w:rsid w:val="00301B1B"/>
    <w:rsid w:val="00301EEE"/>
    <w:rsid w:val="00301FD5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2CD"/>
    <w:rsid w:val="00303430"/>
    <w:rsid w:val="00303626"/>
    <w:rsid w:val="00303A1A"/>
    <w:rsid w:val="00303AFE"/>
    <w:rsid w:val="00303D9D"/>
    <w:rsid w:val="0030436C"/>
    <w:rsid w:val="00304377"/>
    <w:rsid w:val="003046EE"/>
    <w:rsid w:val="0030477F"/>
    <w:rsid w:val="00304896"/>
    <w:rsid w:val="0030497C"/>
    <w:rsid w:val="003051D1"/>
    <w:rsid w:val="00305241"/>
    <w:rsid w:val="003052EF"/>
    <w:rsid w:val="00305554"/>
    <w:rsid w:val="00305560"/>
    <w:rsid w:val="003055A8"/>
    <w:rsid w:val="00305633"/>
    <w:rsid w:val="00305960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6B"/>
    <w:rsid w:val="003071D8"/>
    <w:rsid w:val="00307222"/>
    <w:rsid w:val="00307249"/>
    <w:rsid w:val="003072B3"/>
    <w:rsid w:val="00307301"/>
    <w:rsid w:val="003073C3"/>
    <w:rsid w:val="003073D3"/>
    <w:rsid w:val="00307593"/>
    <w:rsid w:val="00307990"/>
    <w:rsid w:val="003079A9"/>
    <w:rsid w:val="00307A01"/>
    <w:rsid w:val="00307A0B"/>
    <w:rsid w:val="00307B1B"/>
    <w:rsid w:val="00307C9B"/>
    <w:rsid w:val="00310156"/>
    <w:rsid w:val="0031031B"/>
    <w:rsid w:val="00310440"/>
    <w:rsid w:val="003104B4"/>
    <w:rsid w:val="0031067F"/>
    <w:rsid w:val="00310785"/>
    <w:rsid w:val="00310878"/>
    <w:rsid w:val="003108DD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5B7"/>
    <w:rsid w:val="0031274D"/>
    <w:rsid w:val="003128B5"/>
    <w:rsid w:val="003134FF"/>
    <w:rsid w:val="003135DA"/>
    <w:rsid w:val="003139BD"/>
    <w:rsid w:val="00313B3F"/>
    <w:rsid w:val="00313CB7"/>
    <w:rsid w:val="00313F42"/>
    <w:rsid w:val="003141FB"/>
    <w:rsid w:val="003147F9"/>
    <w:rsid w:val="003149E2"/>
    <w:rsid w:val="00314A66"/>
    <w:rsid w:val="00314D98"/>
    <w:rsid w:val="00314D9C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F6"/>
    <w:rsid w:val="0031621F"/>
    <w:rsid w:val="00316635"/>
    <w:rsid w:val="003168AD"/>
    <w:rsid w:val="003168B8"/>
    <w:rsid w:val="00316A97"/>
    <w:rsid w:val="0031705E"/>
    <w:rsid w:val="003170DE"/>
    <w:rsid w:val="00317193"/>
    <w:rsid w:val="0031723D"/>
    <w:rsid w:val="00317418"/>
    <w:rsid w:val="0031787C"/>
    <w:rsid w:val="00317A15"/>
    <w:rsid w:val="00317B12"/>
    <w:rsid w:val="00320311"/>
    <w:rsid w:val="003203BD"/>
    <w:rsid w:val="00320422"/>
    <w:rsid w:val="0032047F"/>
    <w:rsid w:val="00320542"/>
    <w:rsid w:val="00320568"/>
    <w:rsid w:val="00320725"/>
    <w:rsid w:val="003208F7"/>
    <w:rsid w:val="00320A04"/>
    <w:rsid w:val="00320EA4"/>
    <w:rsid w:val="00320F26"/>
    <w:rsid w:val="0032130A"/>
    <w:rsid w:val="003214EE"/>
    <w:rsid w:val="0032157E"/>
    <w:rsid w:val="003215C9"/>
    <w:rsid w:val="003215D6"/>
    <w:rsid w:val="003216EC"/>
    <w:rsid w:val="00321A58"/>
    <w:rsid w:val="00321AF9"/>
    <w:rsid w:val="00321BC7"/>
    <w:rsid w:val="00321D16"/>
    <w:rsid w:val="0032241E"/>
    <w:rsid w:val="003225E1"/>
    <w:rsid w:val="003225FC"/>
    <w:rsid w:val="003226E5"/>
    <w:rsid w:val="00322739"/>
    <w:rsid w:val="00323140"/>
    <w:rsid w:val="003231A1"/>
    <w:rsid w:val="003233D2"/>
    <w:rsid w:val="0032357A"/>
    <w:rsid w:val="00323693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754"/>
    <w:rsid w:val="003258B4"/>
    <w:rsid w:val="00325AD6"/>
    <w:rsid w:val="00325BDB"/>
    <w:rsid w:val="00325FB1"/>
    <w:rsid w:val="0032601C"/>
    <w:rsid w:val="003261C2"/>
    <w:rsid w:val="003261EC"/>
    <w:rsid w:val="003263DE"/>
    <w:rsid w:val="0032645B"/>
    <w:rsid w:val="00326473"/>
    <w:rsid w:val="003265F8"/>
    <w:rsid w:val="00326608"/>
    <w:rsid w:val="003268EA"/>
    <w:rsid w:val="00326913"/>
    <w:rsid w:val="00326A47"/>
    <w:rsid w:val="00326AD1"/>
    <w:rsid w:val="00326ECD"/>
    <w:rsid w:val="003271AF"/>
    <w:rsid w:val="00327226"/>
    <w:rsid w:val="00327363"/>
    <w:rsid w:val="0032738E"/>
    <w:rsid w:val="0032779A"/>
    <w:rsid w:val="0032785B"/>
    <w:rsid w:val="00327BD0"/>
    <w:rsid w:val="00327CFD"/>
    <w:rsid w:val="00327ED6"/>
    <w:rsid w:val="003300C7"/>
    <w:rsid w:val="00330226"/>
    <w:rsid w:val="0033028F"/>
    <w:rsid w:val="00330492"/>
    <w:rsid w:val="00330B15"/>
    <w:rsid w:val="00331133"/>
    <w:rsid w:val="0033122B"/>
    <w:rsid w:val="003313FC"/>
    <w:rsid w:val="003316AE"/>
    <w:rsid w:val="003317BC"/>
    <w:rsid w:val="00332087"/>
    <w:rsid w:val="0033218C"/>
    <w:rsid w:val="003322E5"/>
    <w:rsid w:val="0033235B"/>
    <w:rsid w:val="003327F9"/>
    <w:rsid w:val="00332AD5"/>
    <w:rsid w:val="00332E26"/>
    <w:rsid w:val="00332E41"/>
    <w:rsid w:val="00332E6A"/>
    <w:rsid w:val="00332F85"/>
    <w:rsid w:val="0033307C"/>
    <w:rsid w:val="00333104"/>
    <w:rsid w:val="003331F3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9E1"/>
    <w:rsid w:val="00334D90"/>
    <w:rsid w:val="00335355"/>
    <w:rsid w:val="0033542A"/>
    <w:rsid w:val="00335724"/>
    <w:rsid w:val="00335AE5"/>
    <w:rsid w:val="00335BEE"/>
    <w:rsid w:val="00335C38"/>
    <w:rsid w:val="00335C67"/>
    <w:rsid w:val="00335D42"/>
    <w:rsid w:val="00336128"/>
    <w:rsid w:val="00336218"/>
    <w:rsid w:val="0033638F"/>
    <w:rsid w:val="00336390"/>
    <w:rsid w:val="003367BD"/>
    <w:rsid w:val="00336A0F"/>
    <w:rsid w:val="003370B1"/>
    <w:rsid w:val="00337510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D0A"/>
    <w:rsid w:val="00340DA7"/>
    <w:rsid w:val="00340E03"/>
    <w:rsid w:val="0034171D"/>
    <w:rsid w:val="00341752"/>
    <w:rsid w:val="003419C3"/>
    <w:rsid w:val="00341A3C"/>
    <w:rsid w:val="00341CA5"/>
    <w:rsid w:val="00341CA6"/>
    <w:rsid w:val="00341DBC"/>
    <w:rsid w:val="00341E13"/>
    <w:rsid w:val="00341ED1"/>
    <w:rsid w:val="00342247"/>
    <w:rsid w:val="00342421"/>
    <w:rsid w:val="0034269A"/>
    <w:rsid w:val="0034290F"/>
    <w:rsid w:val="0034295C"/>
    <w:rsid w:val="00342E20"/>
    <w:rsid w:val="00342E24"/>
    <w:rsid w:val="00343058"/>
    <w:rsid w:val="00343431"/>
    <w:rsid w:val="00343579"/>
    <w:rsid w:val="0034359D"/>
    <w:rsid w:val="0034391E"/>
    <w:rsid w:val="00343B4D"/>
    <w:rsid w:val="00343BC2"/>
    <w:rsid w:val="00343D44"/>
    <w:rsid w:val="00343ECE"/>
    <w:rsid w:val="0034402C"/>
    <w:rsid w:val="003440BD"/>
    <w:rsid w:val="003440D4"/>
    <w:rsid w:val="0034414A"/>
    <w:rsid w:val="00344166"/>
    <w:rsid w:val="00344187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FF9"/>
    <w:rsid w:val="003461BE"/>
    <w:rsid w:val="00346255"/>
    <w:rsid w:val="003464CA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9C6"/>
    <w:rsid w:val="00347A90"/>
    <w:rsid w:val="00347BA5"/>
    <w:rsid w:val="00347DC0"/>
    <w:rsid w:val="00347EA4"/>
    <w:rsid w:val="00347F3A"/>
    <w:rsid w:val="00350087"/>
    <w:rsid w:val="00350224"/>
    <w:rsid w:val="0035043D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0F4E"/>
    <w:rsid w:val="00351442"/>
    <w:rsid w:val="003514A4"/>
    <w:rsid w:val="00351503"/>
    <w:rsid w:val="0035151A"/>
    <w:rsid w:val="003515AD"/>
    <w:rsid w:val="003519D6"/>
    <w:rsid w:val="00351B83"/>
    <w:rsid w:val="00351E0F"/>
    <w:rsid w:val="00351EB5"/>
    <w:rsid w:val="0035219B"/>
    <w:rsid w:val="003526D5"/>
    <w:rsid w:val="00352C7C"/>
    <w:rsid w:val="00352E8B"/>
    <w:rsid w:val="00352EB7"/>
    <w:rsid w:val="00352EBE"/>
    <w:rsid w:val="003530DA"/>
    <w:rsid w:val="00353102"/>
    <w:rsid w:val="0035342D"/>
    <w:rsid w:val="00353468"/>
    <w:rsid w:val="003537F0"/>
    <w:rsid w:val="00353913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38F"/>
    <w:rsid w:val="00356436"/>
    <w:rsid w:val="003565CD"/>
    <w:rsid w:val="00356777"/>
    <w:rsid w:val="0035699B"/>
    <w:rsid w:val="00356D2F"/>
    <w:rsid w:val="0035716D"/>
    <w:rsid w:val="0035730C"/>
    <w:rsid w:val="003574E8"/>
    <w:rsid w:val="003575AF"/>
    <w:rsid w:val="0035774E"/>
    <w:rsid w:val="0035799A"/>
    <w:rsid w:val="00357AE7"/>
    <w:rsid w:val="00357B6C"/>
    <w:rsid w:val="00357BD4"/>
    <w:rsid w:val="00360407"/>
    <w:rsid w:val="003604E8"/>
    <w:rsid w:val="00360525"/>
    <w:rsid w:val="00360DD7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4C2"/>
    <w:rsid w:val="00362851"/>
    <w:rsid w:val="00362DA5"/>
    <w:rsid w:val="0036314A"/>
    <w:rsid w:val="00363304"/>
    <w:rsid w:val="003635BB"/>
    <w:rsid w:val="00363653"/>
    <w:rsid w:val="0036373B"/>
    <w:rsid w:val="00363A48"/>
    <w:rsid w:val="003640DC"/>
    <w:rsid w:val="003641AF"/>
    <w:rsid w:val="0036423C"/>
    <w:rsid w:val="00364309"/>
    <w:rsid w:val="0036441F"/>
    <w:rsid w:val="003645DD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3E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912"/>
    <w:rsid w:val="00367EE9"/>
    <w:rsid w:val="00367FC1"/>
    <w:rsid w:val="00370041"/>
    <w:rsid w:val="003700E7"/>
    <w:rsid w:val="003706DA"/>
    <w:rsid w:val="003709D0"/>
    <w:rsid w:val="003709D3"/>
    <w:rsid w:val="00370C91"/>
    <w:rsid w:val="00370D0C"/>
    <w:rsid w:val="00370DE0"/>
    <w:rsid w:val="00370EBC"/>
    <w:rsid w:val="00371110"/>
    <w:rsid w:val="00371201"/>
    <w:rsid w:val="003716A8"/>
    <w:rsid w:val="00371879"/>
    <w:rsid w:val="00371907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23C"/>
    <w:rsid w:val="003732FE"/>
    <w:rsid w:val="00373A33"/>
    <w:rsid w:val="00373B03"/>
    <w:rsid w:val="00373D19"/>
    <w:rsid w:val="00373D35"/>
    <w:rsid w:val="00373D5F"/>
    <w:rsid w:val="00373ECE"/>
    <w:rsid w:val="00373ECF"/>
    <w:rsid w:val="00373EF3"/>
    <w:rsid w:val="00374335"/>
    <w:rsid w:val="00374583"/>
    <w:rsid w:val="003745AB"/>
    <w:rsid w:val="003748F4"/>
    <w:rsid w:val="00374A24"/>
    <w:rsid w:val="00374C1E"/>
    <w:rsid w:val="00374E8A"/>
    <w:rsid w:val="0037538F"/>
    <w:rsid w:val="0037548E"/>
    <w:rsid w:val="00375564"/>
    <w:rsid w:val="0037567F"/>
    <w:rsid w:val="00375A7B"/>
    <w:rsid w:val="00375B63"/>
    <w:rsid w:val="00375F10"/>
    <w:rsid w:val="003762A0"/>
    <w:rsid w:val="003763CC"/>
    <w:rsid w:val="003767C7"/>
    <w:rsid w:val="00376899"/>
    <w:rsid w:val="003768C8"/>
    <w:rsid w:val="00376B85"/>
    <w:rsid w:val="00376FF7"/>
    <w:rsid w:val="003770C4"/>
    <w:rsid w:val="0037721C"/>
    <w:rsid w:val="0037733A"/>
    <w:rsid w:val="00377425"/>
    <w:rsid w:val="00377433"/>
    <w:rsid w:val="003774B7"/>
    <w:rsid w:val="00377660"/>
    <w:rsid w:val="00377A91"/>
    <w:rsid w:val="00377D26"/>
    <w:rsid w:val="00377E8A"/>
    <w:rsid w:val="00380250"/>
    <w:rsid w:val="00380445"/>
    <w:rsid w:val="00380471"/>
    <w:rsid w:val="003804B5"/>
    <w:rsid w:val="00380589"/>
    <w:rsid w:val="00380836"/>
    <w:rsid w:val="00380A36"/>
    <w:rsid w:val="00380D4B"/>
    <w:rsid w:val="00380DF8"/>
    <w:rsid w:val="003814E7"/>
    <w:rsid w:val="0038168F"/>
    <w:rsid w:val="00381871"/>
    <w:rsid w:val="0038196F"/>
    <w:rsid w:val="00381988"/>
    <w:rsid w:val="00381CB9"/>
    <w:rsid w:val="00381E44"/>
    <w:rsid w:val="00381EAF"/>
    <w:rsid w:val="00382017"/>
    <w:rsid w:val="0038220E"/>
    <w:rsid w:val="00382A11"/>
    <w:rsid w:val="00382A2B"/>
    <w:rsid w:val="00383567"/>
    <w:rsid w:val="00383ECD"/>
    <w:rsid w:val="00383FA1"/>
    <w:rsid w:val="003844FD"/>
    <w:rsid w:val="00384613"/>
    <w:rsid w:val="003847C8"/>
    <w:rsid w:val="00384876"/>
    <w:rsid w:val="003848E5"/>
    <w:rsid w:val="00384AAD"/>
    <w:rsid w:val="00384D16"/>
    <w:rsid w:val="00384D88"/>
    <w:rsid w:val="00384E04"/>
    <w:rsid w:val="0038508F"/>
    <w:rsid w:val="003854C1"/>
    <w:rsid w:val="003855CF"/>
    <w:rsid w:val="0038587A"/>
    <w:rsid w:val="003859B2"/>
    <w:rsid w:val="00385EF8"/>
    <w:rsid w:val="00385FAE"/>
    <w:rsid w:val="003862D8"/>
    <w:rsid w:val="00386430"/>
    <w:rsid w:val="00386630"/>
    <w:rsid w:val="00386780"/>
    <w:rsid w:val="00386919"/>
    <w:rsid w:val="00386C15"/>
    <w:rsid w:val="00386ED2"/>
    <w:rsid w:val="0038704C"/>
    <w:rsid w:val="003870E3"/>
    <w:rsid w:val="00387225"/>
    <w:rsid w:val="00387280"/>
    <w:rsid w:val="0038786F"/>
    <w:rsid w:val="00387956"/>
    <w:rsid w:val="00387C2E"/>
    <w:rsid w:val="00387E76"/>
    <w:rsid w:val="00387F52"/>
    <w:rsid w:val="0039004D"/>
    <w:rsid w:val="003901AA"/>
    <w:rsid w:val="003901F9"/>
    <w:rsid w:val="0039029A"/>
    <w:rsid w:val="003905A3"/>
    <w:rsid w:val="00390909"/>
    <w:rsid w:val="00390D91"/>
    <w:rsid w:val="00390E89"/>
    <w:rsid w:val="00390F13"/>
    <w:rsid w:val="003912F2"/>
    <w:rsid w:val="00391475"/>
    <w:rsid w:val="003916F0"/>
    <w:rsid w:val="0039189A"/>
    <w:rsid w:val="00392122"/>
    <w:rsid w:val="0039218A"/>
    <w:rsid w:val="003921B5"/>
    <w:rsid w:val="00392221"/>
    <w:rsid w:val="00392874"/>
    <w:rsid w:val="00392BF2"/>
    <w:rsid w:val="00392BFE"/>
    <w:rsid w:val="00393031"/>
    <w:rsid w:val="00393660"/>
    <w:rsid w:val="00393847"/>
    <w:rsid w:val="00393C5D"/>
    <w:rsid w:val="00393DFC"/>
    <w:rsid w:val="00393DFF"/>
    <w:rsid w:val="00393E78"/>
    <w:rsid w:val="00393F90"/>
    <w:rsid w:val="00394252"/>
    <w:rsid w:val="00394288"/>
    <w:rsid w:val="003942E7"/>
    <w:rsid w:val="0039463A"/>
    <w:rsid w:val="0039470D"/>
    <w:rsid w:val="00394811"/>
    <w:rsid w:val="00394EE7"/>
    <w:rsid w:val="0039598E"/>
    <w:rsid w:val="00395A93"/>
    <w:rsid w:val="00395B28"/>
    <w:rsid w:val="00395BEC"/>
    <w:rsid w:val="00395F2F"/>
    <w:rsid w:val="003962ED"/>
    <w:rsid w:val="003962EE"/>
    <w:rsid w:val="0039637E"/>
    <w:rsid w:val="0039649A"/>
    <w:rsid w:val="003964B2"/>
    <w:rsid w:val="003964D4"/>
    <w:rsid w:val="00396649"/>
    <w:rsid w:val="00396BDF"/>
    <w:rsid w:val="00396F26"/>
    <w:rsid w:val="003971DF"/>
    <w:rsid w:val="0039738B"/>
    <w:rsid w:val="00397460"/>
    <w:rsid w:val="0039753A"/>
    <w:rsid w:val="00397598"/>
    <w:rsid w:val="003977E3"/>
    <w:rsid w:val="00397E78"/>
    <w:rsid w:val="003A02C4"/>
    <w:rsid w:val="003A0735"/>
    <w:rsid w:val="003A08E2"/>
    <w:rsid w:val="003A092C"/>
    <w:rsid w:val="003A09C0"/>
    <w:rsid w:val="003A09E4"/>
    <w:rsid w:val="003A0F11"/>
    <w:rsid w:val="003A0FA8"/>
    <w:rsid w:val="003A11D5"/>
    <w:rsid w:val="003A1331"/>
    <w:rsid w:val="003A13F5"/>
    <w:rsid w:val="003A1711"/>
    <w:rsid w:val="003A17AB"/>
    <w:rsid w:val="003A17E0"/>
    <w:rsid w:val="003A183F"/>
    <w:rsid w:val="003A1866"/>
    <w:rsid w:val="003A18F3"/>
    <w:rsid w:val="003A1ACD"/>
    <w:rsid w:val="003A1B5D"/>
    <w:rsid w:val="003A1C9A"/>
    <w:rsid w:val="003A1D8E"/>
    <w:rsid w:val="003A1F27"/>
    <w:rsid w:val="003A1F86"/>
    <w:rsid w:val="003A22E2"/>
    <w:rsid w:val="003A2450"/>
    <w:rsid w:val="003A2571"/>
    <w:rsid w:val="003A257D"/>
    <w:rsid w:val="003A25C8"/>
    <w:rsid w:val="003A26B8"/>
    <w:rsid w:val="003A2852"/>
    <w:rsid w:val="003A2DBF"/>
    <w:rsid w:val="003A330B"/>
    <w:rsid w:val="003A34BC"/>
    <w:rsid w:val="003A384B"/>
    <w:rsid w:val="003A3883"/>
    <w:rsid w:val="003A3C08"/>
    <w:rsid w:val="003A3CA2"/>
    <w:rsid w:val="003A3F2C"/>
    <w:rsid w:val="003A4616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863"/>
    <w:rsid w:val="003A6B5B"/>
    <w:rsid w:val="003A6D0A"/>
    <w:rsid w:val="003A6E69"/>
    <w:rsid w:val="003A6F2E"/>
    <w:rsid w:val="003A7189"/>
    <w:rsid w:val="003A761A"/>
    <w:rsid w:val="003A7BA5"/>
    <w:rsid w:val="003A7D5F"/>
    <w:rsid w:val="003A7F1B"/>
    <w:rsid w:val="003A7F8A"/>
    <w:rsid w:val="003B0126"/>
    <w:rsid w:val="003B020D"/>
    <w:rsid w:val="003B0260"/>
    <w:rsid w:val="003B06B9"/>
    <w:rsid w:val="003B0A6A"/>
    <w:rsid w:val="003B0ADD"/>
    <w:rsid w:val="003B0CAF"/>
    <w:rsid w:val="003B0EA1"/>
    <w:rsid w:val="003B14AB"/>
    <w:rsid w:val="003B17BC"/>
    <w:rsid w:val="003B17E0"/>
    <w:rsid w:val="003B1CFE"/>
    <w:rsid w:val="003B2390"/>
    <w:rsid w:val="003B24E4"/>
    <w:rsid w:val="003B26FB"/>
    <w:rsid w:val="003B27E1"/>
    <w:rsid w:val="003B2986"/>
    <w:rsid w:val="003B2A1D"/>
    <w:rsid w:val="003B2BD6"/>
    <w:rsid w:val="003B2C0D"/>
    <w:rsid w:val="003B2CE5"/>
    <w:rsid w:val="003B2D56"/>
    <w:rsid w:val="003B2E81"/>
    <w:rsid w:val="003B3102"/>
    <w:rsid w:val="003B34E2"/>
    <w:rsid w:val="003B389B"/>
    <w:rsid w:val="003B3B77"/>
    <w:rsid w:val="003B40AB"/>
    <w:rsid w:val="003B4174"/>
    <w:rsid w:val="003B41C6"/>
    <w:rsid w:val="003B4432"/>
    <w:rsid w:val="003B47AB"/>
    <w:rsid w:val="003B4C6F"/>
    <w:rsid w:val="003B4CC3"/>
    <w:rsid w:val="003B4D20"/>
    <w:rsid w:val="003B4D30"/>
    <w:rsid w:val="003B5055"/>
    <w:rsid w:val="003B52BD"/>
    <w:rsid w:val="003B5573"/>
    <w:rsid w:val="003B5735"/>
    <w:rsid w:val="003B5CF9"/>
    <w:rsid w:val="003B6287"/>
    <w:rsid w:val="003B62C0"/>
    <w:rsid w:val="003B6472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C0E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AAF"/>
    <w:rsid w:val="003C1D4E"/>
    <w:rsid w:val="003C1E96"/>
    <w:rsid w:val="003C1FCB"/>
    <w:rsid w:val="003C22E3"/>
    <w:rsid w:val="003C23C3"/>
    <w:rsid w:val="003C2738"/>
    <w:rsid w:val="003C2AE6"/>
    <w:rsid w:val="003C2C35"/>
    <w:rsid w:val="003C2D66"/>
    <w:rsid w:val="003C2F99"/>
    <w:rsid w:val="003C30AD"/>
    <w:rsid w:val="003C3990"/>
    <w:rsid w:val="003C3DCE"/>
    <w:rsid w:val="003C4377"/>
    <w:rsid w:val="003C4460"/>
    <w:rsid w:val="003C4498"/>
    <w:rsid w:val="003C45AC"/>
    <w:rsid w:val="003C45BC"/>
    <w:rsid w:val="003C4AAE"/>
    <w:rsid w:val="003C4BC7"/>
    <w:rsid w:val="003C4DF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B"/>
    <w:rsid w:val="003C5CFD"/>
    <w:rsid w:val="003C5DA9"/>
    <w:rsid w:val="003C5E42"/>
    <w:rsid w:val="003C5EB4"/>
    <w:rsid w:val="003C5EE1"/>
    <w:rsid w:val="003C622C"/>
    <w:rsid w:val="003C62AA"/>
    <w:rsid w:val="003C63AB"/>
    <w:rsid w:val="003C69A8"/>
    <w:rsid w:val="003C78B5"/>
    <w:rsid w:val="003C78EA"/>
    <w:rsid w:val="003C7AD2"/>
    <w:rsid w:val="003C7AE1"/>
    <w:rsid w:val="003C7B37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392"/>
    <w:rsid w:val="003D1418"/>
    <w:rsid w:val="003D1860"/>
    <w:rsid w:val="003D19C5"/>
    <w:rsid w:val="003D1B66"/>
    <w:rsid w:val="003D1E70"/>
    <w:rsid w:val="003D1F1F"/>
    <w:rsid w:val="003D1F44"/>
    <w:rsid w:val="003D20BD"/>
    <w:rsid w:val="003D2462"/>
    <w:rsid w:val="003D2681"/>
    <w:rsid w:val="003D2A80"/>
    <w:rsid w:val="003D2CF8"/>
    <w:rsid w:val="003D30C7"/>
    <w:rsid w:val="003D3293"/>
    <w:rsid w:val="003D330C"/>
    <w:rsid w:val="003D335B"/>
    <w:rsid w:val="003D3612"/>
    <w:rsid w:val="003D370E"/>
    <w:rsid w:val="003D3A31"/>
    <w:rsid w:val="003D3A8C"/>
    <w:rsid w:val="003D3C72"/>
    <w:rsid w:val="003D3D6F"/>
    <w:rsid w:val="003D3FD6"/>
    <w:rsid w:val="003D408C"/>
    <w:rsid w:val="003D40A3"/>
    <w:rsid w:val="003D40F7"/>
    <w:rsid w:val="003D4163"/>
    <w:rsid w:val="003D43F8"/>
    <w:rsid w:val="003D49BA"/>
    <w:rsid w:val="003D4AF6"/>
    <w:rsid w:val="003D4C75"/>
    <w:rsid w:val="003D4F23"/>
    <w:rsid w:val="003D4F58"/>
    <w:rsid w:val="003D504A"/>
    <w:rsid w:val="003D5176"/>
    <w:rsid w:val="003D51CC"/>
    <w:rsid w:val="003D5257"/>
    <w:rsid w:val="003D52A8"/>
    <w:rsid w:val="003D5839"/>
    <w:rsid w:val="003D5A38"/>
    <w:rsid w:val="003D5CFC"/>
    <w:rsid w:val="003D5DEB"/>
    <w:rsid w:val="003D62E5"/>
    <w:rsid w:val="003D632D"/>
    <w:rsid w:val="003D66F9"/>
    <w:rsid w:val="003D6F39"/>
    <w:rsid w:val="003D6F74"/>
    <w:rsid w:val="003D6F7C"/>
    <w:rsid w:val="003D72E3"/>
    <w:rsid w:val="003D73EB"/>
    <w:rsid w:val="003D787C"/>
    <w:rsid w:val="003D794B"/>
    <w:rsid w:val="003D7A41"/>
    <w:rsid w:val="003D7BA4"/>
    <w:rsid w:val="003D7CC6"/>
    <w:rsid w:val="003D7D40"/>
    <w:rsid w:val="003D7DBC"/>
    <w:rsid w:val="003D7FFD"/>
    <w:rsid w:val="003E017D"/>
    <w:rsid w:val="003E034B"/>
    <w:rsid w:val="003E03A6"/>
    <w:rsid w:val="003E05AD"/>
    <w:rsid w:val="003E05B5"/>
    <w:rsid w:val="003E0926"/>
    <w:rsid w:val="003E09B9"/>
    <w:rsid w:val="003E0D06"/>
    <w:rsid w:val="003E0E53"/>
    <w:rsid w:val="003E0EAC"/>
    <w:rsid w:val="003E13B2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409C"/>
    <w:rsid w:val="003E4130"/>
    <w:rsid w:val="003E44FA"/>
    <w:rsid w:val="003E4517"/>
    <w:rsid w:val="003E4619"/>
    <w:rsid w:val="003E46CE"/>
    <w:rsid w:val="003E487F"/>
    <w:rsid w:val="003E4C9B"/>
    <w:rsid w:val="003E4CA3"/>
    <w:rsid w:val="003E500F"/>
    <w:rsid w:val="003E56BA"/>
    <w:rsid w:val="003E5708"/>
    <w:rsid w:val="003E5EEA"/>
    <w:rsid w:val="003E61E5"/>
    <w:rsid w:val="003E655D"/>
    <w:rsid w:val="003E661C"/>
    <w:rsid w:val="003E67F4"/>
    <w:rsid w:val="003E68FC"/>
    <w:rsid w:val="003E6A82"/>
    <w:rsid w:val="003E6CB8"/>
    <w:rsid w:val="003E6F89"/>
    <w:rsid w:val="003E7071"/>
    <w:rsid w:val="003E713A"/>
    <w:rsid w:val="003E71E1"/>
    <w:rsid w:val="003E72A9"/>
    <w:rsid w:val="003E72F3"/>
    <w:rsid w:val="003E7419"/>
    <w:rsid w:val="003E76A4"/>
    <w:rsid w:val="003E774A"/>
    <w:rsid w:val="003E77D5"/>
    <w:rsid w:val="003E7939"/>
    <w:rsid w:val="003E7CF7"/>
    <w:rsid w:val="003E7E37"/>
    <w:rsid w:val="003E7ECF"/>
    <w:rsid w:val="003F006F"/>
    <w:rsid w:val="003F013D"/>
    <w:rsid w:val="003F0425"/>
    <w:rsid w:val="003F0450"/>
    <w:rsid w:val="003F0511"/>
    <w:rsid w:val="003F08B4"/>
    <w:rsid w:val="003F0959"/>
    <w:rsid w:val="003F0E0F"/>
    <w:rsid w:val="003F0ECF"/>
    <w:rsid w:val="003F105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2F3A"/>
    <w:rsid w:val="003F317B"/>
    <w:rsid w:val="003F31C9"/>
    <w:rsid w:val="003F3353"/>
    <w:rsid w:val="003F33A0"/>
    <w:rsid w:val="003F34B9"/>
    <w:rsid w:val="003F3895"/>
    <w:rsid w:val="003F3B22"/>
    <w:rsid w:val="003F3BFD"/>
    <w:rsid w:val="003F3C67"/>
    <w:rsid w:val="003F4102"/>
    <w:rsid w:val="003F4461"/>
    <w:rsid w:val="003F4740"/>
    <w:rsid w:val="003F4AEE"/>
    <w:rsid w:val="003F4C12"/>
    <w:rsid w:val="003F4FA4"/>
    <w:rsid w:val="003F5156"/>
    <w:rsid w:val="003F5239"/>
    <w:rsid w:val="003F585D"/>
    <w:rsid w:val="003F5899"/>
    <w:rsid w:val="003F589B"/>
    <w:rsid w:val="003F5DB4"/>
    <w:rsid w:val="003F5DCD"/>
    <w:rsid w:val="003F62B7"/>
    <w:rsid w:val="003F6389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90B"/>
    <w:rsid w:val="00402B86"/>
    <w:rsid w:val="00402B9E"/>
    <w:rsid w:val="00402C01"/>
    <w:rsid w:val="00402C64"/>
    <w:rsid w:val="00402D06"/>
    <w:rsid w:val="00402E78"/>
    <w:rsid w:val="00402F0D"/>
    <w:rsid w:val="00402F69"/>
    <w:rsid w:val="0040306E"/>
    <w:rsid w:val="004031BD"/>
    <w:rsid w:val="00403225"/>
    <w:rsid w:val="0040364D"/>
    <w:rsid w:val="00403C3C"/>
    <w:rsid w:val="00403DE5"/>
    <w:rsid w:val="00403E11"/>
    <w:rsid w:val="00403E9D"/>
    <w:rsid w:val="00403F01"/>
    <w:rsid w:val="00403FB7"/>
    <w:rsid w:val="004043C0"/>
    <w:rsid w:val="00404462"/>
    <w:rsid w:val="004045A0"/>
    <w:rsid w:val="0040468F"/>
    <w:rsid w:val="00405258"/>
    <w:rsid w:val="00405493"/>
    <w:rsid w:val="00405541"/>
    <w:rsid w:val="004055D9"/>
    <w:rsid w:val="0040576C"/>
    <w:rsid w:val="00405C2F"/>
    <w:rsid w:val="00405E0F"/>
    <w:rsid w:val="00405FC4"/>
    <w:rsid w:val="0040626B"/>
    <w:rsid w:val="00406672"/>
    <w:rsid w:val="00406799"/>
    <w:rsid w:val="00406892"/>
    <w:rsid w:val="004069DD"/>
    <w:rsid w:val="00406BEE"/>
    <w:rsid w:val="004071E7"/>
    <w:rsid w:val="00407463"/>
    <w:rsid w:val="004075F8"/>
    <w:rsid w:val="00407748"/>
    <w:rsid w:val="00407749"/>
    <w:rsid w:val="004078EB"/>
    <w:rsid w:val="00407921"/>
    <w:rsid w:val="00407ED5"/>
    <w:rsid w:val="00407F4E"/>
    <w:rsid w:val="00407F72"/>
    <w:rsid w:val="0041077C"/>
    <w:rsid w:val="00410982"/>
    <w:rsid w:val="004109AB"/>
    <w:rsid w:val="00410B45"/>
    <w:rsid w:val="00410B76"/>
    <w:rsid w:val="00410CED"/>
    <w:rsid w:val="00410D95"/>
    <w:rsid w:val="00410DE3"/>
    <w:rsid w:val="00410FFC"/>
    <w:rsid w:val="00411154"/>
    <w:rsid w:val="004115A9"/>
    <w:rsid w:val="004118B6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F3"/>
    <w:rsid w:val="00412F2C"/>
    <w:rsid w:val="00412F7F"/>
    <w:rsid w:val="0041323A"/>
    <w:rsid w:val="0041324A"/>
    <w:rsid w:val="004136FF"/>
    <w:rsid w:val="004137CC"/>
    <w:rsid w:val="004138B6"/>
    <w:rsid w:val="00414051"/>
    <w:rsid w:val="004143E1"/>
    <w:rsid w:val="004148D0"/>
    <w:rsid w:val="00414F2A"/>
    <w:rsid w:val="004151C5"/>
    <w:rsid w:val="0041522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B55"/>
    <w:rsid w:val="00416C7F"/>
    <w:rsid w:val="00416F4B"/>
    <w:rsid w:val="00416F6A"/>
    <w:rsid w:val="00417078"/>
    <w:rsid w:val="0041711B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A8"/>
    <w:rsid w:val="004206BB"/>
    <w:rsid w:val="00420A14"/>
    <w:rsid w:val="00420F97"/>
    <w:rsid w:val="00421592"/>
    <w:rsid w:val="004215F5"/>
    <w:rsid w:val="004216CF"/>
    <w:rsid w:val="004218EE"/>
    <w:rsid w:val="00421AA0"/>
    <w:rsid w:val="00421AA9"/>
    <w:rsid w:val="00421B73"/>
    <w:rsid w:val="00421BD3"/>
    <w:rsid w:val="00421C11"/>
    <w:rsid w:val="00421D6D"/>
    <w:rsid w:val="00422309"/>
    <w:rsid w:val="00422578"/>
    <w:rsid w:val="004225A2"/>
    <w:rsid w:val="00422789"/>
    <w:rsid w:val="00422992"/>
    <w:rsid w:val="00422C22"/>
    <w:rsid w:val="00422CDF"/>
    <w:rsid w:val="00422D89"/>
    <w:rsid w:val="00422DBD"/>
    <w:rsid w:val="00422EDB"/>
    <w:rsid w:val="00423044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F0E"/>
    <w:rsid w:val="00425195"/>
    <w:rsid w:val="004251F1"/>
    <w:rsid w:val="004253AF"/>
    <w:rsid w:val="004255AA"/>
    <w:rsid w:val="004256ED"/>
    <w:rsid w:val="00425768"/>
    <w:rsid w:val="004257D5"/>
    <w:rsid w:val="00425898"/>
    <w:rsid w:val="00425980"/>
    <w:rsid w:val="004259B1"/>
    <w:rsid w:val="00425D49"/>
    <w:rsid w:val="00425E3B"/>
    <w:rsid w:val="00425FA7"/>
    <w:rsid w:val="004260EB"/>
    <w:rsid w:val="004262D8"/>
    <w:rsid w:val="004263EC"/>
    <w:rsid w:val="00426803"/>
    <w:rsid w:val="00426A8C"/>
    <w:rsid w:val="00426C36"/>
    <w:rsid w:val="00426F65"/>
    <w:rsid w:val="0042712F"/>
    <w:rsid w:val="004273F1"/>
    <w:rsid w:val="004275CC"/>
    <w:rsid w:val="00427924"/>
    <w:rsid w:val="0042798B"/>
    <w:rsid w:val="00427C4E"/>
    <w:rsid w:val="00427D3F"/>
    <w:rsid w:val="00427F77"/>
    <w:rsid w:val="0043000D"/>
    <w:rsid w:val="004301B5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D4"/>
    <w:rsid w:val="00431C6D"/>
    <w:rsid w:val="00431CB4"/>
    <w:rsid w:val="00431D3F"/>
    <w:rsid w:val="00431F81"/>
    <w:rsid w:val="004320A5"/>
    <w:rsid w:val="00432220"/>
    <w:rsid w:val="004324FF"/>
    <w:rsid w:val="004328D8"/>
    <w:rsid w:val="00432939"/>
    <w:rsid w:val="00432B61"/>
    <w:rsid w:val="00432D61"/>
    <w:rsid w:val="00432DE5"/>
    <w:rsid w:val="00432EBE"/>
    <w:rsid w:val="00432F2A"/>
    <w:rsid w:val="00433136"/>
    <w:rsid w:val="00433188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69"/>
    <w:rsid w:val="00434A74"/>
    <w:rsid w:val="00434ACB"/>
    <w:rsid w:val="00434CAC"/>
    <w:rsid w:val="00434CAF"/>
    <w:rsid w:val="00434E0E"/>
    <w:rsid w:val="004350E2"/>
    <w:rsid w:val="00435441"/>
    <w:rsid w:val="004355DD"/>
    <w:rsid w:val="00435627"/>
    <w:rsid w:val="004356AB"/>
    <w:rsid w:val="00435A9F"/>
    <w:rsid w:val="00435DF2"/>
    <w:rsid w:val="00435EAA"/>
    <w:rsid w:val="00436396"/>
    <w:rsid w:val="0043644A"/>
    <w:rsid w:val="00436624"/>
    <w:rsid w:val="0043662C"/>
    <w:rsid w:val="00436747"/>
    <w:rsid w:val="004368F4"/>
    <w:rsid w:val="00436B3B"/>
    <w:rsid w:val="00436B8F"/>
    <w:rsid w:val="00436CE2"/>
    <w:rsid w:val="004373CE"/>
    <w:rsid w:val="004375BE"/>
    <w:rsid w:val="004378F1"/>
    <w:rsid w:val="004379A3"/>
    <w:rsid w:val="00437EA1"/>
    <w:rsid w:val="0044007E"/>
    <w:rsid w:val="004402D4"/>
    <w:rsid w:val="0044034D"/>
    <w:rsid w:val="00440425"/>
    <w:rsid w:val="0044051F"/>
    <w:rsid w:val="00440689"/>
    <w:rsid w:val="004406AB"/>
    <w:rsid w:val="00440936"/>
    <w:rsid w:val="00440975"/>
    <w:rsid w:val="0044098C"/>
    <w:rsid w:val="00440CCE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1FCD"/>
    <w:rsid w:val="0044219C"/>
    <w:rsid w:val="0044238B"/>
    <w:rsid w:val="00442616"/>
    <w:rsid w:val="004427E6"/>
    <w:rsid w:val="00442AE9"/>
    <w:rsid w:val="00442CBD"/>
    <w:rsid w:val="00442E9F"/>
    <w:rsid w:val="00442F40"/>
    <w:rsid w:val="00443057"/>
    <w:rsid w:val="004430EB"/>
    <w:rsid w:val="0044337B"/>
    <w:rsid w:val="004433D1"/>
    <w:rsid w:val="0044379F"/>
    <w:rsid w:val="004437AA"/>
    <w:rsid w:val="004439D8"/>
    <w:rsid w:val="00443AF7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F3B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8DE"/>
    <w:rsid w:val="00450948"/>
    <w:rsid w:val="004509C4"/>
    <w:rsid w:val="004509F7"/>
    <w:rsid w:val="00450B91"/>
    <w:rsid w:val="00450C3A"/>
    <w:rsid w:val="00450CA3"/>
    <w:rsid w:val="00450E0B"/>
    <w:rsid w:val="00450EB1"/>
    <w:rsid w:val="00450FA8"/>
    <w:rsid w:val="00451344"/>
    <w:rsid w:val="0045156F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032"/>
    <w:rsid w:val="004536C4"/>
    <w:rsid w:val="004538AC"/>
    <w:rsid w:val="00453AF0"/>
    <w:rsid w:val="00453C68"/>
    <w:rsid w:val="00453DC2"/>
    <w:rsid w:val="00453E82"/>
    <w:rsid w:val="00453F4C"/>
    <w:rsid w:val="00453F52"/>
    <w:rsid w:val="0045448F"/>
    <w:rsid w:val="0045452E"/>
    <w:rsid w:val="00454535"/>
    <w:rsid w:val="004545F0"/>
    <w:rsid w:val="00454619"/>
    <w:rsid w:val="00454637"/>
    <w:rsid w:val="00454CBF"/>
    <w:rsid w:val="00454DBD"/>
    <w:rsid w:val="00455246"/>
    <w:rsid w:val="0045528D"/>
    <w:rsid w:val="0045555E"/>
    <w:rsid w:val="004558CD"/>
    <w:rsid w:val="0045593A"/>
    <w:rsid w:val="00455C2C"/>
    <w:rsid w:val="00455CE0"/>
    <w:rsid w:val="00455E7B"/>
    <w:rsid w:val="00456183"/>
    <w:rsid w:val="00456583"/>
    <w:rsid w:val="004566CB"/>
    <w:rsid w:val="004567A6"/>
    <w:rsid w:val="00456859"/>
    <w:rsid w:val="00457064"/>
    <w:rsid w:val="0045711F"/>
    <w:rsid w:val="00457BB1"/>
    <w:rsid w:val="00457F5E"/>
    <w:rsid w:val="00457F99"/>
    <w:rsid w:val="0046049E"/>
    <w:rsid w:val="00460660"/>
    <w:rsid w:val="00460750"/>
    <w:rsid w:val="00460B68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9C2"/>
    <w:rsid w:val="00463C27"/>
    <w:rsid w:val="00463DD4"/>
    <w:rsid w:val="00463E61"/>
    <w:rsid w:val="00464115"/>
    <w:rsid w:val="004646BC"/>
    <w:rsid w:val="00464739"/>
    <w:rsid w:val="004648DC"/>
    <w:rsid w:val="00464936"/>
    <w:rsid w:val="0046528A"/>
    <w:rsid w:val="004653F5"/>
    <w:rsid w:val="00465607"/>
    <w:rsid w:val="00465641"/>
    <w:rsid w:val="00465914"/>
    <w:rsid w:val="0046592B"/>
    <w:rsid w:val="00465BE1"/>
    <w:rsid w:val="00465EEB"/>
    <w:rsid w:val="00465F95"/>
    <w:rsid w:val="004660D8"/>
    <w:rsid w:val="004660E5"/>
    <w:rsid w:val="0046623A"/>
    <w:rsid w:val="00466460"/>
    <w:rsid w:val="00466747"/>
    <w:rsid w:val="0046674C"/>
    <w:rsid w:val="00466874"/>
    <w:rsid w:val="00466880"/>
    <w:rsid w:val="00466A70"/>
    <w:rsid w:val="00466CF5"/>
    <w:rsid w:val="00466D83"/>
    <w:rsid w:val="00466F45"/>
    <w:rsid w:val="00466F6F"/>
    <w:rsid w:val="00466FCC"/>
    <w:rsid w:val="00467107"/>
    <w:rsid w:val="00467D14"/>
    <w:rsid w:val="00467E1D"/>
    <w:rsid w:val="00470062"/>
    <w:rsid w:val="00470369"/>
    <w:rsid w:val="00470611"/>
    <w:rsid w:val="00470659"/>
    <w:rsid w:val="00470773"/>
    <w:rsid w:val="004707F3"/>
    <w:rsid w:val="00470EA3"/>
    <w:rsid w:val="004715F7"/>
    <w:rsid w:val="0047184D"/>
    <w:rsid w:val="004718E9"/>
    <w:rsid w:val="00471B09"/>
    <w:rsid w:val="00471BA6"/>
    <w:rsid w:val="00471D44"/>
    <w:rsid w:val="00471E62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DB9"/>
    <w:rsid w:val="00473229"/>
    <w:rsid w:val="004733F2"/>
    <w:rsid w:val="004733FB"/>
    <w:rsid w:val="0047340D"/>
    <w:rsid w:val="00473749"/>
    <w:rsid w:val="004738CD"/>
    <w:rsid w:val="00473963"/>
    <w:rsid w:val="00473A58"/>
    <w:rsid w:val="00473B0C"/>
    <w:rsid w:val="004741D6"/>
    <w:rsid w:val="004742A2"/>
    <w:rsid w:val="00474564"/>
    <w:rsid w:val="00474694"/>
    <w:rsid w:val="0047479F"/>
    <w:rsid w:val="004747F5"/>
    <w:rsid w:val="004749C9"/>
    <w:rsid w:val="00474AAE"/>
    <w:rsid w:val="00474B7D"/>
    <w:rsid w:val="00474C65"/>
    <w:rsid w:val="00474DF4"/>
    <w:rsid w:val="00474E1C"/>
    <w:rsid w:val="00474EFB"/>
    <w:rsid w:val="00474F18"/>
    <w:rsid w:val="00474F9C"/>
    <w:rsid w:val="00475362"/>
    <w:rsid w:val="00475368"/>
    <w:rsid w:val="0047544B"/>
    <w:rsid w:val="00475565"/>
    <w:rsid w:val="0047571C"/>
    <w:rsid w:val="00475736"/>
    <w:rsid w:val="004759E6"/>
    <w:rsid w:val="00475AF4"/>
    <w:rsid w:val="00475CB4"/>
    <w:rsid w:val="00475D1F"/>
    <w:rsid w:val="00475DD1"/>
    <w:rsid w:val="004760C1"/>
    <w:rsid w:val="004761E4"/>
    <w:rsid w:val="00476346"/>
    <w:rsid w:val="00476347"/>
    <w:rsid w:val="00476B21"/>
    <w:rsid w:val="00476C21"/>
    <w:rsid w:val="00476E56"/>
    <w:rsid w:val="00476FE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F59"/>
    <w:rsid w:val="004800A9"/>
    <w:rsid w:val="00480207"/>
    <w:rsid w:val="00480418"/>
    <w:rsid w:val="00480573"/>
    <w:rsid w:val="004806BA"/>
    <w:rsid w:val="00480779"/>
    <w:rsid w:val="00480A89"/>
    <w:rsid w:val="00480C1B"/>
    <w:rsid w:val="004811DE"/>
    <w:rsid w:val="0048132E"/>
    <w:rsid w:val="00481869"/>
    <w:rsid w:val="00481948"/>
    <w:rsid w:val="00481C62"/>
    <w:rsid w:val="00481E9A"/>
    <w:rsid w:val="004821AE"/>
    <w:rsid w:val="00482353"/>
    <w:rsid w:val="00482484"/>
    <w:rsid w:val="00482853"/>
    <w:rsid w:val="00482877"/>
    <w:rsid w:val="00482DEF"/>
    <w:rsid w:val="00482EEF"/>
    <w:rsid w:val="004830C4"/>
    <w:rsid w:val="004830D0"/>
    <w:rsid w:val="00483A6E"/>
    <w:rsid w:val="00483EF8"/>
    <w:rsid w:val="00483F85"/>
    <w:rsid w:val="004840DB"/>
    <w:rsid w:val="00484209"/>
    <w:rsid w:val="00484254"/>
    <w:rsid w:val="004844B4"/>
    <w:rsid w:val="00484631"/>
    <w:rsid w:val="00484678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307"/>
    <w:rsid w:val="004868D5"/>
    <w:rsid w:val="00486ADB"/>
    <w:rsid w:val="00486D7B"/>
    <w:rsid w:val="00486EE8"/>
    <w:rsid w:val="00486F2D"/>
    <w:rsid w:val="0048719B"/>
    <w:rsid w:val="0048757A"/>
    <w:rsid w:val="004876ED"/>
    <w:rsid w:val="00487BE4"/>
    <w:rsid w:val="00487C04"/>
    <w:rsid w:val="004900F4"/>
    <w:rsid w:val="00490274"/>
    <w:rsid w:val="004902DB"/>
    <w:rsid w:val="004908A3"/>
    <w:rsid w:val="00490DD8"/>
    <w:rsid w:val="00491680"/>
    <w:rsid w:val="00491746"/>
    <w:rsid w:val="004917AA"/>
    <w:rsid w:val="00491B80"/>
    <w:rsid w:val="00491BF0"/>
    <w:rsid w:val="00491C57"/>
    <w:rsid w:val="00491FA1"/>
    <w:rsid w:val="00491FF1"/>
    <w:rsid w:val="0049266F"/>
    <w:rsid w:val="00492720"/>
    <w:rsid w:val="00492A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E09"/>
    <w:rsid w:val="00493EC5"/>
    <w:rsid w:val="00493FE6"/>
    <w:rsid w:val="0049406D"/>
    <w:rsid w:val="004940F5"/>
    <w:rsid w:val="00494167"/>
    <w:rsid w:val="004944D8"/>
    <w:rsid w:val="00494960"/>
    <w:rsid w:val="00494A38"/>
    <w:rsid w:val="00494B92"/>
    <w:rsid w:val="00494C8A"/>
    <w:rsid w:val="00494E13"/>
    <w:rsid w:val="00494E79"/>
    <w:rsid w:val="00494F1A"/>
    <w:rsid w:val="00495192"/>
    <w:rsid w:val="00495358"/>
    <w:rsid w:val="0049549A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5D"/>
    <w:rsid w:val="00496A5F"/>
    <w:rsid w:val="00496B51"/>
    <w:rsid w:val="00496BB9"/>
    <w:rsid w:val="00496C05"/>
    <w:rsid w:val="00496CF4"/>
    <w:rsid w:val="00496F8E"/>
    <w:rsid w:val="004970D3"/>
    <w:rsid w:val="0049726F"/>
    <w:rsid w:val="0049760D"/>
    <w:rsid w:val="00497808"/>
    <w:rsid w:val="00497A7C"/>
    <w:rsid w:val="00497E54"/>
    <w:rsid w:val="004A014D"/>
    <w:rsid w:val="004A02CD"/>
    <w:rsid w:val="004A03A7"/>
    <w:rsid w:val="004A0417"/>
    <w:rsid w:val="004A0616"/>
    <w:rsid w:val="004A0D20"/>
    <w:rsid w:val="004A102B"/>
    <w:rsid w:val="004A1054"/>
    <w:rsid w:val="004A110C"/>
    <w:rsid w:val="004A12F9"/>
    <w:rsid w:val="004A13A3"/>
    <w:rsid w:val="004A13D2"/>
    <w:rsid w:val="004A1682"/>
    <w:rsid w:val="004A19F8"/>
    <w:rsid w:val="004A1A57"/>
    <w:rsid w:val="004A1F9E"/>
    <w:rsid w:val="004A1FEC"/>
    <w:rsid w:val="004A2287"/>
    <w:rsid w:val="004A27C1"/>
    <w:rsid w:val="004A2804"/>
    <w:rsid w:val="004A28D3"/>
    <w:rsid w:val="004A2910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DA9"/>
    <w:rsid w:val="004A3E5B"/>
    <w:rsid w:val="004A4039"/>
    <w:rsid w:val="004A417D"/>
    <w:rsid w:val="004A4290"/>
    <w:rsid w:val="004A4414"/>
    <w:rsid w:val="004A45FC"/>
    <w:rsid w:val="004A46A0"/>
    <w:rsid w:val="004A4AE3"/>
    <w:rsid w:val="004A4AF6"/>
    <w:rsid w:val="004A4B6B"/>
    <w:rsid w:val="004A5030"/>
    <w:rsid w:val="004A520B"/>
    <w:rsid w:val="004A5A40"/>
    <w:rsid w:val="004A5B1B"/>
    <w:rsid w:val="004A5DC1"/>
    <w:rsid w:val="004A5E3D"/>
    <w:rsid w:val="004A5EA3"/>
    <w:rsid w:val="004A6196"/>
    <w:rsid w:val="004A61EA"/>
    <w:rsid w:val="004A6564"/>
    <w:rsid w:val="004A66B0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B01FD"/>
    <w:rsid w:val="004B0245"/>
    <w:rsid w:val="004B0333"/>
    <w:rsid w:val="004B04BA"/>
    <w:rsid w:val="004B0509"/>
    <w:rsid w:val="004B0555"/>
    <w:rsid w:val="004B055E"/>
    <w:rsid w:val="004B07DD"/>
    <w:rsid w:val="004B0D5B"/>
    <w:rsid w:val="004B0FEB"/>
    <w:rsid w:val="004B139D"/>
    <w:rsid w:val="004B15AE"/>
    <w:rsid w:val="004B15C8"/>
    <w:rsid w:val="004B16E7"/>
    <w:rsid w:val="004B17D7"/>
    <w:rsid w:val="004B1B11"/>
    <w:rsid w:val="004B1F16"/>
    <w:rsid w:val="004B2264"/>
    <w:rsid w:val="004B25DF"/>
    <w:rsid w:val="004B269B"/>
    <w:rsid w:val="004B27E7"/>
    <w:rsid w:val="004B2C0A"/>
    <w:rsid w:val="004B30F2"/>
    <w:rsid w:val="004B33B8"/>
    <w:rsid w:val="004B36A3"/>
    <w:rsid w:val="004B39B9"/>
    <w:rsid w:val="004B3B97"/>
    <w:rsid w:val="004B3C46"/>
    <w:rsid w:val="004B3CC6"/>
    <w:rsid w:val="004B408A"/>
    <w:rsid w:val="004B411B"/>
    <w:rsid w:val="004B41BC"/>
    <w:rsid w:val="004B4268"/>
    <w:rsid w:val="004B42D9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4E64"/>
    <w:rsid w:val="004B5044"/>
    <w:rsid w:val="004B509B"/>
    <w:rsid w:val="004B50E9"/>
    <w:rsid w:val="004B50EA"/>
    <w:rsid w:val="004B52B1"/>
    <w:rsid w:val="004B5326"/>
    <w:rsid w:val="004B5889"/>
    <w:rsid w:val="004B5945"/>
    <w:rsid w:val="004B5992"/>
    <w:rsid w:val="004B5FF9"/>
    <w:rsid w:val="004B6460"/>
    <w:rsid w:val="004B64FB"/>
    <w:rsid w:val="004B6519"/>
    <w:rsid w:val="004B67E9"/>
    <w:rsid w:val="004B69DA"/>
    <w:rsid w:val="004B6AFE"/>
    <w:rsid w:val="004B6CAA"/>
    <w:rsid w:val="004B6D4F"/>
    <w:rsid w:val="004B6EF7"/>
    <w:rsid w:val="004B70D0"/>
    <w:rsid w:val="004B722C"/>
    <w:rsid w:val="004B774D"/>
    <w:rsid w:val="004B77A1"/>
    <w:rsid w:val="004B79BB"/>
    <w:rsid w:val="004B7ABE"/>
    <w:rsid w:val="004B7D0F"/>
    <w:rsid w:val="004B7E11"/>
    <w:rsid w:val="004B7EAD"/>
    <w:rsid w:val="004B7EFE"/>
    <w:rsid w:val="004B7F3F"/>
    <w:rsid w:val="004B7F47"/>
    <w:rsid w:val="004C02DE"/>
    <w:rsid w:val="004C08F2"/>
    <w:rsid w:val="004C0931"/>
    <w:rsid w:val="004C0CEA"/>
    <w:rsid w:val="004C0F01"/>
    <w:rsid w:val="004C0F6B"/>
    <w:rsid w:val="004C1046"/>
    <w:rsid w:val="004C1248"/>
    <w:rsid w:val="004C1326"/>
    <w:rsid w:val="004C13AC"/>
    <w:rsid w:val="004C1467"/>
    <w:rsid w:val="004C19A9"/>
    <w:rsid w:val="004C1A95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A3C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FB"/>
    <w:rsid w:val="004C3980"/>
    <w:rsid w:val="004C3992"/>
    <w:rsid w:val="004C3BE6"/>
    <w:rsid w:val="004C3C70"/>
    <w:rsid w:val="004C3D9F"/>
    <w:rsid w:val="004C3DC6"/>
    <w:rsid w:val="004C3E68"/>
    <w:rsid w:val="004C3EF9"/>
    <w:rsid w:val="004C41A3"/>
    <w:rsid w:val="004C41FC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6E5C"/>
    <w:rsid w:val="004C744C"/>
    <w:rsid w:val="004C745F"/>
    <w:rsid w:val="004C7561"/>
    <w:rsid w:val="004C75B9"/>
    <w:rsid w:val="004C7619"/>
    <w:rsid w:val="004C7B9F"/>
    <w:rsid w:val="004C7BAE"/>
    <w:rsid w:val="004C7BD0"/>
    <w:rsid w:val="004C7D8D"/>
    <w:rsid w:val="004C7D9A"/>
    <w:rsid w:val="004C7EDA"/>
    <w:rsid w:val="004C7EFE"/>
    <w:rsid w:val="004D01AD"/>
    <w:rsid w:val="004D0499"/>
    <w:rsid w:val="004D0877"/>
    <w:rsid w:val="004D1249"/>
    <w:rsid w:val="004D140F"/>
    <w:rsid w:val="004D1681"/>
    <w:rsid w:val="004D184C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E96"/>
    <w:rsid w:val="004D2F41"/>
    <w:rsid w:val="004D302C"/>
    <w:rsid w:val="004D30EC"/>
    <w:rsid w:val="004D322B"/>
    <w:rsid w:val="004D32C4"/>
    <w:rsid w:val="004D3589"/>
    <w:rsid w:val="004D37A2"/>
    <w:rsid w:val="004D39B4"/>
    <w:rsid w:val="004D3AC5"/>
    <w:rsid w:val="004D4163"/>
    <w:rsid w:val="004D42F9"/>
    <w:rsid w:val="004D438E"/>
    <w:rsid w:val="004D4656"/>
    <w:rsid w:val="004D49D1"/>
    <w:rsid w:val="004D4B23"/>
    <w:rsid w:val="004D4BF8"/>
    <w:rsid w:val="004D5166"/>
    <w:rsid w:val="004D53D9"/>
    <w:rsid w:val="004D54C6"/>
    <w:rsid w:val="004D56A1"/>
    <w:rsid w:val="004D56C3"/>
    <w:rsid w:val="004D56C9"/>
    <w:rsid w:val="004D5929"/>
    <w:rsid w:val="004D5ACC"/>
    <w:rsid w:val="004D5D95"/>
    <w:rsid w:val="004D5E1D"/>
    <w:rsid w:val="004D5EF4"/>
    <w:rsid w:val="004D5F90"/>
    <w:rsid w:val="004D63B6"/>
    <w:rsid w:val="004D646F"/>
    <w:rsid w:val="004D6553"/>
    <w:rsid w:val="004D689D"/>
    <w:rsid w:val="004D6AA5"/>
    <w:rsid w:val="004D6AC4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E07C1"/>
    <w:rsid w:val="004E0DD1"/>
    <w:rsid w:val="004E0F1A"/>
    <w:rsid w:val="004E138A"/>
    <w:rsid w:val="004E13AA"/>
    <w:rsid w:val="004E152D"/>
    <w:rsid w:val="004E1781"/>
    <w:rsid w:val="004E187F"/>
    <w:rsid w:val="004E1CE3"/>
    <w:rsid w:val="004E1DF5"/>
    <w:rsid w:val="004E21F5"/>
    <w:rsid w:val="004E2428"/>
    <w:rsid w:val="004E27F0"/>
    <w:rsid w:val="004E2B8A"/>
    <w:rsid w:val="004E2CE2"/>
    <w:rsid w:val="004E2D42"/>
    <w:rsid w:val="004E2F6F"/>
    <w:rsid w:val="004E3021"/>
    <w:rsid w:val="004E3940"/>
    <w:rsid w:val="004E3A4F"/>
    <w:rsid w:val="004E3BAA"/>
    <w:rsid w:val="004E3CF8"/>
    <w:rsid w:val="004E3EF8"/>
    <w:rsid w:val="004E4098"/>
    <w:rsid w:val="004E447B"/>
    <w:rsid w:val="004E46D6"/>
    <w:rsid w:val="004E4905"/>
    <w:rsid w:val="004E49F1"/>
    <w:rsid w:val="004E4CA9"/>
    <w:rsid w:val="004E4EF4"/>
    <w:rsid w:val="004E52DC"/>
    <w:rsid w:val="004E53DB"/>
    <w:rsid w:val="004E54D1"/>
    <w:rsid w:val="004E55C6"/>
    <w:rsid w:val="004E5662"/>
    <w:rsid w:val="004E56C5"/>
    <w:rsid w:val="004E5839"/>
    <w:rsid w:val="004E5998"/>
    <w:rsid w:val="004E5B91"/>
    <w:rsid w:val="004E5E62"/>
    <w:rsid w:val="004E6011"/>
    <w:rsid w:val="004E61ED"/>
    <w:rsid w:val="004E62F2"/>
    <w:rsid w:val="004E65A7"/>
    <w:rsid w:val="004E67C5"/>
    <w:rsid w:val="004E67F3"/>
    <w:rsid w:val="004E6A9D"/>
    <w:rsid w:val="004E6C16"/>
    <w:rsid w:val="004E6D44"/>
    <w:rsid w:val="004E6DE3"/>
    <w:rsid w:val="004E6DF8"/>
    <w:rsid w:val="004E6FDF"/>
    <w:rsid w:val="004E7001"/>
    <w:rsid w:val="004E7262"/>
    <w:rsid w:val="004E731E"/>
    <w:rsid w:val="004E769D"/>
    <w:rsid w:val="004E79CA"/>
    <w:rsid w:val="004E79D5"/>
    <w:rsid w:val="004F001F"/>
    <w:rsid w:val="004F00EC"/>
    <w:rsid w:val="004F0387"/>
    <w:rsid w:val="004F0503"/>
    <w:rsid w:val="004F057D"/>
    <w:rsid w:val="004F0620"/>
    <w:rsid w:val="004F0BD5"/>
    <w:rsid w:val="004F0CF5"/>
    <w:rsid w:val="004F0D91"/>
    <w:rsid w:val="004F0F36"/>
    <w:rsid w:val="004F100D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3004"/>
    <w:rsid w:val="004F30E5"/>
    <w:rsid w:val="004F310F"/>
    <w:rsid w:val="004F3356"/>
    <w:rsid w:val="004F370F"/>
    <w:rsid w:val="004F37A1"/>
    <w:rsid w:val="004F39C0"/>
    <w:rsid w:val="004F3E34"/>
    <w:rsid w:val="004F3F31"/>
    <w:rsid w:val="004F42EC"/>
    <w:rsid w:val="004F45B4"/>
    <w:rsid w:val="004F466B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605"/>
    <w:rsid w:val="004F67AA"/>
    <w:rsid w:val="004F6ABE"/>
    <w:rsid w:val="004F6D62"/>
    <w:rsid w:val="004F6EFB"/>
    <w:rsid w:val="004F7057"/>
    <w:rsid w:val="004F7265"/>
    <w:rsid w:val="004F7809"/>
    <w:rsid w:val="004F7AA7"/>
    <w:rsid w:val="004F7AAD"/>
    <w:rsid w:val="004F7B61"/>
    <w:rsid w:val="004F7D57"/>
    <w:rsid w:val="004F7FF8"/>
    <w:rsid w:val="0050039D"/>
    <w:rsid w:val="00500488"/>
    <w:rsid w:val="0050058C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125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827"/>
    <w:rsid w:val="00503952"/>
    <w:rsid w:val="00503CD5"/>
    <w:rsid w:val="00503CF2"/>
    <w:rsid w:val="00503D21"/>
    <w:rsid w:val="00503EB1"/>
    <w:rsid w:val="005040D2"/>
    <w:rsid w:val="00504103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D9F"/>
    <w:rsid w:val="00505E22"/>
    <w:rsid w:val="0050608F"/>
    <w:rsid w:val="005060BD"/>
    <w:rsid w:val="005061D8"/>
    <w:rsid w:val="00506384"/>
    <w:rsid w:val="0050658B"/>
    <w:rsid w:val="00506598"/>
    <w:rsid w:val="00506977"/>
    <w:rsid w:val="00506B5B"/>
    <w:rsid w:val="00506C61"/>
    <w:rsid w:val="00506DB7"/>
    <w:rsid w:val="00506EAB"/>
    <w:rsid w:val="00506F00"/>
    <w:rsid w:val="00507041"/>
    <w:rsid w:val="00507610"/>
    <w:rsid w:val="0050782B"/>
    <w:rsid w:val="0050785E"/>
    <w:rsid w:val="005078A4"/>
    <w:rsid w:val="005079FC"/>
    <w:rsid w:val="00507A80"/>
    <w:rsid w:val="00507AF9"/>
    <w:rsid w:val="00507D45"/>
    <w:rsid w:val="00507F4F"/>
    <w:rsid w:val="00510004"/>
    <w:rsid w:val="0051017A"/>
    <w:rsid w:val="005101B5"/>
    <w:rsid w:val="005102D5"/>
    <w:rsid w:val="00510336"/>
    <w:rsid w:val="00510627"/>
    <w:rsid w:val="00510794"/>
    <w:rsid w:val="00510873"/>
    <w:rsid w:val="005108C7"/>
    <w:rsid w:val="005108D7"/>
    <w:rsid w:val="00510920"/>
    <w:rsid w:val="00510B14"/>
    <w:rsid w:val="00510DE8"/>
    <w:rsid w:val="00511042"/>
    <w:rsid w:val="0051105C"/>
    <w:rsid w:val="005115E7"/>
    <w:rsid w:val="0051163D"/>
    <w:rsid w:val="0051180B"/>
    <w:rsid w:val="00511A3A"/>
    <w:rsid w:val="00511BFF"/>
    <w:rsid w:val="00511CDB"/>
    <w:rsid w:val="00511E95"/>
    <w:rsid w:val="00511FAF"/>
    <w:rsid w:val="00511FDB"/>
    <w:rsid w:val="00512208"/>
    <w:rsid w:val="00512544"/>
    <w:rsid w:val="00512599"/>
    <w:rsid w:val="005126D0"/>
    <w:rsid w:val="005126F7"/>
    <w:rsid w:val="00512855"/>
    <w:rsid w:val="0051291C"/>
    <w:rsid w:val="005129FC"/>
    <w:rsid w:val="00512A5A"/>
    <w:rsid w:val="00512BA9"/>
    <w:rsid w:val="00512DA6"/>
    <w:rsid w:val="00512ED8"/>
    <w:rsid w:val="005130CB"/>
    <w:rsid w:val="005131B1"/>
    <w:rsid w:val="00513210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E50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B0"/>
    <w:rsid w:val="00516FD9"/>
    <w:rsid w:val="00517103"/>
    <w:rsid w:val="00517104"/>
    <w:rsid w:val="0051754E"/>
    <w:rsid w:val="00517778"/>
    <w:rsid w:val="0051785E"/>
    <w:rsid w:val="00517912"/>
    <w:rsid w:val="00517AA2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125D"/>
    <w:rsid w:val="00521412"/>
    <w:rsid w:val="00521650"/>
    <w:rsid w:val="00521779"/>
    <w:rsid w:val="005219B3"/>
    <w:rsid w:val="005219EA"/>
    <w:rsid w:val="00521C97"/>
    <w:rsid w:val="00521D80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4095"/>
    <w:rsid w:val="00524316"/>
    <w:rsid w:val="0052444B"/>
    <w:rsid w:val="005244BD"/>
    <w:rsid w:val="00524551"/>
    <w:rsid w:val="00524792"/>
    <w:rsid w:val="00524854"/>
    <w:rsid w:val="00524AED"/>
    <w:rsid w:val="00524C8E"/>
    <w:rsid w:val="00524DDC"/>
    <w:rsid w:val="0052540F"/>
    <w:rsid w:val="0052564D"/>
    <w:rsid w:val="00525857"/>
    <w:rsid w:val="00525C98"/>
    <w:rsid w:val="00525CD7"/>
    <w:rsid w:val="00525E94"/>
    <w:rsid w:val="005260CE"/>
    <w:rsid w:val="005260D5"/>
    <w:rsid w:val="00526628"/>
    <w:rsid w:val="00526700"/>
    <w:rsid w:val="005269E0"/>
    <w:rsid w:val="005269F8"/>
    <w:rsid w:val="00526BAA"/>
    <w:rsid w:val="00526E8A"/>
    <w:rsid w:val="00526EF2"/>
    <w:rsid w:val="005272C6"/>
    <w:rsid w:val="00527721"/>
    <w:rsid w:val="00527862"/>
    <w:rsid w:val="0052799A"/>
    <w:rsid w:val="00527A11"/>
    <w:rsid w:val="00527A7A"/>
    <w:rsid w:val="00527AB0"/>
    <w:rsid w:val="00527E93"/>
    <w:rsid w:val="00527F73"/>
    <w:rsid w:val="00527FC6"/>
    <w:rsid w:val="00530117"/>
    <w:rsid w:val="0053038D"/>
    <w:rsid w:val="005308B3"/>
    <w:rsid w:val="00530B6F"/>
    <w:rsid w:val="00530C66"/>
    <w:rsid w:val="00531491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81D"/>
    <w:rsid w:val="00532880"/>
    <w:rsid w:val="00532B87"/>
    <w:rsid w:val="00532EB3"/>
    <w:rsid w:val="00532EF2"/>
    <w:rsid w:val="0053308C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AA9"/>
    <w:rsid w:val="00534CA7"/>
    <w:rsid w:val="00534E0D"/>
    <w:rsid w:val="00534F4A"/>
    <w:rsid w:val="00535288"/>
    <w:rsid w:val="0053562B"/>
    <w:rsid w:val="0053571C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2C3"/>
    <w:rsid w:val="0053634A"/>
    <w:rsid w:val="0053687F"/>
    <w:rsid w:val="00536DDC"/>
    <w:rsid w:val="005371CF"/>
    <w:rsid w:val="005375F0"/>
    <w:rsid w:val="005377F8"/>
    <w:rsid w:val="00537811"/>
    <w:rsid w:val="00537973"/>
    <w:rsid w:val="00537ADC"/>
    <w:rsid w:val="00537C93"/>
    <w:rsid w:val="00537D13"/>
    <w:rsid w:val="00540016"/>
    <w:rsid w:val="00540172"/>
    <w:rsid w:val="0054025A"/>
    <w:rsid w:val="00540359"/>
    <w:rsid w:val="00540881"/>
    <w:rsid w:val="00540AE5"/>
    <w:rsid w:val="00540C58"/>
    <w:rsid w:val="00540C5B"/>
    <w:rsid w:val="00540F62"/>
    <w:rsid w:val="005410BF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D0C"/>
    <w:rsid w:val="00541ECB"/>
    <w:rsid w:val="00541ED7"/>
    <w:rsid w:val="00541FA6"/>
    <w:rsid w:val="005421FB"/>
    <w:rsid w:val="0054244B"/>
    <w:rsid w:val="0054249E"/>
    <w:rsid w:val="00542546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A8D"/>
    <w:rsid w:val="00544AB5"/>
    <w:rsid w:val="00544C8A"/>
    <w:rsid w:val="00544F4C"/>
    <w:rsid w:val="0054511D"/>
    <w:rsid w:val="005452EF"/>
    <w:rsid w:val="005453B2"/>
    <w:rsid w:val="005453C1"/>
    <w:rsid w:val="005457E1"/>
    <w:rsid w:val="00545850"/>
    <w:rsid w:val="00545CAA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B49"/>
    <w:rsid w:val="00547BE6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B79"/>
    <w:rsid w:val="005512A4"/>
    <w:rsid w:val="0055150D"/>
    <w:rsid w:val="0055181E"/>
    <w:rsid w:val="00551851"/>
    <w:rsid w:val="00551AA8"/>
    <w:rsid w:val="00551FC8"/>
    <w:rsid w:val="005525EF"/>
    <w:rsid w:val="005525F0"/>
    <w:rsid w:val="00552A46"/>
    <w:rsid w:val="00552B61"/>
    <w:rsid w:val="00553146"/>
    <w:rsid w:val="0055314F"/>
    <w:rsid w:val="00553371"/>
    <w:rsid w:val="00553389"/>
    <w:rsid w:val="005533FE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329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D9E"/>
    <w:rsid w:val="00555DA3"/>
    <w:rsid w:val="00555E38"/>
    <w:rsid w:val="00555F9B"/>
    <w:rsid w:val="00556017"/>
    <w:rsid w:val="00556081"/>
    <w:rsid w:val="00556328"/>
    <w:rsid w:val="00556927"/>
    <w:rsid w:val="00556A58"/>
    <w:rsid w:val="00556D29"/>
    <w:rsid w:val="00556DAF"/>
    <w:rsid w:val="005571C6"/>
    <w:rsid w:val="005574F7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2242"/>
    <w:rsid w:val="00562355"/>
    <w:rsid w:val="00562396"/>
    <w:rsid w:val="00562473"/>
    <w:rsid w:val="00562666"/>
    <w:rsid w:val="005628F0"/>
    <w:rsid w:val="00562946"/>
    <w:rsid w:val="00562F15"/>
    <w:rsid w:val="00562FC4"/>
    <w:rsid w:val="005631AE"/>
    <w:rsid w:val="00563374"/>
    <w:rsid w:val="00563978"/>
    <w:rsid w:val="00563C17"/>
    <w:rsid w:val="00563F29"/>
    <w:rsid w:val="005640A1"/>
    <w:rsid w:val="00564347"/>
    <w:rsid w:val="0056441A"/>
    <w:rsid w:val="00564A17"/>
    <w:rsid w:val="00564CA5"/>
    <w:rsid w:val="00564CB4"/>
    <w:rsid w:val="00564CF7"/>
    <w:rsid w:val="00564D9C"/>
    <w:rsid w:val="00564EBE"/>
    <w:rsid w:val="00564FD0"/>
    <w:rsid w:val="005651EA"/>
    <w:rsid w:val="005654F3"/>
    <w:rsid w:val="005655A4"/>
    <w:rsid w:val="00565708"/>
    <w:rsid w:val="00565771"/>
    <w:rsid w:val="00565798"/>
    <w:rsid w:val="00565EDD"/>
    <w:rsid w:val="005660C0"/>
    <w:rsid w:val="005662C6"/>
    <w:rsid w:val="00566774"/>
    <w:rsid w:val="0056682D"/>
    <w:rsid w:val="00566A79"/>
    <w:rsid w:val="00566F60"/>
    <w:rsid w:val="005671F2"/>
    <w:rsid w:val="00567313"/>
    <w:rsid w:val="0056779E"/>
    <w:rsid w:val="005677A0"/>
    <w:rsid w:val="00567853"/>
    <w:rsid w:val="0056792A"/>
    <w:rsid w:val="005679FA"/>
    <w:rsid w:val="00567D04"/>
    <w:rsid w:val="00570515"/>
    <w:rsid w:val="005705B8"/>
    <w:rsid w:val="00570A2A"/>
    <w:rsid w:val="00570E39"/>
    <w:rsid w:val="005710F6"/>
    <w:rsid w:val="0057123A"/>
    <w:rsid w:val="00571574"/>
    <w:rsid w:val="0057174E"/>
    <w:rsid w:val="00571BF7"/>
    <w:rsid w:val="00571EBD"/>
    <w:rsid w:val="005727A5"/>
    <w:rsid w:val="00572A4B"/>
    <w:rsid w:val="00572CEA"/>
    <w:rsid w:val="005731E3"/>
    <w:rsid w:val="00573360"/>
    <w:rsid w:val="0057374F"/>
    <w:rsid w:val="0057375F"/>
    <w:rsid w:val="00573858"/>
    <w:rsid w:val="00573A2B"/>
    <w:rsid w:val="00573CF9"/>
    <w:rsid w:val="00573F22"/>
    <w:rsid w:val="00574070"/>
    <w:rsid w:val="00574236"/>
    <w:rsid w:val="0057426C"/>
    <w:rsid w:val="005745A9"/>
    <w:rsid w:val="005747B2"/>
    <w:rsid w:val="00574DE0"/>
    <w:rsid w:val="00574EAB"/>
    <w:rsid w:val="00574EE5"/>
    <w:rsid w:val="00574F93"/>
    <w:rsid w:val="005754F9"/>
    <w:rsid w:val="005756DD"/>
    <w:rsid w:val="00575801"/>
    <w:rsid w:val="00575BD0"/>
    <w:rsid w:val="00575C4C"/>
    <w:rsid w:val="005761DA"/>
    <w:rsid w:val="0057658A"/>
    <w:rsid w:val="005765CD"/>
    <w:rsid w:val="00576B97"/>
    <w:rsid w:val="00576C52"/>
    <w:rsid w:val="00576D55"/>
    <w:rsid w:val="00576F2F"/>
    <w:rsid w:val="0057728D"/>
    <w:rsid w:val="00577328"/>
    <w:rsid w:val="005773F2"/>
    <w:rsid w:val="0057772A"/>
    <w:rsid w:val="0057787C"/>
    <w:rsid w:val="00577F77"/>
    <w:rsid w:val="00580266"/>
    <w:rsid w:val="005802C5"/>
    <w:rsid w:val="00580345"/>
    <w:rsid w:val="005804DF"/>
    <w:rsid w:val="00580999"/>
    <w:rsid w:val="005809B6"/>
    <w:rsid w:val="00580B92"/>
    <w:rsid w:val="00580C14"/>
    <w:rsid w:val="00580C59"/>
    <w:rsid w:val="00580DE5"/>
    <w:rsid w:val="00581386"/>
    <w:rsid w:val="005813CA"/>
    <w:rsid w:val="00581601"/>
    <w:rsid w:val="005817B1"/>
    <w:rsid w:val="005817F3"/>
    <w:rsid w:val="005818FA"/>
    <w:rsid w:val="00581E1D"/>
    <w:rsid w:val="005821D1"/>
    <w:rsid w:val="005828EC"/>
    <w:rsid w:val="00582977"/>
    <w:rsid w:val="00582D7F"/>
    <w:rsid w:val="00582E1B"/>
    <w:rsid w:val="00582E40"/>
    <w:rsid w:val="00582F32"/>
    <w:rsid w:val="0058329C"/>
    <w:rsid w:val="005838D9"/>
    <w:rsid w:val="005838E9"/>
    <w:rsid w:val="0058399B"/>
    <w:rsid w:val="00583A76"/>
    <w:rsid w:val="00583A9D"/>
    <w:rsid w:val="00583BE6"/>
    <w:rsid w:val="00583F4F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500A"/>
    <w:rsid w:val="00585406"/>
    <w:rsid w:val="005855EE"/>
    <w:rsid w:val="00585969"/>
    <w:rsid w:val="00585EEA"/>
    <w:rsid w:val="005861D3"/>
    <w:rsid w:val="005864C1"/>
    <w:rsid w:val="00586612"/>
    <w:rsid w:val="00586C17"/>
    <w:rsid w:val="00586C7A"/>
    <w:rsid w:val="00586CF2"/>
    <w:rsid w:val="00586E9B"/>
    <w:rsid w:val="00586FA9"/>
    <w:rsid w:val="00587004"/>
    <w:rsid w:val="0058759D"/>
    <w:rsid w:val="0058765E"/>
    <w:rsid w:val="0058767F"/>
    <w:rsid w:val="00587C13"/>
    <w:rsid w:val="00587D39"/>
    <w:rsid w:val="005902AE"/>
    <w:rsid w:val="005903E2"/>
    <w:rsid w:val="00590474"/>
    <w:rsid w:val="0059065B"/>
    <w:rsid w:val="0059077C"/>
    <w:rsid w:val="005907E1"/>
    <w:rsid w:val="00590EDA"/>
    <w:rsid w:val="0059101C"/>
    <w:rsid w:val="00591178"/>
    <w:rsid w:val="0059137C"/>
    <w:rsid w:val="005914A8"/>
    <w:rsid w:val="0059161D"/>
    <w:rsid w:val="0059165F"/>
    <w:rsid w:val="00591714"/>
    <w:rsid w:val="005917FB"/>
    <w:rsid w:val="005918FA"/>
    <w:rsid w:val="00591AAB"/>
    <w:rsid w:val="00591DC8"/>
    <w:rsid w:val="005920E7"/>
    <w:rsid w:val="005924C9"/>
    <w:rsid w:val="00592726"/>
    <w:rsid w:val="0059275C"/>
    <w:rsid w:val="00592F5E"/>
    <w:rsid w:val="00592F89"/>
    <w:rsid w:val="005933DC"/>
    <w:rsid w:val="00593A31"/>
    <w:rsid w:val="00593F43"/>
    <w:rsid w:val="0059411D"/>
    <w:rsid w:val="00594684"/>
    <w:rsid w:val="00594DBD"/>
    <w:rsid w:val="00594F47"/>
    <w:rsid w:val="00594F72"/>
    <w:rsid w:val="005953BE"/>
    <w:rsid w:val="005954A4"/>
    <w:rsid w:val="00595525"/>
    <w:rsid w:val="00595784"/>
    <w:rsid w:val="0059587D"/>
    <w:rsid w:val="00595FE5"/>
    <w:rsid w:val="00596093"/>
    <w:rsid w:val="005960E8"/>
    <w:rsid w:val="0059620B"/>
    <w:rsid w:val="00596391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C1D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231"/>
    <w:rsid w:val="005A16AB"/>
    <w:rsid w:val="005A198B"/>
    <w:rsid w:val="005A1BD7"/>
    <w:rsid w:val="005A208E"/>
    <w:rsid w:val="005A229B"/>
    <w:rsid w:val="005A283E"/>
    <w:rsid w:val="005A2A51"/>
    <w:rsid w:val="005A2B66"/>
    <w:rsid w:val="005A2B9D"/>
    <w:rsid w:val="005A2BBF"/>
    <w:rsid w:val="005A2C17"/>
    <w:rsid w:val="005A2DD0"/>
    <w:rsid w:val="005A2E4E"/>
    <w:rsid w:val="005A2E6D"/>
    <w:rsid w:val="005A2E75"/>
    <w:rsid w:val="005A2EBA"/>
    <w:rsid w:val="005A2F10"/>
    <w:rsid w:val="005A2F4D"/>
    <w:rsid w:val="005A2FB1"/>
    <w:rsid w:val="005A2FC2"/>
    <w:rsid w:val="005A3273"/>
    <w:rsid w:val="005A33ED"/>
    <w:rsid w:val="005A344F"/>
    <w:rsid w:val="005A39B3"/>
    <w:rsid w:val="005A3CF8"/>
    <w:rsid w:val="005A3DEC"/>
    <w:rsid w:val="005A42D1"/>
    <w:rsid w:val="005A44BB"/>
    <w:rsid w:val="005A4964"/>
    <w:rsid w:val="005A4AA7"/>
    <w:rsid w:val="005A4BE2"/>
    <w:rsid w:val="005A4D60"/>
    <w:rsid w:val="005A51E8"/>
    <w:rsid w:val="005A5258"/>
    <w:rsid w:val="005A5401"/>
    <w:rsid w:val="005A5555"/>
    <w:rsid w:val="005A5582"/>
    <w:rsid w:val="005A6181"/>
    <w:rsid w:val="005A6209"/>
    <w:rsid w:val="005A62FB"/>
    <w:rsid w:val="005A6334"/>
    <w:rsid w:val="005A644C"/>
    <w:rsid w:val="005A6569"/>
    <w:rsid w:val="005A687C"/>
    <w:rsid w:val="005A68AD"/>
    <w:rsid w:val="005A6993"/>
    <w:rsid w:val="005A7010"/>
    <w:rsid w:val="005A729B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39F"/>
    <w:rsid w:val="005B045C"/>
    <w:rsid w:val="005B0516"/>
    <w:rsid w:val="005B0540"/>
    <w:rsid w:val="005B070F"/>
    <w:rsid w:val="005B07E5"/>
    <w:rsid w:val="005B0BCF"/>
    <w:rsid w:val="005B0D7F"/>
    <w:rsid w:val="005B0E5F"/>
    <w:rsid w:val="005B0EB6"/>
    <w:rsid w:val="005B141F"/>
    <w:rsid w:val="005B159D"/>
    <w:rsid w:val="005B16A8"/>
    <w:rsid w:val="005B175D"/>
    <w:rsid w:val="005B19B2"/>
    <w:rsid w:val="005B2817"/>
    <w:rsid w:val="005B2841"/>
    <w:rsid w:val="005B2AAA"/>
    <w:rsid w:val="005B2B13"/>
    <w:rsid w:val="005B2C80"/>
    <w:rsid w:val="005B2FB4"/>
    <w:rsid w:val="005B3032"/>
    <w:rsid w:val="005B32D6"/>
    <w:rsid w:val="005B349D"/>
    <w:rsid w:val="005B3A28"/>
    <w:rsid w:val="005B3A5A"/>
    <w:rsid w:val="005B3AAB"/>
    <w:rsid w:val="005B3DF8"/>
    <w:rsid w:val="005B3F34"/>
    <w:rsid w:val="005B426C"/>
    <w:rsid w:val="005B4489"/>
    <w:rsid w:val="005B44BB"/>
    <w:rsid w:val="005B461E"/>
    <w:rsid w:val="005B484F"/>
    <w:rsid w:val="005B4CBC"/>
    <w:rsid w:val="005B4F5D"/>
    <w:rsid w:val="005B5348"/>
    <w:rsid w:val="005B5470"/>
    <w:rsid w:val="005B57AD"/>
    <w:rsid w:val="005B597D"/>
    <w:rsid w:val="005B5D57"/>
    <w:rsid w:val="005B5F15"/>
    <w:rsid w:val="005B61ED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4B"/>
    <w:rsid w:val="005B72EA"/>
    <w:rsid w:val="005B74F4"/>
    <w:rsid w:val="005B7520"/>
    <w:rsid w:val="005B7543"/>
    <w:rsid w:val="005B769A"/>
    <w:rsid w:val="005B7B0B"/>
    <w:rsid w:val="005B7C99"/>
    <w:rsid w:val="005B7D97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B2A"/>
    <w:rsid w:val="005C1D4E"/>
    <w:rsid w:val="005C1DDD"/>
    <w:rsid w:val="005C1DFE"/>
    <w:rsid w:val="005C1F38"/>
    <w:rsid w:val="005C2034"/>
    <w:rsid w:val="005C23EC"/>
    <w:rsid w:val="005C243A"/>
    <w:rsid w:val="005C2778"/>
    <w:rsid w:val="005C2A17"/>
    <w:rsid w:val="005C2ABE"/>
    <w:rsid w:val="005C2D09"/>
    <w:rsid w:val="005C2DD3"/>
    <w:rsid w:val="005C2EB8"/>
    <w:rsid w:val="005C3599"/>
    <w:rsid w:val="005C36EE"/>
    <w:rsid w:val="005C3780"/>
    <w:rsid w:val="005C39BD"/>
    <w:rsid w:val="005C3B06"/>
    <w:rsid w:val="005C3BC2"/>
    <w:rsid w:val="005C438B"/>
    <w:rsid w:val="005C4408"/>
    <w:rsid w:val="005C4727"/>
    <w:rsid w:val="005C4835"/>
    <w:rsid w:val="005C5069"/>
    <w:rsid w:val="005C557D"/>
    <w:rsid w:val="005C581B"/>
    <w:rsid w:val="005C5872"/>
    <w:rsid w:val="005C5A52"/>
    <w:rsid w:val="005C5A93"/>
    <w:rsid w:val="005C5BD0"/>
    <w:rsid w:val="005C5C57"/>
    <w:rsid w:val="005C6092"/>
    <w:rsid w:val="005C632D"/>
    <w:rsid w:val="005C65A0"/>
    <w:rsid w:val="005C6A9B"/>
    <w:rsid w:val="005C6B8C"/>
    <w:rsid w:val="005C6F85"/>
    <w:rsid w:val="005C6FB5"/>
    <w:rsid w:val="005C7082"/>
    <w:rsid w:val="005C7140"/>
    <w:rsid w:val="005C75A4"/>
    <w:rsid w:val="005C75F0"/>
    <w:rsid w:val="005C768B"/>
    <w:rsid w:val="005C7986"/>
    <w:rsid w:val="005C7B84"/>
    <w:rsid w:val="005C7BBE"/>
    <w:rsid w:val="005C7D0F"/>
    <w:rsid w:val="005D000D"/>
    <w:rsid w:val="005D04A7"/>
    <w:rsid w:val="005D0986"/>
    <w:rsid w:val="005D0D7C"/>
    <w:rsid w:val="005D0E29"/>
    <w:rsid w:val="005D11B3"/>
    <w:rsid w:val="005D1262"/>
    <w:rsid w:val="005D12EF"/>
    <w:rsid w:val="005D131F"/>
    <w:rsid w:val="005D1465"/>
    <w:rsid w:val="005D1930"/>
    <w:rsid w:val="005D19C9"/>
    <w:rsid w:val="005D19F5"/>
    <w:rsid w:val="005D1A5E"/>
    <w:rsid w:val="005D1B26"/>
    <w:rsid w:val="005D1CD6"/>
    <w:rsid w:val="005D1DC7"/>
    <w:rsid w:val="005D1E1D"/>
    <w:rsid w:val="005D1FE0"/>
    <w:rsid w:val="005D23E0"/>
    <w:rsid w:val="005D2572"/>
    <w:rsid w:val="005D26B8"/>
    <w:rsid w:val="005D2826"/>
    <w:rsid w:val="005D2905"/>
    <w:rsid w:val="005D2920"/>
    <w:rsid w:val="005D292F"/>
    <w:rsid w:val="005D2985"/>
    <w:rsid w:val="005D2D8C"/>
    <w:rsid w:val="005D2E60"/>
    <w:rsid w:val="005D2EEE"/>
    <w:rsid w:val="005D304A"/>
    <w:rsid w:val="005D3317"/>
    <w:rsid w:val="005D3667"/>
    <w:rsid w:val="005D38C7"/>
    <w:rsid w:val="005D3908"/>
    <w:rsid w:val="005D3BC8"/>
    <w:rsid w:val="005D3F6F"/>
    <w:rsid w:val="005D3F7E"/>
    <w:rsid w:val="005D4619"/>
    <w:rsid w:val="005D4A7D"/>
    <w:rsid w:val="005D4E64"/>
    <w:rsid w:val="005D529C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6F"/>
    <w:rsid w:val="005D6AE0"/>
    <w:rsid w:val="005D6C4C"/>
    <w:rsid w:val="005D70B6"/>
    <w:rsid w:val="005D7196"/>
    <w:rsid w:val="005D71E2"/>
    <w:rsid w:val="005D764B"/>
    <w:rsid w:val="005D7698"/>
    <w:rsid w:val="005D77BB"/>
    <w:rsid w:val="005D78B4"/>
    <w:rsid w:val="005D7BED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08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C37"/>
    <w:rsid w:val="005E5DD6"/>
    <w:rsid w:val="005E6725"/>
    <w:rsid w:val="005E6DF6"/>
    <w:rsid w:val="005E725D"/>
    <w:rsid w:val="005E7989"/>
    <w:rsid w:val="005E7AAA"/>
    <w:rsid w:val="005E7B80"/>
    <w:rsid w:val="005E7BA7"/>
    <w:rsid w:val="005E7C0B"/>
    <w:rsid w:val="005E7D31"/>
    <w:rsid w:val="005E7E7D"/>
    <w:rsid w:val="005E7EFF"/>
    <w:rsid w:val="005F0149"/>
    <w:rsid w:val="005F03DA"/>
    <w:rsid w:val="005F04A6"/>
    <w:rsid w:val="005F05EF"/>
    <w:rsid w:val="005F073C"/>
    <w:rsid w:val="005F0865"/>
    <w:rsid w:val="005F09A0"/>
    <w:rsid w:val="005F09EB"/>
    <w:rsid w:val="005F0CA5"/>
    <w:rsid w:val="005F0D49"/>
    <w:rsid w:val="005F0E70"/>
    <w:rsid w:val="005F0F65"/>
    <w:rsid w:val="005F112F"/>
    <w:rsid w:val="005F165A"/>
    <w:rsid w:val="005F1B32"/>
    <w:rsid w:val="005F1FF7"/>
    <w:rsid w:val="005F22E0"/>
    <w:rsid w:val="005F2410"/>
    <w:rsid w:val="005F2588"/>
    <w:rsid w:val="005F2A64"/>
    <w:rsid w:val="005F2C09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9A"/>
    <w:rsid w:val="005F42DF"/>
    <w:rsid w:val="005F43D5"/>
    <w:rsid w:val="005F452D"/>
    <w:rsid w:val="005F462F"/>
    <w:rsid w:val="005F5062"/>
    <w:rsid w:val="005F54A1"/>
    <w:rsid w:val="005F54A3"/>
    <w:rsid w:val="005F568F"/>
    <w:rsid w:val="005F5762"/>
    <w:rsid w:val="005F5879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6F43"/>
    <w:rsid w:val="005F7092"/>
    <w:rsid w:val="005F7165"/>
    <w:rsid w:val="005F7396"/>
    <w:rsid w:val="005F740C"/>
    <w:rsid w:val="005F7BF6"/>
    <w:rsid w:val="005F7CA6"/>
    <w:rsid w:val="005F7DEB"/>
    <w:rsid w:val="005F7DEC"/>
    <w:rsid w:val="005F7E9E"/>
    <w:rsid w:val="005F7EFF"/>
    <w:rsid w:val="006002F8"/>
    <w:rsid w:val="006004EA"/>
    <w:rsid w:val="006007C2"/>
    <w:rsid w:val="0060089D"/>
    <w:rsid w:val="00600AF0"/>
    <w:rsid w:val="00600C18"/>
    <w:rsid w:val="006015A6"/>
    <w:rsid w:val="006016E8"/>
    <w:rsid w:val="006017F7"/>
    <w:rsid w:val="00601EFF"/>
    <w:rsid w:val="00601FA9"/>
    <w:rsid w:val="006021E9"/>
    <w:rsid w:val="006026F1"/>
    <w:rsid w:val="0060284A"/>
    <w:rsid w:val="006028D0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B06"/>
    <w:rsid w:val="00603D5B"/>
    <w:rsid w:val="00603EE3"/>
    <w:rsid w:val="0060401C"/>
    <w:rsid w:val="00604079"/>
    <w:rsid w:val="006040ED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EE0"/>
    <w:rsid w:val="00606FD5"/>
    <w:rsid w:val="00607296"/>
    <w:rsid w:val="006072A3"/>
    <w:rsid w:val="0060771E"/>
    <w:rsid w:val="00607838"/>
    <w:rsid w:val="0060788D"/>
    <w:rsid w:val="00607B93"/>
    <w:rsid w:val="00607D3B"/>
    <w:rsid w:val="00607DC4"/>
    <w:rsid w:val="00607E81"/>
    <w:rsid w:val="00607F25"/>
    <w:rsid w:val="006100A7"/>
    <w:rsid w:val="00610402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EA"/>
    <w:rsid w:val="00611D11"/>
    <w:rsid w:val="00611F9A"/>
    <w:rsid w:val="006122B1"/>
    <w:rsid w:val="006124A3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216"/>
    <w:rsid w:val="00613357"/>
    <w:rsid w:val="00613378"/>
    <w:rsid w:val="00613681"/>
    <w:rsid w:val="006136D3"/>
    <w:rsid w:val="00613820"/>
    <w:rsid w:val="00613906"/>
    <w:rsid w:val="00613BD4"/>
    <w:rsid w:val="00613C12"/>
    <w:rsid w:val="00613D2D"/>
    <w:rsid w:val="00613DD3"/>
    <w:rsid w:val="00613ED5"/>
    <w:rsid w:val="00613FBF"/>
    <w:rsid w:val="006140A8"/>
    <w:rsid w:val="006140CB"/>
    <w:rsid w:val="00614320"/>
    <w:rsid w:val="006148DE"/>
    <w:rsid w:val="00614BBF"/>
    <w:rsid w:val="00614CC1"/>
    <w:rsid w:val="00615008"/>
    <w:rsid w:val="006150D2"/>
    <w:rsid w:val="006151C3"/>
    <w:rsid w:val="006151CF"/>
    <w:rsid w:val="00615653"/>
    <w:rsid w:val="00615665"/>
    <w:rsid w:val="006156B8"/>
    <w:rsid w:val="00615ADC"/>
    <w:rsid w:val="00615D43"/>
    <w:rsid w:val="00615D77"/>
    <w:rsid w:val="00615DEA"/>
    <w:rsid w:val="00615F66"/>
    <w:rsid w:val="006161EB"/>
    <w:rsid w:val="00616650"/>
    <w:rsid w:val="00616681"/>
    <w:rsid w:val="00616B5C"/>
    <w:rsid w:val="00616BDD"/>
    <w:rsid w:val="00616EF5"/>
    <w:rsid w:val="00617333"/>
    <w:rsid w:val="006174B3"/>
    <w:rsid w:val="00617506"/>
    <w:rsid w:val="00617653"/>
    <w:rsid w:val="006176C6"/>
    <w:rsid w:val="00617723"/>
    <w:rsid w:val="00617932"/>
    <w:rsid w:val="00617DCA"/>
    <w:rsid w:val="0062022C"/>
    <w:rsid w:val="00620285"/>
    <w:rsid w:val="00620331"/>
    <w:rsid w:val="0062045F"/>
    <w:rsid w:val="0062048E"/>
    <w:rsid w:val="00620617"/>
    <w:rsid w:val="00620955"/>
    <w:rsid w:val="00620B0E"/>
    <w:rsid w:val="00620BCB"/>
    <w:rsid w:val="00620D88"/>
    <w:rsid w:val="006212D0"/>
    <w:rsid w:val="0062135A"/>
    <w:rsid w:val="006214EE"/>
    <w:rsid w:val="00621711"/>
    <w:rsid w:val="00621989"/>
    <w:rsid w:val="00621AC9"/>
    <w:rsid w:val="00621B94"/>
    <w:rsid w:val="00621E52"/>
    <w:rsid w:val="00621F90"/>
    <w:rsid w:val="0062263C"/>
    <w:rsid w:val="006226EB"/>
    <w:rsid w:val="006226F9"/>
    <w:rsid w:val="00622860"/>
    <w:rsid w:val="0062289C"/>
    <w:rsid w:val="00622954"/>
    <w:rsid w:val="0062295B"/>
    <w:rsid w:val="00622BEA"/>
    <w:rsid w:val="00622C0D"/>
    <w:rsid w:val="00622C26"/>
    <w:rsid w:val="00622DF4"/>
    <w:rsid w:val="00622E5C"/>
    <w:rsid w:val="00622F4C"/>
    <w:rsid w:val="0062315B"/>
    <w:rsid w:val="00623223"/>
    <w:rsid w:val="0062326E"/>
    <w:rsid w:val="00623853"/>
    <w:rsid w:val="00623AA1"/>
    <w:rsid w:val="00623F66"/>
    <w:rsid w:val="00624020"/>
    <w:rsid w:val="0062405C"/>
    <w:rsid w:val="0062409D"/>
    <w:rsid w:val="0062421E"/>
    <w:rsid w:val="00624581"/>
    <w:rsid w:val="006248A6"/>
    <w:rsid w:val="006248DF"/>
    <w:rsid w:val="00624D36"/>
    <w:rsid w:val="00624F09"/>
    <w:rsid w:val="00624F40"/>
    <w:rsid w:val="00625004"/>
    <w:rsid w:val="006255FF"/>
    <w:rsid w:val="00625680"/>
    <w:rsid w:val="006256C8"/>
    <w:rsid w:val="00625706"/>
    <w:rsid w:val="006258CF"/>
    <w:rsid w:val="006259BF"/>
    <w:rsid w:val="00625D83"/>
    <w:rsid w:val="00625FE5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CB3"/>
    <w:rsid w:val="00627E86"/>
    <w:rsid w:val="0063060F"/>
    <w:rsid w:val="00630739"/>
    <w:rsid w:val="0063078E"/>
    <w:rsid w:val="00630885"/>
    <w:rsid w:val="006309B3"/>
    <w:rsid w:val="00630CDF"/>
    <w:rsid w:val="00630E26"/>
    <w:rsid w:val="00630F7E"/>
    <w:rsid w:val="006311BF"/>
    <w:rsid w:val="006311FD"/>
    <w:rsid w:val="0063124B"/>
    <w:rsid w:val="006314EB"/>
    <w:rsid w:val="0063168D"/>
    <w:rsid w:val="00631729"/>
    <w:rsid w:val="00631BC9"/>
    <w:rsid w:val="00631DCC"/>
    <w:rsid w:val="00631EDF"/>
    <w:rsid w:val="00631F81"/>
    <w:rsid w:val="00631F8B"/>
    <w:rsid w:val="0063205E"/>
    <w:rsid w:val="006320FA"/>
    <w:rsid w:val="00632233"/>
    <w:rsid w:val="006325B0"/>
    <w:rsid w:val="00632A37"/>
    <w:rsid w:val="00632C55"/>
    <w:rsid w:val="006331E0"/>
    <w:rsid w:val="006331E6"/>
    <w:rsid w:val="006331F7"/>
    <w:rsid w:val="0063323A"/>
    <w:rsid w:val="006332DB"/>
    <w:rsid w:val="00633382"/>
    <w:rsid w:val="0063345F"/>
    <w:rsid w:val="00633624"/>
    <w:rsid w:val="00633632"/>
    <w:rsid w:val="0063378E"/>
    <w:rsid w:val="006337CD"/>
    <w:rsid w:val="0063388A"/>
    <w:rsid w:val="006338A2"/>
    <w:rsid w:val="006339C4"/>
    <w:rsid w:val="00633BD1"/>
    <w:rsid w:val="006342D8"/>
    <w:rsid w:val="00634331"/>
    <w:rsid w:val="00634405"/>
    <w:rsid w:val="0063444C"/>
    <w:rsid w:val="0063450A"/>
    <w:rsid w:val="00634870"/>
    <w:rsid w:val="00634896"/>
    <w:rsid w:val="00634B3C"/>
    <w:rsid w:val="00634C6B"/>
    <w:rsid w:val="00634D87"/>
    <w:rsid w:val="00634E0A"/>
    <w:rsid w:val="00634F15"/>
    <w:rsid w:val="00635208"/>
    <w:rsid w:val="00635343"/>
    <w:rsid w:val="006353FE"/>
    <w:rsid w:val="00635660"/>
    <w:rsid w:val="0063588C"/>
    <w:rsid w:val="00635C83"/>
    <w:rsid w:val="00635CCD"/>
    <w:rsid w:val="00635E47"/>
    <w:rsid w:val="0063648A"/>
    <w:rsid w:val="00636492"/>
    <w:rsid w:val="0063649B"/>
    <w:rsid w:val="006364B0"/>
    <w:rsid w:val="00636500"/>
    <w:rsid w:val="00636509"/>
    <w:rsid w:val="00636527"/>
    <w:rsid w:val="00636754"/>
    <w:rsid w:val="006367B6"/>
    <w:rsid w:val="00636910"/>
    <w:rsid w:val="00636A10"/>
    <w:rsid w:val="00636A9D"/>
    <w:rsid w:val="00636C3A"/>
    <w:rsid w:val="00636D38"/>
    <w:rsid w:val="00636E7D"/>
    <w:rsid w:val="006370A3"/>
    <w:rsid w:val="006370E1"/>
    <w:rsid w:val="0063735E"/>
    <w:rsid w:val="00637781"/>
    <w:rsid w:val="00637868"/>
    <w:rsid w:val="006378F2"/>
    <w:rsid w:val="00637B86"/>
    <w:rsid w:val="00637D5C"/>
    <w:rsid w:val="006401C4"/>
    <w:rsid w:val="00640463"/>
    <w:rsid w:val="00640C92"/>
    <w:rsid w:val="00640F0D"/>
    <w:rsid w:val="00641009"/>
    <w:rsid w:val="006415EC"/>
    <w:rsid w:val="00641D27"/>
    <w:rsid w:val="00641EEF"/>
    <w:rsid w:val="00642C02"/>
    <w:rsid w:val="00642F83"/>
    <w:rsid w:val="006436B7"/>
    <w:rsid w:val="006438B1"/>
    <w:rsid w:val="00643916"/>
    <w:rsid w:val="00643ADF"/>
    <w:rsid w:val="00643B40"/>
    <w:rsid w:val="00643EFB"/>
    <w:rsid w:val="0064415A"/>
    <w:rsid w:val="006441D0"/>
    <w:rsid w:val="006446E4"/>
    <w:rsid w:val="006447FB"/>
    <w:rsid w:val="00644817"/>
    <w:rsid w:val="0064489B"/>
    <w:rsid w:val="00644F74"/>
    <w:rsid w:val="00645085"/>
    <w:rsid w:val="00645147"/>
    <w:rsid w:val="00645226"/>
    <w:rsid w:val="006454D0"/>
    <w:rsid w:val="00645829"/>
    <w:rsid w:val="00645969"/>
    <w:rsid w:val="00645B88"/>
    <w:rsid w:val="0064608E"/>
    <w:rsid w:val="00646173"/>
    <w:rsid w:val="00646217"/>
    <w:rsid w:val="0064643C"/>
    <w:rsid w:val="00646537"/>
    <w:rsid w:val="006465C4"/>
    <w:rsid w:val="00646D17"/>
    <w:rsid w:val="00646E04"/>
    <w:rsid w:val="0064712B"/>
    <w:rsid w:val="00647164"/>
    <w:rsid w:val="006471CF"/>
    <w:rsid w:val="0064773B"/>
    <w:rsid w:val="006477FA"/>
    <w:rsid w:val="0064799F"/>
    <w:rsid w:val="00647A18"/>
    <w:rsid w:val="00647A98"/>
    <w:rsid w:val="00647BB5"/>
    <w:rsid w:val="00650079"/>
    <w:rsid w:val="0065078B"/>
    <w:rsid w:val="006507D1"/>
    <w:rsid w:val="00650851"/>
    <w:rsid w:val="00650A4F"/>
    <w:rsid w:val="00650C1B"/>
    <w:rsid w:val="00650C57"/>
    <w:rsid w:val="0065114E"/>
    <w:rsid w:val="0065129E"/>
    <w:rsid w:val="006512E7"/>
    <w:rsid w:val="006513DA"/>
    <w:rsid w:val="006516C3"/>
    <w:rsid w:val="006516EA"/>
    <w:rsid w:val="006516F4"/>
    <w:rsid w:val="00651732"/>
    <w:rsid w:val="00651DCE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C0A"/>
    <w:rsid w:val="00652D68"/>
    <w:rsid w:val="00652DA7"/>
    <w:rsid w:val="00652F0E"/>
    <w:rsid w:val="006530B2"/>
    <w:rsid w:val="006532AB"/>
    <w:rsid w:val="00653613"/>
    <w:rsid w:val="0065378E"/>
    <w:rsid w:val="006537ED"/>
    <w:rsid w:val="00653C48"/>
    <w:rsid w:val="00653E5B"/>
    <w:rsid w:val="00653EA0"/>
    <w:rsid w:val="00654108"/>
    <w:rsid w:val="00654275"/>
    <w:rsid w:val="00654289"/>
    <w:rsid w:val="00654743"/>
    <w:rsid w:val="006552C9"/>
    <w:rsid w:val="00655561"/>
    <w:rsid w:val="006555C9"/>
    <w:rsid w:val="00655927"/>
    <w:rsid w:val="00655A43"/>
    <w:rsid w:val="00655A7F"/>
    <w:rsid w:val="00655F61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204"/>
    <w:rsid w:val="006603C8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1E65"/>
    <w:rsid w:val="006624BE"/>
    <w:rsid w:val="00662795"/>
    <w:rsid w:val="006628E8"/>
    <w:rsid w:val="00662B25"/>
    <w:rsid w:val="00662C73"/>
    <w:rsid w:val="00662DD5"/>
    <w:rsid w:val="00662FC3"/>
    <w:rsid w:val="00663314"/>
    <w:rsid w:val="006633EC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EC"/>
    <w:rsid w:val="00665378"/>
    <w:rsid w:val="00665C01"/>
    <w:rsid w:val="00665C8E"/>
    <w:rsid w:val="00665CCA"/>
    <w:rsid w:val="00665F95"/>
    <w:rsid w:val="00666066"/>
    <w:rsid w:val="006663B9"/>
    <w:rsid w:val="00666511"/>
    <w:rsid w:val="006665A9"/>
    <w:rsid w:val="00666BF4"/>
    <w:rsid w:val="00666E1D"/>
    <w:rsid w:val="0066717C"/>
    <w:rsid w:val="006676C9"/>
    <w:rsid w:val="00667771"/>
    <w:rsid w:val="00667A19"/>
    <w:rsid w:val="00667AB6"/>
    <w:rsid w:val="00667B31"/>
    <w:rsid w:val="00667B4E"/>
    <w:rsid w:val="00667D9A"/>
    <w:rsid w:val="00667E9B"/>
    <w:rsid w:val="00667F8C"/>
    <w:rsid w:val="00670114"/>
    <w:rsid w:val="006704AA"/>
    <w:rsid w:val="006706CE"/>
    <w:rsid w:val="006709ED"/>
    <w:rsid w:val="00670EE8"/>
    <w:rsid w:val="00670F36"/>
    <w:rsid w:val="00670FDD"/>
    <w:rsid w:val="00671190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99"/>
    <w:rsid w:val="006720C0"/>
    <w:rsid w:val="0067217B"/>
    <w:rsid w:val="0067218E"/>
    <w:rsid w:val="00672445"/>
    <w:rsid w:val="00672845"/>
    <w:rsid w:val="0067298D"/>
    <w:rsid w:val="00672C8D"/>
    <w:rsid w:val="00672D61"/>
    <w:rsid w:val="00672F1B"/>
    <w:rsid w:val="006730F2"/>
    <w:rsid w:val="00673525"/>
    <w:rsid w:val="00673679"/>
    <w:rsid w:val="006739F7"/>
    <w:rsid w:val="00673A37"/>
    <w:rsid w:val="00673A4F"/>
    <w:rsid w:val="00673C62"/>
    <w:rsid w:val="00673D75"/>
    <w:rsid w:val="00673E20"/>
    <w:rsid w:val="00673E2A"/>
    <w:rsid w:val="00673FEE"/>
    <w:rsid w:val="0067405E"/>
    <w:rsid w:val="0067407C"/>
    <w:rsid w:val="0067429E"/>
    <w:rsid w:val="006742E0"/>
    <w:rsid w:val="0067437D"/>
    <w:rsid w:val="006743CF"/>
    <w:rsid w:val="00674525"/>
    <w:rsid w:val="00674611"/>
    <w:rsid w:val="0067462E"/>
    <w:rsid w:val="00674A7C"/>
    <w:rsid w:val="00674B35"/>
    <w:rsid w:val="00674B40"/>
    <w:rsid w:val="00674CE0"/>
    <w:rsid w:val="00674D89"/>
    <w:rsid w:val="00674E12"/>
    <w:rsid w:val="00674EC7"/>
    <w:rsid w:val="00674F4F"/>
    <w:rsid w:val="00674FF9"/>
    <w:rsid w:val="006750DE"/>
    <w:rsid w:val="00675109"/>
    <w:rsid w:val="00675186"/>
    <w:rsid w:val="006754AF"/>
    <w:rsid w:val="00675E12"/>
    <w:rsid w:val="0067600B"/>
    <w:rsid w:val="0067628E"/>
    <w:rsid w:val="0067664A"/>
    <w:rsid w:val="00676BB3"/>
    <w:rsid w:val="00676BD3"/>
    <w:rsid w:val="00676F20"/>
    <w:rsid w:val="006771E6"/>
    <w:rsid w:val="0067757F"/>
    <w:rsid w:val="006775C3"/>
    <w:rsid w:val="00677A75"/>
    <w:rsid w:val="00677C0D"/>
    <w:rsid w:val="00677FD0"/>
    <w:rsid w:val="006806D0"/>
    <w:rsid w:val="00680757"/>
    <w:rsid w:val="006808B8"/>
    <w:rsid w:val="00680961"/>
    <w:rsid w:val="00680A5C"/>
    <w:rsid w:val="00680EE8"/>
    <w:rsid w:val="0068101C"/>
    <w:rsid w:val="006810D1"/>
    <w:rsid w:val="00681170"/>
    <w:rsid w:val="00681311"/>
    <w:rsid w:val="00681488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8E9"/>
    <w:rsid w:val="00682DF7"/>
    <w:rsid w:val="00682EB4"/>
    <w:rsid w:val="00682FE7"/>
    <w:rsid w:val="00683145"/>
    <w:rsid w:val="006831C1"/>
    <w:rsid w:val="00683523"/>
    <w:rsid w:val="0068352B"/>
    <w:rsid w:val="006837F8"/>
    <w:rsid w:val="006839C5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B0"/>
    <w:rsid w:val="0068553B"/>
    <w:rsid w:val="00685605"/>
    <w:rsid w:val="00685759"/>
    <w:rsid w:val="006857B0"/>
    <w:rsid w:val="00685F15"/>
    <w:rsid w:val="0068609F"/>
    <w:rsid w:val="006860B7"/>
    <w:rsid w:val="006863CA"/>
    <w:rsid w:val="00686401"/>
    <w:rsid w:val="006866E3"/>
    <w:rsid w:val="0068696B"/>
    <w:rsid w:val="00686A4F"/>
    <w:rsid w:val="00686A50"/>
    <w:rsid w:val="00686AD7"/>
    <w:rsid w:val="00686B85"/>
    <w:rsid w:val="00686C22"/>
    <w:rsid w:val="00686FE8"/>
    <w:rsid w:val="00687160"/>
    <w:rsid w:val="006871BA"/>
    <w:rsid w:val="006872BB"/>
    <w:rsid w:val="006873CA"/>
    <w:rsid w:val="00687480"/>
    <w:rsid w:val="00687485"/>
    <w:rsid w:val="006877F3"/>
    <w:rsid w:val="0068795D"/>
    <w:rsid w:val="00687B16"/>
    <w:rsid w:val="00687C5F"/>
    <w:rsid w:val="00687FF3"/>
    <w:rsid w:val="006902E4"/>
    <w:rsid w:val="00690459"/>
    <w:rsid w:val="006909B3"/>
    <w:rsid w:val="006909E8"/>
    <w:rsid w:val="00690A56"/>
    <w:rsid w:val="00690A6B"/>
    <w:rsid w:val="00690EE6"/>
    <w:rsid w:val="006911B2"/>
    <w:rsid w:val="0069132D"/>
    <w:rsid w:val="00691A69"/>
    <w:rsid w:val="00691AC8"/>
    <w:rsid w:val="00691B95"/>
    <w:rsid w:val="00691DC6"/>
    <w:rsid w:val="00691DD6"/>
    <w:rsid w:val="006920DB"/>
    <w:rsid w:val="006920F4"/>
    <w:rsid w:val="00692226"/>
    <w:rsid w:val="006922B8"/>
    <w:rsid w:val="00692358"/>
    <w:rsid w:val="00692513"/>
    <w:rsid w:val="00692540"/>
    <w:rsid w:val="0069295A"/>
    <w:rsid w:val="00692E56"/>
    <w:rsid w:val="006931A9"/>
    <w:rsid w:val="00693301"/>
    <w:rsid w:val="0069347F"/>
    <w:rsid w:val="00693722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8D"/>
    <w:rsid w:val="00694AFA"/>
    <w:rsid w:val="00694CD9"/>
    <w:rsid w:val="006950F2"/>
    <w:rsid w:val="00695152"/>
    <w:rsid w:val="006954CB"/>
    <w:rsid w:val="006954FA"/>
    <w:rsid w:val="0069557B"/>
    <w:rsid w:val="00695664"/>
    <w:rsid w:val="006956B7"/>
    <w:rsid w:val="0069592F"/>
    <w:rsid w:val="006959F3"/>
    <w:rsid w:val="00695D52"/>
    <w:rsid w:val="00696142"/>
    <w:rsid w:val="00696246"/>
    <w:rsid w:val="0069632C"/>
    <w:rsid w:val="0069644D"/>
    <w:rsid w:val="006966FB"/>
    <w:rsid w:val="00696973"/>
    <w:rsid w:val="006969DA"/>
    <w:rsid w:val="00697506"/>
    <w:rsid w:val="00697568"/>
    <w:rsid w:val="0069769F"/>
    <w:rsid w:val="006977EA"/>
    <w:rsid w:val="006979A9"/>
    <w:rsid w:val="00697A0A"/>
    <w:rsid w:val="00697EEB"/>
    <w:rsid w:val="006A02D6"/>
    <w:rsid w:val="006A0387"/>
    <w:rsid w:val="006A0A8B"/>
    <w:rsid w:val="006A0B85"/>
    <w:rsid w:val="006A0D47"/>
    <w:rsid w:val="006A1204"/>
    <w:rsid w:val="006A147A"/>
    <w:rsid w:val="006A1999"/>
    <w:rsid w:val="006A1B46"/>
    <w:rsid w:val="006A1D79"/>
    <w:rsid w:val="006A1D85"/>
    <w:rsid w:val="006A20B4"/>
    <w:rsid w:val="006A2127"/>
    <w:rsid w:val="006A2338"/>
    <w:rsid w:val="006A2668"/>
    <w:rsid w:val="006A27AF"/>
    <w:rsid w:val="006A27C4"/>
    <w:rsid w:val="006A282E"/>
    <w:rsid w:val="006A288D"/>
    <w:rsid w:val="006A2CA3"/>
    <w:rsid w:val="006A2F88"/>
    <w:rsid w:val="006A3071"/>
    <w:rsid w:val="006A3311"/>
    <w:rsid w:val="006A346E"/>
    <w:rsid w:val="006A3973"/>
    <w:rsid w:val="006A3A77"/>
    <w:rsid w:val="006A3A99"/>
    <w:rsid w:val="006A3BB0"/>
    <w:rsid w:val="006A418F"/>
    <w:rsid w:val="006A422E"/>
    <w:rsid w:val="006A423F"/>
    <w:rsid w:val="006A437D"/>
    <w:rsid w:val="006A4535"/>
    <w:rsid w:val="006A455F"/>
    <w:rsid w:val="006A48B4"/>
    <w:rsid w:val="006A4A42"/>
    <w:rsid w:val="006A51D2"/>
    <w:rsid w:val="006A550E"/>
    <w:rsid w:val="006A592E"/>
    <w:rsid w:val="006A59A3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795"/>
    <w:rsid w:val="006A68D0"/>
    <w:rsid w:val="006A6C38"/>
    <w:rsid w:val="006A6D82"/>
    <w:rsid w:val="006A724F"/>
    <w:rsid w:val="006A774A"/>
    <w:rsid w:val="006A7804"/>
    <w:rsid w:val="006A79B5"/>
    <w:rsid w:val="006B020A"/>
    <w:rsid w:val="006B03CF"/>
    <w:rsid w:val="006B0442"/>
    <w:rsid w:val="006B04C1"/>
    <w:rsid w:val="006B085C"/>
    <w:rsid w:val="006B08EF"/>
    <w:rsid w:val="006B0988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23"/>
    <w:rsid w:val="006B3415"/>
    <w:rsid w:val="006B3510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AE"/>
    <w:rsid w:val="006B46EA"/>
    <w:rsid w:val="006B480C"/>
    <w:rsid w:val="006B48BE"/>
    <w:rsid w:val="006B4E1C"/>
    <w:rsid w:val="006B4E8F"/>
    <w:rsid w:val="006B513F"/>
    <w:rsid w:val="006B516E"/>
    <w:rsid w:val="006B6002"/>
    <w:rsid w:val="006B603F"/>
    <w:rsid w:val="006B6289"/>
    <w:rsid w:val="006B62FD"/>
    <w:rsid w:val="006B63B8"/>
    <w:rsid w:val="006B65EF"/>
    <w:rsid w:val="006B68B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01E"/>
    <w:rsid w:val="006C03E5"/>
    <w:rsid w:val="006C0672"/>
    <w:rsid w:val="006C089E"/>
    <w:rsid w:val="006C0A6B"/>
    <w:rsid w:val="006C0C30"/>
    <w:rsid w:val="006C0FF3"/>
    <w:rsid w:val="006C104B"/>
    <w:rsid w:val="006C1239"/>
    <w:rsid w:val="006C138E"/>
    <w:rsid w:val="006C14DE"/>
    <w:rsid w:val="006C15FA"/>
    <w:rsid w:val="006C166E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AC1"/>
    <w:rsid w:val="006C306C"/>
    <w:rsid w:val="006C31A5"/>
    <w:rsid w:val="006C32A4"/>
    <w:rsid w:val="006C32F0"/>
    <w:rsid w:val="006C3576"/>
    <w:rsid w:val="006C369C"/>
    <w:rsid w:val="006C369F"/>
    <w:rsid w:val="006C381D"/>
    <w:rsid w:val="006C3AAB"/>
    <w:rsid w:val="006C3AC0"/>
    <w:rsid w:val="006C3B17"/>
    <w:rsid w:val="006C3D4C"/>
    <w:rsid w:val="006C3DE2"/>
    <w:rsid w:val="006C40C0"/>
    <w:rsid w:val="006C41EC"/>
    <w:rsid w:val="006C4223"/>
    <w:rsid w:val="006C483A"/>
    <w:rsid w:val="006C4864"/>
    <w:rsid w:val="006C4CD0"/>
    <w:rsid w:val="006C4E4F"/>
    <w:rsid w:val="006C5021"/>
    <w:rsid w:val="006C5063"/>
    <w:rsid w:val="006C53BB"/>
    <w:rsid w:val="006C53FD"/>
    <w:rsid w:val="006C5430"/>
    <w:rsid w:val="006C5A49"/>
    <w:rsid w:val="006C5B22"/>
    <w:rsid w:val="006C5BF2"/>
    <w:rsid w:val="006C5C07"/>
    <w:rsid w:val="006C5D14"/>
    <w:rsid w:val="006C5E2C"/>
    <w:rsid w:val="006C5EC9"/>
    <w:rsid w:val="006C60EF"/>
    <w:rsid w:val="006C62EF"/>
    <w:rsid w:val="006C684F"/>
    <w:rsid w:val="006C686C"/>
    <w:rsid w:val="006C6AD1"/>
    <w:rsid w:val="006C6C36"/>
    <w:rsid w:val="006C6C63"/>
    <w:rsid w:val="006C6C82"/>
    <w:rsid w:val="006C6E22"/>
    <w:rsid w:val="006C6E2B"/>
    <w:rsid w:val="006C7303"/>
    <w:rsid w:val="006C7544"/>
    <w:rsid w:val="006C7556"/>
    <w:rsid w:val="006C7770"/>
    <w:rsid w:val="006C7C94"/>
    <w:rsid w:val="006C7EF9"/>
    <w:rsid w:val="006D00B1"/>
    <w:rsid w:val="006D01AB"/>
    <w:rsid w:val="006D03A8"/>
    <w:rsid w:val="006D03EB"/>
    <w:rsid w:val="006D0645"/>
    <w:rsid w:val="006D069C"/>
    <w:rsid w:val="006D08C9"/>
    <w:rsid w:val="006D09B9"/>
    <w:rsid w:val="006D0ACA"/>
    <w:rsid w:val="006D0D2B"/>
    <w:rsid w:val="006D0E01"/>
    <w:rsid w:val="006D1084"/>
    <w:rsid w:val="006D1219"/>
    <w:rsid w:val="006D16FC"/>
    <w:rsid w:val="006D18A5"/>
    <w:rsid w:val="006D1ACE"/>
    <w:rsid w:val="006D1CF4"/>
    <w:rsid w:val="006D1FCD"/>
    <w:rsid w:val="006D2134"/>
    <w:rsid w:val="006D2236"/>
    <w:rsid w:val="006D24A1"/>
    <w:rsid w:val="006D25D3"/>
    <w:rsid w:val="006D25EB"/>
    <w:rsid w:val="006D2A6E"/>
    <w:rsid w:val="006D2AE5"/>
    <w:rsid w:val="006D2BDD"/>
    <w:rsid w:val="006D3165"/>
    <w:rsid w:val="006D31B7"/>
    <w:rsid w:val="006D3608"/>
    <w:rsid w:val="006D37B0"/>
    <w:rsid w:val="006D37D6"/>
    <w:rsid w:val="006D3B40"/>
    <w:rsid w:val="006D40BD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E8A"/>
    <w:rsid w:val="006E00F8"/>
    <w:rsid w:val="006E04A7"/>
    <w:rsid w:val="006E04FE"/>
    <w:rsid w:val="006E0A49"/>
    <w:rsid w:val="006E0BBE"/>
    <w:rsid w:val="006E0F77"/>
    <w:rsid w:val="006E11FA"/>
    <w:rsid w:val="006E124D"/>
    <w:rsid w:val="006E12A3"/>
    <w:rsid w:val="006E1362"/>
    <w:rsid w:val="006E15CB"/>
    <w:rsid w:val="006E1CBC"/>
    <w:rsid w:val="006E1CDD"/>
    <w:rsid w:val="006E1D90"/>
    <w:rsid w:val="006E1EC3"/>
    <w:rsid w:val="006E2214"/>
    <w:rsid w:val="006E2350"/>
    <w:rsid w:val="006E23DC"/>
    <w:rsid w:val="006E2522"/>
    <w:rsid w:val="006E266E"/>
    <w:rsid w:val="006E2934"/>
    <w:rsid w:val="006E29C4"/>
    <w:rsid w:val="006E2B26"/>
    <w:rsid w:val="006E2B7E"/>
    <w:rsid w:val="006E2CCB"/>
    <w:rsid w:val="006E2E2D"/>
    <w:rsid w:val="006E2F28"/>
    <w:rsid w:val="006E32CB"/>
    <w:rsid w:val="006E3615"/>
    <w:rsid w:val="006E3813"/>
    <w:rsid w:val="006E3A34"/>
    <w:rsid w:val="006E3FFC"/>
    <w:rsid w:val="006E4321"/>
    <w:rsid w:val="006E4405"/>
    <w:rsid w:val="006E4477"/>
    <w:rsid w:val="006E464D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6AC"/>
    <w:rsid w:val="006E5932"/>
    <w:rsid w:val="006E596A"/>
    <w:rsid w:val="006E5B64"/>
    <w:rsid w:val="006E5FF6"/>
    <w:rsid w:val="006E60A6"/>
    <w:rsid w:val="006E618B"/>
    <w:rsid w:val="006E6207"/>
    <w:rsid w:val="006E6841"/>
    <w:rsid w:val="006E6DB6"/>
    <w:rsid w:val="006E6E43"/>
    <w:rsid w:val="006E7823"/>
    <w:rsid w:val="006E7BEE"/>
    <w:rsid w:val="006E7C49"/>
    <w:rsid w:val="006E7C9D"/>
    <w:rsid w:val="006F0030"/>
    <w:rsid w:val="006F0441"/>
    <w:rsid w:val="006F0666"/>
    <w:rsid w:val="006F06CB"/>
    <w:rsid w:val="006F07D8"/>
    <w:rsid w:val="006F08C8"/>
    <w:rsid w:val="006F0AF5"/>
    <w:rsid w:val="006F0F2E"/>
    <w:rsid w:val="006F1292"/>
    <w:rsid w:val="006F1475"/>
    <w:rsid w:val="006F1846"/>
    <w:rsid w:val="006F1AD7"/>
    <w:rsid w:val="006F1AE0"/>
    <w:rsid w:val="006F1DF7"/>
    <w:rsid w:val="006F21C9"/>
    <w:rsid w:val="006F23E8"/>
    <w:rsid w:val="006F24E5"/>
    <w:rsid w:val="006F2E81"/>
    <w:rsid w:val="006F2FE4"/>
    <w:rsid w:val="006F33D2"/>
    <w:rsid w:val="006F350E"/>
    <w:rsid w:val="006F41D6"/>
    <w:rsid w:val="006F41FB"/>
    <w:rsid w:val="006F4235"/>
    <w:rsid w:val="006F442D"/>
    <w:rsid w:val="006F472B"/>
    <w:rsid w:val="006F4870"/>
    <w:rsid w:val="006F4939"/>
    <w:rsid w:val="006F494B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AED"/>
    <w:rsid w:val="006F5AF0"/>
    <w:rsid w:val="006F5D25"/>
    <w:rsid w:val="006F5FC2"/>
    <w:rsid w:val="006F6122"/>
    <w:rsid w:val="006F6567"/>
    <w:rsid w:val="006F6B21"/>
    <w:rsid w:val="006F6B6A"/>
    <w:rsid w:val="006F6CBA"/>
    <w:rsid w:val="006F70BD"/>
    <w:rsid w:val="006F71E0"/>
    <w:rsid w:val="006F740B"/>
    <w:rsid w:val="006F7508"/>
    <w:rsid w:val="006F7532"/>
    <w:rsid w:val="006F76C3"/>
    <w:rsid w:val="006F7705"/>
    <w:rsid w:val="006F7936"/>
    <w:rsid w:val="006F7ACD"/>
    <w:rsid w:val="0070015B"/>
    <w:rsid w:val="007001DC"/>
    <w:rsid w:val="00700251"/>
    <w:rsid w:val="00700612"/>
    <w:rsid w:val="00700617"/>
    <w:rsid w:val="0070073A"/>
    <w:rsid w:val="007007B3"/>
    <w:rsid w:val="0070092D"/>
    <w:rsid w:val="00700BED"/>
    <w:rsid w:val="00700C22"/>
    <w:rsid w:val="00700D49"/>
    <w:rsid w:val="00700E9A"/>
    <w:rsid w:val="00700F1B"/>
    <w:rsid w:val="00701198"/>
    <w:rsid w:val="00701339"/>
    <w:rsid w:val="00701352"/>
    <w:rsid w:val="007014E7"/>
    <w:rsid w:val="00701974"/>
    <w:rsid w:val="007019DC"/>
    <w:rsid w:val="00701A6A"/>
    <w:rsid w:val="00701AF3"/>
    <w:rsid w:val="0070248A"/>
    <w:rsid w:val="0070254F"/>
    <w:rsid w:val="00702734"/>
    <w:rsid w:val="00702843"/>
    <w:rsid w:val="00702A45"/>
    <w:rsid w:val="00702ACA"/>
    <w:rsid w:val="00702C36"/>
    <w:rsid w:val="00702CB2"/>
    <w:rsid w:val="00702DCD"/>
    <w:rsid w:val="0070307C"/>
    <w:rsid w:val="00703578"/>
    <w:rsid w:val="007035FB"/>
    <w:rsid w:val="007036CB"/>
    <w:rsid w:val="007037C5"/>
    <w:rsid w:val="00703809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AE8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B1B"/>
    <w:rsid w:val="00706EC5"/>
    <w:rsid w:val="007070FE"/>
    <w:rsid w:val="007071C0"/>
    <w:rsid w:val="00707763"/>
    <w:rsid w:val="00707C01"/>
    <w:rsid w:val="0071116D"/>
    <w:rsid w:val="0071124C"/>
    <w:rsid w:val="007112CF"/>
    <w:rsid w:val="00711485"/>
    <w:rsid w:val="007114A0"/>
    <w:rsid w:val="007114B3"/>
    <w:rsid w:val="00711705"/>
    <w:rsid w:val="00711772"/>
    <w:rsid w:val="00711B6D"/>
    <w:rsid w:val="00711DE0"/>
    <w:rsid w:val="00711EE7"/>
    <w:rsid w:val="00712112"/>
    <w:rsid w:val="00712145"/>
    <w:rsid w:val="0071243F"/>
    <w:rsid w:val="0071250E"/>
    <w:rsid w:val="00712748"/>
    <w:rsid w:val="00712A1D"/>
    <w:rsid w:val="00712F8E"/>
    <w:rsid w:val="0071314E"/>
    <w:rsid w:val="0071317B"/>
    <w:rsid w:val="007131D2"/>
    <w:rsid w:val="007138A6"/>
    <w:rsid w:val="007138FF"/>
    <w:rsid w:val="00713BA4"/>
    <w:rsid w:val="00713E20"/>
    <w:rsid w:val="00713FD8"/>
    <w:rsid w:val="00713FF8"/>
    <w:rsid w:val="00714052"/>
    <w:rsid w:val="007147AC"/>
    <w:rsid w:val="00714B06"/>
    <w:rsid w:val="00714CB9"/>
    <w:rsid w:val="00714D8B"/>
    <w:rsid w:val="00714FDD"/>
    <w:rsid w:val="00715531"/>
    <w:rsid w:val="007155CF"/>
    <w:rsid w:val="0071561E"/>
    <w:rsid w:val="00715828"/>
    <w:rsid w:val="0071596F"/>
    <w:rsid w:val="00715D24"/>
    <w:rsid w:val="00715D28"/>
    <w:rsid w:val="00715F36"/>
    <w:rsid w:val="00716324"/>
    <w:rsid w:val="0071636A"/>
    <w:rsid w:val="00716526"/>
    <w:rsid w:val="007168CE"/>
    <w:rsid w:val="007168F0"/>
    <w:rsid w:val="00716A1A"/>
    <w:rsid w:val="00716B7C"/>
    <w:rsid w:val="00716DBD"/>
    <w:rsid w:val="00716E6D"/>
    <w:rsid w:val="00716FC0"/>
    <w:rsid w:val="00717495"/>
    <w:rsid w:val="0071755F"/>
    <w:rsid w:val="00717963"/>
    <w:rsid w:val="0071796A"/>
    <w:rsid w:val="00717B7D"/>
    <w:rsid w:val="00717BC6"/>
    <w:rsid w:val="00720075"/>
    <w:rsid w:val="00720500"/>
    <w:rsid w:val="00720653"/>
    <w:rsid w:val="0072087B"/>
    <w:rsid w:val="0072167A"/>
    <w:rsid w:val="00721926"/>
    <w:rsid w:val="00721B39"/>
    <w:rsid w:val="00721D05"/>
    <w:rsid w:val="0072210F"/>
    <w:rsid w:val="00722313"/>
    <w:rsid w:val="00722362"/>
    <w:rsid w:val="00722941"/>
    <w:rsid w:val="00722BA3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44B0"/>
    <w:rsid w:val="0072468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26"/>
    <w:rsid w:val="00726CE3"/>
    <w:rsid w:val="00726F36"/>
    <w:rsid w:val="00727422"/>
    <w:rsid w:val="0072755B"/>
    <w:rsid w:val="007275FF"/>
    <w:rsid w:val="00727851"/>
    <w:rsid w:val="00727A75"/>
    <w:rsid w:val="00727B06"/>
    <w:rsid w:val="00727B2B"/>
    <w:rsid w:val="00727DB5"/>
    <w:rsid w:val="0073012B"/>
    <w:rsid w:val="00730581"/>
    <w:rsid w:val="0073061E"/>
    <w:rsid w:val="0073066B"/>
    <w:rsid w:val="00730E56"/>
    <w:rsid w:val="00730F0A"/>
    <w:rsid w:val="007311EE"/>
    <w:rsid w:val="00731576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943"/>
    <w:rsid w:val="007339E3"/>
    <w:rsid w:val="007339E7"/>
    <w:rsid w:val="00733A44"/>
    <w:rsid w:val="00733AAC"/>
    <w:rsid w:val="00733B15"/>
    <w:rsid w:val="00733E18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78A"/>
    <w:rsid w:val="0073588C"/>
    <w:rsid w:val="00735962"/>
    <w:rsid w:val="00735A5D"/>
    <w:rsid w:val="00735CFA"/>
    <w:rsid w:val="00735D70"/>
    <w:rsid w:val="00735DB9"/>
    <w:rsid w:val="007362E5"/>
    <w:rsid w:val="007362F1"/>
    <w:rsid w:val="007364BA"/>
    <w:rsid w:val="007367C6"/>
    <w:rsid w:val="007368D8"/>
    <w:rsid w:val="00736A5F"/>
    <w:rsid w:val="00736B19"/>
    <w:rsid w:val="00736B61"/>
    <w:rsid w:val="00736CBD"/>
    <w:rsid w:val="00737354"/>
    <w:rsid w:val="007376CC"/>
    <w:rsid w:val="007377D3"/>
    <w:rsid w:val="00737B32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5C"/>
    <w:rsid w:val="00742BFA"/>
    <w:rsid w:val="00742FB8"/>
    <w:rsid w:val="0074332A"/>
    <w:rsid w:val="0074332E"/>
    <w:rsid w:val="0074358F"/>
    <w:rsid w:val="0074396F"/>
    <w:rsid w:val="00743A00"/>
    <w:rsid w:val="00743E22"/>
    <w:rsid w:val="007441A5"/>
    <w:rsid w:val="00744202"/>
    <w:rsid w:val="007442FB"/>
    <w:rsid w:val="00744481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695"/>
    <w:rsid w:val="00745ECB"/>
    <w:rsid w:val="0074626E"/>
    <w:rsid w:val="00746301"/>
    <w:rsid w:val="007465D7"/>
    <w:rsid w:val="00746671"/>
    <w:rsid w:val="00746742"/>
    <w:rsid w:val="00746940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8D3"/>
    <w:rsid w:val="0074798D"/>
    <w:rsid w:val="00747AB9"/>
    <w:rsid w:val="00747C38"/>
    <w:rsid w:val="00747FF5"/>
    <w:rsid w:val="00750044"/>
    <w:rsid w:val="00750079"/>
    <w:rsid w:val="0075038E"/>
    <w:rsid w:val="0075051F"/>
    <w:rsid w:val="0075061F"/>
    <w:rsid w:val="007506CE"/>
    <w:rsid w:val="00750CD4"/>
    <w:rsid w:val="00750EEA"/>
    <w:rsid w:val="007514D6"/>
    <w:rsid w:val="007516D0"/>
    <w:rsid w:val="0075172E"/>
    <w:rsid w:val="007518F3"/>
    <w:rsid w:val="00751E88"/>
    <w:rsid w:val="007523FC"/>
    <w:rsid w:val="007528AD"/>
    <w:rsid w:val="007528B3"/>
    <w:rsid w:val="00752FE4"/>
    <w:rsid w:val="0075312D"/>
    <w:rsid w:val="007531B2"/>
    <w:rsid w:val="0075332E"/>
    <w:rsid w:val="00753431"/>
    <w:rsid w:val="00753899"/>
    <w:rsid w:val="00753D9B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43"/>
    <w:rsid w:val="00755F6B"/>
    <w:rsid w:val="007561D5"/>
    <w:rsid w:val="00756268"/>
    <w:rsid w:val="007563C8"/>
    <w:rsid w:val="007565A2"/>
    <w:rsid w:val="00756AFF"/>
    <w:rsid w:val="00756B9A"/>
    <w:rsid w:val="00756CE3"/>
    <w:rsid w:val="007572C8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57F5C"/>
    <w:rsid w:val="0076017D"/>
    <w:rsid w:val="007602FA"/>
    <w:rsid w:val="00760376"/>
    <w:rsid w:val="007603F8"/>
    <w:rsid w:val="007604AA"/>
    <w:rsid w:val="00760752"/>
    <w:rsid w:val="00760793"/>
    <w:rsid w:val="00760946"/>
    <w:rsid w:val="00760AB5"/>
    <w:rsid w:val="00760B5D"/>
    <w:rsid w:val="00760D27"/>
    <w:rsid w:val="007611F0"/>
    <w:rsid w:val="00761404"/>
    <w:rsid w:val="00761701"/>
    <w:rsid w:val="007617C3"/>
    <w:rsid w:val="00761D64"/>
    <w:rsid w:val="00761DD3"/>
    <w:rsid w:val="00761E83"/>
    <w:rsid w:val="0076208A"/>
    <w:rsid w:val="007620AB"/>
    <w:rsid w:val="007623E2"/>
    <w:rsid w:val="007623F5"/>
    <w:rsid w:val="00762600"/>
    <w:rsid w:val="00762C16"/>
    <w:rsid w:val="00762CB2"/>
    <w:rsid w:val="00763258"/>
    <w:rsid w:val="00763463"/>
    <w:rsid w:val="007634EC"/>
    <w:rsid w:val="00763508"/>
    <w:rsid w:val="007635DF"/>
    <w:rsid w:val="0076389C"/>
    <w:rsid w:val="00763B50"/>
    <w:rsid w:val="0076411E"/>
    <w:rsid w:val="00764160"/>
    <w:rsid w:val="007644DE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F52"/>
    <w:rsid w:val="007672AA"/>
    <w:rsid w:val="0076746E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719"/>
    <w:rsid w:val="00770AE8"/>
    <w:rsid w:val="00770DCE"/>
    <w:rsid w:val="00770FD4"/>
    <w:rsid w:val="007710CC"/>
    <w:rsid w:val="007710D5"/>
    <w:rsid w:val="0077139A"/>
    <w:rsid w:val="00771C15"/>
    <w:rsid w:val="00771C1C"/>
    <w:rsid w:val="00771E3A"/>
    <w:rsid w:val="00771E61"/>
    <w:rsid w:val="00771F63"/>
    <w:rsid w:val="00771FA3"/>
    <w:rsid w:val="0077215E"/>
    <w:rsid w:val="007725C8"/>
    <w:rsid w:val="007727D3"/>
    <w:rsid w:val="00772851"/>
    <w:rsid w:val="007728B3"/>
    <w:rsid w:val="00772B61"/>
    <w:rsid w:val="00772C4F"/>
    <w:rsid w:val="00772F28"/>
    <w:rsid w:val="00772F5E"/>
    <w:rsid w:val="007737D7"/>
    <w:rsid w:val="007737E2"/>
    <w:rsid w:val="00773810"/>
    <w:rsid w:val="00773826"/>
    <w:rsid w:val="00773BBE"/>
    <w:rsid w:val="00773BD1"/>
    <w:rsid w:val="00773E7F"/>
    <w:rsid w:val="00773EF3"/>
    <w:rsid w:val="0077439E"/>
    <w:rsid w:val="00774538"/>
    <w:rsid w:val="00774757"/>
    <w:rsid w:val="00774D81"/>
    <w:rsid w:val="00774DEA"/>
    <w:rsid w:val="00774F66"/>
    <w:rsid w:val="00775174"/>
    <w:rsid w:val="00775249"/>
    <w:rsid w:val="007757A1"/>
    <w:rsid w:val="007758EC"/>
    <w:rsid w:val="00775A66"/>
    <w:rsid w:val="00775CBA"/>
    <w:rsid w:val="00775FF1"/>
    <w:rsid w:val="00776095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66B"/>
    <w:rsid w:val="007777C6"/>
    <w:rsid w:val="007778C9"/>
    <w:rsid w:val="00777B05"/>
    <w:rsid w:val="00777B34"/>
    <w:rsid w:val="00777CC7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E5"/>
    <w:rsid w:val="00780A08"/>
    <w:rsid w:val="00780D17"/>
    <w:rsid w:val="00780D71"/>
    <w:rsid w:val="007814EC"/>
    <w:rsid w:val="007817AB"/>
    <w:rsid w:val="00781A5A"/>
    <w:rsid w:val="00781A7F"/>
    <w:rsid w:val="00781C6D"/>
    <w:rsid w:val="007820A7"/>
    <w:rsid w:val="0078214F"/>
    <w:rsid w:val="00782259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A80"/>
    <w:rsid w:val="00783E76"/>
    <w:rsid w:val="00784116"/>
    <w:rsid w:val="0078422E"/>
    <w:rsid w:val="007842FB"/>
    <w:rsid w:val="00784574"/>
    <w:rsid w:val="007845AB"/>
    <w:rsid w:val="007847ED"/>
    <w:rsid w:val="00784941"/>
    <w:rsid w:val="00784BD7"/>
    <w:rsid w:val="00784E4D"/>
    <w:rsid w:val="00784E80"/>
    <w:rsid w:val="00784EBF"/>
    <w:rsid w:val="00785811"/>
    <w:rsid w:val="00785EAD"/>
    <w:rsid w:val="00785EDC"/>
    <w:rsid w:val="007861BF"/>
    <w:rsid w:val="0078669F"/>
    <w:rsid w:val="00786B19"/>
    <w:rsid w:val="00786B92"/>
    <w:rsid w:val="00786C0D"/>
    <w:rsid w:val="00786E49"/>
    <w:rsid w:val="00787133"/>
    <w:rsid w:val="007872B3"/>
    <w:rsid w:val="0078752D"/>
    <w:rsid w:val="007876D9"/>
    <w:rsid w:val="00787C3E"/>
    <w:rsid w:val="00787CC2"/>
    <w:rsid w:val="00787F29"/>
    <w:rsid w:val="0079009D"/>
    <w:rsid w:val="00790141"/>
    <w:rsid w:val="00790357"/>
    <w:rsid w:val="007906C7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E3A"/>
    <w:rsid w:val="00793E8A"/>
    <w:rsid w:val="007940AA"/>
    <w:rsid w:val="007942AE"/>
    <w:rsid w:val="00794555"/>
    <w:rsid w:val="0079481B"/>
    <w:rsid w:val="00794A62"/>
    <w:rsid w:val="00794CEF"/>
    <w:rsid w:val="00794FA2"/>
    <w:rsid w:val="0079522E"/>
    <w:rsid w:val="00795264"/>
    <w:rsid w:val="00795698"/>
    <w:rsid w:val="00795827"/>
    <w:rsid w:val="0079583C"/>
    <w:rsid w:val="007959D3"/>
    <w:rsid w:val="00795A3A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189"/>
    <w:rsid w:val="00797518"/>
    <w:rsid w:val="007976BF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B0D"/>
    <w:rsid w:val="007A1C5C"/>
    <w:rsid w:val="007A1FC1"/>
    <w:rsid w:val="007A2101"/>
    <w:rsid w:val="007A2161"/>
    <w:rsid w:val="007A2215"/>
    <w:rsid w:val="007A2469"/>
    <w:rsid w:val="007A2633"/>
    <w:rsid w:val="007A273B"/>
    <w:rsid w:val="007A27FC"/>
    <w:rsid w:val="007A2A12"/>
    <w:rsid w:val="007A2DA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408"/>
    <w:rsid w:val="007A4494"/>
    <w:rsid w:val="007A4537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71D"/>
    <w:rsid w:val="007A57C5"/>
    <w:rsid w:val="007A5B62"/>
    <w:rsid w:val="007A5D1D"/>
    <w:rsid w:val="007A5D39"/>
    <w:rsid w:val="007A5D83"/>
    <w:rsid w:val="007A5DA2"/>
    <w:rsid w:val="007A6038"/>
    <w:rsid w:val="007A613E"/>
    <w:rsid w:val="007A61EF"/>
    <w:rsid w:val="007A6307"/>
    <w:rsid w:val="007A651A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38D"/>
    <w:rsid w:val="007B17C0"/>
    <w:rsid w:val="007B1ACC"/>
    <w:rsid w:val="007B1F81"/>
    <w:rsid w:val="007B1F8C"/>
    <w:rsid w:val="007B252A"/>
    <w:rsid w:val="007B2629"/>
    <w:rsid w:val="007B27D4"/>
    <w:rsid w:val="007B28A9"/>
    <w:rsid w:val="007B3194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99C"/>
    <w:rsid w:val="007B59EB"/>
    <w:rsid w:val="007B5A8D"/>
    <w:rsid w:val="007B5C6C"/>
    <w:rsid w:val="007B5C84"/>
    <w:rsid w:val="007B5EBC"/>
    <w:rsid w:val="007B6444"/>
    <w:rsid w:val="007B675E"/>
    <w:rsid w:val="007B6A8D"/>
    <w:rsid w:val="007B719C"/>
    <w:rsid w:val="007B71B6"/>
    <w:rsid w:val="007B7480"/>
    <w:rsid w:val="007B76CA"/>
    <w:rsid w:val="007B782F"/>
    <w:rsid w:val="007B7A60"/>
    <w:rsid w:val="007B7A63"/>
    <w:rsid w:val="007B7F8F"/>
    <w:rsid w:val="007C028E"/>
    <w:rsid w:val="007C0530"/>
    <w:rsid w:val="007C09DD"/>
    <w:rsid w:val="007C0DA6"/>
    <w:rsid w:val="007C0E11"/>
    <w:rsid w:val="007C0F5B"/>
    <w:rsid w:val="007C1167"/>
    <w:rsid w:val="007C1243"/>
    <w:rsid w:val="007C180F"/>
    <w:rsid w:val="007C1AC1"/>
    <w:rsid w:val="007C1D7C"/>
    <w:rsid w:val="007C1EE0"/>
    <w:rsid w:val="007C21D8"/>
    <w:rsid w:val="007C23E4"/>
    <w:rsid w:val="007C24A0"/>
    <w:rsid w:val="007C2543"/>
    <w:rsid w:val="007C27EF"/>
    <w:rsid w:val="007C284B"/>
    <w:rsid w:val="007C2C0A"/>
    <w:rsid w:val="007C2C74"/>
    <w:rsid w:val="007C2CBC"/>
    <w:rsid w:val="007C2DD8"/>
    <w:rsid w:val="007C30FF"/>
    <w:rsid w:val="007C34EB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1D6"/>
    <w:rsid w:val="007C5546"/>
    <w:rsid w:val="007C565B"/>
    <w:rsid w:val="007C58A4"/>
    <w:rsid w:val="007C5A37"/>
    <w:rsid w:val="007C5B8B"/>
    <w:rsid w:val="007C5BC4"/>
    <w:rsid w:val="007C5CBD"/>
    <w:rsid w:val="007C5EAD"/>
    <w:rsid w:val="007C635E"/>
    <w:rsid w:val="007C6397"/>
    <w:rsid w:val="007C63EB"/>
    <w:rsid w:val="007C6706"/>
    <w:rsid w:val="007C68D3"/>
    <w:rsid w:val="007C6CCF"/>
    <w:rsid w:val="007C6E94"/>
    <w:rsid w:val="007C7074"/>
    <w:rsid w:val="007C7076"/>
    <w:rsid w:val="007C763D"/>
    <w:rsid w:val="007C79DE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E9A"/>
    <w:rsid w:val="007D0F8C"/>
    <w:rsid w:val="007D1362"/>
    <w:rsid w:val="007D13AD"/>
    <w:rsid w:val="007D16BC"/>
    <w:rsid w:val="007D1AE1"/>
    <w:rsid w:val="007D1D35"/>
    <w:rsid w:val="007D1DAE"/>
    <w:rsid w:val="007D1F0F"/>
    <w:rsid w:val="007D21A3"/>
    <w:rsid w:val="007D21BE"/>
    <w:rsid w:val="007D2551"/>
    <w:rsid w:val="007D27F0"/>
    <w:rsid w:val="007D2842"/>
    <w:rsid w:val="007D2927"/>
    <w:rsid w:val="007D2AD8"/>
    <w:rsid w:val="007D2C0A"/>
    <w:rsid w:val="007D2D10"/>
    <w:rsid w:val="007D2DA1"/>
    <w:rsid w:val="007D2F1E"/>
    <w:rsid w:val="007D3079"/>
    <w:rsid w:val="007D309A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0F9"/>
    <w:rsid w:val="007D424A"/>
    <w:rsid w:val="007D425B"/>
    <w:rsid w:val="007D42E0"/>
    <w:rsid w:val="007D465D"/>
    <w:rsid w:val="007D468F"/>
    <w:rsid w:val="007D4748"/>
    <w:rsid w:val="007D485F"/>
    <w:rsid w:val="007D4906"/>
    <w:rsid w:val="007D498B"/>
    <w:rsid w:val="007D4B63"/>
    <w:rsid w:val="007D4C4B"/>
    <w:rsid w:val="007D4F10"/>
    <w:rsid w:val="007D527C"/>
    <w:rsid w:val="007D5942"/>
    <w:rsid w:val="007D5A11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7E5"/>
    <w:rsid w:val="007D79F4"/>
    <w:rsid w:val="007D7AB5"/>
    <w:rsid w:val="007D7B32"/>
    <w:rsid w:val="007D7C93"/>
    <w:rsid w:val="007D7D06"/>
    <w:rsid w:val="007D7DCE"/>
    <w:rsid w:val="007D7EEE"/>
    <w:rsid w:val="007E01C6"/>
    <w:rsid w:val="007E0261"/>
    <w:rsid w:val="007E0650"/>
    <w:rsid w:val="007E07FB"/>
    <w:rsid w:val="007E1020"/>
    <w:rsid w:val="007E1081"/>
    <w:rsid w:val="007E176F"/>
    <w:rsid w:val="007E1A07"/>
    <w:rsid w:val="007E1AA2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7DD"/>
    <w:rsid w:val="007E3C5F"/>
    <w:rsid w:val="007E3D76"/>
    <w:rsid w:val="007E3DA7"/>
    <w:rsid w:val="007E3E05"/>
    <w:rsid w:val="007E411B"/>
    <w:rsid w:val="007E459D"/>
    <w:rsid w:val="007E4765"/>
    <w:rsid w:val="007E5536"/>
    <w:rsid w:val="007E55AE"/>
    <w:rsid w:val="007E560D"/>
    <w:rsid w:val="007E563F"/>
    <w:rsid w:val="007E5E50"/>
    <w:rsid w:val="007E5E83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87E"/>
    <w:rsid w:val="007E78BE"/>
    <w:rsid w:val="007E7C1A"/>
    <w:rsid w:val="007E7C46"/>
    <w:rsid w:val="007E7F9A"/>
    <w:rsid w:val="007F02DB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4BB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E47"/>
    <w:rsid w:val="007F2FBA"/>
    <w:rsid w:val="007F3670"/>
    <w:rsid w:val="007F3726"/>
    <w:rsid w:val="007F39BE"/>
    <w:rsid w:val="007F3A09"/>
    <w:rsid w:val="007F3AD6"/>
    <w:rsid w:val="007F3D6E"/>
    <w:rsid w:val="007F3F6D"/>
    <w:rsid w:val="007F407B"/>
    <w:rsid w:val="007F4170"/>
    <w:rsid w:val="007F436E"/>
    <w:rsid w:val="007F43C9"/>
    <w:rsid w:val="007F44E9"/>
    <w:rsid w:val="007F4785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D25"/>
    <w:rsid w:val="007F72D9"/>
    <w:rsid w:val="007F73BD"/>
    <w:rsid w:val="007F74F6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8000EC"/>
    <w:rsid w:val="00800503"/>
    <w:rsid w:val="0080076B"/>
    <w:rsid w:val="0080087C"/>
    <w:rsid w:val="00800E0E"/>
    <w:rsid w:val="008010FF"/>
    <w:rsid w:val="008014A8"/>
    <w:rsid w:val="008015F9"/>
    <w:rsid w:val="00801661"/>
    <w:rsid w:val="00801A02"/>
    <w:rsid w:val="00801A06"/>
    <w:rsid w:val="00801A52"/>
    <w:rsid w:val="00801F4A"/>
    <w:rsid w:val="008020E6"/>
    <w:rsid w:val="008021BA"/>
    <w:rsid w:val="00802258"/>
    <w:rsid w:val="00802542"/>
    <w:rsid w:val="0080262C"/>
    <w:rsid w:val="00802818"/>
    <w:rsid w:val="008029A1"/>
    <w:rsid w:val="00802ADD"/>
    <w:rsid w:val="00802D95"/>
    <w:rsid w:val="00803157"/>
    <w:rsid w:val="00803251"/>
    <w:rsid w:val="0080328E"/>
    <w:rsid w:val="00803BEA"/>
    <w:rsid w:val="00803E29"/>
    <w:rsid w:val="00803EC8"/>
    <w:rsid w:val="00803FB7"/>
    <w:rsid w:val="00804105"/>
    <w:rsid w:val="0080413B"/>
    <w:rsid w:val="0080416F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2DB"/>
    <w:rsid w:val="008054D0"/>
    <w:rsid w:val="008054D1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B91"/>
    <w:rsid w:val="00806C40"/>
    <w:rsid w:val="00806D5B"/>
    <w:rsid w:val="00806DC4"/>
    <w:rsid w:val="0080723C"/>
    <w:rsid w:val="0080724E"/>
    <w:rsid w:val="008072D0"/>
    <w:rsid w:val="0080771A"/>
    <w:rsid w:val="00807730"/>
    <w:rsid w:val="00807A46"/>
    <w:rsid w:val="00807A88"/>
    <w:rsid w:val="00807BC0"/>
    <w:rsid w:val="00807BE6"/>
    <w:rsid w:val="00807C3A"/>
    <w:rsid w:val="00807C63"/>
    <w:rsid w:val="00807D3B"/>
    <w:rsid w:val="00807D77"/>
    <w:rsid w:val="00807E3B"/>
    <w:rsid w:val="00807EAE"/>
    <w:rsid w:val="0081058B"/>
    <w:rsid w:val="008108DE"/>
    <w:rsid w:val="008109AA"/>
    <w:rsid w:val="00810A1F"/>
    <w:rsid w:val="00810A5B"/>
    <w:rsid w:val="00810DB3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97B"/>
    <w:rsid w:val="00812B10"/>
    <w:rsid w:val="00812B4D"/>
    <w:rsid w:val="00812CAF"/>
    <w:rsid w:val="00813392"/>
    <w:rsid w:val="008137F6"/>
    <w:rsid w:val="008137FF"/>
    <w:rsid w:val="0081390A"/>
    <w:rsid w:val="00813B31"/>
    <w:rsid w:val="00813D40"/>
    <w:rsid w:val="00814350"/>
    <w:rsid w:val="0081450B"/>
    <w:rsid w:val="008145B6"/>
    <w:rsid w:val="00814646"/>
    <w:rsid w:val="00814767"/>
    <w:rsid w:val="0081480C"/>
    <w:rsid w:val="00814AB7"/>
    <w:rsid w:val="00815030"/>
    <w:rsid w:val="00815161"/>
    <w:rsid w:val="00815286"/>
    <w:rsid w:val="008155B2"/>
    <w:rsid w:val="00815668"/>
    <w:rsid w:val="00815A4F"/>
    <w:rsid w:val="00815A69"/>
    <w:rsid w:val="00815B97"/>
    <w:rsid w:val="00815E96"/>
    <w:rsid w:val="008161B6"/>
    <w:rsid w:val="0081653D"/>
    <w:rsid w:val="00816627"/>
    <w:rsid w:val="0081693E"/>
    <w:rsid w:val="00816C24"/>
    <w:rsid w:val="00816C36"/>
    <w:rsid w:val="00816F3B"/>
    <w:rsid w:val="00816FE5"/>
    <w:rsid w:val="00817152"/>
    <w:rsid w:val="0081718E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739"/>
    <w:rsid w:val="00820A56"/>
    <w:rsid w:val="00820DD2"/>
    <w:rsid w:val="00820DDD"/>
    <w:rsid w:val="0082183A"/>
    <w:rsid w:val="008220C5"/>
    <w:rsid w:val="0082221D"/>
    <w:rsid w:val="008223BF"/>
    <w:rsid w:val="008225A5"/>
    <w:rsid w:val="00822680"/>
    <w:rsid w:val="00822CFF"/>
    <w:rsid w:val="00822FB0"/>
    <w:rsid w:val="00823151"/>
    <w:rsid w:val="008231BC"/>
    <w:rsid w:val="0082332A"/>
    <w:rsid w:val="008236DA"/>
    <w:rsid w:val="00823737"/>
    <w:rsid w:val="00823BA9"/>
    <w:rsid w:val="0082414A"/>
    <w:rsid w:val="008242F7"/>
    <w:rsid w:val="008244C2"/>
    <w:rsid w:val="0082484E"/>
    <w:rsid w:val="008249AE"/>
    <w:rsid w:val="00824B03"/>
    <w:rsid w:val="00824FB7"/>
    <w:rsid w:val="00825070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E54"/>
    <w:rsid w:val="0082707F"/>
    <w:rsid w:val="00827128"/>
    <w:rsid w:val="008275B6"/>
    <w:rsid w:val="00827620"/>
    <w:rsid w:val="00827891"/>
    <w:rsid w:val="00827C27"/>
    <w:rsid w:val="00827E2D"/>
    <w:rsid w:val="00827E89"/>
    <w:rsid w:val="00827EB3"/>
    <w:rsid w:val="00830098"/>
    <w:rsid w:val="008301BB"/>
    <w:rsid w:val="008302C7"/>
    <w:rsid w:val="00830563"/>
    <w:rsid w:val="008305C2"/>
    <w:rsid w:val="00830C6C"/>
    <w:rsid w:val="00830D95"/>
    <w:rsid w:val="00830DAB"/>
    <w:rsid w:val="00830E22"/>
    <w:rsid w:val="00831191"/>
    <w:rsid w:val="0083129D"/>
    <w:rsid w:val="0083133F"/>
    <w:rsid w:val="008316EE"/>
    <w:rsid w:val="00831C94"/>
    <w:rsid w:val="00831D5C"/>
    <w:rsid w:val="00831EF2"/>
    <w:rsid w:val="00832074"/>
    <w:rsid w:val="008320F2"/>
    <w:rsid w:val="0083223F"/>
    <w:rsid w:val="00832356"/>
    <w:rsid w:val="0083289A"/>
    <w:rsid w:val="00832B57"/>
    <w:rsid w:val="00832BEC"/>
    <w:rsid w:val="00832F97"/>
    <w:rsid w:val="00833140"/>
    <w:rsid w:val="0083339F"/>
    <w:rsid w:val="00833421"/>
    <w:rsid w:val="00833644"/>
    <w:rsid w:val="00833A34"/>
    <w:rsid w:val="00833A97"/>
    <w:rsid w:val="00833EDF"/>
    <w:rsid w:val="00833F99"/>
    <w:rsid w:val="00834246"/>
    <w:rsid w:val="00834268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431"/>
    <w:rsid w:val="00836662"/>
    <w:rsid w:val="00837476"/>
    <w:rsid w:val="008374DF"/>
    <w:rsid w:val="00837985"/>
    <w:rsid w:val="00837A08"/>
    <w:rsid w:val="00837ACA"/>
    <w:rsid w:val="00837B49"/>
    <w:rsid w:val="00837DD3"/>
    <w:rsid w:val="00837ECA"/>
    <w:rsid w:val="008402B7"/>
    <w:rsid w:val="008402EA"/>
    <w:rsid w:val="0084030C"/>
    <w:rsid w:val="008403FC"/>
    <w:rsid w:val="00840772"/>
    <w:rsid w:val="008408AA"/>
    <w:rsid w:val="008408F6"/>
    <w:rsid w:val="00840A07"/>
    <w:rsid w:val="00840A82"/>
    <w:rsid w:val="00840B03"/>
    <w:rsid w:val="00840E70"/>
    <w:rsid w:val="00841260"/>
    <w:rsid w:val="00841397"/>
    <w:rsid w:val="00841718"/>
    <w:rsid w:val="0084176A"/>
    <w:rsid w:val="0084198D"/>
    <w:rsid w:val="00841C49"/>
    <w:rsid w:val="00841E05"/>
    <w:rsid w:val="008421B9"/>
    <w:rsid w:val="00842459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5F"/>
    <w:rsid w:val="00843211"/>
    <w:rsid w:val="00843238"/>
    <w:rsid w:val="00843585"/>
    <w:rsid w:val="008435A1"/>
    <w:rsid w:val="008437AD"/>
    <w:rsid w:val="0084388D"/>
    <w:rsid w:val="008439C9"/>
    <w:rsid w:val="00843A6E"/>
    <w:rsid w:val="00843B16"/>
    <w:rsid w:val="00843BEC"/>
    <w:rsid w:val="00843F34"/>
    <w:rsid w:val="00844122"/>
    <w:rsid w:val="008441FB"/>
    <w:rsid w:val="0084426E"/>
    <w:rsid w:val="00844881"/>
    <w:rsid w:val="00844BCC"/>
    <w:rsid w:val="00844DF6"/>
    <w:rsid w:val="00844E04"/>
    <w:rsid w:val="00844E8B"/>
    <w:rsid w:val="0084524D"/>
    <w:rsid w:val="008453DA"/>
    <w:rsid w:val="008456DD"/>
    <w:rsid w:val="008456F4"/>
    <w:rsid w:val="00845853"/>
    <w:rsid w:val="00845BCD"/>
    <w:rsid w:val="00845D77"/>
    <w:rsid w:val="00845E1A"/>
    <w:rsid w:val="00846037"/>
    <w:rsid w:val="0084673A"/>
    <w:rsid w:val="00846CD2"/>
    <w:rsid w:val="0084701E"/>
    <w:rsid w:val="00847400"/>
    <w:rsid w:val="00847429"/>
    <w:rsid w:val="008475E4"/>
    <w:rsid w:val="0084781B"/>
    <w:rsid w:val="008479D1"/>
    <w:rsid w:val="00847C27"/>
    <w:rsid w:val="00847DC6"/>
    <w:rsid w:val="00847E3D"/>
    <w:rsid w:val="00847E76"/>
    <w:rsid w:val="0085064A"/>
    <w:rsid w:val="0085087E"/>
    <w:rsid w:val="008508E1"/>
    <w:rsid w:val="00850F88"/>
    <w:rsid w:val="008518AF"/>
    <w:rsid w:val="00851C2C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A5A"/>
    <w:rsid w:val="00853C99"/>
    <w:rsid w:val="00853D85"/>
    <w:rsid w:val="00853DDD"/>
    <w:rsid w:val="00853FAE"/>
    <w:rsid w:val="0085413B"/>
    <w:rsid w:val="00854335"/>
    <w:rsid w:val="0085445A"/>
    <w:rsid w:val="0085447F"/>
    <w:rsid w:val="008544D3"/>
    <w:rsid w:val="008549D7"/>
    <w:rsid w:val="0085515B"/>
    <w:rsid w:val="0085590A"/>
    <w:rsid w:val="00855B58"/>
    <w:rsid w:val="00855B79"/>
    <w:rsid w:val="00855EC7"/>
    <w:rsid w:val="00856694"/>
    <w:rsid w:val="008566FD"/>
    <w:rsid w:val="0085672F"/>
    <w:rsid w:val="00856D76"/>
    <w:rsid w:val="00856DB9"/>
    <w:rsid w:val="00856E3E"/>
    <w:rsid w:val="00857663"/>
    <w:rsid w:val="00857781"/>
    <w:rsid w:val="008578AC"/>
    <w:rsid w:val="00857DB5"/>
    <w:rsid w:val="00860074"/>
    <w:rsid w:val="0086007A"/>
    <w:rsid w:val="008602F1"/>
    <w:rsid w:val="008604DB"/>
    <w:rsid w:val="00860CD6"/>
    <w:rsid w:val="00860D43"/>
    <w:rsid w:val="00860E98"/>
    <w:rsid w:val="00860EF7"/>
    <w:rsid w:val="00860F90"/>
    <w:rsid w:val="00861219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9A"/>
    <w:rsid w:val="00862FAD"/>
    <w:rsid w:val="008633C0"/>
    <w:rsid w:val="00863625"/>
    <w:rsid w:val="0086388C"/>
    <w:rsid w:val="00863C19"/>
    <w:rsid w:val="00863CCE"/>
    <w:rsid w:val="008640D7"/>
    <w:rsid w:val="0086454C"/>
    <w:rsid w:val="008645A5"/>
    <w:rsid w:val="00864758"/>
    <w:rsid w:val="00864866"/>
    <w:rsid w:val="008649EB"/>
    <w:rsid w:val="00864CFF"/>
    <w:rsid w:val="00864D03"/>
    <w:rsid w:val="00864E9F"/>
    <w:rsid w:val="00864FAD"/>
    <w:rsid w:val="008651CF"/>
    <w:rsid w:val="00865396"/>
    <w:rsid w:val="00865CDB"/>
    <w:rsid w:val="00865DB8"/>
    <w:rsid w:val="00866163"/>
    <w:rsid w:val="0086639B"/>
    <w:rsid w:val="00866735"/>
    <w:rsid w:val="00866925"/>
    <w:rsid w:val="00866AFE"/>
    <w:rsid w:val="00866C8D"/>
    <w:rsid w:val="00866D02"/>
    <w:rsid w:val="00866F0A"/>
    <w:rsid w:val="008675F4"/>
    <w:rsid w:val="008675FA"/>
    <w:rsid w:val="00867807"/>
    <w:rsid w:val="0086795B"/>
    <w:rsid w:val="00867A81"/>
    <w:rsid w:val="00867AB1"/>
    <w:rsid w:val="00867CDD"/>
    <w:rsid w:val="00867D38"/>
    <w:rsid w:val="00867D74"/>
    <w:rsid w:val="00867E27"/>
    <w:rsid w:val="00867FAC"/>
    <w:rsid w:val="00867FB3"/>
    <w:rsid w:val="00870220"/>
    <w:rsid w:val="0087024E"/>
    <w:rsid w:val="008707BD"/>
    <w:rsid w:val="008707D9"/>
    <w:rsid w:val="0087099F"/>
    <w:rsid w:val="00870A0D"/>
    <w:rsid w:val="00870CAD"/>
    <w:rsid w:val="00870E7C"/>
    <w:rsid w:val="00870F40"/>
    <w:rsid w:val="00870FC7"/>
    <w:rsid w:val="008717AF"/>
    <w:rsid w:val="0087181F"/>
    <w:rsid w:val="008718BD"/>
    <w:rsid w:val="008718C4"/>
    <w:rsid w:val="0087199F"/>
    <w:rsid w:val="00871DB9"/>
    <w:rsid w:val="00871E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326"/>
    <w:rsid w:val="0087364C"/>
    <w:rsid w:val="00873B49"/>
    <w:rsid w:val="00873BFD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38F"/>
    <w:rsid w:val="0087553B"/>
    <w:rsid w:val="008756BD"/>
    <w:rsid w:val="0087593B"/>
    <w:rsid w:val="00875997"/>
    <w:rsid w:val="00875A8E"/>
    <w:rsid w:val="00875B4E"/>
    <w:rsid w:val="00875C84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085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27A"/>
    <w:rsid w:val="008812C9"/>
    <w:rsid w:val="00881478"/>
    <w:rsid w:val="0088185C"/>
    <w:rsid w:val="00881895"/>
    <w:rsid w:val="00881C96"/>
    <w:rsid w:val="0088207C"/>
    <w:rsid w:val="008820E2"/>
    <w:rsid w:val="008821B3"/>
    <w:rsid w:val="00882841"/>
    <w:rsid w:val="00882979"/>
    <w:rsid w:val="00882A7B"/>
    <w:rsid w:val="00882D41"/>
    <w:rsid w:val="00882F1A"/>
    <w:rsid w:val="00883340"/>
    <w:rsid w:val="00883469"/>
    <w:rsid w:val="008835D1"/>
    <w:rsid w:val="008836FD"/>
    <w:rsid w:val="00883908"/>
    <w:rsid w:val="00883977"/>
    <w:rsid w:val="008839FD"/>
    <w:rsid w:val="00883B7B"/>
    <w:rsid w:val="00883C17"/>
    <w:rsid w:val="00883D0B"/>
    <w:rsid w:val="00883DF0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5028"/>
    <w:rsid w:val="008852EB"/>
    <w:rsid w:val="008856D3"/>
    <w:rsid w:val="00885DFE"/>
    <w:rsid w:val="00885EAA"/>
    <w:rsid w:val="00886120"/>
    <w:rsid w:val="0088645C"/>
    <w:rsid w:val="00886460"/>
    <w:rsid w:val="0088660E"/>
    <w:rsid w:val="008866A5"/>
    <w:rsid w:val="00887001"/>
    <w:rsid w:val="00887008"/>
    <w:rsid w:val="008870EA"/>
    <w:rsid w:val="0088718E"/>
    <w:rsid w:val="00887320"/>
    <w:rsid w:val="00887400"/>
    <w:rsid w:val="00887670"/>
    <w:rsid w:val="008876DE"/>
    <w:rsid w:val="00887E80"/>
    <w:rsid w:val="00887FB9"/>
    <w:rsid w:val="008901D3"/>
    <w:rsid w:val="008904AD"/>
    <w:rsid w:val="00890A91"/>
    <w:rsid w:val="00890B57"/>
    <w:rsid w:val="00890D3B"/>
    <w:rsid w:val="00891050"/>
    <w:rsid w:val="008910A4"/>
    <w:rsid w:val="00891292"/>
    <w:rsid w:val="00891AC3"/>
    <w:rsid w:val="00891B78"/>
    <w:rsid w:val="00891C25"/>
    <w:rsid w:val="00891C55"/>
    <w:rsid w:val="00891DAD"/>
    <w:rsid w:val="00891EF3"/>
    <w:rsid w:val="00891F7F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53"/>
    <w:rsid w:val="00893A1D"/>
    <w:rsid w:val="00893AED"/>
    <w:rsid w:val="00893CBC"/>
    <w:rsid w:val="00893E2F"/>
    <w:rsid w:val="008940E6"/>
    <w:rsid w:val="008942D6"/>
    <w:rsid w:val="00894402"/>
    <w:rsid w:val="0089442B"/>
    <w:rsid w:val="008944F9"/>
    <w:rsid w:val="0089476D"/>
    <w:rsid w:val="00894A2E"/>
    <w:rsid w:val="00894C6D"/>
    <w:rsid w:val="00894F07"/>
    <w:rsid w:val="00895199"/>
    <w:rsid w:val="00895885"/>
    <w:rsid w:val="00895F14"/>
    <w:rsid w:val="008966F9"/>
    <w:rsid w:val="008967C0"/>
    <w:rsid w:val="00896988"/>
    <w:rsid w:val="00896A8C"/>
    <w:rsid w:val="00896BB8"/>
    <w:rsid w:val="00896C81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A0175"/>
    <w:rsid w:val="008A027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581"/>
    <w:rsid w:val="008A784B"/>
    <w:rsid w:val="008A7D95"/>
    <w:rsid w:val="008A7DD4"/>
    <w:rsid w:val="008A7EC0"/>
    <w:rsid w:val="008A7F99"/>
    <w:rsid w:val="008A7FC9"/>
    <w:rsid w:val="008B066A"/>
    <w:rsid w:val="008B09A9"/>
    <w:rsid w:val="008B0B74"/>
    <w:rsid w:val="008B0FE1"/>
    <w:rsid w:val="008B126F"/>
    <w:rsid w:val="008B13C0"/>
    <w:rsid w:val="008B13F9"/>
    <w:rsid w:val="008B145E"/>
    <w:rsid w:val="008B1668"/>
    <w:rsid w:val="008B193E"/>
    <w:rsid w:val="008B1DAB"/>
    <w:rsid w:val="008B1FEF"/>
    <w:rsid w:val="008B251E"/>
    <w:rsid w:val="008B26EC"/>
    <w:rsid w:val="008B2977"/>
    <w:rsid w:val="008B2BC6"/>
    <w:rsid w:val="008B2C2D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362"/>
    <w:rsid w:val="008B549A"/>
    <w:rsid w:val="008B56E0"/>
    <w:rsid w:val="008B5BE0"/>
    <w:rsid w:val="008B5D15"/>
    <w:rsid w:val="008B5DF3"/>
    <w:rsid w:val="008B5EAB"/>
    <w:rsid w:val="008B5F4C"/>
    <w:rsid w:val="008B60CA"/>
    <w:rsid w:val="008B61B1"/>
    <w:rsid w:val="008B626C"/>
    <w:rsid w:val="008B6340"/>
    <w:rsid w:val="008B6426"/>
    <w:rsid w:val="008B6581"/>
    <w:rsid w:val="008B6B27"/>
    <w:rsid w:val="008B6C6C"/>
    <w:rsid w:val="008B6DE2"/>
    <w:rsid w:val="008B72F5"/>
    <w:rsid w:val="008B77AB"/>
    <w:rsid w:val="008B7F9F"/>
    <w:rsid w:val="008C013F"/>
    <w:rsid w:val="008C08CF"/>
    <w:rsid w:val="008C0A54"/>
    <w:rsid w:val="008C0B26"/>
    <w:rsid w:val="008C0C48"/>
    <w:rsid w:val="008C0C71"/>
    <w:rsid w:val="008C0EDD"/>
    <w:rsid w:val="008C107A"/>
    <w:rsid w:val="008C10EF"/>
    <w:rsid w:val="008C112D"/>
    <w:rsid w:val="008C14D6"/>
    <w:rsid w:val="008C152A"/>
    <w:rsid w:val="008C157E"/>
    <w:rsid w:val="008C15B3"/>
    <w:rsid w:val="008C15B5"/>
    <w:rsid w:val="008C1726"/>
    <w:rsid w:val="008C1808"/>
    <w:rsid w:val="008C1885"/>
    <w:rsid w:val="008C1D93"/>
    <w:rsid w:val="008C1E98"/>
    <w:rsid w:val="008C1EE2"/>
    <w:rsid w:val="008C231B"/>
    <w:rsid w:val="008C2326"/>
    <w:rsid w:val="008C28CB"/>
    <w:rsid w:val="008C29ED"/>
    <w:rsid w:val="008C2DEF"/>
    <w:rsid w:val="008C35E4"/>
    <w:rsid w:val="008C35F9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AC"/>
    <w:rsid w:val="008C55D7"/>
    <w:rsid w:val="008C5CDA"/>
    <w:rsid w:val="008C5D59"/>
    <w:rsid w:val="008C612D"/>
    <w:rsid w:val="008C6145"/>
    <w:rsid w:val="008C623A"/>
    <w:rsid w:val="008C6567"/>
    <w:rsid w:val="008C68D9"/>
    <w:rsid w:val="008C69E2"/>
    <w:rsid w:val="008C69F4"/>
    <w:rsid w:val="008C7127"/>
    <w:rsid w:val="008C7149"/>
    <w:rsid w:val="008C72BE"/>
    <w:rsid w:val="008C7560"/>
    <w:rsid w:val="008C7609"/>
    <w:rsid w:val="008C76C7"/>
    <w:rsid w:val="008C7721"/>
    <w:rsid w:val="008C7989"/>
    <w:rsid w:val="008C7A24"/>
    <w:rsid w:val="008C7F1C"/>
    <w:rsid w:val="008D0052"/>
    <w:rsid w:val="008D0207"/>
    <w:rsid w:val="008D0261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9B7"/>
    <w:rsid w:val="008D2BD9"/>
    <w:rsid w:val="008D2C98"/>
    <w:rsid w:val="008D2EE2"/>
    <w:rsid w:val="008D2FEB"/>
    <w:rsid w:val="008D308F"/>
    <w:rsid w:val="008D3752"/>
    <w:rsid w:val="008D37E1"/>
    <w:rsid w:val="008D384F"/>
    <w:rsid w:val="008D38FC"/>
    <w:rsid w:val="008D3A02"/>
    <w:rsid w:val="008D3BB6"/>
    <w:rsid w:val="008D3BD4"/>
    <w:rsid w:val="008D3E14"/>
    <w:rsid w:val="008D3F98"/>
    <w:rsid w:val="008D425E"/>
    <w:rsid w:val="008D43F7"/>
    <w:rsid w:val="008D461C"/>
    <w:rsid w:val="008D4756"/>
    <w:rsid w:val="008D4A91"/>
    <w:rsid w:val="008D4C1D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60BF"/>
    <w:rsid w:val="008D62B5"/>
    <w:rsid w:val="008D6373"/>
    <w:rsid w:val="008D6498"/>
    <w:rsid w:val="008D666D"/>
    <w:rsid w:val="008D66EB"/>
    <w:rsid w:val="008D6DCC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E0AE0"/>
    <w:rsid w:val="008E0EAB"/>
    <w:rsid w:val="008E0F78"/>
    <w:rsid w:val="008E10A7"/>
    <w:rsid w:val="008E1329"/>
    <w:rsid w:val="008E1376"/>
    <w:rsid w:val="008E1624"/>
    <w:rsid w:val="008E1748"/>
    <w:rsid w:val="008E182F"/>
    <w:rsid w:val="008E19C3"/>
    <w:rsid w:val="008E1AB1"/>
    <w:rsid w:val="008E1B84"/>
    <w:rsid w:val="008E1F0F"/>
    <w:rsid w:val="008E1FCF"/>
    <w:rsid w:val="008E2061"/>
    <w:rsid w:val="008E2078"/>
    <w:rsid w:val="008E20AB"/>
    <w:rsid w:val="008E23A9"/>
    <w:rsid w:val="008E2759"/>
    <w:rsid w:val="008E2897"/>
    <w:rsid w:val="008E327E"/>
    <w:rsid w:val="008E3338"/>
    <w:rsid w:val="008E33CD"/>
    <w:rsid w:val="008E3510"/>
    <w:rsid w:val="008E36D0"/>
    <w:rsid w:val="008E3717"/>
    <w:rsid w:val="008E381E"/>
    <w:rsid w:val="008E3830"/>
    <w:rsid w:val="008E3DEF"/>
    <w:rsid w:val="008E3EBC"/>
    <w:rsid w:val="008E3EBD"/>
    <w:rsid w:val="008E3FA9"/>
    <w:rsid w:val="008E41F0"/>
    <w:rsid w:val="008E42EA"/>
    <w:rsid w:val="008E4338"/>
    <w:rsid w:val="008E4C43"/>
    <w:rsid w:val="008E4D99"/>
    <w:rsid w:val="008E5954"/>
    <w:rsid w:val="008E596C"/>
    <w:rsid w:val="008E5A57"/>
    <w:rsid w:val="008E5AE0"/>
    <w:rsid w:val="008E61D0"/>
    <w:rsid w:val="008E64BD"/>
    <w:rsid w:val="008E661A"/>
    <w:rsid w:val="008E684E"/>
    <w:rsid w:val="008E68C5"/>
    <w:rsid w:val="008E6C09"/>
    <w:rsid w:val="008E6C43"/>
    <w:rsid w:val="008E7068"/>
    <w:rsid w:val="008E72AE"/>
    <w:rsid w:val="008E72DD"/>
    <w:rsid w:val="008E7411"/>
    <w:rsid w:val="008E754B"/>
    <w:rsid w:val="008E7C07"/>
    <w:rsid w:val="008E7C13"/>
    <w:rsid w:val="008F0152"/>
    <w:rsid w:val="008F028C"/>
    <w:rsid w:val="008F033D"/>
    <w:rsid w:val="008F0374"/>
    <w:rsid w:val="008F0513"/>
    <w:rsid w:val="008F05A0"/>
    <w:rsid w:val="008F08CF"/>
    <w:rsid w:val="008F09B6"/>
    <w:rsid w:val="008F0B60"/>
    <w:rsid w:val="008F0EA4"/>
    <w:rsid w:val="008F0F5C"/>
    <w:rsid w:val="008F0F86"/>
    <w:rsid w:val="008F1289"/>
    <w:rsid w:val="008F1389"/>
    <w:rsid w:val="008F1A3C"/>
    <w:rsid w:val="008F1B7B"/>
    <w:rsid w:val="008F1BB5"/>
    <w:rsid w:val="008F2583"/>
    <w:rsid w:val="008F2763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4225"/>
    <w:rsid w:val="008F433E"/>
    <w:rsid w:val="008F4462"/>
    <w:rsid w:val="008F4633"/>
    <w:rsid w:val="008F4793"/>
    <w:rsid w:val="008F48A5"/>
    <w:rsid w:val="008F4AA2"/>
    <w:rsid w:val="008F4C4A"/>
    <w:rsid w:val="008F4E39"/>
    <w:rsid w:val="008F4F25"/>
    <w:rsid w:val="008F4F58"/>
    <w:rsid w:val="008F5242"/>
    <w:rsid w:val="008F53BB"/>
    <w:rsid w:val="008F54F7"/>
    <w:rsid w:val="008F5943"/>
    <w:rsid w:val="008F5DF8"/>
    <w:rsid w:val="008F5E05"/>
    <w:rsid w:val="008F5F8A"/>
    <w:rsid w:val="008F5FCD"/>
    <w:rsid w:val="008F60C6"/>
    <w:rsid w:val="008F6189"/>
    <w:rsid w:val="008F6351"/>
    <w:rsid w:val="008F6408"/>
    <w:rsid w:val="008F64CE"/>
    <w:rsid w:val="008F68CB"/>
    <w:rsid w:val="008F6AEE"/>
    <w:rsid w:val="008F6AF6"/>
    <w:rsid w:val="008F6D2D"/>
    <w:rsid w:val="008F70C5"/>
    <w:rsid w:val="008F71EA"/>
    <w:rsid w:val="008F72A8"/>
    <w:rsid w:val="008F72FB"/>
    <w:rsid w:val="008F73B7"/>
    <w:rsid w:val="008F752A"/>
    <w:rsid w:val="008F7C1A"/>
    <w:rsid w:val="008F7D58"/>
    <w:rsid w:val="008F7E9D"/>
    <w:rsid w:val="008F7ED9"/>
    <w:rsid w:val="00900395"/>
    <w:rsid w:val="00900FC5"/>
    <w:rsid w:val="00901530"/>
    <w:rsid w:val="009016E8"/>
    <w:rsid w:val="00901708"/>
    <w:rsid w:val="00901751"/>
    <w:rsid w:val="009018BA"/>
    <w:rsid w:val="00901A5A"/>
    <w:rsid w:val="00901B6C"/>
    <w:rsid w:val="00901CBC"/>
    <w:rsid w:val="00901CFA"/>
    <w:rsid w:val="00901E51"/>
    <w:rsid w:val="00901FFB"/>
    <w:rsid w:val="009022EB"/>
    <w:rsid w:val="009024FF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63"/>
    <w:rsid w:val="00903C5B"/>
    <w:rsid w:val="00903D72"/>
    <w:rsid w:val="00903DEB"/>
    <w:rsid w:val="00904317"/>
    <w:rsid w:val="00904602"/>
    <w:rsid w:val="00904845"/>
    <w:rsid w:val="00904D5F"/>
    <w:rsid w:val="00904DB6"/>
    <w:rsid w:val="00904E5B"/>
    <w:rsid w:val="009052EF"/>
    <w:rsid w:val="00905392"/>
    <w:rsid w:val="009054F3"/>
    <w:rsid w:val="00905535"/>
    <w:rsid w:val="009056AE"/>
    <w:rsid w:val="009056E4"/>
    <w:rsid w:val="009057A7"/>
    <w:rsid w:val="00905AA7"/>
    <w:rsid w:val="00905AB0"/>
    <w:rsid w:val="00905DFA"/>
    <w:rsid w:val="00905E94"/>
    <w:rsid w:val="00905F30"/>
    <w:rsid w:val="0090626F"/>
    <w:rsid w:val="0090673E"/>
    <w:rsid w:val="009068C6"/>
    <w:rsid w:val="009068C9"/>
    <w:rsid w:val="00906CA0"/>
    <w:rsid w:val="00906CEE"/>
    <w:rsid w:val="00906F54"/>
    <w:rsid w:val="009071FA"/>
    <w:rsid w:val="00907410"/>
    <w:rsid w:val="0090743B"/>
    <w:rsid w:val="009074B6"/>
    <w:rsid w:val="009078CB"/>
    <w:rsid w:val="00907B5F"/>
    <w:rsid w:val="00907BA9"/>
    <w:rsid w:val="00907E97"/>
    <w:rsid w:val="00907F47"/>
    <w:rsid w:val="00907F57"/>
    <w:rsid w:val="009100F0"/>
    <w:rsid w:val="00910272"/>
    <w:rsid w:val="009108D8"/>
    <w:rsid w:val="0091097C"/>
    <w:rsid w:val="00910B5B"/>
    <w:rsid w:val="00910BA1"/>
    <w:rsid w:val="00910BD7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828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50B8"/>
    <w:rsid w:val="00915226"/>
    <w:rsid w:val="0091548B"/>
    <w:rsid w:val="009157FF"/>
    <w:rsid w:val="00915B31"/>
    <w:rsid w:val="00915E5B"/>
    <w:rsid w:val="009160CB"/>
    <w:rsid w:val="009161DF"/>
    <w:rsid w:val="0091644F"/>
    <w:rsid w:val="0091655A"/>
    <w:rsid w:val="0091668A"/>
    <w:rsid w:val="00916750"/>
    <w:rsid w:val="00916A4B"/>
    <w:rsid w:val="00916B70"/>
    <w:rsid w:val="00916B9D"/>
    <w:rsid w:val="00916E03"/>
    <w:rsid w:val="00917080"/>
    <w:rsid w:val="0091722A"/>
    <w:rsid w:val="009172C3"/>
    <w:rsid w:val="009172D6"/>
    <w:rsid w:val="00917926"/>
    <w:rsid w:val="009179E9"/>
    <w:rsid w:val="00917D23"/>
    <w:rsid w:val="00917E8B"/>
    <w:rsid w:val="00917EE7"/>
    <w:rsid w:val="00917F31"/>
    <w:rsid w:val="00917F82"/>
    <w:rsid w:val="00917FB4"/>
    <w:rsid w:val="00920222"/>
    <w:rsid w:val="00920532"/>
    <w:rsid w:val="0092073D"/>
    <w:rsid w:val="00920776"/>
    <w:rsid w:val="00920960"/>
    <w:rsid w:val="00920F62"/>
    <w:rsid w:val="00921096"/>
    <w:rsid w:val="009210A7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9A9"/>
    <w:rsid w:val="00921A39"/>
    <w:rsid w:val="00921BDE"/>
    <w:rsid w:val="00921D50"/>
    <w:rsid w:val="00921DB2"/>
    <w:rsid w:val="00922014"/>
    <w:rsid w:val="009225B7"/>
    <w:rsid w:val="00922992"/>
    <w:rsid w:val="00922F81"/>
    <w:rsid w:val="00922FB8"/>
    <w:rsid w:val="0092308C"/>
    <w:rsid w:val="009230C8"/>
    <w:rsid w:val="00923160"/>
    <w:rsid w:val="00923442"/>
    <w:rsid w:val="009239E0"/>
    <w:rsid w:val="0092412E"/>
    <w:rsid w:val="0092459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5F50"/>
    <w:rsid w:val="00926120"/>
    <w:rsid w:val="009262FD"/>
    <w:rsid w:val="00926552"/>
    <w:rsid w:val="009265E2"/>
    <w:rsid w:val="00926800"/>
    <w:rsid w:val="009268BA"/>
    <w:rsid w:val="00926AD5"/>
    <w:rsid w:val="00926B23"/>
    <w:rsid w:val="00926D0B"/>
    <w:rsid w:val="00926DD6"/>
    <w:rsid w:val="009272B9"/>
    <w:rsid w:val="009274B8"/>
    <w:rsid w:val="00927649"/>
    <w:rsid w:val="00927685"/>
    <w:rsid w:val="00927D9C"/>
    <w:rsid w:val="00927F68"/>
    <w:rsid w:val="009300D3"/>
    <w:rsid w:val="009301EA"/>
    <w:rsid w:val="009302BD"/>
    <w:rsid w:val="009306D9"/>
    <w:rsid w:val="0093088D"/>
    <w:rsid w:val="00930DEA"/>
    <w:rsid w:val="00930E54"/>
    <w:rsid w:val="00930F22"/>
    <w:rsid w:val="009311CA"/>
    <w:rsid w:val="009312A7"/>
    <w:rsid w:val="009312E1"/>
    <w:rsid w:val="00931993"/>
    <w:rsid w:val="00931F1B"/>
    <w:rsid w:val="00931FBE"/>
    <w:rsid w:val="009322AA"/>
    <w:rsid w:val="009322CF"/>
    <w:rsid w:val="0093268A"/>
    <w:rsid w:val="009326A4"/>
    <w:rsid w:val="00932830"/>
    <w:rsid w:val="00932C20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73C"/>
    <w:rsid w:val="00936858"/>
    <w:rsid w:val="00936AF5"/>
    <w:rsid w:val="00936BC0"/>
    <w:rsid w:val="00936D1C"/>
    <w:rsid w:val="00936F4C"/>
    <w:rsid w:val="00937144"/>
    <w:rsid w:val="0093732A"/>
    <w:rsid w:val="0093734E"/>
    <w:rsid w:val="009376CD"/>
    <w:rsid w:val="00937A04"/>
    <w:rsid w:val="00937AC8"/>
    <w:rsid w:val="00937D13"/>
    <w:rsid w:val="00937E3A"/>
    <w:rsid w:val="00940385"/>
    <w:rsid w:val="00940C7A"/>
    <w:rsid w:val="00940CAB"/>
    <w:rsid w:val="00940DD8"/>
    <w:rsid w:val="00940E87"/>
    <w:rsid w:val="00940EBE"/>
    <w:rsid w:val="009412AE"/>
    <w:rsid w:val="00941334"/>
    <w:rsid w:val="00941521"/>
    <w:rsid w:val="009418EE"/>
    <w:rsid w:val="00941ABA"/>
    <w:rsid w:val="00941B50"/>
    <w:rsid w:val="00941D81"/>
    <w:rsid w:val="00941E74"/>
    <w:rsid w:val="0094210E"/>
    <w:rsid w:val="0094240C"/>
    <w:rsid w:val="0094277A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41B6"/>
    <w:rsid w:val="009442AE"/>
    <w:rsid w:val="0094445C"/>
    <w:rsid w:val="00944571"/>
    <w:rsid w:val="009446B8"/>
    <w:rsid w:val="009447D0"/>
    <w:rsid w:val="009448AD"/>
    <w:rsid w:val="00944ACA"/>
    <w:rsid w:val="00944B15"/>
    <w:rsid w:val="00944CFD"/>
    <w:rsid w:val="00944F27"/>
    <w:rsid w:val="00944F8E"/>
    <w:rsid w:val="00944FCF"/>
    <w:rsid w:val="009450A8"/>
    <w:rsid w:val="009450AE"/>
    <w:rsid w:val="00945232"/>
    <w:rsid w:val="009453BA"/>
    <w:rsid w:val="00945859"/>
    <w:rsid w:val="00945898"/>
    <w:rsid w:val="009459A0"/>
    <w:rsid w:val="00945AB5"/>
    <w:rsid w:val="00945ADD"/>
    <w:rsid w:val="00945B24"/>
    <w:rsid w:val="00945C7A"/>
    <w:rsid w:val="00945DB0"/>
    <w:rsid w:val="00945EA2"/>
    <w:rsid w:val="00945EE0"/>
    <w:rsid w:val="00946370"/>
    <w:rsid w:val="009466D7"/>
    <w:rsid w:val="009466F7"/>
    <w:rsid w:val="0094670A"/>
    <w:rsid w:val="0094670B"/>
    <w:rsid w:val="00946C59"/>
    <w:rsid w:val="00946DC7"/>
    <w:rsid w:val="00946ED7"/>
    <w:rsid w:val="00946EFE"/>
    <w:rsid w:val="00946FDC"/>
    <w:rsid w:val="009471E2"/>
    <w:rsid w:val="00947361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DD4"/>
    <w:rsid w:val="00950E2D"/>
    <w:rsid w:val="0095134D"/>
    <w:rsid w:val="009513D7"/>
    <w:rsid w:val="00951514"/>
    <w:rsid w:val="009515AD"/>
    <w:rsid w:val="0095181E"/>
    <w:rsid w:val="009524AD"/>
    <w:rsid w:val="009524F9"/>
    <w:rsid w:val="0095255A"/>
    <w:rsid w:val="009526F1"/>
    <w:rsid w:val="00952B28"/>
    <w:rsid w:val="00952DB3"/>
    <w:rsid w:val="00952E2B"/>
    <w:rsid w:val="00953024"/>
    <w:rsid w:val="00953669"/>
    <w:rsid w:val="009536A0"/>
    <w:rsid w:val="00953B96"/>
    <w:rsid w:val="00953F03"/>
    <w:rsid w:val="009540CF"/>
    <w:rsid w:val="00954101"/>
    <w:rsid w:val="0095445E"/>
    <w:rsid w:val="009544A8"/>
    <w:rsid w:val="009547D7"/>
    <w:rsid w:val="0095490E"/>
    <w:rsid w:val="00954B47"/>
    <w:rsid w:val="00954C1A"/>
    <w:rsid w:val="00954C2D"/>
    <w:rsid w:val="00954F3C"/>
    <w:rsid w:val="009552AF"/>
    <w:rsid w:val="009553E5"/>
    <w:rsid w:val="009553F8"/>
    <w:rsid w:val="00955544"/>
    <w:rsid w:val="0095554A"/>
    <w:rsid w:val="00955885"/>
    <w:rsid w:val="00955A26"/>
    <w:rsid w:val="00955D74"/>
    <w:rsid w:val="00955E8D"/>
    <w:rsid w:val="00955F4F"/>
    <w:rsid w:val="0095604C"/>
    <w:rsid w:val="0095638B"/>
    <w:rsid w:val="009563E9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BEA"/>
    <w:rsid w:val="0096017D"/>
    <w:rsid w:val="0096070A"/>
    <w:rsid w:val="0096073C"/>
    <w:rsid w:val="00960A73"/>
    <w:rsid w:val="00961314"/>
    <w:rsid w:val="009613F0"/>
    <w:rsid w:val="009613F9"/>
    <w:rsid w:val="0096147B"/>
    <w:rsid w:val="00961579"/>
    <w:rsid w:val="009615FC"/>
    <w:rsid w:val="00961712"/>
    <w:rsid w:val="0096171A"/>
    <w:rsid w:val="0096189E"/>
    <w:rsid w:val="00961979"/>
    <w:rsid w:val="00961A07"/>
    <w:rsid w:val="00961B56"/>
    <w:rsid w:val="00961BF1"/>
    <w:rsid w:val="00961D4F"/>
    <w:rsid w:val="00961D8A"/>
    <w:rsid w:val="00961DB1"/>
    <w:rsid w:val="00961EE0"/>
    <w:rsid w:val="00961FCD"/>
    <w:rsid w:val="0096213B"/>
    <w:rsid w:val="009623F9"/>
    <w:rsid w:val="009625C9"/>
    <w:rsid w:val="00962AB4"/>
    <w:rsid w:val="00962DAE"/>
    <w:rsid w:val="00962E3E"/>
    <w:rsid w:val="009630BE"/>
    <w:rsid w:val="00963219"/>
    <w:rsid w:val="0096325B"/>
    <w:rsid w:val="00963713"/>
    <w:rsid w:val="00963718"/>
    <w:rsid w:val="009637A1"/>
    <w:rsid w:val="00963A89"/>
    <w:rsid w:val="00963CE2"/>
    <w:rsid w:val="009640B3"/>
    <w:rsid w:val="0096415A"/>
    <w:rsid w:val="009641E4"/>
    <w:rsid w:val="00964323"/>
    <w:rsid w:val="009643EE"/>
    <w:rsid w:val="0096447B"/>
    <w:rsid w:val="009644D1"/>
    <w:rsid w:val="00964578"/>
    <w:rsid w:val="009648C2"/>
    <w:rsid w:val="00964F11"/>
    <w:rsid w:val="00964FAA"/>
    <w:rsid w:val="00964FC0"/>
    <w:rsid w:val="009652C8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0CF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B9"/>
    <w:rsid w:val="009705FA"/>
    <w:rsid w:val="0097083F"/>
    <w:rsid w:val="00970C73"/>
    <w:rsid w:val="00970F4E"/>
    <w:rsid w:val="0097110A"/>
    <w:rsid w:val="009711E6"/>
    <w:rsid w:val="009715C9"/>
    <w:rsid w:val="009715CA"/>
    <w:rsid w:val="0097192F"/>
    <w:rsid w:val="00971CBA"/>
    <w:rsid w:val="00971CE7"/>
    <w:rsid w:val="00972135"/>
    <w:rsid w:val="009722BD"/>
    <w:rsid w:val="0097270E"/>
    <w:rsid w:val="00972962"/>
    <w:rsid w:val="00972A04"/>
    <w:rsid w:val="00972A8C"/>
    <w:rsid w:val="00972C7B"/>
    <w:rsid w:val="00972CFC"/>
    <w:rsid w:val="00972F7E"/>
    <w:rsid w:val="009730D8"/>
    <w:rsid w:val="00973433"/>
    <w:rsid w:val="0097380D"/>
    <w:rsid w:val="00973C1E"/>
    <w:rsid w:val="00973CF1"/>
    <w:rsid w:val="00973D83"/>
    <w:rsid w:val="00973FD5"/>
    <w:rsid w:val="00974386"/>
    <w:rsid w:val="00974673"/>
    <w:rsid w:val="00974B84"/>
    <w:rsid w:val="00975237"/>
    <w:rsid w:val="009752AB"/>
    <w:rsid w:val="00975689"/>
    <w:rsid w:val="0097582C"/>
    <w:rsid w:val="009759E5"/>
    <w:rsid w:val="00975A88"/>
    <w:rsid w:val="00975ABB"/>
    <w:rsid w:val="00975BE2"/>
    <w:rsid w:val="00975C83"/>
    <w:rsid w:val="00975D87"/>
    <w:rsid w:val="00975FF2"/>
    <w:rsid w:val="0097605C"/>
    <w:rsid w:val="009763FC"/>
    <w:rsid w:val="00976563"/>
    <w:rsid w:val="009765CA"/>
    <w:rsid w:val="009769B6"/>
    <w:rsid w:val="00976B76"/>
    <w:rsid w:val="00976CBF"/>
    <w:rsid w:val="00976E3D"/>
    <w:rsid w:val="00976F07"/>
    <w:rsid w:val="0097743B"/>
    <w:rsid w:val="00977D60"/>
    <w:rsid w:val="00977DB3"/>
    <w:rsid w:val="00980104"/>
    <w:rsid w:val="009806A0"/>
    <w:rsid w:val="00980781"/>
    <w:rsid w:val="0098089C"/>
    <w:rsid w:val="009808AB"/>
    <w:rsid w:val="00980C22"/>
    <w:rsid w:val="00980F1A"/>
    <w:rsid w:val="009812BA"/>
    <w:rsid w:val="00981360"/>
    <w:rsid w:val="00981828"/>
    <w:rsid w:val="0098183F"/>
    <w:rsid w:val="00981853"/>
    <w:rsid w:val="00981C0E"/>
    <w:rsid w:val="00981CF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971"/>
    <w:rsid w:val="00982B31"/>
    <w:rsid w:val="00982ED7"/>
    <w:rsid w:val="00983058"/>
    <w:rsid w:val="009831DD"/>
    <w:rsid w:val="009837DB"/>
    <w:rsid w:val="0098384C"/>
    <w:rsid w:val="00983894"/>
    <w:rsid w:val="00983E25"/>
    <w:rsid w:val="00984036"/>
    <w:rsid w:val="009843F8"/>
    <w:rsid w:val="00984C7E"/>
    <w:rsid w:val="00984CBA"/>
    <w:rsid w:val="0098501A"/>
    <w:rsid w:val="00985045"/>
    <w:rsid w:val="00985127"/>
    <w:rsid w:val="0098522F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2B1"/>
    <w:rsid w:val="00987508"/>
    <w:rsid w:val="009877C9"/>
    <w:rsid w:val="009878F3"/>
    <w:rsid w:val="00987E75"/>
    <w:rsid w:val="00990177"/>
    <w:rsid w:val="00990212"/>
    <w:rsid w:val="009903BE"/>
    <w:rsid w:val="009904EE"/>
    <w:rsid w:val="00990620"/>
    <w:rsid w:val="00990753"/>
    <w:rsid w:val="00990ABC"/>
    <w:rsid w:val="00990CB7"/>
    <w:rsid w:val="00990FAF"/>
    <w:rsid w:val="00991025"/>
    <w:rsid w:val="00991509"/>
    <w:rsid w:val="0099199A"/>
    <w:rsid w:val="009920AE"/>
    <w:rsid w:val="009922EB"/>
    <w:rsid w:val="009923EE"/>
    <w:rsid w:val="00992514"/>
    <w:rsid w:val="00992536"/>
    <w:rsid w:val="00992702"/>
    <w:rsid w:val="0099280A"/>
    <w:rsid w:val="0099292E"/>
    <w:rsid w:val="0099299C"/>
    <w:rsid w:val="00992AA0"/>
    <w:rsid w:val="00992B36"/>
    <w:rsid w:val="00992BC8"/>
    <w:rsid w:val="00992D15"/>
    <w:rsid w:val="00992D32"/>
    <w:rsid w:val="00993412"/>
    <w:rsid w:val="009938AE"/>
    <w:rsid w:val="00993A7D"/>
    <w:rsid w:val="00993DB6"/>
    <w:rsid w:val="00993FBE"/>
    <w:rsid w:val="00994036"/>
    <w:rsid w:val="00994445"/>
    <w:rsid w:val="00994A7F"/>
    <w:rsid w:val="00994D9D"/>
    <w:rsid w:val="00995056"/>
    <w:rsid w:val="00995469"/>
    <w:rsid w:val="009955D8"/>
    <w:rsid w:val="00995B98"/>
    <w:rsid w:val="009961CC"/>
    <w:rsid w:val="009962F8"/>
    <w:rsid w:val="00996317"/>
    <w:rsid w:val="00996986"/>
    <w:rsid w:val="00996D6D"/>
    <w:rsid w:val="00996E4A"/>
    <w:rsid w:val="00997070"/>
    <w:rsid w:val="00997096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A30"/>
    <w:rsid w:val="00997A44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910"/>
    <w:rsid w:val="009A2C1E"/>
    <w:rsid w:val="009A2E8D"/>
    <w:rsid w:val="009A32B3"/>
    <w:rsid w:val="009A3380"/>
    <w:rsid w:val="009A34C2"/>
    <w:rsid w:val="009A34E7"/>
    <w:rsid w:val="009A350C"/>
    <w:rsid w:val="009A361A"/>
    <w:rsid w:val="009A3887"/>
    <w:rsid w:val="009A3A92"/>
    <w:rsid w:val="009A3B17"/>
    <w:rsid w:val="009A3F19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77"/>
    <w:rsid w:val="009A5E91"/>
    <w:rsid w:val="009A5F7D"/>
    <w:rsid w:val="009A6027"/>
    <w:rsid w:val="009A609F"/>
    <w:rsid w:val="009A60D6"/>
    <w:rsid w:val="009A61DD"/>
    <w:rsid w:val="009A6560"/>
    <w:rsid w:val="009A65F1"/>
    <w:rsid w:val="009A661B"/>
    <w:rsid w:val="009A67AF"/>
    <w:rsid w:val="009A6A81"/>
    <w:rsid w:val="009A6BAD"/>
    <w:rsid w:val="009A6CD1"/>
    <w:rsid w:val="009A6E99"/>
    <w:rsid w:val="009A7015"/>
    <w:rsid w:val="009A723F"/>
    <w:rsid w:val="009A72E8"/>
    <w:rsid w:val="009A730C"/>
    <w:rsid w:val="009A7470"/>
    <w:rsid w:val="009A7773"/>
    <w:rsid w:val="009A779B"/>
    <w:rsid w:val="009A7806"/>
    <w:rsid w:val="009A7AEA"/>
    <w:rsid w:val="009A7F1B"/>
    <w:rsid w:val="009A7FDF"/>
    <w:rsid w:val="009B0051"/>
    <w:rsid w:val="009B0130"/>
    <w:rsid w:val="009B0302"/>
    <w:rsid w:val="009B055B"/>
    <w:rsid w:val="009B0886"/>
    <w:rsid w:val="009B0891"/>
    <w:rsid w:val="009B08B0"/>
    <w:rsid w:val="009B0917"/>
    <w:rsid w:val="009B0CEE"/>
    <w:rsid w:val="009B1237"/>
    <w:rsid w:val="009B1A50"/>
    <w:rsid w:val="009B1BC1"/>
    <w:rsid w:val="009B1DF7"/>
    <w:rsid w:val="009B202A"/>
    <w:rsid w:val="009B21A2"/>
    <w:rsid w:val="009B225A"/>
    <w:rsid w:val="009B230F"/>
    <w:rsid w:val="009B24F4"/>
    <w:rsid w:val="009B2513"/>
    <w:rsid w:val="009B254C"/>
    <w:rsid w:val="009B25EF"/>
    <w:rsid w:val="009B3179"/>
    <w:rsid w:val="009B333D"/>
    <w:rsid w:val="009B33E1"/>
    <w:rsid w:val="009B3470"/>
    <w:rsid w:val="009B39FA"/>
    <w:rsid w:val="009B3A03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F"/>
    <w:rsid w:val="009B5524"/>
    <w:rsid w:val="009B5556"/>
    <w:rsid w:val="009B59AF"/>
    <w:rsid w:val="009B5A24"/>
    <w:rsid w:val="009B5B0F"/>
    <w:rsid w:val="009B5BB1"/>
    <w:rsid w:val="009B5C32"/>
    <w:rsid w:val="009B5C4D"/>
    <w:rsid w:val="009B5EBE"/>
    <w:rsid w:val="009B5F42"/>
    <w:rsid w:val="009B6162"/>
    <w:rsid w:val="009B61C7"/>
    <w:rsid w:val="009B6312"/>
    <w:rsid w:val="009B6466"/>
    <w:rsid w:val="009B6767"/>
    <w:rsid w:val="009B6AB8"/>
    <w:rsid w:val="009B6BEF"/>
    <w:rsid w:val="009B6C08"/>
    <w:rsid w:val="009B6E6E"/>
    <w:rsid w:val="009B6F14"/>
    <w:rsid w:val="009B6FBB"/>
    <w:rsid w:val="009B70CE"/>
    <w:rsid w:val="009B725A"/>
    <w:rsid w:val="009B7354"/>
    <w:rsid w:val="009B7512"/>
    <w:rsid w:val="009B7682"/>
    <w:rsid w:val="009B7771"/>
    <w:rsid w:val="009B77EF"/>
    <w:rsid w:val="009B7904"/>
    <w:rsid w:val="009B7C04"/>
    <w:rsid w:val="009B7C87"/>
    <w:rsid w:val="009B7F32"/>
    <w:rsid w:val="009B7FB9"/>
    <w:rsid w:val="009B7FF6"/>
    <w:rsid w:val="009C0396"/>
    <w:rsid w:val="009C0714"/>
    <w:rsid w:val="009C0818"/>
    <w:rsid w:val="009C0919"/>
    <w:rsid w:val="009C0BEC"/>
    <w:rsid w:val="009C1186"/>
    <w:rsid w:val="009C11D3"/>
    <w:rsid w:val="009C1307"/>
    <w:rsid w:val="009C1470"/>
    <w:rsid w:val="009C14B9"/>
    <w:rsid w:val="009C14CB"/>
    <w:rsid w:val="009C16CC"/>
    <w:rsid w:val="009C1720"/>
    <w:rsid w:val="009C182F"/>
    <w:rsid w:val="009C195B"/>
    <w:rsid w:val="009C19E2"/>
    <w:rsid w:val="009C1A9C"/>
    <w:rsid w:val="009C1B29"/>
    <w:rsid w:val="009C1B37"/>
    <w:rsid w:val="009C1D05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F6F"/>
    <w:rsid w:val="009C42A6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79C"/>
    <w:rsid w:val="009C58A2"/>
    <w:rsid w:val="009C5A18"/>
    <w:rsid w:val="009C5A32"/>
    <w:rsid w:val="009C5D1D"/>
    <w:rsid w:val="009C5DF5"/>
    <w:rsid w:val="009C5EF3"/>
    <w:rsid w:val="009C5F39"/>
    <w:rsid w:val="009C613F"/>
    <w:rsid w:val="009C616F"/>
    <w:rsid w:val="009C6313"/>
    <w:rsid w:val="009C6333"/>
    <w:rsid w:val="009C6409"/>
    <w:rsid w:val="009C6482"/>
    <w:rsid w:val="009C6B8A"/>
    <w:rsid w:val="009C6FEE"/>
    <w:rsid w:val="009C761E"/>
    <w:rsid w:val="009C7921"/>
    <w:rsid w:val="009D00FC"/>
    <w:rsid w:val="009D0962"/>
    <w:rsid w:val="009D0AAB"/>
    <w:rsid w:val="009D0B1B"/>
    <w:rsid w:val="009D0E7D"/>
    <w:rsid w:val="009D1264"/>
    <w:rsid w:val="009D1283"/>
    <w:rsid w:val="009D1340"/>
    <w:rsid w:val="009D1B70"/>
    <w:rsid w:val="009D1DAB"/>
    <w:rsid w:val="009D2049"/>
    <w:rsid w:val="009D2319"/>
    <w:rsid w:val="009D2348"/>
    <w:rsid w:val="009D2475"/>
    <w:rsid w:val="009D288B"/>
    <w:rsid w:val="009D2983"/>
    <w:rsid w:val="009D29C4"/>
    <w:rsid w:val="009D2B86"/>
    <w:rsid w:val="009D2C9A"/>
    <w:rsid w:val="009D2D46"/>
    <w:rsid w:val="009D2F06"/>
    <w:rsid w:val="009D2F59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C9"/>
    <w:rsid w:val="009D5EEF"/>
    <w:rsid w:val="009D61C8"/>
    <w:rsid w:val="009D63A4"/>
    <w:rsid w:val="009D6645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B90"/>
    <w:rsid w:val="009D7CA9"/>
    <w:rsid w:val="009D7CF5"/>
    <w:rsid w:val="009E006A"/>
    <w:rsid w:val="009E01BB"/>
    <w:rsid w:val="009E0CEF"/>
    <w:rsid w:val="009E0D2B"/>
    <w:rsid w:val="009E0E94"/>
    <w:rsid w:val="009E12A0"/>
    <w:rsid w:val="009E149F"/>
    <w:rsid w:val="009E176B"/>
    <w:rsid w:val="009E1781"/>
    <w:rsid w:val="009E1C15"/>
    <w:rsid w:val="009E1C3E"/>
    <w:rsid w:val="009E1E33"/>
    <w:rsid w:val="009E2182"/>
    <w:rsid w:val="009E22B6"/>
    <w:rsid w:val="009E23AE"/>
    <w:rsid w:val="009E285D"/>
    <w:rsid w:val="009E29D1"/>
    <w:rsid w:val="009E30AF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C"/>
    <w:rsid w:val="009E4A39"/>
    <w:rsid w:val="009E5012"/>
    <w:rsid w:val="009E557E"/>
    <w:rsid w:val="009E58B3"/>
    <w:rsid w:val="009E597E"/>
    <w:rsid w:val="009E59B7"/>
    <w:rsid w:val="009E60B4"/>
    <w:rsid w:val="009E60C9"/>
    <w:rsid w:val="009E6273"/>
    <w:rsid w:val="009E634F"/>
    <w:rsid w:val="009E6622"/>
    <w:rsid w:val="009E67C4"/>
    <w:rsid w:val="009E689F"/>
    <w:rsid w:val="009E6AC2"/>
    <w:rsid w:val="009E6B29"/>
    <w:rsid w:val="009E6EC5"/>
    <w:rsid w:val="009E6FA4"/>
    <w:rsid w:val="009E70BF"/>
    <w:rsid w:val="009E7122"/>
    <w:rsid w:val="009E72D1"/>
    <w:rsid w:val="009E7311"/>
    <w:rsid w:val="009E7541"/>
    <w:rsid w:val="009E7723"/>
    <w:rsid w:val="009E7AD7"/>
    <w:rsid w:val="009F0089"/>
    <w:rsid w:val="009F02C3"/>
    <w:rsid w:val="009F0542"/>
    <w:rsid w:val="009F0811"/>
    <w:rsid w:val="009F0AB4"/>
    <w:rsid w:val="009F0D69"/>
    <w:rsid w:val="009F111F"/>
    <w:rsid w:val="009F15C1"/>
    <w:rsid w:val="009F1813"/>
    <w:rsid w:val="009F195A"/>
    <w:rsid w:val="009F1B3A"/>
    <w:rsid w:val="009F2169"/>
    <w:rsid w:val="009F277D"/>
    <w:rsid w:val="009F284F"/>
    <w:rsid w:val="009F29A0"/>
    <w:rsid w:val="009F29AC"/>
    <w:rsid w:val="009F29D6"/>
    <w:rsid w:val="009F2AC0"/>
    <w:rsid w:val="009F2C28"/>
    <w:rsid w:val="009F2C2C"/>
    <w:rsid w:val="009F2DBB"/>
    <w:rsid w:val="009F2F2E"/>
    <w:rsid w:val="009F3240"/>
    <w:rsid w:val="009F3396"/>
    <w:rsid w:val="009F395A"/>
    <w:rsid w:val="009F3AF8"/>
    <w:rsid w:val="009F3CEC"/>
    <w:rsid w:val="009F3E9B"/>
    <w:rsid w:val="009F3FF6"/>
    <w:rsid w:val="009F405A"/>
    <w:rsid w:val="009F434D"/>
    <w:rsid w:val="009F45CC"/>
    <w:rsid w:val="009F45DE"/>
    <w:rsid w:val="009F4A90"/>
    <w:rsid w:val="009F4B13"/>
    <w:rsid w:val="009F4D49"/>
    <w:rsid w:val="009F4FC4"/>
    <w:rsid w:val="009F54B8"/>
    <w:rsid w:val="009F5526"/>
    <w:rsid w:val="009F5602"/>
    <w:rsid w:val="009F5A04"/>
    <w:rsid w:val="009F5C9E"/>
    <w:rsid w:val="009F5E1D"/>
    <w:rsid w:val="009F5EA3"/>
    <w:rsid w:val="009F5F5E"/>
    <w:rsid w:val="009F65BA"/>
    <w:rsid w:val="009F6C68"/>
    <w:rsid w:val="009F6F07"/>
    <w:rsid w:val="009F6F12"/>
    <w:rsid w:val="009F71C6"/>
    <w:rsid w:val="009F7981"/>
    <w:rsid w:val="009F7C97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62"/>
    <w:rsid w:val="00A010B9"/>
    <w:rsid w:val="00A01174"/>
    <w:rsid w:val="00A01385"/>
    <w:rsid w:val="00A01394"/>
    <w:rsid w:val="00A0153A"/>
    <w:rsid w:val="00A01562"/>
    <w:rsid w:val="00A0192E"/>
    <w:rsid w:val="00A019FE"/>
    <w:rsid w:val="00A01EF5"/>
    <w:rsid w:val="00A02045"/>
    <w:rsid w:val="00A0206F"/>
    <w:rsid w:val="00A0225D"/>
    <w:rsid w:val="00A0237D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40F3"/>
    <w:rsid w:val="00A042C6"/>
    <w:rsid w:val="00A044B5"/>
    <w:rsid w:val="00A0469E"/>
    <w:rsid w:val="00A047BE"/>
    <w:rsid w:val="00A04B8D"/>
    <w:rsid w:val="00A04CAD"/>
    <w:rsid w:val="00A0510A"/>
    <w:rsid w:val="00A052AF"/>
    <w:rsid w:val="00A05646"/>
    <w:rsid w:val="00A05786"/>
    <w:rsid w:val="00A058B4"/>
    <w:rsid w:val="00A05C10"/>
    <w:rsid w:val="00A05C46"/>
    <w:rsid w:val="00A0609D"/>
    <w:rsid w:val="00A060C0"/>
    <w:rsid w:val="00A062D8"/>
    <w:rsid w:val="00A063EC"/>
    <w:rsid w:val="00A066D9"/>
    <w:rsid w:val="00A06BBE"/>
    <w:rsid w:val="00A06BF7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3B9"/>
    <w:rsid w:val="00A1067B"/>
    <w:rsid w:val="00A10C3A"/>
    <w:rsid w:val="00A10F1B"/>
    <w:rsid w:val="00A10FFD"/>
    <w:rsid w:val="00A11081"/>
    <w:rsid w:val="00A1114B"/>
    <w:rsid w:val="00A11218"/>
    <w:rsid w:val="00A118FF"/>
    <w:rsid w:val="00A11ABD"/>
    <w:rsid w:val="00A11DF8"/>
    <w:rsid w:val="00A121AA"/>
    <w:rsid w:val="00A1243D"/>
    <w:rsid w:val="00A124B3"/>
    <w:rsid w:val="00A12805"/>
    <w:rsid w:val="00A12E50"/>
    <w:rsid w:val="00A12E98"/>
    <w:rsid w:val="00A1344D"/>
    <w:rsid w:val="00A13547"/>
    <w:rsid w:val="00A13583"/>
    <w:rsid w:val="00A13668"/>
    <w:rsid w:val="00A1381D"/>
    <w:rsid w:val="00A13B09"/>
    <w:rsid w:val="00A13C09"/>
    <w:rsid w:val="00A13EF9"/>
    <w:rsid w:val="00A143FA"/>
    <w:rsid w:val="00A146A2"/>
    <w:rsid w:val="00A14DFF"/>
    <w:rsid w:val="00A14F8B"/>
    <w:rsid w:val="00A15178"/>
    <w:rsid w:val="00A155E4"/>
    <w:rsid w:val="00A1565D"/>
    <w:rsid w:val="00A15AA7"/>
    <w:rsid w:val="00A15ACA"/>
    <w:rsid w:val="00A15D5E"/>
    <w:rsid w:val="00A1606C"/>
    <w:rsid w:val="00A16091"/>
    <w:rsid w:val="00A16178"/>
    <w:rsid w:val="00A1645B"/>
    <w:rsid w:val="00A168EB"/>
    <w:rsid w:val="00A16BAA"/>
    <w:rsid w:val="00A16EEE"/>
    <w:rsid w:val="00A17019"/>
    <w:rsid w:val="00A170AD"/>
    <w:rsid w:val="00A1751D"/>
    <w:rsid w:val="00A17642"/>
    <w:rsid w:val="00A17AB3"/>
    <w:rsid w:val="00A17C06"/>
    <w:rsid w:val="00A17CD7"/>
    <w:rsid w:val="00A2011D"/>
    <w:rsid w:val="00A20459"/>
    <w:rsid w:val="00A204F5"/>
    <w:rsid w:val="00A209CB"/>
    <w:rsid w:val="00A20CB2"/>
    <w:rsid w:val="00A20D74"/>
    <w:rsid w:val="00A20DE5"/>
    <w:rsid w:val="00A2148C"/>
    <w:rsid w:val="00A21703"/>
    <w:rsid w:val="00A21807"/>
    <w:rsid w:val="00A2188B"/>
    <w:rsid w:val="00A2192B"/>
    <w:rsid w:val="00A21F12"/>
    <w:rsid w:val="00A21F8D"/>
    <w:rsid w:val="00A220EF"/>
    <w:rsid w:val="00A22209"/>
    <w:rsid w:val="00A223EB"/>
    <w:rsid w:val="00A229D2"/>
    <w:rsid w:val="00A22B3F"/>
    <w:rsid w:val="00A22BC5"/>
    <w:rsid w:val="00A22E55"/>
    <w:rsid w:val="00A230BC"/>
    <w:rsid w:val="00A23276"/>
    <w:rsid w:val="00A23435"/>
    <w:rsid w:val="00A23481"/>
    <w:rsid w:val="00A23706"/>
    <w:rsid w:val="00A2382C"/>
    <w:rsid w:val="00A238BD"/>
    <w:rsid w:val="00A23B17"/>
    <w:rsid w:val="00A23E8B"/>
    <w:rsid w:val="00A2400C"/>
    <w:rsid w:val="00A24329"/>
    <w:rsid w:val="00A24A4A"/>
    <w:rsid w:val="00A2581C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172"/>
    <w:rsid w:val="00A27175"/>
    <w:rsid w:val="00A272BF"/>
    <w:rsid w:val="00A27380"/>
    <w:rsid w:val="00A273DB"/>
    <w:rsid w:val="00A274E5"/>
    <w:rsid w:val="00A27DD6"/>
    <w:rsid w:val="00A30122"/>
    <w:rsid w:val="00A30160"/>
    <w:rsid w:val="00A304DC"/>
    <w:rsid w:val="00A3066B"/>
    <w:rsid w:val="00A306AB"/>
    <w:rsid w:val="00A3078C"/>
    <w:rsid w:val="00A30854"/>
    <w:rsid w:val="00A309CF"/>
    <w:rsid w:val="00A309D3"/>
    <w:rsid w:val="00A30C80"/>
    <w:rsid w:val="00A30D1E"/>
    <w:rsid w:val="00A30E3D"/>
    <w:rsid w:val="00A30F7C"/>
    <w:rsid w:val="00A31067"/>
    <w:rsid w:val="00A31163"/>
    <w:rsid w:val="00A311A3"/>
    <w:rsid w:val="00A3134C"/>
    <w:rsid w:val="00A315D0"/>
    <w:rsid w:val="00A31604"/>
    <w:rsid w:val="00A31A03"/>
    <w:rsid w:val="00A31DFD"/>
    <w:rsid w:val="00A31EA6"/>
    <w:rsid w:val="00A32436"/>
    <w:rsid w:val="00A32452"/>
    <w:rsid w:val="00A32741"/>
    <w:rsid w:val="00A32963"/>
    <w:rsid w:val="00A32BBC"/>
    <w:rsid w:val="00A32D1B"/>
    <w:rsid w:val="00A3314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D45"/>
    <w:rsid w:val="00A34F8B"/>
    <w:rsid w:val="00A34FC5"/>
    <w:rsid w:val="00A35564"/>
    <w:rsid w:val="00A355E2"/>
    <w:rsid w:val="00A35634"/>
    <w:rsid w:val="00A356C6"/>
    <w:rsid w:val="00A35908"/>
    <w:rsid w:val="00A35944"/>
    <w:rsid w:val="00A3594B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B41"/>
    <w:rsid w:val="00A36C9C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B9B"/>
    <w:rsid w:val="00A37DD4"/>
    <w:rsid w:val="00A37EB0"/>
    <w:rsid w:val="00A400A4"/>
    <w:rsid w:val="00A400A7"/>
    <w:rsid w:val="00A40282"/>
    <w:rsid w:val="00A40486"/>
    <w:rsid w:val="00A405BD"/>
    <w:rsid w:val="00A40826"/>
    <w:rsid w:val="00A40C9C"/>
    <w:rsid w:val="00A40D35"/>
    <w:rsid w:val="00A41A4F"/>
    <w:rsid w:val="00A41CD1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161"/>
    <w:rsid w:val="00A43194"/>
    <w:rsid w:val="00A4321F"/>
    <w:rsid w:val="00A43260"/>
    <w:rsid w:val="00A4335F"/>
    <w:rsid w:val="00A43667"/>
    <w:rsid w:val="00A43846"/>
    <w:rsid w:val="00A43E59"/>
    <w:rsid w:val="00A43FF6"/>
    <w:rsid w:val="00A4423B"/>
    <w:rsid w:val="00A4477A"/>
    <w:rsid w:val="00A44A20"/>
    <w:rsid w:val="00A44A83"/>
    <w:rsid w:val="00A44B4A"/>
    <w:rsid w:val="00A44E61"/>
    <w:rsid w:val="00A450E9"/>
    <w:rsid w:val="00A452C1"/>
    <w:rsid w:val="00A45302"/>
    <w:rsid w:val="00A45409"/>
    <w:rsid w:val="00A4546F"/>
    <w:rsid w:val="00A45667"/>
    <w:rsid w:val="00A4568A"/>
    <w:rsid w:val="00A456ED"/>
    <w:rsid w:val="00A45735"/>
    <w:rsid w:val="00A45A15"/>
    <w:rsid w:val="00A45C59"/>
    <w:rsid w:val="00A45C6E"/>
    <w:rsid w:val="00A45E90"/>
    <w:rsid w:val="00A46066"/>
    <w:rsid w:val="00A460A8"/>
    <w:rsid w:val="00A463A0"/>
    <w:rsid w:val="00A4651A"/>
    <w:rsid w:val="00A46642"/>
    <w:rsid w:val="00A4676F"/>
    <w:rsid w:val="00A46884"/>
    <w:rsid w:val="00A46AB7"/>
    <w:rsid w:val="00A46ACA"/>
    <w:rsid w:val="00A46BBD"/>
    <w:rsid w:val="00A46E54"/>
    <w:rsid w:val="00A46EDE"/>
    <w:rsid w:val="00A4710C"/>
    <w:rsid w:val="00A4723A"/>
    <w:rsid w:val="00A472A5"/>
    <w:rsid w:val="00A472E5"/>
    <w:rsid w:val="00A47A5E"/>
    <w:rsid w:val="00A47A85"/>
    <w:rsid w:val="00A47D1D"/>
    <w:rsid w:val="00A5011B"/>
    <w:rsid w:val="00A5016C"/>
    <w:rsid w:val="00A50184"/>
    <w:rsid w:val="00A50814"/>
    <w:rsid w:val="00A508DB"/>
    <w:rsid w:val="00A50A4C"/>
    <w:rsid w:val="00A50A58"/>
    <w:rsid w:val="00A50BBD"/>
    <w:rsid w:val="00A50C04"/>
    <w:rsid w:val="00A50C08"/>
    <w:rsid w:val="00A50C45"/>
    <w:rsid w:val="00A50CAF"/>
    <w:rsid w:val="00A50E0A"/>
    <w:rsid w:val="00A50F4A"/>
    <w:rsid w:val="00A5101D"/>
    <w:rsid w:val="00A514C1"/>
    <w:rsid w:val="00A5160A"/>
    <w:rsid w:val="00A51BDF"/>
    <w:rsid w:val="00A51E32"/>
    <w:rsid w:val="00A52260"/>
    <w:rsid w:val="00A523B9"/>
    <w:rsid w:val="00A523F8"/>
    <w:rsid w:val="00A52410"/>
    <w:rsid w:val="00A526A1"/>
    <w:rsid w:val="00A526A2"/>
    <w:rsid w:val="00A52776"/>
    <w:rsid w:val="00A528ED"/>
    <w:rsid w:val="00A52928"/>
    <w:rsid w:val="00A52964"/>
    <w:rsid w:val="00A52B69"/>
    <w:rsid w:val="00A52D2E"/>
    <w:rsid w:val="00A52D62"/>
    <w:rsid w:val="00A52E81"/>
    <w:rsid w:val="00A53134"/>
    <w:rsid w:val="00A53355"/>
    <w:rsid w:val="00A535FC"/>
    <w:rsid w:val="00A53676"/>
    <w:rsid w:val="00A539A1"/>
    <w:rsid w:val="00A53D84"/>
    <w:rsid w:val="00A53E3F"/>
    <w:rsid w:val="00A53F76"/>
    <w:rsid w:val="00A54069"/>
    <w:rsid w:val="00A54242"/>
    <w:rsid w:val="00A544AC"/>
    <w:rsid w:val="00A544C9"/>
    <w:rsid w:val="00A5470C"/>
    <w:rsid w:val="00A54920"/>
    <w:rsid w:val="00A54EB5"/>
    <w:rsid w:val="00A55102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7F2"/>
    <w:rsid w:val="00A56897"/>
    <w:rsid w:val="00A56912"/>
    <w:rsid w:val="00A56C32"/>
    <w:rsid w:val="00A56EEB"/>
    <w:rsid w:val="00A570A3"/>
    <w:rsid w:val="00A57219"/>
    <w:rsid w:val="00A5736C"/>
    <w:rsid w:val="00A5740D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38"/>
    <w:rsid w:val="00A635B8"/>
    <w:rsid w:val="00A637C2"/>
    <w:rsid w:val="00A6386B"/>
    <w:rsid w:val="00A63D5C"/>
    <w:rsid w:val="00A63E30"/>
    <w:rsid w:val="00A63FC6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5F43"/>
    <w:rsid w:val="00A65F4A"/>
    <w:rsid w:val="00A66182"/>
    <w:rsid w:val="00A665C7"/>
    <w:rsid w:val="00A66792"/>
    <w:rsid w:val="00A667B0"/>
    <w:rsid w:val="00A667BC"/>
    <w:rsid w:val="00A66898"/>
    <w:rsid w:val="00A66D43"/>
    <w:rsid w:val="00A6715B"/>
    <w:rsid w:val="00A67480"/>
    <w:rsid w:val="00A678BC"/>
    <w:rsid w:val="00A6790C"/>
    <w:rsid w:val="00A67A00"/>
    <w:rsid w:val="00A67B45"/>
    <w:rsid w:val="00A67EAE"/>
    <w:rsid w:val="00A70025"/>
    <w:rsid w:val="00A7005D"/>
    <w:rsid w:val="00A701C3"/>
    <w:rsid w:val="00A703B4"/>
    <w:rsid w:val="00A70561"/>
    <w:rsid w:val="00A70672"/>
    <w:rsid w:val="00A70898"/>
    <w:rsid w:val="00A7104C"/>
    <w:rsid w:val="00A711E2"/>
    <w:rsid w:val="00A71648"/>
    <w:rsid w:val="00A7177D"/>
    <w:rsid w:val="00A71908"/>
    <w:rsid w:val="00A71D77"/>
    <w:rsid w:val="00A72694"/>
    <w:rsid w:val="00A726D5"/>
    <w:rsid w:val="00A727F8"/>
    <w:rsid w:val="00A729F7"/>
    <w:rsid w:val="00A72A3D"/>
    <w:rsid w:val="00A72C0C"/>
    <w:rsid w:val="00A72C20"/>
    <w:rsid w:val="00A72CF7"/>
    <w:rsid w:val="00A72EC2"/>
    <w:rsid w:val="00A73072"/>
    <w:rsid w:val="00A7329A"/>
    <w:rsid w:val="00A736C4"/>
    <w:rsid w:val="00A7373A"/>
    <w:rsid w:val="00A73C1C"/>
    <w:rsid w:val="00A73CA4"/>
    <w:rsid w:val="00A73E58"/>
    <w:rsid w:val="00A73F41"/>
    <w:rsid w:val="00A73F4D"/>
    <w:rsid w:val="00A74180"/>
    <w:rsid w:val="00A7465A"/>
    <w:rsid w:val="00A74673"/>
    <w:rsid w:val="00A747B0"/>
    <w:rsid w:val="00A74AA5"/>
    <w:rsid w:val="00A74AED"/>
    <w:rsid w:val="00A74BD8"/>
    <w:rsid w:val="00A74D12"/>
    <w:rsid w:val="00A74E29"/>
    <w:rsid w:val="00A74F3D"/>
    <w:rsid w:val="00A74F80"/>
    <w:rsid w:val="00A75136"/>
    <w:rsid w:val="00A7538A"/>
    <w:rsid w:val="00A754FF"/>
    <w:rsid w:val="00A757EA"/>
    <w:rsid w:val="00A75874"/>
    <w:rsid w:val="00A75A75"/>
    <w:rsid w:val="00A75ACD"/>
    <w:rsid w:val="00A75C32"/>
    <w:rsid w:val="00A75E16"/>
    <w:rsid w:val="00A7615F"/>
    <w:rsid w:val="00A763EA"/>
    <w:rsid w:val="00A76C15"/>
    <w:rsid w:val="00A770F2"/>
    <w:rsid w:val="00A77255"/>
    <w:rsid w:val="00A77262"/>
    <w:rsid w:val="00A77378"/>
    <w:rsid w:val="00A77528"/>
    <w:rsid w:val="00A777AE"/>
    <w:rsid w:val="00A77844"/>
    <w:rsid w:val="00A77928"/>
    <w:rsid w:val="00A77D61"/>
    <w:rsid w:val="00A80014"/>
    <w:rsid w:val="00A8006B"/>
    <w:rsid w:val="00A8006D"/>
    <w:rsid w:val="00A801E0"/>
    <w:rsid w:val="00A808C7"/>
    <w:rsid w:val="00A80A80"/>
    <w:rsid w:val="00A80C58"/>
    <w:rsid w:val="00A80E0D"/>
    <w:rsid w:val="00A80E2E"/>
    <w:rsid w:val="00A81158"/>
    <w:rsid w:val="00A81675"/>
    <w:rsid w:val="00A8181D"/>
    <w:rsid w:val="00A81914"/>
    <w:rsid w:val="00A81A3B"/>
    <w:rsid w:val="00A81D70"/>
    <w:rsid w:val="00A81E38"/>
    <w:rsid w:val="00A81E6B"/>
    <w:rsid w:val="00A81E6E"/>
    <w:rsid w:val="00A82602"/>
    <w:rsid w:val="00A82EF7"/>
    <w:rsid w:val="00A83276"/>
    <w:rsid w:val="00A835EC"/>
    <w:rsid w:val="00A8378B"/>
    <w:rsid w:val="00A8394D"/>
    <w:rsid w:val="00A83CB8"/>
    <w:rsid w:val="00A83CDC"/>
    <w:rsid w:val="00A83D41"/>
    <w:rsid w:val="00A8401C"/>
    <w:rsid w:val="00A8414D"/>
    <w:rsid w:val="00A84418"/>
    <w:rsid w:val="00A8451C"/>
    <w:rsid w:val="00A8531A"/>
    <w:rsid w:val="00A856F9"/>
    <w:rsid w:val="00A858C5"/>
    <w:rsid w:val="00A85DBD"/>
    <w:rsid w:val="00A85E58"/>
    <w:rsid w:val="00A862EE"/>
    <w:rsid w:val="00A86309"/>
    <w:rsid w:val="00A8656B"/>
    <w:rsid w:val="00A868FB"/>
    <w:rsid w:val="00A86948"/>
    <w:rsid w:val="00A86DBC"/>
    <w:rsid w:val="00A86EF4"/>
    <w:rsid w:val="00A87133"/>
    <w:rsid w:val="00A8717A"/>
    <w:rsid w:val="00A87429"/>
    <w:rsid w:val="00A875F5"/>
    <w:rsid w:val="00A879E4"/>
    <w:rsid w:val="00A87B98"/>
    <w:rsid w:val="00A87EB4"/>
    <w:rsid w:val="00A90062"/>
    <w:rsid w:val="00A90173"/>
    <w:rsid w:val="00A901AB"/>
    <w:rsid w:val="00A90247"/>
    <w:rsid w:val="00A9043C"/>
    <w:rsid w:val="00A9079F"/>
    <w:rsid w:val="00A90812"/>
    <w:rsid w:val="00A909C5"/>
    <w:rsid w:val="00A90A20"/>
    <w:rsid w:val="00A90C8C"/>
    <w:rsid w:val="00A91181"/>
    <w:rsid w:val="00A911F6"/>
    <w:rsid w:val="00A9131C"/>
    <w:rsid w:val="00A91500"/>
    <w:rsid w:val="00A915CB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217"/>
    <w:rsid w:val="00A942BF"/>
    <w:rsid w:val="00A9449A"/>
    <w:rsid w:val="00A94A36"/>
    <w:rsid w:val="00A94C12"/>
    <w:rsid w:val="00A94CB6"/>
    <w:rsid w:val="00A94CD6"/>
    <w:rsid w:val="00A94FA0"/>
    <w:rsid w:val="00A9516D"/>
    <w:rsid w:val="00A9529E"/>
    <w:rsid w:val="00A955A3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2CE"/>
    <w:rsid w:val="00A964D7"/>
    <w:rsid w:val="00A96535"/>
    <w:rsid w:val="00A965C8"/>
    <w:rsid w:val="00A967CC"/>
    <w:rsid w:val="00A969BA"/>
    <w:rsid w:val="00A96B9C"/>
    <w:rsid w:val="00A96C00"/>
    <w:rsid w:val="00A96CF6"/>
    <w:rsid w:val="00A96EB2"/>
    <w:rsid w:val="00A9727A"/>
    <w:rsid w:val="00A97BD7"/>
    <w:rsid w:val="00A97ECB"/>
    <w:rsid w:val="00AA0056"/>
    <w:rsid w:val="00AA006D"/>
    <w:rsid w:val="00AA05C4"/>
    <w:rsid w:val="00AA0822"/>
    <w:rsid w:val="00AA0949"/>
    <w:rsid w:val="00AA0B73"/>
    <w:rsid w:val="00AA0EC9"/>
    <w:rsid w:val="00AA0F30"/>
    <w:rsid w:val="00AA0FC7"/>
    <w:rsid w:val="00AA10B9"/>
    <w:rsid w:val="00AA1120"/>
    <w:rsid w:val="00AA1286"/>
    <w:rsid w:val="00AA1305"/>
    <w:rsid w:val="00AA13BD"/>
    <w:rsid w:val="00AA15F8"/>
    <w:rsid w:val="00AA1688"/>
    <w:rsid w:val="00AA179B"/>
    <w:rsid w:val="00AA1A3F"/>
    <w:rsid w:val="00AA1DD4"/>
    <w:rsid w:val="00AA1ECC"/>
    <w:rsid w:val="00AA1F20"/>
    <w:rsid w:val="00AA20AB"/>
    <w:rsid w:val="00AA262F"/>
    <w:rsid w:val="00AA2A04"/>
    <w:rsid w:val="00AA2ABC"/>
    <w:rsid w:val="00AA2AE5"/>
    <w:rsid w:val="00AA2C7A"/>
    <w:rsid w:val="00AA2E71"/>
    <w:rsid w:val="00AA2FAF"/>
    <w:rsid w:val="00AA302D"/>
    <w:rsid w:val="00AA308A"/>
    <w:rsid w:val="00AA30E0"/>
    <w:rsid w:val="00AA3271"/>
    <w:rsid w:val="00AA3328"/>
    <w:rsid w:val="00AA336D"/>
    <w:rsid w:val="00AA33EE"/>
    <w:rsid w:val="00AA370A"/>
    <w:rsid w:val="00AA3BA2"/>
    <w:rsid w:val="00AA3F21"/>
    <w:rsid w:val="00AA40C5"/>
    <w:rsid w:val="00AA43F8"/>
    <w:rsid w:val="00AA46B4"/>
    <w:rsid w:val="00AA4770"/>
    <w:rsid w:val="00AA4A4B"/>
    <w:rsid w:val="00AA4C12"/>
    <w:rsid w:val="00AA4F9E"/>
    <w:rsid w:val="00AA5000"/>
    <w:rsid w:val="00AA50F4"/>
    <w:rsid w:val="00AA5286"/>
    <w:rsid w:val="00AA558E"/>
    <w:rsid w:val="00AA55CF"/>
    <w:rsid w:val="00AA55FB"/>
    <w:rsid w:val="00AA585F"/>
    <w:rsid w:val="00AA5984"/>
    <w:rsid w:val="00AA5C44"/>
    <w:rsid w:val="00AA67E2"/>
    <w:rsid w:val="00AA680C"/>
    <w:rsid w:val="00AA6E93"/>
    <w:rsid w:val="00AA6FA9"/>
    <w:rsid w:val="00AA77CD"/>
    <w:rsid w:val="00AA7AAF"/>
    <w:rsid w:val="00AA7B05"/>
    <w:rsid w:val="00AA7B2D"/>
    <w:rsid w:val="00AA7B9C"/>
    <w:rsid w:val="00AB01A3"/>
    <w:rsid w:val="00AB0220"/>
    <w:rsid w:val="00AB0290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470"/>
    <w:rsid w:val="00AB39C2"/>
    <w:rsid w:val="00AB3A81"/>
    <w:rsid w:val="00AB3E47"/>
    <w:rsid w:val="00AB3E65"/>
    <w:rsid w:val="00AB3E91"/>
    <w:rsid w:val="00AB42D9"/>
    <w:rsid w:val="00AB4406"/>
    <w:rsid w:val="00AB4874"/>
    <w:rsid w:val="00AB4B15"/>
    <w:rsid w:val="00AB4B2D"/>
    <w:rsid w:val="00AB4D89"/>
    <w:rsid w:val="00AB4EE1"/>
    <w:rsid w:val="00AB5067"/>
    <w:rsid w:val="00AB5173"/>
    <w:rsid w:val="00AB52D6"/>
    <w:rsid w:val="00AB540C"/>
    <w:rsid w:val="00AB5799"/>
    <w:rsid w:val="00AB5854"/>
    <w:rsid w:val="00AB5AAE"/>
    <w:rsid w:val="00AB5D28"/>
    <w:rsid w:val="00AB5FDC"/>
    <w:rsid w:val="00AB64EC"/>
    <w:rsid w:val="00AB65C8"/>
    <w:rsid w:val="00AB66F4"/>
    <w:rsid w:val="00AB69F0"/>
    <w:rsid w:val="00AB6A06"/>
    <w:rsid w:val="00AB6C3D"/>
    <w:rsid w:val="00AB70D2"/>
    <w:rsid w:val="00AB7108"/>
    <w:rsid w:val="00AB770F"/>
    <w:rsid w:val="00AB7A01"/>
    <w:rsid w:val="00AB7A3C"/>
    <w:rsid w:val="00AB7C56"/>
    <w:rsid w:val="00AB7CD3"/>
    <w:rsid w:val="00AB7CEE"/>
    <w:rsid w:val="00AC0215"/>
    <w:rsid w:val="00AC027A"/>
    <w:rsid w:val="00AC0334"/>
    <w:rsid w:val="00AC06A9"/>
    <w:rsid w:val="00AC0862"/>
    <w:rsid w:val="00AC0A04"/>
    <w:rsid w:val="00AC0F1F"/>
    <w:rsid w:val="00AC114D"/>
    <w:rsid w:val="00AC1482"/>
    <w:rsid w:val="00AC1874"/>
    <w:rsid w:val="00AC191E"/>
    <w:rsid w:val="00AC2266"/>
    <w:rsid w:val="00AC25FB"/>
    <w:rsid w:val="00AC2650"/>
    <w:rsid w:val="00AC2A8C"/>
    <w:rsid w:val="00AC2D9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37C"/>
    <w:rsid w:val="00AC5447"/>
    <w:rsid w:val="00AC5527"/>
    <w:rsid w:val="00AC566A"/>
    <w:rsid w:val="00AC58F9"/>
    <w:rsid w:val="00AC59F0"/>
    <w:rsid w:val="00AC5BDB"/>
    <w:rsid w:val="00AC5C0C"/>
    <w:rsid w:val="00AC5DE6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CD1"/>
    <w:rsid w:val="00AC7DDE"/>
    <w:rsid w:val="00AD0173"/>
    <w:rsid w:val="00AD02A6"/>
    <w:rsid w:val="00AD0301"/>
    <w:rsid w:val="00AD052D"/>
    <w:rsid w:val="00AD0620"/>
    <w:rsid w:val="00AD0756"/>
    <w:rsid w:val="00AD0816"/>
    <w:rsid w:val="00AD08B4"/>
    <w:rsid w:val="00AD0A4F"/>
    <w:rsid w:val="00AD0AF0"/>
    <w:rsid w:val="00AD0DA5"/>
    <w:rsid w:val="00AD0F47"/>
    <w:rsid w:val="00AD0F99"/>
    <w:rsid w:val="00AD0FFA"/>
    <w:rsid w:val="00AD10E0"/>
    <w:rsid w:val="00AD120D"/>
    <w:rsid w:val="00AD12D1"/>
    <w:rsid w:val="00AD14E8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822"/>
    <w:rsid w:val="00AD398C"/>
    <w:rsid w:val="00AD4752"/>
    <w:rsid w:val="00AD4985"/>
    <w:rsid w:val="00AD4B2B"/>
    <w:rsid w:val="00AD50AB"/>
    <w:rsid w:val="00AD533F"/>
    <w:rsid w:val="00AD53C4"/>
    <w:rsid w:val="00AD5610"/>
    <w:rsid w:val="00AD5639"/>
    <w:rsid w:val="00AD5AAA"/>
    <w:rsid w:val="00AD5C12"/>
    <w:rsid w:val="00AD5CC2"/>
    <w:rsid w:val="00AD5F15"/>
    <w:rsid w:val="00AD628F"/>
    <w:rsid w:val="00AD62A5"/>
    <w:rsid w:val="00AD632F"/>
    <w:rsid w:val="00AD712F"/>
    <w:rsid w:val="00AD71A7"/>
    <w:rsid w:val="00AD7324"/>
    <w:rsid w:val="00AD7458"/>
    <w:rsid w:val="00AD7529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C43"/>
    <w:rsid w:val="00AE2F0E"/>
    <w:rsid w:val="00AE32EF"/>
    <w:rsid w:val="00AE370C"/>
    <w:rsid w:val="00AE39AA"/>
    <w:rsid w:val="00AE39BF"/>
    <w:rsid w:val="00AE3BEE"/>
    <w:rsid w:val="00AE3D56"/>
    <w:rsid w:val="00AE3F67"/>
    <w:rsid w:val="00AE4153"/>
    <w:rsid w:val="00AE453A"/>
    <w:rsid w:val="00AE4785"/>
    <w:rsid w:val="00AE48BF"/>
    <w:rsid w:val="00AE4994"/>
    <w:rsid w:val="00AE4B6D"/>
    <w:rsid w:val="00AE4C70"/>
    <w:rsid w:val="00AE4F8A"/>
    <w:rsid w:val="00AE54EA"/>
    <w:rsid w:val="00AE57B5"/>
    <w:rsid w:val="00AE57EA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7D7"/>
    <w:rsid w:val="00AE6C19"/>
    <w:rsid w:val="00AE6D34"/>
    <w:rsid w:val="00AE6DF5"/>
    <w:rsid w:val="00AE6F5E"/>
    <w:rsid w:val="00AE6F82"/>
    <w:rsid w:val="00AE6FAD"/>
    <w:rsid w:val="00AE71DE"/>
    <w:rsid w:val="00AE7234"/>
    <w:rsid w:val="00AE745A"/>
    <w:rsid w:val="00AE7828"/>
    <w:rsid w:val="00AE7852"/>
    <w:rsid w:val="00AE78FB"/>
    <w:rsid w:val="00AE7A0D"/>
    <w:rsid w:val="00AE7E03"/>
    <w:rsid w:val="00AF0046"/>
    <w:rsid w:val="00AF0122"/>
    <w:rsid w:val="00AF0408"/>
    <w:rsid w:val="00AF05E1"/>
    <w:rsid w:val="00AF0904"/>
    <w:rsid w:val="00AF0C0B"/>
    <w:rsid w:val="00AF0FE1"/>
    <w:rsid w:val="00AF13BB"/>
    <w:rsid w:val="00AF165B"/>
    <w:rsid w:val="00AF1ADF"/>
    <w:rsid w:val="00AF1CD3"/>
    <w:rsid w:val="00AF240C"/>
    <w:rsid w:val="00AF24E1"/>
    <w:rsid w:val="00AF24EB"/>
    <w:rsid w:val="00AF26F7"/>
    <w:rsid w:val="00AF27BB"/>
    <w:rsid w:val="00AF2859"/>
    <w:rsid w:val="00AF2AF4"/>
    <w:rsid w:val="00AF2B6E"/>
    <w:rsid w:val="00AF37E0"/>
    <w:rsid w:val="00AF3B81"/>
    <w:rsid w:val="00AF3C7E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07"/>
    <w:rsid w:val="00AF56AF"/>
    <w:rsid w:val="00AF57AC"/>
    <w:rsid w:val="00AF5836"/>
    <w:rsid w:val="00AF5C65"/>
    <w:rsid w:val="00AF5FA6"/>
    <w:rsid w:val="00AF635A"/>
    <w:rsid w:val="00AF6431"/>
    <w:rsid w:val="00AF64AE"/>
    <w:rsid w:val="00AF6633"/>
    <w:rsid w:val="00AF67EF"/>
    <w:rsid w:val="00AF6879"/>
    <w:rsid w:val="00AF7149"/>
    <w:rsid w:val="00AF73F8"/>
    <w:rsid w:val="00AF74EE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7E3"/>
    <w:rsid w:val="00B00B19"/>
    <w:rsid w:val="00B00BC4"/>
    <w:rsid w:val="00B00CAB"/>
    <w:rsid w:val="00B00F48"/>
    <w:rsid w:val="00B01029"/>
    <w:rsid w:val="00B01142"/>
    <w:rsid w:val="00B012E0"/>
    <w:rsid w:val="00B01D89"/>
    <w:rsid w:val="00B020E8"/>
    <w:rsid w:val="00B024F6"/>
    <w:rsid w:val="00B02633"/>
    <w:rsid w:val="00B02699"/>
    <w:rsid w:val="00B02816"/>
    <w:rsid w:val="00B028A9"/>
    <w:rsid w:val="00B02F21"/>
    <w:rsid w:val="00B03354"/>
    <w:rsid w:val="00B039F5"/>
    <w:rsid w:val="00B03C3A"/>
    <w:rsid w:val="00B03D25"/>
    <w:rsid w:val="00B0422F"/>
    <w:rsid w:val="00B046D6"/>
    <w:rsid w:val="00B04740"/>
    <w:rsid w:val="00B048BB"/>
    <w:rsid w:val="00B049D2"/>
    <w:rsid w:val="00B04E38"/>
    <w:rsid w:val="00B05384"/>
    <w:rsid w:val="00B055B4"/>
    <w:rsid w:val="00B0576C"/>
    <w:rsid w:val="00B0577B"/>
    <w:rsid w:val="00B05A51"/>
    <w:rsid w:val="00B05E8C"/>
    <w:rsid w:val="00B05F13"/>
    <w:rsid w:val="00B05FB4"/>
    <w:rsid w:val="00B06464"/>
    <w:rsid w:val="00B06538"/>
    <w:rsid w:val="00B0697D"/>
    <w:rsid w:val="00B06AC9"/>
    <w:rsid w:val="00B06AE6"/>
    <w:rsid w:val="00B06AEC"/>
    <w:rsid w:val="00B06D61"/>
    <w:rsid w:val="00B06F3B"/>
    <w:rsid w:val="00B070B2"/>
    <w:rsid w:val="00B0738E"/>
    <w:rsid w:val="00B07665"/>
    <w:rsid w:val="00B077A1"/>
    <w:rsid w:val="00B077B9"/>
    <w:rsid w:val="00B07F06"/>
    <w:rsid w:val="00B10198"/>
    <w:rsid w:val="00B102A6"/>
    <w:rsid w:val="00B105BA"/>
    <w:rsid w:val="00B105E3"/>
    <w:rsid w:val="00B10870"/>
    <w:rsid w:val="00B10E1D"/>
    <w:rsid w:val="00B11138"/>
    <w:rsid w:val="00B112FC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6CE"/>
    <w:rsid w:val="00B127E9"/>
    <w:rsid w:val="00B12941"/>
    <w:rsid w:val="00B12B31"/>
    <w:rsid w:val="00B12C2D"/>
    <w:rsid w:val="00B12C31"/>
    <w:rsid w:val="00B13066"/>
    <w:rsid w:val="00B1321B"/>
    <w:rsid w:val="00B133F1"/>
    <w:rsid w:val="00B139B8"/>
    <w:rsid w:val="00B13C4C"/>
    <w:rsid w:val="00B13C88"/>
    <w:rsid w:val="00B13DBA"/>
    <w:rsid w:val="00B140C0"/>
    <w:rsid w:val="00B141B8"/>
    <w:rsid w:val="00B14533"/>
    <w:rsid w:val="00B147DB"/>
    <w:rsid w:val="00B148B7"/>
    <w:rsid w:val="00B14C60"/>
    <w:rsid w:val="00B14DBA"/>
    <w:rsid w:val="00B15C2E"/>
    <w:rsid w:val="00B16683"/>
    <w:rsid w:val="00B16912"/>
    <w:rsid w:val="00B16E6C"/>
    <w:rsid w:val="00B170AE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E2B"/>
    <w:rsid w:val="00B20F02"/>
    <w:rsid w:val="00B20F8F"/>
    <w:rsid w:val="00B2104A"/>
    <w:rsid w:val="00B21151"/>
    <w:rsid w:val="00B212B8"/>
    <w:rsid w:val="00B21D53"/>
    <w:rsid w:val="00B21DBA"/>
    <w:rsid w:val="00B2217D"/>
    <w:rsid w:val="00B22B25"/>
    <w:rsid w:val="00B22D62"/>
    <w:rsid w:val="00B22EAC"/>
    <w:rsid w:val="00B23105"/>
    <w:rsid w:val="00B2310E"/>
    <w:rsid w:val="00B23266"/>
    <w:rsid w:val="00B2334E"/>
    <w:rsid w:val="00B2372C"/>
    <w:rsid w:val="00B23AF6"/>
    <w:rsid w:val="00B23C9A"/>
    <w:rsid w:val="00B23F34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0D1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58B"/>
    <w:rsid w:val="00B30670"/>
    <w:rsid w:val="00B30776"/>
    <w:rsid w:val="00B30847"/>
    <w:rsid w:val="00B30AC6"/>
    <w:rsid w:val="00B3106B"/>
    <w:rsid w:val="00B312FA"/>
    <w:rsid w:val="00B31530"/>
    <w:rsid w:val="00B31541"/>
    <w:rsid w:val="00B31861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7D7"/>
    <w:rsid w:val="00B337EC"/>
    <w:rsid w:val="00B338E1"/>
    <w:rsid w:val="00B33937"/>
    <w:rsid w:val="00B33BC9"/>
    <w:rsid w:val="00B33DC1"/>
    <w:rsid w:val="00B33FE3"/>
    <w:rsid w:val="00B3435E"/>
    <w:rsid w:val="00B343C2"/>
    <w:rsid w:val="00B3456E"/>
    <w:rsid w:val="00B34B91"/>
    <w:rsid w:val="00B34D03"/>
    <w:rsid w:val="00B350F1"/>
    <w:rsid w:val="00B3511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72A3"/>
    <w:rsid w:val="00B3743F"/>
    <w:rsid w:val="00B376B9"/>
    <w:rsid w:val="00B379DC"/>
    <w:rsid w:val="00B37D12"/>
    <w:rsid w:val="00B400BB"/>
    <w:rsid w:val="00B400F8"/>
    <w:rsid w:val="00B401EA"/>
    <w:rsid w:val="00B4028B"/>
    <w:rsid w:val="00B4037F"/>
    <w:rsid w:val="00B406DA"/>
    <w:rsid w:val="00B406FC"/>
    <w:rsid w:val="00B40810"/>
    <w:rsid w:val="00B40829"/>
    <w:rsid w:val="00B408D1"/>
    <w:rsid w:val="00B40FDF"/>
    <w:rsid w:val="00B417F4"/>
    <w:rsid w:val="00B41BD8"/>
    <w:rsid w:val="00B41E93"/>
    <w:rsid w:val="00B42085"/>
    <w:rsid w:val="00B421BD"/>
    <w:rsid w:val="00B42473"/>
    <w:rsid w:val="00B424CA"/>
    <w:rsid w:val="00B425BE"/>
    <w:rsid w:val="00B425F8"/>
    <w:rsid w:val="00B4278C"/>
    <w:rsid w:val="00B42796"/>
    <w:rsid w:val="00B42AB2"/>
    <w:rsid w:val="00B42AD7"/>
    <w:rsid w:val="00B42B04"/>
    <w:rsid w:val="00B42EB9"/>
    <w:rsid w:val="00B42F83"/>
    <w:rsid w:val="00B43384"/>
    <w:rsid w:val="00B436AA"/>
    <w:rsid w:val="00B437CD"/>
    <w:rsid w:val="00B43971"/>
    <w:rsid w:val="00B43B75"/>
    <w:rsid w:val="00B43EBF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B56"/>
    <w:rsid w:val="00B45E4C"/>
    <w:rsid w:val="00B45EF3"/>
    <w:rsid w:val="00B46037"/>
    <w:rsid w:val="00B46C0E"/>
    <w:rsid w:val="00B46C95"/>
    <w:rsid w:val="00B46FC2"/>
    <w:rsid w:val="00B46FFB"/>
    <w:rsid w:val="00B4747B"/>
    <w:rsid w:val="00B4762E"/>
    <w:rsid w:val="00B47870"/>
    <w:rsid w:val="00B47B60"/>
    <w:rsid w:val="00B47BDB"/>
    <w:rsid w:val="00B504AF"/>
    <w:rsid w:val="00B504F7"/>
    <w:rsid w:val="00B506D4"/>
    <w:rsid w:val="00B508BC"/>
    <w:rsid w:val="00B50B40"/>
    <w:rsid w:val="00B50CA9"/>
    <w:rsid w:val="00B50DB6"/>
    <w:rsid w:val="00B50E1D"/>
    <w:rsid w:val="00B50E6D"/>
    <w:rsid w:val="00B51062"/>
    <w:rsid w:val="00B51106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D3"/>
    <w:rsid w:val="00B52D09"/>
    <w:rsid w:val="00B52D9D"/>
    <w:rsid w:val="00B5300B"/>
    <w:rsid w:val="00B53254"/>
    <w:rsid w:val="00B538FF"/>
    <w:rsid w:val="00B53B23"/>
    <w:rsid w:val="00B53B74"/>
    <w:rsid w:val="00B53B88"/>
    <w:rsid w:val="00B54359"/>
    <w:rsid w:val="00B544E9"/>
    <w:rsid w:val="00B547BB"/>
    <w:rsid w:val="00B547FC"/>
    <w:rsid w:val="00B54AA9"/>
    <w:rsid w:val="00B54CED"/>
    <w:rsid w:val="00B54F2B"/>
    <w:rsid w:val="00B5501B"/>
    <w:rsid w:val="00B554C9"/>
    <w:rsid w:val="00B555E9"/>
    <w:rsid w:val="00B55980"/>
    <w:rsid w:val="00B559CA"/>
    <w:rsid w:val="00B55BEA"/>
    <w:rsid w:val="00B56305"/>
    <w:rsid w:val="00B564F6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55D"/>
    <w:rsid w:val="00B57612"/>
    <w:rsid w:val="00B57AF5"/>
    <w:rsid w:val="00B57C4D"/>
    <w:rsid w:val="00B57E06"/>
    <w:rsid w:val="00B57F55"/>
    <w:rsid w:val="00B60062"/>
    <w:rsid w:val="00B60335"/>
    <w:rsid w:val="00B60653"/>
    <w:rsid w:val="00B608CA"/>
    <w:rsid w:val="00B609E0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213B"/>
    <w:rsid w:val="00B6220D"/>
    <w:rsid w:val="00B625D0"/>
    <w:rsid w:val="00B6283F"/>
    <w:rsid w:val="00B63030"/>
    <w:rsid w:val="00B6311E"/>
    <w:rsid w:val="00B6314D"/>
    <w:rsid w:val="00B63900"/>
    <w:rsid w:val="00B63935"/>
    <w:rsid w:val="00B63ACB"/>
    <w:rsid w:val="00B63CBE"/>
    <w:rsid w:val="00B641DC"/>
    <w:rsid w:val="00B64255"/>
    <w:rsid w:val="00B643A7"/>
    <w:rsid w:val="00B64460"/>
    <w:rsid w:val="00B64622"/>
    <w:rsid w:val="00B648C3"/>
    <w:rsid w:val="00B64934"/>
    <w:rsid w:val="00B64C9F"/>
    <w:rsid w:val="00B64CD0"/>
    <w:rsid w:val="00B64D91"/>
    <w:rsid w:val="00B64DAF"/>
    <w:rsid w:val="00B65389"/>
    <w:rsid w:val="00B657B9"/>
    <w:rsid w:val="00B6624E"/>
    <w:rsid w:val="00B6651C"/>
    <w:rsid w:val="00B6668D"/>
    <w:rsid w:val="00B6694B"/>
    <w:rsid w:val="00B66A2C"/>
    <w:rsid w:val="00B66DB4"/>
    <w:rsid w:val="00B66FA0"/>
    <w:rsid w:val="00B670EB"/>
    <w:rsid w:val="00B67268"/>
    <w:rsid w:val="00B67353"/>
    <w:rsid w:val="00B67443"/>
    <w:rsid w:val="00B67D52"/>
    <w:rsid w:val="00B67D89"/>
    <w:rsid w:val="00B67E7B"/>
    <w:rsid w:val="00B67FB4"/>
    <w:rsid w:val="00B70082"/>
    <w:rsid w:val="00B700F9"/>
    <w:rsid w:val="00B701D8"/>
    <w:rsid w:val="00B70484"/>
    <w:rsid w:val="00B70515"/>
    <w:rsid w:val="00B70A67"/>
    <w:rsid w:val="00B70A89"/>
    <w:rsid w:val="00B71456"/>
    <w:rsid w:val="00B71600"/>
    <w:rsid w:val="00B71647"/>
    <w:rsid w:val="00B71752"/>
    <w:rsid w:val="00B719D3"/>
    <w:rsid w:val="00B71CFF"/>
    <w:rsid w:val="00B72104"/>
    <w:rsid w:val="00B72244"/>
    <w:rsid w:val="00B723B2"/>
    <w:rsid w:val="00B725EC"/>
    <w:rsid w:val="00B72C6C"/>
    <w:rsid w:val="00B72E2A"/>
    <w:rsid w:val="00B72E58"/>
    <w:rsid w:val="00B72E99"/>
    <w:rsid w:val="00B72F53"/>
    <w:rsid w:val="00B72FDC"/>
    <w:rsid w:val="00B730D1"/>
    <w:rsid w:val="00B73427"/>
    <w:rsid w:val="00B7350D"/>
    <w:rsid w:val="00B73B97"/>
    <w:rsid w:val="00B73EFE"/>
    <w:rsid w:val="00B73F70"/>
    <w:rsid w:val="00B74157"/>
    <w:rsid w:val="00B7416A"/>
    <w:rsid w:val="00B742B8"/>
    <w:rsid w:val="00B74AC2"/>
    <w:rsid w:val="00B74B4D"/>
    <w:rsid w:val="00B74B61"/>
    <w:rsid w:val="00B751B7"/>
    <w:rsid w:val="00B7530B"/>
    <w:rsid w:val="00B75629"/>
    <w:rsid w:val="00B7595E"/>
    <w:rsid w:val="00B75AAB"/>
    <w:rsid w:val="00B75C67"/>
    <w:rsid w:val="00B75DB0"/>
    <w:rsid w:val="00B75ED6"/>
    <w:rsid w:val="00B76103"/>
    <w:rsid w:val="00B7632C"/>
    <w:rsid w:val="00B76579"/>
    <w:rsid w:val="00B7666A"/>
    <w:rsid w:val="00B76748"/>
    <w:rsid w:val="00B76A59"/>
    <w:rsid w:val="00B76E75"/>
    <w:rsid w:val="00B76EEA"/>
    <w:rsid w:val="00B76F9E"/>
    <w:rsid w:val="00B76FA1"/>
    <w:rsid w:val="00B774F7"/>
    <w:rsid w:val="00B77526"/>
    <w:rsid w:val="00B776B4"/>
    <w:rsid w:val="00B779F8"/>
    <w:rsid w:val="00B77A0A"/>
    <w:rsid w:val="00B77C4F"/>
    <w:rsid w:val="00B77EDB"/>
    <w:rsid w:val="00B80195"/>
    <w:rsid w:val="00B809A0"/>
    <w:rsid w:val="00B80BBD"/>
    <w:rsid w:val="00B811D2"/>
    <w:rsid w:val="00B81342"/>
    <w:rsid w:val="00B8150E"/>
    <w:rsid w:val="00B81696"/>
    <w:rsid w:val="00B81879"/>
    <w:rsid w:val="00B81B52"/>
    <w:rsid w:val="00B81CA1"/>
    <w:rsid w:val="00B81EA5"/>
    <w:rsid w:val="00B81ECC"/>
    <w:rsid w:val="00B8246B"/>
    <w:rsid w:val="00B82773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79A"/>
    <w:rsid w:val="00B838D7"/>
    <w:rsid w:val="00B83E0A"/>
    <w:rsid w:val="00B8407E"/>
    <w:rsid w:val="00B8425F"/>
    <w:rsid w:val="00B843EE"/>
    <w:rsid w:val="00B84400"/>
    <w:rsid w:val="00B845DF"/>
    <w:rsid w:val="00B846A3"/>
    <w:rsid w:val="00B8506E"/>
    <w:rsid w:val="00B850A8"/>
    <w:rsid w:val="00B85108"/>
    <w:rsid w:val="00B8524F"/>
    <w:rsid w:val="00B852EA"/>
    <w:rsid w:val="00B8532C"/>
    <w:rsid w:val="00B855B3"/>
    <w:rsid w:val="00B85654"/>
    <w:rsid w:val="00B856BF"/>
    <w:rsid w:val="00B85857"/>
    <w:rsid w:val="00B85C3A"/>
    <w:rsid w:val="00B8620C"/>
    <w:rsid w:val="00B86406"/>
    <w:rsid w:val="00B8659C"/>
    <w:rsid w:val="00B867E9"/>
    <w:rsid w:val="00B86A9E"/>
    <w:rsid w:val="00B86B45"/>
    <w:rsid w:val="00B86B6B"/>
    <w:rsid w:val="00B870CE"/>
    <w:rsid w:val="00B873BA"/>
    <w:rsid w:val="00B8743F"/>
    <w:rsid w:val="00B874D9"/>
    <w:rsid w:val="00B87614"/>
    <w:rsid w:val="00B87677"/>
    <w:rsid w:val="00B87A45"/>
    <w:rsid w:val="00B87D02"/>
    <w:rsid w:val="00B87EA1"/>
    <w:rsid w:val="00B9053A"/>
    <w:rsid w:val="00B90552"/>
    <w:rsid w:val="00B90567"/>
    <w:rsid w:val="00B9068D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2D"/>
    <w:rsid w:val="00B92D4C"/>
    <w:rsid w:val="00B92DEB"/>
    <w:rsid w:val="00B932A4"/>
    <w:rsid w:val="00B9359A"/>
    <w:rsid w:val="00B93945"/>
    <w:rsid w:val="00B93A78"/>
    <w:rsid w:val="00B93B36"/>
    <w:rsid w:val="00B93B71"/>
    <w:rsid w:val="00B93C69"/>
    <w:rsid w:val="00B93D2F"/>
    <w:rsid w:val="00B93ECC"/>
    <w:rsid w:val="00B93FD1"/>
    <w:rsid w:val="00B94095"/>
    <w:rsid w:val="00B94156"/>
    <w:rsid w:val="00B94182"/>
    <w:rsid w:val="00B9447C"/>
    <w:rsid w:val="00B944C6"/>
    <w:rsid w:val="00B9460F"/>
    <w:rsid w:val="00B94655"/>
    <w:rsid w:val="00B94A22"/>
    <w:rsid w:val="00B94A85"/>
    <w:rsid w:val="00B94B07"/>
    <w:rsid w:val="00B94F79"/>
    <w:rsid w:val="00B94FC0"/>
    <w:rsid w:val="00B9517A"/>
    <w:rsid w:val="00B95343"/>
    <w:rsid w:val="00B9544E"/>
    <w:rsid w:val="00B955FB"/>
    <w:rsid w:val="00B9569C"/>
    <w:rsid w:val="00B959EF"/>
    <w:rsid w:val="00B95D40"/>
    <w:rsid w:val="00B96288"/>
    <w:rsid w:val="00B965E1"/>
    <w:rsid w:val="00B968B4"/>
    <w:rsid w:val="00B96D6E"/>
    <w:rsid w:val="00B96FF9"/>
    <w:rsid w:val="00B974DF"/>
    <w:rsid w:val="00B97721"/>
    <w:rsid w:val="00B977C9"/>
    <w:rsid w:val="00B97958"/>
    <w:rsid w:val="00B979A6"/>
    <w:rsid w:val="00B97A8C"/>
    <w:rsid w:val="00B97B9E"/>
    <w:rsid w:val="00B97BC8"/>
    <w:rsid w:val="00B97D33"/>
    <w:rsid w:val="00B97E53"/>
    <w:rsid w:val="00BA01B3"/>
    <w:rsid w:val="00BA0375"/>
    <w:rsid w:val="00BA0686"/>
    <w:rsid w:val="00BA0A00"/>
    <w:rsid w:val="00BA0ABD"/>
    <w:rsid w:val="00BA0D73"/>
    <w:rsid w:val="00BA0FB2"/>
    <w:rsid w:val="00BA12B5"/>
    <w:rsid w:val="00BA12FD"/>
    <w:rsid w:val="00BA14E8"/>
    <w:rsid w:val="00BA1862"/>
    <w:rsid w:val="00BA1873"/>
    <w:rsid w:val="00BA188F"/>
    <w:rsid w:val="00BA19E8"/>
    <w:rsid w:val="00BA1A1F"/>
    <w:rsid w:val="00BA1A4A"/>
    <w:rsid w:val="00BA1A99"/>
    <w:rsid w:val="00BA1BD3"/>
    <w:rsid w:val="00BA1D27"/>
    <w:rsid w:val="00BA1D32"/>
    <w:rsid w:val="00BA1D69"/>
    <w:rsid w:val="00BA1E32"/>
    <w:rsid w:val="00BA1FC4"/>
    <w:rsid w:val="00BA2095"/>
    <w:rsid w:val="00BA227A"/>
    <w:rsid w:val="00BA24CF"/>
    <w:rsid w:val="00BA267A"/>
    <w:rsid w:val="00BA2833"/>
    <w:rsid w:val="00BA2A39"/>
    <w:rsid w:val="00BA2A5E"/>
    <w:rsid w:val="00BA2C14"/>
    <w:rsid w:val="00BA2D30"/>
    <w:rsid w:val="00BA2DCA"/>
    <w:rsid w:val="00BA2E8E"/>
    <w:rsid w:val="00BA3355"/>
    <w:rsid w:val="00BA33A3"/>
    <w:rsid w:val="00BA3D20"/>
    <w:rsid w:val="00BA3DAF"/>
    <w:rsid w:val="00BA4105"/>
    <w:rsid w:val="00BA411C"/>
    <w:rsid w:val="00BA44B3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6C7"/>
    <w:rsid w:val="00BA5832"/>
    <w:rsid w:val="00BA5964"/>
    <w:rsid w:val="00BA5B4C"/>
    <w:rsid w:val="00BA5B80"/>
    <w:rsid w:val="00BA5D90"/>
    <w:rsid w:val="00BA60BD"/>
    <w:rsid w:val="00BA60E3"/>
    <w:rsid w:val="00BA6798"/>
    <w:rsid w:val="00BA6840"/>
    <w:rsid w:val="00BA6969"/>
    <w:rsid w:val="00BA697C"/>
    <w:rsid w:val="00BA6B42"/>
    <w:rsid w:val="00BA6B90"/>
    <w:rsid w:val="00BA7097"/>
    <w:rsid w:val="00BA739E"/>
    <w:rsid w:val="00BA75BC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5A4"/>
    <w:rsid w:val="00BB0E36"/>
    <w:rsid w:val="00BB0E83"/>
    <w:rsid w:val="00BB0FD6"/>
    <w:rsid w:val="00BB1139"/>
    <w:rsid w:val="00BB145C"/>
    <w:rsid w:val="00BB1A11"/>
    <w:rsid w:val="00BB1A2B"/>
    <w:rsid w:val="00BB1AB3"/>
    <w:rsid w:val="00BB1C03"/>
    <w:rsid w:val="00BB1CD0"/>
    <w:rsid w:val="00BB20D8"/>
    <w:rsid w:val="00BB2210"/>
    <w:rsid w:val="00BB2289"/>
    <w:rsid w:val="00BB228D"/>
    <w:rsid w:val="00BB236A"/>
    <w:rsid w:val="00BB24E9"/>
    <w:rsid w:val="00BB2706"/>
    <w:rsid w:val="00BB27E9"/>
    <w:rsid w:val="00BB29DC"/>
    <w:rsid w:val="00BB2B75"/>
    <w:rsid w:val="00BB3169"/>
    <w:rsid w:val="00BB333C"/>
    <w:rsid w:val="00BB340D"/>
    <w:rsid w:val="00BB3ACA"/>
    <w:rsid w:val="00BB3E76"/>
    <w:rsid w:val="00BB4021"/>
    <w:rsid w:val="00BB41C8"/>
    <w:rsid w:val="00BB424E"/>
    <w:rsid w:val="00BB4599"/>
    <w:rsid w:val="00BB46BD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033"/>
    <w:rsid w:val="00BB51B5"/>
    <w:rsid w:val="00BB5898"/>
    <w:rsid w:val="00BB5906"/>
    <w:rsid w:val="00BB59A1"/>
    <w:rsid w:val="00BB5DBA"/>
    <w:rsid w:val="00BB612D"/>
    <w:rsid w:val="00BB6556"/>
    <w:rsid w:val="00BB67CE"/>
    <w:rsid w:val="00BB6AE4"/>
    <w:rsid w:val="00BB6D95"/>
    <w:rsid w:val="00BB7373"/>
    <w:rsid w:val="00BB740D"/>
    <w:rsid w:val="00BB7780"/>
    <w:rsid w:val="00BB77B3"/>
    <w:rsid w:val="00BB7860"/>
    <w:rsid w:val="00BB7AED"/>
    <w:rsid w:val="00BB7AF7"/>
    <w:rsid w:val="00BC01BC"/>
    <w:rsid w:val="00BC020B"/>
    <w:rsid w:val="00BC029E"/>
    <w:rsid w:val="00BC05D9"/>
    <w:rsid w:val="00BC108D"/>
    <w:rsid w:val="00BC109A"/>
    <w:rsid w:val="00BC17F6"/>
    <w:rsid w:val="00BC1915"/>
    <w:rsid w:val="00BC195D"/>
    <w:rsid w:val="00BC1C65"/>
    <w:rsid w:val="00BC1D2A"/>
    <w:rsid w:val="00BC21EB"/>
    <w:rsid w:val="00BC25BE"/>
    <w:rsid w:val="00BC25F9"/>
    <w:rsid w:val="00BC25FF"/>
    <w:rsid w:val="00BC27FF"/>
    <w:rsid w:val="00BC29FB"/>
    <w:rsid w:val="00BC2A7E"/>
    <w:rsid w:val="00BC2AB6"/>
    <w:rsid w:val="00BC2ED8"/>
    <w:rsid w:val="00BC301D"/>
    <w:rsid w:val="00BC34B2"/>
    <w:rsid w:val="00BC3591"/>
    <w:rsid w:val="00BC38E3"/>
    <w:rsid w:val="00BC3937"/>
    <w:rsid w:val="00BC3AE6"/>
    <w:rsid w:val="00BC43B3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EEC"/>
    <w:rsid w:val="00BC4F08"/>
    <w:rsid w:val="00BC5174"/>
    <w:rsid w:val="00BC5212"/>
    <w:rsid w:val="00BC5273"/>
    <w:rsid w:val="00BC52A4"/>
    <w:rsid w:val="00BC5360"/>
    <w:rsid w:val="00BC539D"/>
    <w:rsid w:val="00BC5424"/>
    <w:rsid w:val="00BC5A96"/>
    <w:rsid w:val="00BC60E9"/>
    <w:rsid w:val="00BC6363"/>
    <w:rsid w:val="00BC6466"/>
    <w:rsid w:val="00BC6B0F"/>
    <w:rsid w:val="00BC6C6B"/>
    <w:rsid w:val="00BC6CB3"/>
    <w:rsid w:val="00BC71E8"/>
    <w:rsid w:val="00BC7784"/>
    <w:rsid w:val="00BD084A"/>
    <w:rsid w:val="00BD0C22"/>
    <w:rsid w:val="00BD0D25"/>
    <w:rsid w:val="00BD1050"/>
    <w:rsid w:val="00BD1052"/>
    <w:rsid w:val="00BD1116"/>
    <w:rsid w:val="00BD11E5"/>
    <w:rsid w:val="00BD1676"/>
    <w:rsid w:val="00BD18C2"/>
    <w:rsid w:val="00BD19C8"/>
    <w:rsid w:val="00BD1D1B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863"/>
    <w:rsid w:val="00BD3C40"/>
    <w:rsid w:val="00BD41A7"/>
    <w:rsid w:val="00BD47F5"/>
    <w:rsid w:val="00BD48A1"/>
    <w:rsid w:val="00BD49C0"/>
    <w:rsid w:val="00BD4A2C"/>
    <w:rsid w:val="00BD4A6A"/>
    <w:rsid w:val="00BD4C57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E0"/>
    <w:rsid w:val="00BD5F9D"/>
    <w:rsid w:val="00BD61B8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BEF"/>
    <w:rsid w:val="00BD7DC2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E5"/>
    <w:rsid w:val="00BE20D4"/>
    <w:rsid w:val="00BE212C"/>
    <w:rsid w:val="00BE2170"/>
    <w:rsid w:val="00BE2193"/>
    <w:rsid w:val="00BE25D5"/>
    <w:rsid w:val="00BE2768"/>
    <w:rsid w:val="00BE2865"/>
    <w:rsid w:val="00BE289A"/>
    <w:rsid w:val="00BE2B77"/>
    <w:rsid w:val="00BE2CD9"/>
    <w:rsid w:val="00BE2DC9"/>
    <w:rsid w:val="00BE2F66"/>
    <w:rsid w:val="00BE338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6CB"/>
    <w:rsid w:val="00BE5B81"/>
    <w:rsid w:val="00BE5C03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838"/>
    <w:rsid w:val="00BE6839"/>
    <w:rsid w:val="00BE6DC9"/>
    <w:rsid w:val="00BE6FAF"/>
    <w:rsid w:val="00BE7024"/>
    <w:rsid w:val="00BE717E"/>
    <w:rsid w:val="00BE755B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9CE"/>
    <w:rsid w:val="00BF1B6F"/>
    <w:rsid w:val="00BF1C6B"/>
    <w:rsid w:val="00BF1CF8"/>
    <w:rsid w:val="00BF1EAA"/>
    <w:rsid w:val="00BF1EAE"/>
    <w:rsid w:val="00BF1EB9"/>
    <w:rsid w:val="00BF2089"/>
    <w:rsid w:val="00BF23AE"/>
    <w:rsid w:val="00BF23D3"/>
    <w:rsid w:val="00BF23F5"/>
    <w:rsid w:val="00BF2724"/>
    <w:rsid w:val="00BF2819"/>
    <w:rsid w:val="00BF2822"/>
    <w:rsid w:val="00BF2993"/>
    <w:rsid w:val="00BF2DF0"/>
    <w:rsid w:val="00BF2E8C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F78"/>
    <w:rsid w:val="00BF608C"/>
    <w:rsid w:val="00BF60DC"/>
    <w:rsid w:val="00BF6142"/>
    <w:rsid w:val="00BF6310"/>
    <w:rsid w:val="00BF655C"/>
    <w:rsid w:val="00BF676A"/>
    <w:rsid w:val="00BF67F6"/>
    <w:rsid w:val="00BF6EC9"/>
    <w:rsid w:val="00BF721F"/>
    <w:rsid w:val="00BF74AF"/>
    <w:rsid w:val="00BF74B0"/>
    <w:rsid w:val="00BF76C3"/>
    <w:rsid w:val="00BF787E"/>
    <w:rsid w:val="00BF78A7"/>
    <w:rsid w:val="00BF7963"/>
    <w:rsid w:val="00BF79A5"/>
    <w:rsid w:val="00BF7AB9"/>
    <w:rsid w:val="00BF7ABD"/>
    <w:rsid w:val="00BF7B93"/>
    <w:rsid w:val="00C004A3"/>
    <w:rsid w:val="00C00615"/>
    <w:rsid w:val="00C006A6"/>
    <w:rsid w:val="00C007F8"/>
    <w:rsid w:val="00C00930"/>
    <w:rsid w:val="00C00BED"/>
    <w:rsid w:val="00C00FD8"/>
    <w:rsid w:val="00C015EC"/>
    <w:rsid w:val="00C017BD"/>
    <w:rsid w:val="00C01941"/>
    <w:rsid w:val="00C01D3F"/>
    <w:rsid w:val="00C02755"/>
    <w:rsid w:val="00C02957"/>
    <w:rsid w:val="00C02EC8"/>
    <w:rsid w:val="00C02F18"/>
    <w:rsid w:val="00C02FFC"/>
    <w:rsid w:val="00C0303F"/>
    <w:rsid w:val="00C0306D"/>
    <w:rsid w:val="00C03479"/>
    <w:rsid w:val="00C035AE"/>
    <w:rsid w:val="00C0377E"/>
    <w:rsid w:val="00C03BFA"/>
    <w:rsid w:val="00C04468"/>
    <w:rsid w:val="00C0453E"/>
    <w:rsid w:val="00C04723"/>
    <w:rsid w:val="00C04A9A"/>
    <w:rsid w:val="00C04D0C"/>
    <w:rsid w:val="00C052F3"/>
    <w:rsid w:val="00C05391"/>
    <w:rsid w:val="00C05576"/>
    <w:rsid w:val="00C05608"/>
    <w:rsid w:val="00C0570C"/>
    <w:rsid w:val="00C05959"/>
    <w:rsid w:val="00C05AB2"/>
    <w:rsid w:val="00C05B03"/>
    <w:rsid w:val="00C05DFA"/>
    <w:rsid w:val="00C05FCF"/>
    <w:rsid w:val="00C05FDF"/>
    <w:rsid w:val="00C0623E"/>
    <w:rsid w:val="00C063EA"/>
    <w:rsid w:val="00C068F6"/>
    <w:rsid w:val="00C06ADA"/>
    <w:rsid w:val="00C06BA2"/>
    <w:rsid w:val="00C06D35"/>
    <w:rsid w:val="00C06F1A"/>
    <w:rsid w:val="00C06FF4"/>
    <w:rsid w:val="00C07082"/>
    <w:rsid w:val="00C071FB"/>
    <w:rsid w:val="00C07285"/>
    <w:rsid w:val="00C07354"/>
    <w:rsid w:val="00C0735C"/>
    <w:rsid w:val="00C075FD"/>
    <w:rsid w:val="00C07896"/>
    <w:rsid w:val="00C07C35"/>
    <w:rsid w:val="00C107D7"/>
    <w:rsid w:val="00C107EF"/>
    <w:rsid w:val="00C10870"/>
    <w:rsid w:val="00C10BC4"/>
    <w:rsid w:val="00C10CEC"/>
    <w:rsid w:val="00C11028"/>
    <w:rsid w:val="00C11172"/>
    <w:rsid w:val="00C111C8"/>
    <w:rsid w:val="00C116E6"/>
    <w:rsid w:val="00C1177A"/>
    <w:rsid w:val="00C11A9C"/>
    <w:rsid w:val="00C11B5F"/>
    <w:rsid w:val="00C11BD1"/>
    <w:rsid w:val="00C11DB5"/>
    <w:rsid w:val="00C1213B"/>
    <w:rsid w:val="00C1232F"/>
    <w:rsid w:val="00C124ED"/>
    <w:rsid w:val="00C125A2"/>
    <w:rsid w:val="00C125A7"/>
    <w:rsid w:val="00C126C9"/>
    <w:rsid w:val="00C12756"/>
    <w:rsid w:val="00C1278C"/>
    <w:rsid w:val="00C12BD8"/>
    <w:rsid w:val="00C12DDC"/>
    <w:rsid w:val="00C12E6B"/>
    <w:rsid w:val="00C13030"/>
    <w:rsid w:val="00C131C0"/>
    <w:rsid w:val="00C13324"/>
    <w:rsid w:val="00C134FA"/>
    <w:rsid w:val="00C1364E"/>
    <w:rsid w:val="00C13D93"/>
    <w:rsid w:val="00C13F4A"/>
    <w:rsid w:val="00C14556"/>
    <w:rsid w:val="00C148AD"/>
    <w:rsid w:val="00C14953"/>
    <w:rsid w:val="00C14ACC"/>
    <w:rsid w:val="00C15376"/>
    <w:rsid w:val="00C155F4"/>
    <w:rsid w:val="00C1571E"/>
    <w:rsid w:val="00C15960"/>
    <w:rsid w:val="00C159F3"/>
    <w:rsid w:val="00C15A48"/>
    <w:rsid w:val="00C15B46"/>
    <w:rsid w:val="00C15C0C"/>
    <w:rsid w:val="00C15C91"/>
    <w:rsid w:val="00C15D75"/>
    <w:rsid w:val="00C15E0A"/>
    <w:rsid w:val="00C16026"/>
    <w:rsid w:val="00C16460"/>
    <w:rsid w:val="00C166BB"/>
    <w:rsid w:val="00C166C7"/>
    <w:rsid w:val="00C16977"/>
    <w:rsid w:val="00C16A44"/>
    <w:rsid w:val="00C16C54"/>
    <w:rsid w:val="00C16DD5"/>
    <w:rsid w:val="00C17042"/>
    <w:rsid w:val="00C1704C"/>
    <w:rsid w:val="00C17164"/>
    <w:rsid w:val="00C17576"/>
    <w:rsid w:val="00C176F9"/>
    <w:rsid w:val="00C177EA"/>
    <w:rsid w:val="00C17A85"/>
    <w:rsid w:val="00C17B31"/>
    <w:rsid w:val="00C17CDF"/>
    <w:rsid w:val="00C17EFC"/>
    <w:rsid w:val="00C200D7"/>
    <w:rsid w:val="00C2052E"/>
    <w:rsid w:val="00C20538"/>
    <w:rsid w:val="00C20572"/>
    <w:rsid w:val="00C206E8"/>
    <w:rsid w:val="00C20B49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654"/>
    <w:rsid w:val="00C226FF"/>
    <w:rsid w:val="00C22725"/>
    <w:rsid w:val="00C2289B"/>
    <w:rsid w:val="00C22A05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B9C"/>
    <w:rsid w:val="00C24DA5"/>
    <w:rsid w:val="00C24EA0"/>
    <w:rsid w:val="00C253FE"/>
    <w:rsid w:val="00C257C8"/>
    <w:rsid w:val="00C2595F"/>
    <w:rsid w:val="00C259FA"/>
    <w:rsid w:val="00C25E89"/>
    <w:rsid w:val="00C25EB9"/>
    <w:rsid w:val="00C25FF0"/>
    <w:rsid w:val="00C2604C"/>
    <w:rsid w:val="00C260F2"/>
    <w:rsid w:val="00C26405"/>
    <w:rsid w:val="00C2659F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4E7"/>
    <w:rsid w:val="00C276D3"/>
    <w:rsid w:val="00C276FA"/>
    <w:rsid w:val="00C278D1"/>
    <w:rsid w:val="00C27940"/>
    <w:rsid w:val="00C27A04"/>
    <w:rsid w:val="00C30365"/>
    <w:rsid w:val="00C30553"/>
    <w:rsid w:val="00C3074B"/>
    <w:rsid w:val="00C30775"/>
    <w:rsid w:val="00C3099F"/>
    <w:rsid w:val="00C30A39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FBA"/>
    <w:rsid w:val="00C32121"/>
    <w:rsid w:val="00C32167"/>
    <w:rsid w:val="00C32488"/>
    <w:rsid w:val="00C32560"/>
    <w:rsid w:val="00C32B9C"/>
    <w:rsid w:val="00C32BCD"/>
    <w:rsid w:val="00C32D2E"/>
    <w:rsid w:val="00C32E72"/>
    <w:rsid w:val="00C32EC8"/>
    <w:rsid w:val="00C32FF2"/>
    <w:rsid w:val="00C33433"/>
    <w:rsid w:val="00C334CF"/>
    <w:rsid w:val="00C337A7"/>
    <w:rsid w:val="00C339CD"/>
    <w:rsid w:val="00C33A75"/>
    <w:rsid w:val="00C33A78"/>
    <w:rsid w:val="00C33D26"/>
    <w:rsid w:val="00C33D3F"/>
    <w:rsid w:val="00C33D51"/>
    <w:rsid w:val="00C34297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BF8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AAE"/>
    <w:rsid w:val="00C37B27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5C0"/>
    <w:rsid w:val="00C41651"/>
    <w:rsid w:val="00C416DD"/>
    <w:rsid w:val="00C41E3F"/>
    <w:rsid w:val="00C41ECD"/>
    <w:rsid w:val="00C41F0F"/>
    <w:rsid w:val="00C41F91"/>
    <w:rsid w:val="00C4202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2F68"/>
    <w:rsid w:val="00C43168"/>
    <w:rsid w:val="00C4326A"/>
    <w:rsid w:val="00C43A72"/>
    <w:rsid w:val="00C43C88"/>
    <w:rsid w:val="00C43DA2"/>
    <w:rsid w:val="00C43F50"/>
    <w:rsid w:val="00C4402D"/>
    <w:rsid w:val="00C4416F"/>
    <w:rsid w:val="00C44296"/>
    <w:rsid w:val="00C446B4"/>
    <w:rsid w:val="00C44A40"/>
    <w:rsid w:val="00C44C6E"/>
    <w:rsid w:val="00C44FCB"/>
    <w:rsid w:val="00C45073"/>
    <w:rsid w:val="00C4508A"/>
    <w:rsid w:val="00C4541E"/>
    <w:rsid w:val="00C45447"/>
    <w:rsid w:val="00C45496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720"/>
    <w:rsid w:val="00C46834"/>
    <w:rsid w:val="00C46C19"/>
    <w:rsid w:val="00C46D7E"/>
    <w:rsid w:val="00C46F9F"/>
    <w:rsid w:val="00C47174"/>
    <w:rsid w:val="00C476C2"/>
    <w:rsid w:val="00C47701"/>
    <w:rsid w:val="00C47AE3"/>
    <w:rsid w:val="00C47C0C"/>
    <w:rsid w:val="00C47E80"/>
    <w:rsid w:val="00C500F1"/>
    <w:rsid w:val="00C502A7"/>
    <w:rsid w:val="00C5041F"/>
    <w:rsid w:val="00C506EA"/>
    <w:rsid w:val="00C50840"/>
    <w:rsid w:val="00C509E6"/>
    <w:rsid w:val="00C50B44"/>
    <w:rsid w:val="00C50EBF"/>
    <w:rsid w:val="00C513C9"/>
    <w:rsid w:val="00C51491"/>
    <w:rsid w:val="00C514A9"/>
    <w:rsid w:val="00C5160D"/>
    <w:rsid w:val="00C516DD"/>
    <w:rsid w:val="00C516F4"/>
    <w:rsid w:val="00C51820"/>
    <w:rsid w:val="00C51B65"/>
    <w:rsid w:val="00C51C4A"/>
    <w:rsid w:val="00C5200C"/>
    <w:rsid w:val="00C521E2"/>
    <w:rsid w:val="00C52309"/>
    <w:rsid w:val="00C52677"/>
    <w:rsid w:val="00C527BF"/>
    <w:rsid w:val="00C527E8"/>
    <w:rsid w:val="00C52A2C"/>
    <w:rsid w:val="00C52ABD"/>
    <w:rsid w:val="00C532CB"/>
    <w:rsid w:val="00C534EB"/>
    <w:rsid w:val="00C53601"/>
    <w:rsid w:val="00C538B4"/>
    <w:rsid w:val="00C53AAE"/>
    <w:rsid w:val="00C53B1C"/>
    <w:rsid w:val="00C53DED"/>
    <w:rsid w:val="00C53EE3"/>
    <w:rsid w:val="00C5401A"/>
    <w:rsid w:val="00C54088"/>
    <w:rsid w:val="00C543AB"/>
    <w:rsid w:val="00C54620"/>
    <w:rsid w:val="00C54765"/>
    <w:rsid w:val="00C5487A"/>
    <w:rsid w:val="00C5487E"/>
    <w:rsid w:val="00C5494D"/>
    <w:rsid w:val="00C54ADD"/>
    <w:rsid w:val="00C54C5D"/>
    <w:rsid w:val="00C54C71"/>
    <w:rsid w:val="00C54CF4"/>
    <w:rsid w:val="00C54F03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EB5"/>
    <w:rsid w:val="00C56F35"/>
    <w:rsid w:val="00C57387"/>
    <w:rsid w:val="00C5750F"/>
    <w:rsid w:val="00C57597"/>
    <w:rsid w:val="00C575B3"/>
    <w:rsid w:val="00C575B4"/>
    <w:rsid w:val="00C57612"/>
    <w:rsid w:val="00C578FD"/>
    <w:rsid w:val="00C579E0"/>
    <w:rsid w:val="00C57A2B"/>
    <w:rsid w:val="00C57B13"/>
    <w:rsid w:val="00C57CBC"/>
    <w:rsid w:val="00C57E35"/>
    <w:rsid w:val="00C57EEB"/>
    <w:rsid w:val="00C57EF2"/>
    <w:rsid w:val="00C6022B"/>
    <w:rsid w:val="00C605BF"/>
    <w:rsid w:val="00C60E70"/>
    <w:rsid w:val="00C60F1A"/>
    <w:rsid w:val="00C61740"/>
    <w:rsid w:val="00C619AC"/>
    <w:rsid w:val="00C61A83"/>
    <w:rsid w:val="00C61AC8"/>
    <w:rsid w:val="00C61B13"/>
    <w:rsid w:val="00C61BE2"/>
    <w:rsid w:val="00C61D87"/>
    <w:rsid w:val="00C62114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4213"/>
    <w:rsid w:val="00C64404"/>
    <w:rsid w:val="00C645C9"/>
    <w:rsid w:val="00C64762"/>
    <w:rsid w:val="00C6485C"/>
    <w:rsid w:val="00C64AB8"/>
    <w:rsid w:val="00C64C49"/>
    <w:rsid w:val="00C64C56"/>
    <w:rsid w:val="00C64E8C"/>
    <w:rsid w:val="00C64F15"/>
    <w:rsid w:val="00C64FE4"/>
    <w:rsid w:val="00C650DA"/>
    <w:rsid w:val="00C65159"/>
    <w:rsid w:val="00C65252"/>
    <w:rsid w:val="00C6531C"/>
    <w:rsid w:val="00C65421"/>
    <w:rsid w:val="00C65488"/>
    <w:rsid w:val="00C6573C"/>
    <w:rsid w:val="00C657EF"/>
    <w:rsid w:val="00C6585F"/>
    <w:rsid w:val="00C65A38"/>
    <w:rsid w:val="00C65ABC"/>
    <w:rsid w:val="00C65C5A"/>
    <w:rsid w:val="00C65C8A"/>
    <w:rsid w:val="00C660D3"/>
    <w:rsid w:val="00C661AC"/>
    <w:rsid w:val="00C66203"/>
    <w:rsid w:val="00C6650E"/>
    <w:rsid w:val="00C66B66"/>
    <w:rsid w:val="00C66BAF"/>
    <w:rsid w:val="00C66C76"/>
    <w:rsid w:val="00C66F24"/>
    <w:rsid w:val="00C66F4F"/>
    <w:rsid w:val="00C6736F"/>
    <w:rsid w:val="00C673E9"/>
    <w:rsid w:val="00C67575"/>
    <w:rsid w:val="00C67A44"/>
    <w:rsid w:val="00C67B5A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FC7"/>
    <w:rsid w:val="00C71325"/>
    <w:rsid w:val="00C71519"/>
    <w:rsid w:val="00C71AE7"/>
    <w:rsid w:val="00C71DDC"/>
    <w:rsid w:val="00C71DE6"/>
    <w:rsid w:val="00C71DFB"/>
    <w:rsid w:val="00C7240C"/>
    <w:rsid w:val="00C725A0"/>
    <w:rsid w:val="00C72888"/>
    <w:rsid w:val="00C72D72"/>
    <w:rsid w:val="00C73657"/>
    <w:rsid w:val="00C7377E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70"/>
    <w:rsid w:val="00C74EC1"/>
    <w:rsid w:val="00C754FE"/>
    <w:rsid w:val="00C75BD8"/>
    <w:rsid w:val="00C75E0C"/>
    <w:rsid w:val="00C76017"/>
    <w:rsid w:val="00C760EF"/>
    <w:rsid w:val="00C76158"/>
    <w:rsid w:val="00C7637E"/>
    <w:rsid w:val="00C765B9"/>
    <w:rsid w:val="00C766C9"/>
    <w:rsid w:val="00C767F3"/>
    <w:rsid w:val="00C76BD4"/>
    <w:rsid w:val="00C76E84"/>
    <w:rsid w:val="00C76FA0"/>
    <w:rsid w:val="00C77032"/>
    <w:rsid w:val="00C77364"/>
    <w:rsid w:val="00C7757D"/>
    <w:rsid w:val="00C77A0D"/>
    <w:rsid w:val="00C77B23"/>
    <w:rsid w:val="00C8034B"/>
    <w:rsid w:val="00C805AE"/>
    <w:rsid w:val="00C80785"/>
    <w:rsid w:val="00C807A7"/>
    <w:rsid w:val="00C80865"/>
    <w:rsid w:val="00C808AF"/>
    <w:rsid w:val="00C80A28"/>
    <w:rsid w:val="00C80F49"/>
    <w:rsid w:val="00C810C6"/>
    <w:rsid w:val="00C810D0"/>
    <w:rsid w:val="00C810D8"/>
    <w:rsid w:val="00C81565"/>
    <w:rsid w:val="00C815D2"/>
    <w:rsid w:val="00C81BAB"/>
    <w:rsid w:val="00C81EF7"/>
    <w:rsid w:val="00C81FB8"/>
    <w:rsid w:val="00C821CA"/>
    <w:rsid w:val="00C8232D"/>
    <w:rsid w:val="00C823F0"/>
    <w:rsid w:val="00C82715"/>
    <w:rsid w:val="00C82929"/>
    <w:rsid w:val="00C82D18"/>
    <w:rsid w:val="00C82EE8"/>
    <w:rsid w:val="00C82FE6"/>
    <w:rsid w:val="00C831A5"/>
    <w:rsid w:val="00C831FE"/>
    <w:rsid w:val="00C834EE"/>
    <w:rsid w:val="00C836EE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663"/>
    <w:rsid w:val="00C85A85"/>
    <w:rsid w:val="00C85A9D"/>
    <w:rsid w:val="00C85C56"/>
    <w:rsid w:val="00C85E94"/>
    <w:rsid w:val="00C86179"/>
    <w:rsid w:val="00C86383"/>
    <w:rsid w:val="00C863A9"/>
    <w:rsid w:val="00C863E4"/>
    <w:rsid w:val="00C8655B"/>
    <w:rsid w:val="00C866A8"/>
    <w:rsid w:val="00C86872"/>
    <w:rsid w:val="00C8689F"/>
    <w:rsid w:val="00C86AC7"/>
    <w:rsid w:val="00C86D09"/>
    <w:rsid w:val="00C87451"/>
    <w:rsid w:val="00C87505"/>
    <w:rsid w:val="00C8769E"/>
    <w:rsid w:val="00C879BD"/>
    <w:rsid w:val="00C87E8D"/>
    <w:rsid w:val="00C900DE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B9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C2D"/>
    <w:rsid w:val="00C93E18"/>
    <w:rsid w:val="00C949FA"/>
    <w:rsid w:val="00C94A7C"/>
    <w:rsid w:val="00C94C52"/>
    <w:rsid w:val="00C94DFA"/>
    <w:rsid w:val="00C94F46"/>
    <w:rsid w:val="00C95436"/>
    <w:rsid w:val="00C959AA"/>
    <w:rsid w:val="00C961F5"/>
    <w:rsid w:val="00C9653C"/>
    <w:rsid w:val="00C966B7"/>
    <w:rsid w:val="00C96887"/>
    <w:rsid w:val="00C96990"/>
    <w:rsid w:val="00C96B4B"/>
    <w:rsid w:val="00C96BD5"/>
    <w:rsid w:val="00C96C4F"/>
    <w:rsid w:val="00C97016"/>
    <w:rsid w:val="00C97259"/>
    <w:rsid w:val="00C972B5"/>
    <w:rsid w:val="00C975DF"/>
    <w:rsid w:val="00C97683"/>
    <w:rsid w:val="00C9774E"/>
    <w:rsid w:val="00C97823"/>
    <w:rsid w:val="00C97AD2"/>
    <w:rsid w:val="00C97F49"/>
    <w:rsid w:val="00CA0255"/>
    <w:rsid w:val="00CA047C"/>
    <w:rsid w:val="00CA0786"/>
    <w:rsid w:val="00CA0871"/>
    <w:rsid w:val="00CA0A7F"/>
    <w:rsid w:val="00CA0C96"/>
    <w:rsid w:val="00CA0D2C"/>
    <w:rsid w:val="00CA0DE9"/>
    <w:rsid w:val="00CA0E52"/>
    <w:rsid w:val="00CA0E70"/>
    <w:rsid w:val="00CA0FB7"/>
    <w:rsid w:val="00CA1158"/>
    <w:rsid w:val="00CA1319"/>
    <w:rsid w:val="00CA1454"/>
    <w:rsid w:val="00CA1720"/>
    <w:rsid w:val="00CA1A27"/>
    <w:rsid w:val="00CA1DD0"/>
    <w:rsid w:val="00CA200E"/>
    <w:rsid w:val="00CA2105"/>
    <w:rsid w:val="00CA2376"/>
    <w:rsid w:val="00CA26D4"/>
    <w:rsid w:val="00CA278A"/>
    <w:rsid w:val="00CA2C18"/>
    <w:rsid w:val="00CA2FB0"/>
    <w:rsid w:val="00CA3102"/>
    <w:rsid w:val="00CA3185"/>
    <w:rsid w:val="00CA33FD"/>
    <w:rsid w:val="00CA35C1"/>
    <w:rsid w:val="00CA364E"/>
    <w:rsid w:val="00CA36DE"/>
    <w:rsid w:val="00CA3835"/>
    <w:rsid w:val="00CA39D6"/>
    <w:rsid w:val="00CA3AE4"/>
    <w:rsid w:val="00CA4016"/>
    <w:rsid w:val="00CA4051"/>
    <w:rsid w:val="00CA423B"/>
    <w:rsid w:val="00CA439B"/>
    <w:rsid w:val="00CA448D"/>
    <w:rsid w:val="00CA4562"/>
    <w:rsid w:val="00CA4575"/>
    <w:rsid w:val="00CA4670"/>
    <w:rsid w:val="00CA46AF"/>
    <w:rsid w:val="00CA46E0"/>
    <w:rsid w:val="00CA4A6B"/>
    <w:rsid w:val="00CA4ABC"/>
    <w:rsid w:val="00CA4B6C"/>
    <w:rsid w:val="00CA4BBB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D51"/>
    <w:rsid w:val="00CA5ED7"/>
    <w:rsid w:val="00CA5F2F"/>
    <w:rsid w:val="00CA5FEF"/>
    <w:rsid w:val="00CA62B1"/>
    <w:rsid w:val="00CA635D"/>
    <w:rsid w:val="00CA637E"/>
    <w:rsid w:val="00CA6380"/>
    <w:rsid w:val="00CA64CD"/>
    <w:rsid w:val="00CA67E6"/>
    <w:rsid w:val="00CA6864"/>
    <w:rsid w:val="00CA68AD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23"/>
    <w:rsid w:val="00CB09B8"/>
    <w:rsid w:val="00CB0AF2"/>
    <w:rsid w:val="00CB0C09"/>
    <w:rsid w:val="00CB0E9F"/>
    <w:rsid w:val="00CB0F91"/>
    <w:rsid w:val="00CB0FA3"/>
    <w:rsid w:val="00CB10E4"/>
    <w:rsid w:val="00CB119D"/>
    <w:rsid w:val="00CB13C7"/>
    <w:rsid w:val="00CB142F"/>
    <w:rsid w:val="00CB1894"/>
    <w:rsid w:val="00CB1922"/>
    <w:rsid w:val="00CB198C"/>
    <w:rsid w:val="00CB1B6B"/>
    <w:rsid w:val="00CB1E08"/>
    <w:rsid w:val="00CB2317"/>
    <w:rsid w:val="00CB2397"/>
    <w:rsid w:val="00CB2BA9"/>
    <w:rsid w:val="00CB2D8D"/>
    <w:rsid w:val="00CB3091"/>
    <w:rsid w:val="00CB35A1"/>
    <w:rsid w:val="00CB3717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B77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3B"/>
    <w:rsid w:val="00CB7745"/>
    <w:rsid w:val="00CB7B69"/>
    <w:rsid w:val="00CB7DFD"/>
    <w:rsid w:val="00CB7E96"/>
    <w:rsid w:val="00CB7FE5"/>
    <w:rsid w:val="00CC0033"/>
    <w:rsid w:val="00CC0113"/>
    <w:rsid w:val="00CC0353"/>
    <w:rsid w:val="00CC03B9"/>
    <w:rsid w:val="00CC04A7"/>
    <w:rsid w:val="00CC059F"/>
    <w:rsid w:val="00CC0A03"/>
    <w:rsid w:val="00CC0DF0"/>
    <w:rsid w:val="00CC0ED2"/>
    <w:rsid w:val="00CC112F"/>
    <w:rsid w:val="00CC1431"/>
    <w:rsid w:val="00CC1904"/>
    <w:rsid w:val="00CC2090"/>
    <w:rsid w:val="00CC2168"/>
    <w:rsid w:val="00CC26B8"/>
    <w:rsid w:val="00CC2CCF"/>
    <w:rsid w:val="00CC334F"/>
    <w:rsid w:val="00CC3359"/>
    <w:rsid w:val="00CC35ED"/>
    <w:rsid w:val="00CC3881"/>
    <w:rsid w:val="00CC3B8B"/>
    <w:rsid w:val="00CC3E24"/>
    <w:rsid w:val="00CC3FA1"/>
    <w:rsid w:val="00CC40F1"/>
    <w:rsid w:val="00CC4158"/>
    <w:rsid w:val="00CC4290"/>
    <w:rsid w:val="00CC45BD"/>
    <w:rsid w:val="00CC474A"/>
    <w:rsid w:val="00CC48FC"/>
    <w:rsid w:val="00CC4949"/>
    <w:rsid w:val="00CC4995"/>
    <w:rsid w:val="00CC4BD6"/>
    <w:rsid w:val="00CC4D2E"/>
    <w:rsid w:val="00CC4E5A"/>
    <w:rsid w:val="00CC4F3C"/>
    <w:rsid w:val="00CC5035"/>
    <w:rsid w:val="00CC5212"/>
    <w:rsid w:val="00CC5717"/>
    <w:rsid w:val="00CC59CE"/>
    <w:rsid w:val="00CC5B57"/>
    <w:rsid w:val="00CC6032"/>
    <w:rsid w:val="00CC62C3"/>
    <w:rsid w:val="00CC64AB"/>
    <w:rsid w:val="00CC708A"/>
    <w:rsid w:val="00CC7198"/>
    <w:rsid w:val="00CC73A3"/>
    <w:rsid w:val="00CC7B63"/>
    <w:rsid w:val="00CC7DE6"/>
    <w:rsid w:val="00CD032A"/>
    <w:rsid w:val="00CD03B4"/>
    <w:rsid w:val="00CD0551"/>
    <w:rsid w:val="00CD07ED"/>
    <w:rsid w:val="00CD0CBC"/>
    <w:rsid w:val="00CD0E9F"/>
    <w:rsid w:val="00CD0F5B"/>
    <w:rsid w:val="00CD1013"/>
    <w:rsid w:val="00CD1086"/>
    <w:rsid w:val="00CD13F4"/>
    <w:rsid w:val="00CD1894"/>
    <w:rsid w:val="00CD1BA7"/>
    <w:rsid w:val="00CD1EBB"/>
    <w:rsid w:val="00CD2807"/>
    <w:rsid w:val="00CD28D8"/>
    <w:rsid w:val="00CD2D2D"/>
    <w:rsid w:val="00CD335D"/>
    <w:rsid w:val="00CD3995"/>
    <w:rsid w:val="00CD3EFA"/>
    <w:rsid w:val="00CD3F65"/>
    <w:rsid w:val="00CD405B"/>
    <w:rsid w:val="00CD409E"/>
    <w:rsid w:val="00CD40F0"/>
    <w:rsid w:val="00CD41F9"/>
    <w:rsid w:val="00CD4242"/>
    <w:rsid w:val="00CD4443"/>
    <w:rsid w:val="00CD4561"/>
    <w:rsid w:val="00CD458A"/>
    <w:rsid w:val="00CD459A"/>
    <w:rsid w:val="00CD4844"/>
    <w:rsid w:val="00CD4D23"/>
    <w:rsid w:val="00CD4E5D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852"/>
    <w:rsid w:val="00CD6A52"/>
    <w:rsid w:val="00CD6C99"/>
    <w:rsid w:val="00CD6D32"/>
    <w:rsid w:val="00CD72C1"/>
    <w:rsid w:val="00CD73BD"/>
    <w:rsid w:val="00CE07CA"/>
    <w:rsid w:val="00CE07DC"/>
    <w:rsid w:val="00CE084D"/>
    <w:rsid w:val="00CE0D02"/>
    <w:rsid w:val="00CE0E92"/>
    <w:rsid w:val="00CE11A8"/>
    <w:rsid w:val="00CE1220"/>
    <w:rsid w:val="00CE145C"/>
    <w:rsid w:val="00CE175E"/>
    <w:rsid w:val="00CE1831"/>
    <w:rsid w:val="00CE1955"/>
    <w:rsid w:val="00CE1A9C"/>
    <w:rsid w:val="00CE1FD0"/>
    <w:rsid w:val="00CE2054"/>
    <w:rsid w:val="00CE2061"/>
    <w:rsid w:val="00CE24B9"/>
    <w:rsid w:val="00CE2508"/>
    <w:rsid w:val="00CE26C4"/>
    <w:rsid w:val="00CE2820"/>
    <w:rsid w:val="00CE297D"/>
    <w:rsid w:val="00CE2CAF"/>
    <w:rsid w:val="00CE31E3"/>
    <w:rsid w:val="00CE3427"/>
    <w:rsid w:val="00CE3677"/>
    <w:rsid w:val="00CE37C4"/>
    <w:rsid w:val="00CE3FDE"/>
    <w:rsid w:val="00CE40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386"/>
    <w:rsid w:val="00CE7411"/>
    <w:rsid w:val="00CE7872"/>
    <w:rsid w:val="00CE7887"/>
    <w:rsid w:val="00CE797B"/>
    <w:rsid w:val="00CE7CF0"/>
    <w:rsid w:val="00CE7EA8"/>
    <w:rsid w:val="00CF0081"/>
    <w:rsid w:val="00CF04AE"/>
    <w:rsid w:val="00CF0533"/>
    <w:rsid w:val="00CF08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A11"/>
    <w:rsid w:val="00CF3C18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9DA"/>
    <w:rsid w:val="00CF6B73"/>
    <w:rsid w:val="00CF6BA5"/>
    <w:rsid w:val="00CF6C3E"/>
    <w:rsid w:val="00CF6EFC"/>
    <w:rsid w:val="00CF6FF9"/>
    <w:rsid w:val="00CF7204"/>
    <w:rsid w:val="00CF7241"/>
    <w:rsid w:val="00CF73FF"/>
    <w:rsid w:val="00CF7425"/>
    <w:rsid w:val="00CF7447"/>
    <w:rsid w:val="00CF747E"/>
    <w:rsid w:val="00CF75DD"/>
    <w:rsid w:val="00CF7832"/>
    <w:rsid w:val="00CF7962"/>
    <w:rsid w:val="00CF7B1B"/>
    <w:rsid w:val="00CF7C28"/>
    <w:rsid w:val="00CF7C5D"/>
    <w:rsid w:val="00CF7DB8"/>
    <w:rsid w:val="00CF7F14"/>
    <w:rsid w:val="00CF7F3A"/>
    <w:rsid w:val="00D000AB"/>
    <w:rsid w:val="00D002BA"/>
    <w:rsid w:val="00D003D1"/>
    <w:rsid w:val="00D00432"/>
    <w:rsid w:val="00D00434"/>
    <w:rsid w:val="00D0080B"/>
    <w:rsid w:val="00D008AB"/>
    <w:rsid w:val="00D008FE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99"/>
    <w:rsid w:val="00D03102"/>
    <w:rsid w:val="00D03116"/>
    <w:rsid w:val="00D03170"/>
    <w:rsid w:val="00D031EA"/>
    <w:rsid w:val="00D032AA"/>
    <w:rsid w:val="00D032D2"/>
    <w:rsid w:val="00D0331F"/>
    <w:rsid w:val="00D03353"/>
    <w:rsid w:val="00D033A9"/>
    <w:rsid w:val="00D033D3"/>
    <w:rsid w:val="00D0384F"/>
    <w:rsid w:val="00D03AAE"/>
    <w:rsid w:val="00D03ECC"/>
    <w:rsid w:val="00D040D3"/>
    <w:rsid w:val="00D040E4"/>
    <w:rsid w:val="00D04181"/>
    <w:rsid w:val="00D045E4"/>
    <w:rsid w:val="00D047E8"/>
    <w:rsid w:val="00D04884"/>
    <w:rsid w:val="00D04980"/>
    <w:rsid w:val="00D04ADD"/>
    <w:rsid w:val="00D04D88"/>
    <w:rsid w:val="00D04E1C"/>
    <w:rsid w:val="00D0521F"/>
    <w:rsid w:val="00D05549"/>
    <w:rsid w:val="00D0597E"/>
    <w:rsid w:val="00D05A1C"/>
    <w:rsid w:val="00D05A95"/>
    <w:rsid w:val="00D05BC2"/>
    <w:rsid w:val="00D05FBD"/>
    <w:rsid w:val="00D0617B"/>
    <w:rsid w:val="00D06232"/>
    <w:rsid w:val="00D063B8"/>
    <w:rsid w:val="00D066D9"/>
    <w:rsid w:val="00D06A1F"/>
    <w:rsid w:val="00D06D78"/>
    <w:rsid w:val="00D071F0"/>
    <w:rsid w:val="00D073C4"/>
    <w:rsid w:val="00D07646"/>
    <w:rsid w:val="00D078F2"/>
    <w:rsid w:val="00D079AF"/>
    <w:rsid w:val="00D07ED9"/>
    <w:rsid w:val="00D07EE1"/>
    <w:rsid w:val="00D07EF2"/>
    <w:rsid w:val="00D10201"/>
    <w:rsid w:val="00D102BD"/>
    <w:rsid w:val="00D102C2"/>
    <w:rsid w:val="00D103C7"/>
    <w:rsid w:val="00D109D9"/>
    <w:rsid w:val="00D109FF"/>
    <w:rsid w:val="00D10E0F"/>
    <w:rsid w:val="00D1133A"/>
    <w:rsid w:val="00D114EE"/>
    <w:rsid w:val="00D1170A"/>
    <w:rsid w:val="00D11749"/>
    <w:rsid w:val="00D1197A"/>
    <w:rsid w:val="00D11B97"/>
    <w:rsid w:val="00D11BA7"/>
    <w:rsid w:val="00D11CBB"/>
    <w:rsid w:val="00D11E2A"/>
    <w:rsid w:val="00D12188"/>
    <w:rsid w:val="00D1223D"/>
    <w:rsid w:val="00D12391"/>
    <w:rsid w:val="00D12723"/>
    <w:rsid w:val="00D12925"/>
    <w:rsid w:val="00D129AA"/>
    <w:rsid w:val="00D12C91"/>
    <w:rsid w:val="00D12DE2"/>
    <w:rsid w:val="00D12F80"/>
    <w:rsid w:val="00D1329C"/>
    <w:rsid w:val="00D13338"/>
    <w:rsid w:val="00D1369C"/>
    <w:rsid w:val="00D13926"/>
    <w:rsid w:val="00D1409A"/>
    <w:rsid w:val="00D1440F"/>
    <w:rsid w:val="00D14422"/>
    <w:rsid w:val="00D146D5"/>
    <w:rsid w:val="00D1475F"/>
    <w:rsid w:val="00D14792"/>
    <w:rsid w:val="00D14885"/>
    <w:rsid w:val="00D14AD2"/>
    <w:rsid w:val="00D14CA4"/>
    <w:rsid w:val="00D14DC3"/>
    <w:rsid w:val="00D15002"/>
    <w:rsid w:val="00D155BD"/>
    <w:rsid w:val="00D156BE"/>
    <w:rsid w:val="00D15756"/>
    <w:rsid w:val="00D15BD9"/>
    <w:rsid w:val="00D16076"/>
    <w:rsid w:val="00D161A7"/>
    <w:rsid w:val="00D16748"/>
    <w:rsid w:val="00D16980"/>
    <w:rsid w:val="00D16A3A"/>
    <w:rsid w:val="00D16A50"/>
    <w:rsid w:val="00D16B85"/>
    <w:rsid w:val="00D16EDE"/>
    <w:rsid w:val="00D16F53"/>
    <w:rsid w:val="00D16FFF"/>
    <w:rsid w:val="00D1710F"/>
    <w:rsid w:val="00D1720E"/>
    <w:rsid w:val="00D17A31"/>
    <w:rsid w:val="00D17BFE"/>
    <w:rsid w:val="00D2006B"/>
    <w:rsid w:val="00D20081"/>
    <w:rsid w:val="00D2014B"/>
    <w:rsid w:val="00D20256"/>
    <w:rsid w:val="00D203F7"/>
    <w:rsid w:val="00D205B2"/>
    <w:rsid w:val="00D2064B"/>
    <w:rsid w:val="00D20743"/>
    <w:rsid w:val="00D20D72"/>
    <w:rsid w:val="00D21208"/>
    <w:rsid w:val="00D218D3"/>
    <w:rsid w:val="00D21B3B"/>
    <w:rsid w:val="00D21C6E"/>
    <w:rsid w:val="00D21F09"/>
    <w:rsid w:val="00D22157"/>
    <w:rsid w:val="00D2219B"/>
    <w:rsid w:val="00D22269"/>
    <w:rsid w:val="00D22750"/>
    <w:rsid w:val="00D227EC"/>
    <w:rsid w:val="00D22842"/>
    <w:rsid w:val="00D229CD"/>
    <w:rsid w:val="00D22A8A"/>
    <w:rsid w:val="00D23210"/>
    <w:rsid w:val="00D232E2"/>
    <w:rsid w:val="00D239CA"/>
    <w:rsid w:val="00D23CF6"/>
    <w:rsid w:val="00D24437"/>
    <w:rsid w:val="00D2451A"/>
    <w:rsid w:val="00D245B1"/>
    <w:rsid w:val="00D2489A"/>
    <w:rsid w:val="00D248C1"/>
    <w:rsid w:val="00D24965"/>
    <w:rsid w:val="00D24B42"/>
    <w:rsid w:val="00D24B8E"/>
    <w:rsid w:val="00D24EC8"/>
    <w:rsid w:val="00D2509B"/>
    <w:rsid w:val="00D252C7"/>
    <w:rsid w:val="00D25480"/>
    <w:rsid w:val="00D25644"/>
    <w:rsid w:val="00D257CF"/>
    <w:rsid w:val="00D25A87"/>
    <w:rsid w:val="00D25AB5"/>
    <w:rsid w:val="00D25B6A"/>
    <w:rsid w:val="00D25BDB"/>
    <w:rsid w:val="00D26386"/>
    <w:rsid w:val="00D268A5"/>
    <w:rsid w:val="00D26A32"/>
    <w:rsid w:val="00D26DC0"/>
    <w:rsid w:val="00D274FF"/>
    <w:rsid w:val="00D27523"/>
    <w:rsid w:val="00D27641"/>
    <w:rsid w:val="00D27836"/>
    <w:rsid w:val="00D2798D"/>
    <w:rsid w:val="00D27A37"/>
    <w:rsid w:val="00D27A5D"/>
    <w:rsid w:val="00D27AB3"/>
    <w:rsid w:val="00D27E87"/>
    <w:rsid w:val="00D303FD"/>
    <w:rsid w:val="00D30749"/>
    <w:rsid w:val="00D30DD4"/>
    <w:rsid w:val="00D312CB"/>
    <w:rsid w:val="00D3138A"/>
    <w:rsid w:val="00D314E5"/>
    <w:rsid w:val="00D31769"/>
    <w:rsid w:val="00D31B37"/>
    <w:rsid w:val="00D31C29"/>
    <w:rsid w:val="00D3205F"/>
    <w:rsid w:val="00D3211B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35"/>
    <w:rsid w:val="00D332DF"/>
    <w:rsid w:val="00D33502"/>
    <w:rsid w:val="00D338D3"/>
    <w:rsid w:val="00D33AFC"/>
    <w:rsid w:val="00D33BD2"/>
    <w:rsid w:val="00D33E81"/>
    <w:rsid w:val="00D34093"/>
    <w:rsid w:val="00D34425"/>
    <w:rsid w:val="00D344DB"/>
    <w:rsid w:val="00D34540"/>
    <w:rsid w:val="00D345D4"/>
    <w:rsid w:val="00D34A03"/>
    <w:rsid w:val="00D35056"/>
    <w:rsid w:val="00D350F0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752"/>
    <w:rsid w:val="00D42A06"/>
    <w:rsid w:val="00D42D0D"/>
    <w:rsid w:val="00D42DAF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6C"/>
    <w:rsid w:val="00D43B32"/>
    <w:rsid w:val="00D43C6A"/>
    <w:rsid w:val="00D43D49"/>
    <w:rsid w:val="00D43D6A"/>
    <w:rsid w:val="00D44018"/>
    <w:rsid w:val="00D444F1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D"/>
    <w:rsid w:val="00D46DE0"/>
    <w:rsid w:val="00D46E4E"/>
    <w:rsid w:val="00D46F45"/>
    <w:rsid w:val="00D46F55"/>
    <w:rsid w:val="00D471BD"/>
    <w:rsid w:val="00D471D9"/>
    <w:rsid w:val="00D47338"/>
    <w:rsid w:val="00D474A6"/>
    <w:rsid w:val="00D4754D"/>
    <w:rsid w:val="00D4773C"/>
    <w:rsid w:val="00D477A2"/>
    <w:rsid w:val="00D47AD9"/>
    <w:rsid w:val="00D504CA"/>
    <w:rsid w:val="00D5059F"/>
    <w:rsid w:val="00D50890"/>
    <w:rsid w:val="00D50A31"/>
    <w:rsid w:val="00D50AA8"/>
    <w:rsid w:val="00D5102E"/>
    <w:rsid w:val="00D51260"/>
    <w:rsid w:val="00D513F7"/>
    <w:rsid w:val="00D51535"/>
    <w:rsid w:val="00D5170B"/>
    <w:rsid w:val="00D51743"/>
    <w:rsid w:val="00D518BE"/>
    <w:rsid w:val="00D51DF5"/>
    <w:rsid w:val="00D51DF9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649"/>
    <w:rsid w:val="00D536AD"/>
    <w:rsid w:val="00D53BBD"/>
    <w:rsid w:val="00D53D55"/>
    <w:rsid w:val="00D53EFF"/>
    <w:rsid w:val="00D5427E"/>
    <w:rsid w:val="00D54647"/>
    <w:rsid w:val="00D546C2"/>
    <w:rsid w:val="00D548CD"/>
    <w:rsid w:val="00D54DAB"/>
    <w:rsid w:val="00D54E0B"/>
    <w:rsid w:val="00D55019"/>
    <w:rsid w:val="00D55033"/>
    <w:rsid w:val="00D550FD"/>
    <w:rsid w:val="00D551C0"/>
    <w:rsid w:val="00D551DD"/>
    <w:rsid w:val="00D55245"/>
    <w:rsid w:val="00D555D6"/>
    <w:rsid w:val="00D557FA"/>
    <w:rsid w:val="00D5587B"/>
    <w:rsid w:val="00D5599A"/>
    <w:rsid w:val="00D559E1"/>
    <w:rsid w:val="00D55AFB"/>
    <w:rsid w:val="00D56162"/>
    <w:rsid w:val="00D563CF"/>
    <w:rsid w:val="00D565FF"/>
    <w:rsid w:val="00D566AA"/>
    <w:rsid w:val="00D566F3"/>
    <w:rsid w:val="00D567E1"/>
    <w:rsid w:val="00D56A81"/>
    <w:rsid w:val="00D56C95"/>
    <w:rsid w:val="00D56CE2"/>
    <w:rsid w:val="00D56D52"/>
    <w:rsid w:val="00D56E69"/>
    <w:rsid w:val="00D57458"/>
    <w:rsid w:val="00D5779F"/>
    <w:rsid w:val="00D577CB"/>
    <w:rsid w:val="00D578EC"/>
    <w:rsid w:val="00D57926"/>
    <w:rsid w:val="00D5797D"/>
    <w:rsid w:val="00D57A22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BB9"/>
    <w:rsid w:val="00D60FA6"/>
    <w:rsid w:val="00D61059"/>
    <w:rsid w:val="00D61090"/>
    <w:rsid w:val="00D610C4"/>
    <w:rsid w:val="00D61308"/>
    <w:rsid w:val="00D617B0"/>
    <w:rsid w:val="00D6196C"/>
    <w:rsid w:val="00D61B51"/>
    <w:rsid w:val="00D61E37"/>
    <w:rsid w:val="00D6228C"/>
    <w:rsid w:val="00D62329"/>
    <w:rsid w:val="00D624F4"/>
    <w:rsid w:val="00D625AD"/>
    <w:rsid w:val="00D62878"/>
    <w:rsid w:val="00D628A6"/>
    <w:rsid w:val="00D628CF"/>
    <w:rsid w:val="00D62AB1"/>
    <w:rsid w:val="00D62B98"/>
    <w:rsid w:val="00D62C40"/>
    <w:rsid w:val="00D62C7E"/>
    <w:rsid w:val="00D62CC4"/>
    <w:rsid w:val="00D62D41"/>
    <w:rsid w:val="00D62F41"/>
    <w:rsid w:val="00D63223"/>
    <w:rsid w:val="00D632B0"/>
    <w:rsid w:val="00D6338F"/>
    <w:rsid w:val="00D633A4"/>
    <w:rsid w:val="00D635A3"/>
    <w:rsid w:val="00D635C5"/>
    <w:rsid w:val="00D63815"/>
    <w:rsid w:val="00D6386D"/>
    <w:rsid w:val="00D638B0"/>
    <w:rsid w:val="00D638D2"/>
    <w:rsid w:val="00D63B49"/>
    <w:rsid w:val="00D63BDB"/>
    <w:rsid w:val="00D63C83"/>
    <w:rsid w:val="00D6406A"/>
    <w:rsid w:val="00D64085"/>
    <w:rsid w:val="00D640B9"/>
    <w:rsid w:val="00D64162"/>
    <w:rsid w:val="00D641B4"/>
    <w:rsid w:val="00D64682"/>
    <w:rsid w:val="00D646E5"/>
    <w:rsid w:val="00D64A91"/>
    <w:rsid w:val="00D64D4A"/>
    <w:rsid w:val="00D6533C"/>
    <w:rsid w:val="00D653B2"/>
    <w:rsid w:val="00D653F9"/>
    <w:rsid w:val="00D657D5"/>
    <w:rsid w:val="00D65FC0"/>
    <w:rsid w:val="00D6666E"/>
    <w:rsid w:val="00D669D6"/>
    <w:rsid w:val="00D66DE9"/>
    <w:rsid w:val="00D66E1E"/>
    <w:rsid w:val="00D66F59"/>
    <w:rsid w:val="00D66F6C"/>
    <w:rsid w:val="00D670E2"/>
    <w:rsid w:val="00D672A7"/>
    <w:rsid w:val="00D67537"/>
    <w:rsid w:val="00D675D8"/>
    <w:rsid w:val="00D678FA"/>
    <w:rsid w:val="00D67997"/>
    <w:rsid w:val="00D67D5B"/>
    <w:rsid w:val="00D70084"/>
    <w:rsid w:val="00D700CA"/>
    <w:rsid w:val="00D70340"/>
    <w:rsid w:val="00D704E5"/>
    <w:rsid w:val="00D705E3"/>
    <w:rsid w:val="00D70632"/>
    <w:rsid w:val="00D70A1D"/>
    <w:rsid w:val="00D70A6F"/>
    <w:rsid w:val="00D70C90"/>
    <w:rsid w:val="00D70E4E"/>
    <w:rsid w:val="00D7101A"/>
    <w:rsid w:val="00D71139"/>
    <w:rsid w:val="00D713A3"/>
    <w:rsid w:val="00D713DD"/>
    <w:rsid w:val="00D7155F"/>
    <w:rsid w:val="00D715F1"/>
    <w:rsid w:val="00D71ABA"/>
    <w:rsid w:val="00D71ADE"/>
    <w:rsid w:val="00D71D2F"/>
    <w:rsid w:val="00D71F14"/>
    <w:rsid w:val="00D721E4"/>
    <w:rsid w:val="00D722EB"/>
    <w:rsid w:val="00D723A3"/>
    <w:rsid w:val="00D72447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61A"/>
    <w:rsid w:val="00D73819"/>
    <w:rsid w:val="00D738CE"/>
    <w:rsid w:val="00D739B6"/>
    <w:rsid w:val="00D73A0F"/>
    <w:rsid w:val="00D73B1B"/>
    <w:rsid w:val="00D73BB5"/>
    <w:rsid w:val="00D73C1D"/>
    <w:rsid w:val="00D7404C"/>
    <w:rsid w:val="00D74347"/>
    <w:rsid w:val="00D7462B"/>
    <w:rsid w:val="00D74763"/>
    <w:rsid w:val="00D74CC7"/>
    <w:rsid w:val="00D74ED3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B68"/>
    <w:rsid w:val="00D7610A"/>
    <w:rsid w:val="00D76C4F"/>
    <w:rsid w:val="00D76C92"/>
    <w:rsid w:val="00D76CAE"/>
    <w:rsid w:val="00D76E0B"/>
    <w:rsid w:val="00D76F50"/>
    <w:rsid w:val="00D7704D"/>
    <w:rsid w:val="00D772C0"/>
    <w:rsid w:val="00D776D6"/>
    <w:rsid w:val="00D77946"/>
    <w:rsid w:val="00D77B18"/>
    <w:rsid w:val="00D77B4F"/>
    <w:rsid w:val="00D77C89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10A"/>
    <w:rsid w:val="00D8127D"/>
    <w:rsid w:val="00D81513"/>
    <w:rsid w:val="00D817B1"/>
    <w:rsid w:val="00D818AF"/>
    <w:rsid w:val="00D81B32"/>
    <w:rsid w:val="00D81C88"/>
    <w:rsid w:val="00D82203"/>
    <w:rsid w:val="00D8239D"/>
    <w:rsid w:val="00D8244B"/>
    <w:rsid w:val="00D825DC"/>
    <w:rsid w:val="00D8266A"/>
    <w:rsid w:val="00D82712"/>
    <w:rsid w:val="00D82755"/>
    <w:rsid w:val="00D827DD"/>
    <w:rsid w:val="00D8294D"/>
    <w:rsid w:val="00D82CF1"/>
    <w:rsid w:val="00D83081"/>
    <w:rsid w:val="00D83168"/>
    <w:rsid w:val="00D832ED"/>
    <w:rsid w:val="00D83491"/>
    <w:rsid w:val="00D835AE"/>
    <w:rsid w:val="00D83708"/>
    <w:rsid w:val="00D83C9F"/>
    <w:rsid w:val="00D83D90"/>
    <w:rsid w:val="00D841E7"/>
    <w:rsid w:val="00D8426C"/>
    <w:rsid w:val="00D8447A"/>
    <w:rsid w:val="00D844CC"/>
    <w:rsid w:val="00D84B81"/>
    <w:rsid w:val="00D84C83"/>
    <w:rsid w:val="00D84DEE"/>
    <w:rsid w:val="00D84EAF"/>
    <w:rsid w:val="00D8531A"/>
    <w:rsid w:val="00D853A4"/>
    <w:rsid w:val="00D85461"/>
    <w:rsid w:val="00D8577C"/>
    <w:rsid w:val="00D859E8"/>
    <w:rsid w:val="00D85B71"/>
    <w:rsid w:val="00D85E12"/>
    <w:rsid w:val="00D86080"/>
    <w:rsid w:val="00D86201"/>
    <w:rsid w:val="00D866EB"/>
    <w:rsid w:val="00D8697E"/>
    <w:rsid w:val="00D86A3F"/>
    <w:rsid w:val="00D86A41"/>
    <w:rsid w:val="00D86CA9"/>
    <w:rsid w:val="00D86CE0"/>
    <w:rsid w:val="00D86FF8"/>
    <w:rsid w:val="00D8723F"/>
    <w:rsid w:val="00D87525"/>
    <w:rsid w:val="00D87BFA"/>
    <w:rsid w:val="00D87FA2"/>
    <w:rsid w:val="00D90963"/>
    <w:rsid w:val="00D90A36"/>
    <w:rsid w:val="00D90A7D"/>
    <w:rsid w:val="00D90CB2"/>
    <w:rsid w:val="00D90F2A"/>
    <w:rsid w:val="00D9114B"/>
    <w:rsid w:val="00D9142F"/>
    <w:rsid w:val="00D91635"/>
    <w:rsid w:val="00D916E0"/>
    <w:rsid w:val="00D91BE6"/>
    <w:rsid w:val="00D91D11"/>
    <w:rsid w:val="00D91D72"/>
    <w:rsid w:val="00D92314"/>
    <w:rsid w:val="00D923E8"/>
    <w:rsid w:val="00D925E1"/>
    <w:rsid w:val="00D927DC"/>
    <w:rsid w:val="00D92A3E"/>
    <w:rsid w:val="00D92A58"/>
    <w:rsid w:val="00D92B1D"/>
    <w:rsid w:val="00D92B7A"/>
    <w:rsid w:val="00D92EB3"/>
    <w:rsid w:val="00D92FFB"/>
    <w:rsid w:val="00D932D9"/>
    <w:rsid w:val="00D93620"/>
    <w:rsid w:val="00D9366E"/>
    <w:rsid w:val="00D93A55"/>
    <w:rsid w:val="00D93E40"/>
    <w:rsid w:val="00D94354"/>
    <w:rsid w:val="00D943F2"/>
    <w:rsid w:val="00D944C8"/>
    <w:rsid w:val="00D945D9"/>
    <w:rsid w:val="00D94A0C"/>
    <w:rsid w:val="00D94A25"/>
    <w:rsid w:val="00D94B4D"/>
    <w:rsid w:val="00D94C65"/>
    <w:rsid w:val="00D94CBD"/>
    <w:rsid w:val="00D94E87"/>
    <w:rsid w:val="00D94ED1"/>
    <w:rsid w:val="00D94EEE"/>
    <w:rsid w:val="00D950C0"/>
    <w:rsid w:val="00D950F1"/>
    <w:rsid w:val="00D955E7"/>
    <w:rsid w:val="00D95767"/>
    <w:rsid w:val="00D958AF"/>
    <w:rsid w:val="00D95968"/>
    <w:rsid w:val="00D95D1F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FD9"/>
    <w:rsid w:val="00D9771D"/>
    <w:rsid w:val="00D97886"/>
    <w:rsid w:val="00D97999"/>
    <w:rsid w:val="00D97A48"/>
    <w:rsid w:val="00D97E7D"/>
    <w:rsid w:val="00D97F3B"/>
    <w:rsid w:val="00D97F99"/>
    <w:rsid w:val="00DA00FE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B8A"/>
    <w:rsid w:val="00DA1F95"/>
    <w:rsid w:val="00DA2026"/>
    <w:rsid w:val="00DA208E"/>
    <w:rsid w:val="00DA2230"/>
    <w:rsid w:val="00DA23E6"/>
    <w:rsid w:val="00DA240B"/>
    <w:rsid w:val="00DA25CD"/>
    <w:rsid w:val="00DA2734"/>
    <w:rsid w:val="00DA27D9"/>
    <w:rsid w:val="00DA2E57"/>
    <w:rsid w:val="00DA2FF1"/>
    <w:rsid w:val="00DA32FF"/>
    <w:rsid w:val="00DA333B"/>
    <w:rsid w:val="00DA338E"/>
    <w:rsid w:val="00DA33B3"/>
    <w:rsid w:val="00DA33D3"/>
    <w:rsid w:val="00DA385F"/>
    <w:rsid w:val="00DA38B9"/>
    <w:rsid w:val="00DA3CE7"/>
    <w:rsid w:val="00DA407A"/>
    <w:rsid w:val="00DA4356"/>
    <w:rsid w:val="00DA43F3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6F55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987"/>
    <w:rsid w:val="00DB1AB6"/>
    <w:rsid w:val="00DB1BC8"/>
    <w:rsid w:val="00DB1F32"/>
    <w:rsid w:val="00DB2085"/>
    <w:rsid w:val="00DB2135"/>
    <w:rsid w:val="00DB2464"/>
    <w:rsid w:val="00DB2581"/>
    <w:rsid w:val="00DB2878"/>
    <w:rsid w:val="00DB2926"/>
    <w:rsid w:val="00DB2A8A"/>
    <w:rsid w:val="00DB2AD2"/>
    <w:rsid w:val="00DB2CC5"/>
    <w:rsid w:val="00DB33C6"/>
    <w:rsid w:val="00DB38ED"/>
    <w:rsid w:val="00DB3A1A"/>
    <w:rsid w:val="00DB3AAF"/>
    <w:rsid w:val="00DB3D6B"/>
    <w:rsid w:val="00DB4310"/>
    <w:rsid w:val="00DB448E"/>
    <w:rsid w:val="00DB4E8D"/>
    <w:rsid w:val="00DB4EC1"/>
    <w:rsid w:val="00DB4EC4"/>
    <w:rsid w:val="00DB4FCA"/>
    <w:rsid w:val="00DB50D0"/>
    <w:rsid w:val="00DB530F"/>
    <w:rsid w:val="00DB5546"/>
    <w:rsid w:val="00DB5568"/>
    <w:rsid w:val="00DB5609"/>
    <w:rsid w:val="00DB5C03"/>
    <w:rsid w:val="00DB5D76"/>
    <w:rsid w:val="00DB5D79"/>
    <w:rsid w:val="00DB60F5"/>
    <w:rsid w:val="00DB631A"/>
    <w:rsid w:val="00DB63B2"/>
    <w:rsid w:val="00DB64A4"/>
    <w:rsid w:val="00DB6529"/>
    <w:rsid w:val="00DB6C9C"/>
    <w:rsid w:val="00DB6E86"/>
    <w:rsid w:val="00DB70E3"/>
    <w:rsid w:val="00DB7210"/>
    <w:rsid w:val="00DB73CF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72D"/>
    <w:rsid w:val="00DC088E"/>
    <w:rsid w:val="00DC0C7B"/>
    <w:rsid w:val="00DC0E29"/>
    <w:rsid w:val="00DC1488"/>
    <w:rsid w:val="00DC1507"/>
    <w:rsid w:val="00DC15AF"/>
    <w:rsid w:val="00DC1956"/>
    <w:rsid w:val="00DC1977"/>
    <w:rsid w:val="00DC1980"/>
    <w:rsid w:val="00DC19EE"/>
    <w:rsid w:val="00DC1A47"/>
    <w:rsid w:val="00DC1E66"/>
    <w:rsid w:val="00DC230E"/>
    <w:rsid w:val="00DC248B"/>
    <w:rsid w:val="00DC25C4"/>
    <w:rsid w:val="00DC2811"/>
    <w:rsid w:val="00DC2A87"/>
    <w:rsid w:val="00DC2C4D"/>
    <w:rsid w:val="00DC2C87"/>
    <w:rsid w:val="00DC2CBB"/>
    <w:rsid w:val="00DC2E2E"/>
    <w:rsid w:val="00DC2F65"/>
    <w:rsid w:val="00DC3554"/>
    <w:rsid w:val="00DC357C"/>
    <w:rsid w:val="00DC35FD"/>
    <w:rsid w:val="00DC3616"/>
    <w:rsid w:val="00DC36FA"/>
    <w:rsid w:val="00DC3C1F"/>
    <w:rsid w:val="00DC3DCA"/>
    <w:rsid w:val="00DC3E09"/>
    <w:rsid w:val="00DC3E29"/>
    <w:rsid w:val="00DC40A4"/>
    <w:rsid w:val="00DC42F5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ADB"/>
    <w:rsid w:val="00DC5E9B"/>
    <w:rsid w:val="00DC609C"/>
    <w:rsid w:val="00DC6296"/>
    <w:rsid w:val="00DC655A"/>
    <w:rsid w:val="00DC6595"/>
    <w:rsid w:val="00DC6665"/>
    <w:rsid w:val="00DC6D3E"/>
    <w:rsid w:val="00DC713F"/>
    <w:rsid w:val="00DC7351"/>
    <w:rsid w:val="00DC74E6"/>
    <w:rsid w:val="00DC761B"/>
    <w:rsid w:val="00DC78A4"/>
    <w:rsid w:val="00DC7C87"/>
    <w:rsid w:val="00DC7C88"/>
    <w:rsid w:val="00DC7E27"/>
    <w:rsid w:val="00DC7E83"/>
    <w:rsid w:val="00DC7FD3"/>
    <w:rsid w:val="00DD016C"/>
    <w:rsid w:val="00DD039E"/>
    <w:rsid w:val="00DD0860"/>
    <w:rsid w:val="00DD0A6F"/>
    <w:rsid w:val="00DD0BA5"/>
    <w:rsid w:val="00DD0C3E"/>
    <w:rsid w:val="00DD0C99"/>
    <w:rsid w:val="00DD0EDD"/>
    <w:rsid w:val="00DD1087"/>
    <w:rsid w:val="00DD14A0"/>
    <w:rsid w:val="00DD14B5"/>
    <w:rsid w:val="00DD1848"/>
    <w:rsid w:val="00DD1893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071"/>
    <w:rsid w:val="00DD3641"/>
    <w:rsid w:val="00DD379E"/>
    <w:rsid w:val="00DD38B2"/>
    <w:rsid w:val="00DD39E3"/>
    <w:rsid w:val="00DD39EA"/>
    <w:rsid w:val="00DD3D54"/>
    <w:rsid w:val="00DD4220"/>
    <w:rsid w:val="00DD46F3"/>
    <w:rsid w:val="00DD47D0"/>
    <w:rsid w:val="00DD48F7"/>
    <w:rsid w:val="00DD4DA4"/>
    <w:rsid w:val="00DD51B3"/>
    <w:rsid w:val="00DD51EA"/>
    <w:rsid w:val="00DD5450"/>
    <w:rsid w:val="00DD56F6"/>
    <w:rsid w:val="00DD5806"/>
    <w:rsid w:val="00DD590F"/>
    <w:rsid w:val="00DD5C2D"/>
    <w:rsid w:val="00DD5E7A"/>
    <w:rsid w:val="00DD612F"/>
    <w:rsid w:val="00DD62AA"/>
    <w:rsid w:val="00DD662F"/>
    <w:rsid w:val="00DD668E"/>
    <w:rsid w:val="00DD6723"/>
    <w:rsid w:val="00DD6981"/>
    <w:rsid w:val="00DD6AF1"/>
    <w:rsid w:val="00DD6F49"/>
    <w:rsid w:val="00DD70AF"/>
    <w:rsid w:val="00DD7529"/>
    <w:rsid w:val="00DD761E"/>
    <w:rsid w:val="00DD76D5"/>
    <w:rsid w:val="00DD7746"/>
    <w:rsid w:val="00DD77CF"/>
    <w:rsid w:val="00DD7937"/>
    <w:rsid w:val="00DD7A41"/>
    <w:rsid w:val="00DD7AD9"/>
    <w:rsid w:val="00DD7FD8"/>
    <w:rsid w:val="00DE0337"/>
    <w:rsid w:val="00DE044F"/>
    <w:rsid w:val="00DE0646"/>
    <w:rsid w:val="00DE064D"/>
    <w:rsid w:val="00DE096A"/>
    <w:rsid w:val="00DE0BB5"/>
    <w:rsid w:val="00DE0C9C"/>
    <w:rsid w:val="00DE0D20"/>
    <w:rsid w:val="00DE1028"/>
    <w:rsid w:val="00DE1048"/>
    <w:rsid w:val="00DE10E2"/>
    <w:rsid w:val="00DE10FD"/>
    <w:rsid w:val="00DE1148"/>
    <w:rsid w:val="00DE1536"/>
    <w:rsid w:val="00DE15C8"/>
    <w:rsid w:val="00DE1915"/>
    <w:rsid w:val="00DE1B53"/>
    <w:rsid w:val="00DE1D7E"/>
    <w:rsid w:val="00DE1F6E"/>
    <w:rsid w:val="00DE2140"/>
    <w:rsid w:val="00DE249E"/>
    <w:rsid w:val="00DE24C3"/>
    <w:rsid w:val="00DE2C0F"/>
    <w:rsid w:val="00DE2EA5"/>
    <w:rsid w:val="00DE311D"/>
    <w:rsid w:val="00DE3497"/>
    <w:rsid w:val="00DE39CB"/>
    <w:rsid w:val="00DE3A15"/>
    <w:rsid w:val="00DE3BFC"/>
    <w:rsid w:val="00DE3CB9"/>
    <w:rsid w:val="00DE3D40"/>
    <w:rsid w:val="00DE404A"/>
    <w:rsid w:val="00DE4081"/>
    <w:rsid w:val="00DE42B2"/>
    <w:rsid w:val="00DE4310"/>
    <w:rsid w:val="00DE440A"/>
    <w:rsid w:val="00DE44AF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8A"/>
    <w:rsid w:val="00DE77E2"/>
    <w:rsid w:val="00DE7929"/>
    <w:rsid w:val="00DE7D74"/>
    <w:rsid w:val="00DE7E1B"/>
    <w:rsid w:val="00DE7E88"/>
    <w:rsid w:val="00DF024F"/>
    <w:rsid w:val="00DF0670"/>
    <w:rsid w:val="00DF09E3"/>
    <w:rsid w:val="00DF09F6"/>
    <w:rsid w:val="00DF0ADA"/>
    <w:rsid w:val="00DF0DD9"/>
    <w:rsid w:val="00DF0FAF"/>
    <w:rsid w:val="00DF13A7"/>
    <w:rsid w:val="00DF1474"/>
    <w:rsid w:val="00DF16C0"/>
    <w:rsid w:val="00DF1B2D"/>
    <w:rsid w:val="00DF1CF8"/>
    <w:rsid w:val="00DF1FC9"/>
    <w:rsid w:val="00DF20BE"/>
    <w:rsid w:val="00DF2A3D"/>
    <w:rsid w:val="00DF2AE5"/>
    <w:rsid w:val="00DF2D4E"/>
    <w:rsid w:val="00DF3188"/>
    <w:rsid w:val="00DF356E"/>
    <w:rsid w:val="00DF35DC"/>
    <w:rsid w:val="00DF38A5"/>
    <w:rsid w:val="00DF3E21"/>
    <w:rsid w:val="00DF3E41"/>
    <w:rsid w:val="00DF3F91"/>
    <w:rsid w:val="00DF40D6"/>
    <w:rsid w:val="00DF4305"/>
    <w:rsid w:val="00DF4770"/>
    <w:rsid w:val="00DF485A"/>
    <w:rsid w:val="00DF4A04"/>
    <w:rsid w:val="00DF4A81"/>
    <w:rsid w:val="00DF4ABA"/>
    <w:rsid w:val="00DF4D8D"/>
    <w:rsid w:val="00DF5178"/>
    <w:rsid w:val="00DF53B3"/>
    <w:rsid w:val="00DF5571"/>
    <w:rsid w:val="00DF55CC"/>
    <w:rsid w:val="00DF579E"/>
    <w:rsid w:val="00DF57B4"/>
    <w:rsid w:val="00DF5ECE"/>
    <w:rsid w:val="00DF60EA"/>
    <w:rsid w:val="00DF6251"/>
    <w:rsid w:val="00DF6611"/>
    <w:rsid w:val="00DF6630"/>
    <w:rsid w:val="00DF6695"/>
    <w:rsid w:val="00DF6CDD"/>
    <w:rsid w:val="00DF6D21"/>
    <w:rsid w:val="00DF71FA"/>
    <w:rsid w:val="00DF7220"/>
    <w:rsid w:val="00DF7264"/>
    <w:rsid w:val="00DF7371"/>
    <w:rsid w:val="00DF7731"/>
    <w:rsid w:val="00DF78DA"/>
    <w:rsid w:val="00DF7957"/>
    <w:rsid w:val="00DF7A10"/>
    <w:rsid w:val="00DF7ACB"/>
    <w:rsid w:val="00DF7C1B"/>
    <w:rsid w:val="00E00189"/>
    <w:rsid w:val="00E001D7"/>
    <w:rsid w:val="00E002B6"/>
    <w:rsid w:val="00E0039A"/>
    <w:rsid w:val="00E0074B"/>
    <w:rsid w:val="00E00773"/>
    <w:rsid w:val="00E00927"/>
    <w:rsid w:val="00E0099F"/>
    <w:rsid w:val="00E00BAB"/>
    <w:rsid w:val="00E00EBC"/>
    <w:rsid w:val="00E0107A"/>
    <w:rsid w:val="00E01128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7A0"/>
    <w:rsid w:val="00E01BCF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B0E"/>
    <w:rsid w:val="00E02BD9"/>
    <w:rsid w:val="00E02CA2"/>
    <w:rsid w:val="00E03105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9C"/>
    <w:rsid w:val="00E047CE"/>
    <w:rsid w:val="00E04A09"/>
    <w:rsid w:val="00E04B9B"/>
    <w:rsid w:val="00E04D4B"/>
    <w:rsid w:val="00E04D6B"/>
    <w:rsid w:val="00E05045"/>
    <w:rsid w:val="00E051A9"/>
    <w:rsid w:val="00E051CA"/>
    <w:rsid w:val="00E051FD"/>
    <w:rsid w:val="00E0536A"/>
    <w:rsid w:val="00E0550A"/>
    <w:rsid w:val="00E05607"/>
    <w:rsid w:val="00E0577F"/>
    <w:rsid w:val="00E05B65"/>
    <w:rsid w:val="00E05D99"/>
    <w:rsid w:val="00E05EA7"/>
    <w:rsid w:val="00E05F6B"/>
    <w:rsid w:val="00E0606E"/>
    <w:rsid w:val="00E064ED"/>
    <w:rsid w:val="00E06551"/>
    <w:rsid w:val="00E06BB0"/>
    <w:rsid w:val="00E06EA1"/>
    <w:rsid w:val="00E07192"/>
    <w:rsid w:val="00E07236"/>
    <w:rsid w:val="00E072BA"/>
    <w:rsid w:val="00E074ED"/>
    <w:rsid w:val="00E07552"/>
    <w:rsid w:val="00E075D2"/>
    <w:rsid w:val="00E07754"/>
    <w:rsid w:val="00E079EE"/>
    <w:rsid w:val="00E07A8B"/>
    <w:rsid w:val="00E07B58"/>
    <w:rsid w:val="00E07F58"/>
    <w:rsid w:val="00E10357"/>
    <w:rsid w:val="00E105B1"/>
    <w:rsid w:val="00E10871"/>
    <w:rsid w:val="00E10942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9E"/>
    <w:rsid w:val="00E1199F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FB9"/>
    <w:rsid w:val="00E132A9"/>
    <w:rsid w:val="00E13340"/>
    <w:rsid w:val="00E133BF"/>
    <w:rsid w:val="00E13564"/>
    <w:rsid w:val="00E135AA"/>
    <w:rsid w:val="00E1369A"/>
    <w:rsid w:val="00E13879"/>
    <w:rsid w:val="00E13A07"/>
    <w:rsid w:val="00E13B7B"/>
    <w:rsid w:val="00E13D4A"/>
    <w:rsid w:val="00E13F3F"/>
    <w:rsid w:val="00E14119"/>
    <w:rsid w:val="00E141E4"/>
    <w:rsid w:val="00E141F9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F2"/>
    <w:rsid w:val="00E15C53"/>
    <w:rsid w:val="00E15C8E"/>
    <w:rsid w:val="00E1603F"/>
    <w:rsid w:val="00E161E5"/>
    <w:rsid w:val="00E163D7"/>
    <w:rsid w:val="00E1650D"/>
    <w:rsid w:val="00E16929"/>
    <w:rsid w:val="00E169C8"/>
    <w:rsid w:val="00E16B81"/>
    <w:rsid w:val="00E16C68"/>
    <w:rsid w:val="00E16C87"/>
    <w:rsid w:val="00E1705E"/>
    <w:rsid w:val="00E17269"/>
    <w:rsid w:val="00E1748F"/>
    <w:rsid w:val="00E175EC"/>
    <w:rsid w:val="00E176C1"/>
    <w:rsid w:val="00E17D5B"/>
    <w:rsid w:val="00E17D7E"/>
    <w:rsid w:val="00E17D8F"/>
    <w:rsid w:val="00E17FC4"/>
    <w:rsid w:val="00E20003"/>
    <w:rsid w:val="00E200BB"/>
    <w:rsid w:val="00E20149"/>
    <w:rsid w:val="00E20542"/>
    <w:rsid w:val="00E2059B"/>
    <w:rsid w:val="00E20636"/>
    <w:rsid w:val="00E20756"/>
    <w:rsid w:val="00E20899"/>
    <w:rsid w:val="00E21237"/>
    <w:rsid w:val="00E21402"/>
    <w:rsid w:val="00E214C6"/>
    <w:rsid w:val="00E216FE"/>
    <w:rsid w:val="00E217C4"/>
    <w:rsid w:val="00E217DB"/>
    <w:rsid w:val="00E21ACC"/>
    <w:rsid w:val="00E21B36"/>
    <w:rsid w:val="00E21EA0"/>
    <w:rsid w:val="00E21F33"/>
    <w:rsid w:val="00E22270"/>
    <w:rsid w:val="00E2233A"/>
    <w:rsid w:val="00E224B9"/>
    <w:rsid w:val="00E228DD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872"/>
    <w:rsid w:val="00E24A2B"/>
    <w:rsid w:val="00E24E08"/>
    <w:rsid w:val="00E250EF"/>
    <w:rsid w:val="00E2513F"/>
    <w:rsid w:val="00E25299"/>
    <w:rsid w:val="00E2532E"/>
    <w:rsid w:val="00E253CB"/>
    <w:rsid w:val="00E25505"/>
    <w:rsid w:val="00E2570C"/>
    <w:rsid w:val="00E257B8"/>
    <w:rsid w:val="00E25A5C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17A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7FC"/>
    <w:rsid w:val="00E30B22"/>
    <w:rsid w:val="00E30C78"/>
    <w:rsid w:val="00E30E2D"/>
    <w:rsid w:val="00E30F07"/>
    <w:rsid w:val="00E3109B"/>
    <w:rsid w:val="00E311EF"/>
    <w:rsid w:val="00E31201"/>
    <w:rsid w:val="00E31374"/>
    <w:rsid w:val="00E3182A"/>
    <w:rsid w:val="00E31EC9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31E2"/>
    <w:rsid w:val="00E332D6"/>
    <w:rsid w:val="00E334B8"/>
    <w:rsid w:val="00E3353D"/>
    <w:rsid w:val="00E336BE"/>
    <w:rsid w:val="00E336D7"/>
    <w:rsid w:val="00E338CE"/>
    <w:rsid w:val="00E33C12"/>
    <w:rsid w:val="00E33C51"/>
    <w:rsid w:val="00E34179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52E"/>
    <w:rsid w:val="00E3563E"/>
    <w:rsid w:val="00E3567B"/>
    <w:rsid w:val="00E35690"/>
    <w:rsid w:val="00E357B5"/>
    <w:rsid w:val="00E35B61"/>
    <w:rsid w:val="00E3694F"/>
    <w:rsid w:val="00E36B7E"/>
    <w:rsid w:val="00E3734F"/>
    <w:rsid w:val="00E373DC"/>
    <w:rsid w:val="00E3758E"/>
    <w:rsid w:val="00E37868"/>
    <w:rsid w:val="00E37994"/>
    <w:rsid w:val="00E37F4D"/>
    <w:rsid w:val="00E37FBE"/>
    <w:rsid w:val="00E4003A"/>
    <w:rsid w:val="00E40233"/>
    <w:rsid w:val="00E405CC"/>
    <w:rsid w:val="00E407BF"/>
    <w:rsid w:val="00E40835"/>
    <w:rsid w:val="00E40A99"/>
    <w:rsid w:val="00E40C95"/>
    <w:rsid w:val="00E40E15"/>
    <w:rsid w:val="00E40E2E"/>
    <w:rsid w:val="00E4122A"/>
    <w:rsid w:val="00E41298"/>
    <w:rsid w:val="00E4150D"/>
    <w:rsid w:val="00E41680"/>
    <w:rsid w:val="00E416DE"/>
    <w:rsid w:val="00E418F6"/>
    <w:rsid w:val="00E41942"/>
    <w:rsid w:val="00E41CF2"/>
    <w:rsid w:val="00E41D0A"/>
    <w:rsid w:val="00E424FC"/>
    <w:rsid w:val="00E42705"/>
    <w:rsid w:val="00E42A86"/>
    <w:rsid w:val="00E42FE8"/>
    <w:rsid w:val="00E431D0"/>
    <w:rsid w:val="00E432EB"/>
    <w:rsid w:val="00E43582"/>
    <w:rsid w:val="00E4364D"/>
    <w:rsid w:val="00E43907"/>
    <w:rsid w:val="00E43A5B"/>
    <w:rsid w:val="00E43AD3"/>
    <w:rsid w:val="00E44181"/>
    <w:rsid w:val="00E441C7"/>
    <w:rsid w:val="00E4429A"/>
    <w:rsid w:val="00E443D6"/>
    <w:rsid w:val="00E44462"/>
    <w:rsid w:val="00E44566"/>
    <w:rsid w:val="00E449BE"/>
    <w:rsid w:val="00E44A45"/>
    <w:rsid w:val="00E44D0E"/>
    <w:rsid w:val="00E44ED3"/>
    <w:rsid w:val="00E44FDD"/>
    <w:rsid w:val="00E4533B"/>
    <w:rsid w:val="00E456AA"/>
    <w:rsid w:val="00E456B9"/>
    <w:rsid w:val="00E45AE4"/>
    <w:rsid w:val="00E45ECC"/>
    <w:rsid w:val="00E46323"/>
    <w:rsid w:val="00E4641E"/>
    <w:rsid w:val="00E46455"/>
    <w:rsid w:val="00E464E5"/>
    <w:rsid w:val="00E466B2"/>
    <w:rsid w:val="00E467CF"/>
    <w:rsid w:val="00E46ABB"/>
    <w:rsid w:val="00E46C7E"/>
    <w:rsid w:val="00E47227"/>
    <w:rsid w:val="00E4772F"/>
    <w:rsid w:val="00E47780"/>
    <w:rsid w:val="00E47F03"/>
    <w:rsid w:val="00E50027"/>
    <w:rsid w:val="00E50528"/>
    <w:rsid w:val="00E50885"/>
    <w:rsid w:val="00E50A15"/>
    <w:rsid w:val="00E50A22"/>
    <w:rsid w:val="00E50FA8"/>
    <w:rsid w:val="00E50FAE"/>
    <w:rsid w:val="00E51017"/>
    <w:rsid w:val="00E51049"/>
    <w:rsid w:val="00E510A2"/>
    <w:rsid w:val="00E51201"/>
    <w:rsid w:val="00E513EE"/>
    <w:rsid w:val="00E514FD"/>
    <w:rsid w:val="00E51619"/>
    <w:rsid w:val="00E51680"/>
    <w:rsid w:val="00E51920"/>
    <w:rsid w:val="00E51966"/>
    <w:rsid w:val="00E51C33"/>
    <w:rsid w:val="00E51EE6"/>
    <w:rsid w:val="00E52122"/>
    <w:rsid w:val="00E523D8"/>
    <w:rsid w:val="00E52A06"/>
    <w:rsid w:val="00E52B83"/>
    <w:rsid w:val="00E52EBA"/>
    <w:rsid w:val="00E531FB"/>
    <w:rsid w:val="00E534A6"/>
    <w:rsid w:val="00E5391B"/>
    <w:rsid w:val="00E53DA7"/>
    <w:rsid w:val="00E53EA5"/>
    <w:rsid w:val="00E53FF9"/>
    <w:rsid w:val="00E540AA"/>
    <w:rsid w:val="00E541B3"/>
    <w:rsid w:val="00E5421D"/>
    <w:rsid w:val="00E545C9"/>
    <w:rsid w:val="00E54652"/>
    <w:rsid w:val="00E546AE"/>
    <w:rsid w:val="00E548E6"/>
    <w:rsid w:val="00E54D27"/>
    <w:rsid w:val="00E54E15"/>
    <w:rsid w:val="00E550A5"/>
    <w:rsid w:val="00E5544A"/>
    <w:rsid w:val="00E554FF"/>
    <w:rsid w:val="00E55544"/>
    <w:rsid w:val="00E55573"/>
    <w:rsid w:val="00E555AB"/>
    <w:rsid w:val="00E558F4"/>
    <w:rsid w:val="00E55908"/>
    <w:rsid w:val="00E5599E"/>
    <w:rsid w:val="00E55AAD"/>
    <w:rsid w:val="00E56009"/>
    <w:rsid w:val="00E56084"/>
    <w:rsid w:val="00E560D7"/>
    <w:rsid w:val="00E565E8"/>
    <w:rsid w:val="00E56626"/>
    <w:rsid w:val="00E569F5"/>
    <w:rsid w:val="00E56A8C"/>
    <w:rsid w:val="00E56FC3"/>
    <w:rsid w:val="00E575CF"/>
    <w:rsid w:val="00E57AE7"/>
    <w:rsid w:val="00E57B88"/>
    <w:rsid w:val="00E57BA5"/>
    <w:rsid w:val="00E57D4C"/>
    <w:rsid w:val="00E60179"/>
    <w:rsid w:val="00E601AE"/>
    <w:rsid w:val="00E6036C"/>
    <w:rsid w:val="00E60591"/>
    <w:rsid w:val="00E60780"/>
    <w:rsid w:val="00E60BD9"/>
    <w:rsid w:val="00E60F8A"/>
    <w:rsid w:val="00E6101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AF4"/>
    <w:rsid w:val="00E62B49"/>
    <w:rsid w:val="00E62BB9"/>
    <w:rsid w:val="00E62EB7"/>
    <w:rsid w:val="00E62EF0"/>
    <w:rsid w:val="00E62EFB"/>
    <w:rsid w:val="00E62F95"/>
    <w:rsid w:val="00E630B1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789"/>
    <w:rsid w:val="00E64E04"/>
    <w:rsid w:val="00E64FB5"/>
    <w:rsid w:val="00E650A8"/>
    <w:rsid w:val="00E6527A"/>
    <w:rsid w:val="00E6562D"/>
    <w:rsid w:val="00E65634"/>
    <w:rsid w:val="00E656A9"/>
    <w:rsid w:val="00E65D32"/>
    <w:rsid w:val="00E65E56"/>
    <w:rsid w:val="00E6609D"/>
    <w:rsid w:val="00E660A7"/>
    <w:rsid w:val="00E6641D"/>
    <w:rsid w:val="00E66453"/>
    <w:rsid w:val="00E66A5D"/>
    <w:rsid w:val="00E66D77"/>
    <w:rsid w:val="00E66EFD"/>
    <w:rsid w:val="00E673C1"/>
    <w:rsid w:val="00E67406"/>
    <w:rsid w:val="00E677AE"/>
    <w:rsid w:val="00E67A30"/>
    <w:rsid w:val="00E67B0D"/>
    <w:rsid w:val="00E67CF0"/>
    <w:rsid w:val="00E67D2E"/>
    <w:rsid w:val="00E67E4B"/>
    <w:rsid w:val="00E67F96"/>
    <w:rsid w:val="00E70060"/>
    <w:rsid w:val="00E7009C"/>
    <w:rsid w:val="00E70322"/>
    <w:rsid w:val="00E707F9"/>
    <w:rsid w:val="00E70C9A"/>
    <w:rsid w:val="00E70F16"/>
    <w:rsid w:val="00E70F2F"/>
    <w:rsid w:val="00E7123A"/>
    <w:rsid w:val="00E71550"/>
    <w:rsid w:val="00E71670"/>
    <w:rsid w:val="00E71E68"/>
    <w:rsid w:val="00E720AE"/>
    <w:rsid w:val="00E720DF"/>
    <w:rsid w:val="00E72130"/>
    <w:rsid w:val="00E72216"/>
    <w:rsid w:val="00E72467"/>
    <w:rsid w:val="00E7249F"/>
    <w:rsid w:val="00E72601"/>
    <w:rsid w:val="00E72907"/>
    <w:rsid w:val="00E72B6F"/>
    <w:rsid w:val="00E72B74"/>
    <w:rsid w:val="00E72EB2"/>
    <w:rsid w:val="00E73512"/>
    <w:rsid w:val="00E73ACA"/>
    <w:rsid w:val="00E73B7F"/>
    <w:rsid w:val="00E73BAD"/>
    <w:rsid w:val="00E73DD5"/>
    <w:rsid w:val="00E741B6"/>
    <w:rsid w:val="00E744D0"/>
    <w:rsid w:val="00E74743"/>
    <w:rsid w:val="00E74AFB"/>
    <w:rsid w:val="00E74C64"/>
    <w:rsid w:val="00E752F3"/>
    <w:rsid w:val="00E75330"/>
    <w:rsid w:val="00E7543E"/>
    <w:rsid w:val="00E75CBE"/>
    <w:rsid w:val="00E75E12"/>
    <w:rsid w:val="00E76136"/>
    <w:rsid w:val="00E764F8"/>
    <w:rsid w:val="00E76F7B"/>
    <w:rsid w:val="00E76FA0"/>
    <w:rsid w:val="00E7732E"/>
    <w:rsid w:val="00E773ED"/>
    <w:rsid w:val="00E77414"/>
    <w:rsid w:val="00E7741D"/>
    <w:rsid w:val="00E775CF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A3"/>
    <w:rsid w:val="00E807DF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310C"/>
    <w:rsid w:val="00E83428"/>
    <w:rsid w:val="00E834CD"/>
    <w:rsid w:val="00E83C4E"/>
    <w:rsid w:val="00E83FDD"/>
    <w:rsid w:val="00E841BA"/>
    <w:rsid w:val="00E84392"/>
    <w:rsid w:val="00E843E0"/>
    <w:rsid w:val="00E84480"/>
    <w:rsid w:val="00E84494"/>
    <w:rsid w:val="00E84778"/>
    <w:rsid w:val="00E84AC3"/>
    <w:rsid w:val="00E84CE8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6163"/>
    <w:rsid w:val="00E861B9"/>
    <w:rsid w:val="00E8634A"/>
    <w:rsid w:val="00E86350"/>
    <w:rsid w:val="00E8639C"/>
    <w:rsid w:val="00E865DC"/>
    <w:rsid w:val="00E866EF"/>
    <w:rsid w:val="00E867E9"/>
    <w:rsid w:val="00E86A20"/>
    <w:rsid w:val="00E86AF7"/>
    <w:rsid w:val="00E86CC5"/>
    <w:rsid w:val="00E86E4E"/>
    <w:rsid w:val="00E86E66"/>
    <w:rsid w:val="00E86EB9"/>
    <w:rsid w:val="00E873A9"/>
    <w:rsid w:val="00E873C3"/>
    <w:rsid w:val="00E873F8"/>
    <w:rsid w:val="00E874D5"/>
    <w:rsid w:val="00E8759E"/>
    <w:rsid w:val="00E8765C"/>
    <w:rsid w:val="00E87A8C"/>
    <w:rsid w:val="00E87D45"/>
    <w:rsid w:val="00E87D98"/>
    <w:rsid w:val="00E87E5F"/>
    <w:rsid w:val="00E901EC"/>
    <w:rsid w:val="00E902A6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BBA"/>
    <w:rsid w:val="00E95090"/>
    <w:rsid w:val="00E9553E"/>
    <w:rsid w:val="00E95644"/>
    <w:rsid w:val="00E95DAB"/>
    <w:rsid w:val="00E95DE2"/>
    <w:rsid w:val="00E95EDA"/>
    <w:rsid w:val="00E96099"/>
    <w:rsid w:val="00E962ED"/>
    <w:rsid w:val="00E9643E"/>
    <w:rsid w:val="00E9652E"/>
    <w:rsid w:val="00E967C3"/>
    <w:rsid w:val="00E968B0"/>
    <w:rsid w:val="00E969E5"/>
    <w:rsid w:val="00E96A46"/>
    <w:rsid w:val="00E96A73"/>
    <w:rsid w:val="00E96CE4"/>
    <w:rsid w:val="00E96EF7"/>
    <w:rsid w:val="00E96EFB"/>
    <w:rsid w:val="00E972A9"/>
    <w:rsid w:val="00E9754E"/>
    <w:rsid w:val="00E97883"/>
    <w:rsid w:val="00E978BE"/>
    <w:rsid w:val="00E97AEC"/>
    <w:rsid w:val="00E97CCE"/>
    <w:rsid w:val="00E97D11"/>
    <w:rsid w:val="00EA0264"/>
    <w:rsid w:val="00EA03C8"/>
    <w:rsid w:val="00EA0696"/>
    <w:rsid w:val="00EA071C"/>
    <w:rsid w:val="00EA0E92"/>
    <w:rsid w:val="00EA0E97"/>
    <w:rsid w:val="00EA0ECE"/>
    <w:rsid w:val="00EA1024"/>
    <w:rsid w:val="00EA145B"/>
    <w:rsid w:val="00EA1473"/>
    <w:rsid w:val="00EA18D2"/>
    <w:rsid w:val="00EA1958"/>
    <w:rsid w:val="00EA1B0F"/>
    <w:rsid w:val="00EA1B44"/>
    <w:rsid w:val="00EA1C8D"/>
    <w:rsid w:val="00EA1E1D"/>
    <w:rsid w:val="00EA1E65"/>
    <w:rsid w:val="00EA21E9"/>
    <w:rsid w:val="00EA2793"/>
    <w:rsid w:val="00EA2BBE"/>
    <w:rsid w:val="00EA2DE3"/>
    <w:rsid w:val="00EA323C"/>
    <w:rsid w:val="00EA336D"/>
    <w:rsid w:val="00EA389E"/>
    <w:rsid w:val="00EA39F4"/>
    <w:rsid w:val="00EA3AE5"/>
    <w:rsid w:val="00EA3B99"/>
    <w:rsid w:val="00EA41DA"/>
    <w:rsid w:val="00EA4360"/>
    <w:rsid w:val="00EA4411"/>
    <w:rsid w:val="00EA462B"/>
    <w:rsid w:val="00EA4679"/>
    <w:rsid w:val="00EA46EA"/>
    <w:rsid w:val="00EA4787"/>
    <w:rsid w:val="00EA4A4B"/>
    <w:rsid w:val="00EA4FCE"/>
    <w:rsid w:val="00EA4FEB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610"/>
    <w:rsid w:val="00EA677A"/>
    <w:rsid w:val="00EA68F3"/>
    <w:rsid w:val="00EA6EFB"/>
    <w:rsid w:val="00EA6FE9"/>
    <w:rsid w:val="00EA7382"/>
    <w:rsid w:val="00EA740D"/>
    <w:rsid w:val="00EA76F0"/>
    <w:rsid w:val="00EA7C9D"/>
    <w:rsid w:val="00EA7DEE"/>
    <w:rsid w:val="00EA7F38"/>
    <w:rsid w:val="00EB008F"/>
    <w:rsid w:val="00EB02F7"/>
    <w:rsid w:val="00EB043C"/>
    <w:rsid w:val="00EB0C3B"/>
    <w:rsid w:val="00EB0C68"/>
    <w:rsid w:val="00EB0CB7"/>
    <w:rsid w:val="00EB0CF0"/>
    <w:rsid w:val="00EB1502"/>
    <w:rsid w:val="00EB1638"/>
    <w:rsid w:val="00EB198C"/>
    <w:rsid w:val="00EB1BF6"/>
    <w:rsid w:val="00EB1D5A"/>
    <w:rsid w:val="00EB1D7A"/>
    <w:rsid w:val="00EB1F2D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1CE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639"/>
    <w:rsid w:val="00EB685A"/>
    <w:rsid w:val="00EB69C8"/>
    <w:rsid w:val="00EB6ACC"/>
    <w:rsid w:val="00EB6B7D"/>
    <w:rsid w:val="00EB6DCF"/>
    <w:rsid w:val="00EB6F25"/>
    <w:rsid w:val="00EB7008"/>
    <w:rsid w:val="00EB749A"/>
    <w:rsid w:val="00EB7562"/>
    <w:rsid w:val="00EB75B3"/>
    <w:rsid w:val="00EB7A58"/>
    <w:rsid w:val="00EB7FAD"/>
    <w:rsid w:val="00EC0095"/>
    <w:rsid w:val="00EC0366"/>
    <w:rsid w:val="00EC036D"/>
    <w:rsid w:val="00EC0761"/>
    <w:rsid w:val="00EC083D"/>
    <w:rsid w:val="00EC115D"/>
    <w:rsid w:val="00EC16C1"/>
    <w:rsid w:val="00EC16C2"/>
    <w:rsid w:val="00EC18D8"/>
    <w:rsid w:val="00EC1B08"/>
    <w:rsid w:val="00EC1B25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3206"/>
    <w:rsid w:val="00EC3662"/>
    <w:rsid w:val="00EC37A0"/>
    <w:rsid w:val="00EC386A"/>
    <w:rsid w:val="00EC3B28"/>
    <w:rsid w:val="00EC3B91"/>
    <w:rsid w:val="00EC3BF7"/>
    <w:rsid w:val="00EC3DBC"/>
    <w:rsid w:val="00EC3F1F"/>
    <w:rsid w:val="00EC41D8"/>
    <w:rsid w:val="00EC4661"/>
    <w:rsid w:val="00EC46E1"/>
    <w:rsid w:val="00EC49BA"/>
    <w:rsid w:val="00EC4F91"/>
    <w:rsid w:val="00EC5018"/>
    <w:rsid w:val="00EC5164"/>
    <w:rsid w:val="00EC51B1"/>
    <w:rsid w:val="00EC537A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8BC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DBD"/>
    <w:rsid w:val="00ED0E26"/>
    <w:rsid w:val="00ED10BD"/>
    <w:rsid w:val="00ED1162"/>
    <w:rsid w:val="00ED13F8"/>
    <w:rsid w:val="00ED16C4"/>
    <w:rsid w:val="00ED17DA"/>
    <w:rsid w:val="00ED1BBA"/>
    <w:rsid w:val="00ED1BC1"/>
    <w:rsid w:val="00ED1EC3"/>
    <w:rsid w:val="00ED22B7"/>
    <w:rsid w:val="00ED2483"/>
    <w:rsid w:val="00ED2610"/>
    <w:rsid w:val="00ED2615"/>
    <w:rsid w:val="00ED26E4"/>
    <w:rsid w:val="00ED2A51"/>
    <w:rsid w:val="00ED2C1D"/>
    <w:rsid w:val="00ED2D34"/>
    <w:rsid w:val="00ED398E"/>
    <w:rsid w:val="00ED3ADE"/>
    <w:rsid w:val="00ED3B31"/>
    <w:rsid w:val="00ED3B7F"/>
    <w:rsid w:val="00ED3E58"/>
    <w:rsid w:val="00ED3F40"/>
    <w:rsid w:val="00ED3F4E"/>
    <w:rsid w:val="00ED41D9"/>
    <w:rsid w:val="00ED4396"/>
    <w:rsid w:val="00ED4409"/>
    <w:rsid w:val="00ED44D1"/>
    <w:rsid w:val="00ED4660"/>
    <w:rsid w:val="00ED4772"/>
    <w:rsid w:val="00ED4C2C"/>
    <w:rsid w:val="00ED4DA1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C74"/>
    <w:rsid w:val="00ED5D84"/>
    <w:rsid w:val="00ED6035"/>
    <w:rsid w:val="00ED664A"/>
    <w:rsid w:val="00ED667C"/>
    <w:rsid w:val="00ED66F0"/>
    <w:rsid w:val="00ED6ED4"/>
    <w:rsid w:val="00ED7290"/>
    <w:rsid w:val="00ED75AF"/>
    <w:rsid w:val="00ED7668"/>
    <w:rsid w:val="00ED77F7"/>
    <w:rsid w:val="00ED78DC"/>
    <w:rsid w:val="00ED792B"/>
    <w:rsid w:val="00ED7AB9"/>
    <w:rsid w:val="00ED7AD5"/>
    <w:rsid w:val="00ED7B89"/>
    <w:rsid w:val="00ED7CBD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BCE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A3D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7BF"/>
    <w:rsid w:val="00EE7AE4"/>
    <w:rsid w:val="00EE7C8F"/>
    <w:rsid w:val="00EE7CED"/>
    <w:rsid w:val="00EE7EB8"/>
    <w:rsid w:val="00EF0317"/>
    <w:rsid w:val="00EF0782"/>
    <w:rsid w:val="00EF0784"/>
    <w:rsid w:val="00EF07B1"/>
    <w:rsid w:val="00EF08F8"/>
    <w:rsid w:val="00EF0B79"/>
    <w:rsid w:val="00EF0CCA"/>
    <w:rsid w:val="00EF0CF0"/>
    <w:rsid w:val="00EF0DC6"/>
    <w:rsid w:val="00EF0F1C"/>
    <w:rsid w:val="00EF104A"/>
    <w:rsid w:val="00EF1699"/>
    <w:rsid w:val="00EF16A6"/>
    <w:rsid w:val="00EF16AD"/>
    <w:rsid w:val="00EF1A1E"/>
    <w:rsid w:val="00EF1BEE"/>
    <w:rsid w:val="00EF216C"/>
    <w:rsid w:val="00EF2546"/>
    <w:rsid w:val="00EF26A4"/>
    <w:rsid w:val="00EF26B1"/>
    <w:rsid w:val="00EF28F9"/>
    <w:rsid w:val="00EF2D15"/>
    <w:rsid w:val="00EF34EE"/>
    <w:rsid w:val="00EF3B32"/>
    <w:rsid w:val="00EF4324"/>
    <w:rsid w:val="00EF43D6"/>
    <w:rsid w:val="00EF443B"/>
    <w:rsid w:val="00EF472C"/>
    <w:rsid w:val="00EF4806"/>
    <w:rsid w:val="00EF48B4"/>
    <w:rsid w:val="00EF49AA"/>
    <w:rsid w:val="00EF4B08"/>
    <w:rsid w:val="00EF5875"/>
    <w:rsid w:val="00EF5DB8"/>
    <w:rsid w:val="00EF5E3F"/>
    <w:rsid w:val="00EF6171"/>
    <w:rsid w:val="00EF6459"/>
    <w:rsid w:val="00EF67AC"/>
    <w:rsid w:val="00EF6835"/>
    <w:rsid w:val="00EF687E"/>
    <w:rsid w:val="00EF6902"/>
    <w:rsid w:val="00EF693F"/>
    <w:rsid w:val="00EF6B2A"/>
    <w:rsid w:val="00EF6C2F"/>
    <w:rsid w:val="00EF6E61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0FF0"/>
    <w:rsid w:val="00F01035"/>
    <w:rsid w:val="00F01078"/>
    <w:rsid w:val="00F014EC"/>
    <w:rsid w:val="00F01545"/>
    <w:rsid w:val="00F01614"/>
    <w:rsid w:val="00F01830"/>
    <w:rsid w:val="00F01912"/>
    <w:rsid w:val="00F0196B"/>
    <w:rsid w:val="00F01D65"/>
    <w:rsid w:val="00F025DB"/>
    <w:rsid w:val="00F026AF"/>
    <w:rsid w:val="00F027A4"/>
    <w:rsid w:val="00F02807"/>
    <w:rsid w:val="00F029C8"/>
    <w:rsid w:val="00F02B7D"/>
    <w:rsid w:val="00F02CF3"/>
    <w:rsid w:val="00F02FC8"/>
    <w:rsid w:val="00F03019"/>
    <w:rsid w:val="00F030CE"/>
    <w:rsid w:val="00F031C3"/>
    <w:rsid w:val="00F032A6"/>
    <w:rsid w:val="00F032A7"/>
    <w:rsid w:val="00F035A9"/>
    <w:rsid w:val="00F035C8"/>
    <w:rsid w:val="00F03629"/>
    <w:rsid w:val="00F036DF"/>
    <w:rsid w:val="00F038B2"/>
    <w:rsid w:val="00F038D0"/>
    <w:rsid w:val="00F0395E"/>
    <w:rsid w:val="00F03A50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6FC9"/>
    <w:rsid w:val="00F0728A"/>
    <w:rsid w:val="00F073DE"/>
    <w:rsid w:val="00F075D0"/>
    <w:rsid w:val="00F0773A"/>
    <w:rsid w:val="00F07793"/>
    <w:rsid w:val="00F0788B"/>
    <w:rsid w:val="00F07896"/>
    <w:rsid w:val="00F0793D"/>
    <w:rsid w:val="00F07988"/>
    <w:rsid w:val="00F07CB4"/>
    <w:rsid w:val="00F07F52"/>
    <w:rsid w:val="00F10068"/>
    <w:rsid w:val="00F101AC"/>
    <w:rsid w:val="00F103E2"/>
    <w:rsid w:val="00F1058E"/>
    <w:rsid w:val="00F105ED"/>
    <w:rsid w:val="00F10824"/>
    <w:rsid w:val="00F10D69"/>
    <w:rsid w:val="00F10E7D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A33"/>
    <w:rsid w:val="00F12B26"/>
    <w:rsid w:val="00F12E4F"/>
    <w:rsid w:val="00F1300B"/>
    <w:rsid w:val="00F130BF"/>
    <w:rsid w:val="00F13334"/>
    <w:rsid w:val="00F13928"/>
    <w:rsid w:val="00F1399C"/>
    <w:rsid w:val="00F139FC"/>
    <w:rsid w:val="00F13C02"/>
    <w:rsid w:val="00F1413F"/>
    <w:rsid w:val="00F1427B"/>
    <w:rsid w:val="00F144E7"/>
    <w:rsid w:val="00F145AE"/>
    <w:rsid w:val="00F145E8"/>
    <w:rsid w:val="00F14712"/>
    <w:rsid w:val="00F14F23"/>
    <w:rsid w:val="00F15530"/>
    <w:rsid w:val="00F1559D"/>
    <w:rsid w:val="00F157C2"/>
    <w:rsid w:val="00F15A9A"/>
    <w:rsid w:val="00F15CA7"/>
    <w:rsid w:val="00F15CA9"/>
    <w:rsid w:val="00F15CDB"/>
    <w:rsid w:val="00F15CF4"/>
    <w:rsid w:val="00F15DF8"/>
    <w:rsid w:val="00F1627A"/>
    <w:rsid w:val="00F1635D"/>
    <w:rsid w:val="00F1650B"/>
    <w:rsid w:val="00F16B8F"/>
    <w:rsid w:val="00F16DE7"/>
    <w:rsid w:val="00F1706F"/>
    <w:rsid w:val="00F17A8B"/>
    <w:rsid w:val="00F17BF0"/>
    <w:rsid w:val="00F17CF2"/>
    <w:rsid w:val="00F17F94"/>
    <w:rsid w:val="00F2016C"/>
    <w:rsid w:val="00F201C7"/>
    <w:rsid w:val="00F201C9"/>
    <w:rsid w:val="00F202BB"/>
    <w:rsid w:val="00F2073B"/>
    <w:rsid w:val="00F20B0B"/>
    <w:rsid w:val="00F20C46"/>
    <w:rsid w:val="00F20F40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807"/>
    <w:rsid w:val="00F22957"/>
    <w:rsid w:val="00F22F62"/>
    <w:rsid w:val="00F23009"/>
    <w:rsid w:val="00F23609"/>
    <w:rsid w:val="00F2361C"/>
    <w:rsid w:val="00F2372F"/>
    <w:rsid w:val="00F23949"/>
    <w:rsid w:val="00F239CC"/>
    <w:rsid w:val="00F23D37"/>
    <w:rsid w:val="00F23DCA"/>
    <w:rsid w:val="00F24226"/>
    <w:rsid w:val="00F24326"/>
    <w:rsid w:val="00F24660"/>
    <w:rsid w:val="00F248AC"/>
    <w:rsid w:val="00F24E2F"/>
    <w:rsid w:val="00F24F95"/>
    <w:rsid w:val="00F250AD"/>
    <w:rsid w:val="00F253C4"/>
    <w:rsid w:val="00F253EB"/>
    <w:rsid w:val="00F255D5"/>
    <w:rsid w:val="00F25F8A"/>
    <w:rsid w:val="00F26342"/>
    <w:rsid w:val="00F26A4A"/>
    <w:rsid w:val="00F272CC"/>
    <w:rsid w:val="00F27436"/>
    <w:rsid w:val="00F27B13"/>
    <w:rsid w:val="00F27EF7"/>
    <w:rsid w:val="00F300A9"/>
    <w:rsid w:val="00F303B0"/>
    <w:rsid w:val="00F305C6"/>
    <w:rsid w:val="00F30956"/>
    <w:rsid w:val="00F30B29"/>
    <w:rsid w:val="00F30E41"/>
    <w:rsid w:val="00F30E96"/>
    <w:rsid w:val="00F3105B"/>
    <w:rsid w:val="00F310CC"/>
    <w:rsid w:val="00F313E6"/>
    <w:rsid w:val="00F31509"/>
    <w:rsid w:val="00F31801"/>
    <w:rsid w:val="00F3202C"/>
    <w:rsid w:val="00F320D2"/>
    <w:rsid w:val="00F3210E"/>
    <w:rsid w:val="00F32590"/>
    <w:rsid w:val="00F32641"/>
    <w:rsid w:val="00F3284E"/>
    <w:rsid w:val="00F32CC5"/>
    <w:rsid w:val="00F32FDC"/>
    <w:rsid w:val="00F330B0"/>
    <w:rsid w:val="00F3319B"/>
    <w:rsid w:val="00F331B8"/>
    <w:rsid w:val="00F331DE"/>
    <w:rsid w:val="00F33349"/>
    <w:rsid w:val="00F33603"/>
    <w:rsid w:val="00F3372C"/>
    <w:rsid w:val="00F33A7D"/>
    <w:rsid w:val="00F33C20"/>
    <w:rsid w:val="00F33FA6"/>
    <w:rsid w:val="00F33FF0"/>
    <w:rsid w:val="00F342CC"/>
    <w:rsid w:val="00F343B7"/>
    <w:rsid w:val="00F3447A"/>
    <w:rsid w:val="00F344E7"/>
    <w:rsid w:val="00F34517"/>
    <w:rsid w:val="00F3486D"/>
    <w:rsid w:val="00F34924"/>
    <w:rsid w:val="00F34A6D"/>
    <w:rsid w:val="00F34BFE"/>
    <w:rsid w:val="00F34D6A"/>
    <w:rsid w:val="00F34E67"/>
    <w:rsid w:val="00F355A7"/>
    <w:rsid w:val="00F35607"/>
    <w:rsid w:val="00F35649"/>
    <w:rsid w:val="00F35854"/>
    <w:rsid w:val="00F3591F"/>
    <w:rsid w:val="00F35B98"/>
    <w:rsid w:val="00F35B9B"/>
    <w:rsid w:val="00F35BA6"/>
    <w:rsid w:val="00F35BFF"/>
    <w:rsid w:val="00F35C5C"/>
    <w:rsid w:val="00F35E3D"/>
    <w:rsid w:val="00F3607B"/>
    <w:rsid w:val="00F36107"/>
    <w:rsid w:val="00F362B6"/>
    <w:rsid w:val="00F363DE"/>
    <w:rsid w:val="00F36AFF"/>
    <w:rsid w:val="00F36F62"/>
    <w:rsid w:val="00F3757C"/>
    <w:rsid w:val="00F375E4"/>
    <w:rsid w:val="00F375E9"/>
    <w:rsid w:val="00F379DC"/>
    <w:rsid w:val="00F37AD2"/>
    <w:rsid w:val="00F37F5B"/>
    <w:rsid w:val="00F37FE1"/>
    <w:rsid w:val="00F4073A"/>
    <w:rsid w:val="00F407A1"/>
    <w:rsid w:val="00F409F5"/>
    <w:rsid w:val="00F40B5B"/>
    <w:rsid w:val="00F40C8B"/>
    <w:rsid w:val="00F40D6A"/>
    <w:rsid w:val="00F40DC4"/>
    <w:rsid w:val="00F40F16"/>
    <w:rsid w:val="00F4115C"/>
    <w:rsid w:val="00F412EB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87F"/>
    <w:rsid w:val="00F43B11"/>
    <w:rsid w:val="00F444B7"/>
    <w:rsid w:val="00F4476F"/>
    <w:rsid w:val="00F44837"/>
    <w:rsid w:val="00F44C24"/>
    <w:rsid w:val="00F44DAC"/>
    <w:rsid w:val="00F4548A"/>
    <w:rsid w:val="00F456EF"/>
    <w:rsid w:val="00F45961"/>
    <w:rsid w:val="00F45BDB"/>
    <w:rsid w:val="00F46324"/>
    <w:rsid w:val="00F465DC"/>
    <w:rsid w:val="00F466F3"/>
    <w:rsid w:val="00F46A30"/>
    <w:rsid w:val="00F46C91"/>
    <w:rsid w:val="00F46E56"/>
    <w:rsid w:val="00F46EC7"/>
    <w:rsid w:val="00F46F38"/>
    <w:rsid w:val="00F46FF4"/>
    <w:rsid w:val="00F4718F"/>
    <w:rsid w:val="00F47363"/>
    <w:rsid w:val="00F473BA"/>
    <w:rsid w:val="00F47929"/>
    <w:rsid w:val="00F47952"/>
    <w:rsid w:val="00F47994"/>
    <w:rsid w:val="00F47C17"/>
    <w:rsid w:val="00F5020D"/>
    <w:rsid w:val="00F5024C"/>
    <w:rsid w:val="00F50297"/>
    <w:rsid w:val="00F50437"/>
    <w:rsid w:val="00F504BE"/>
    <w:rsid w:val="00F50571"/>
    <w:rsid w:val="00F5059B"/>
    <w:rsid w:val="00F50766"/>
    <w:rsid w:val="00F507DA"/>
    <w:rsid w:val="00F5082E"/>
    <w:rsid w:val="00F509CB"/>
    <w:rsid w:val="00F50BF1"/>
    <w:rsid w:val="00F50EB0"/>
    <w:rsid w:val="00F512C0"/>
    <w:rsid w:val="00F516BE"/>
    <w:rsid w:val="00F51BB7"/>
    <w:rsid w:val="00F51E11"/>
    <w:rsid w:val="00F52138"/>
    <w:rsid w:val="00F5245F"/>
    <w:rsid w:val="00F5263A"/>
    <w:rsid w:val="00F52693"/>
    <w:rsid w:val="00F52A1E"/>
    <w:rsid w:val="00F52A8D"/>
    <w:rsid w:val="00F52B12"/>
    <w:rsid w:val="00F52B9C"/>
    <w:rsid w:val="00F52D67"/>
    <w:rsid w:val="00F52DFD"/>
    <w:rsid w:val="00F52E79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119"/>
    <w:rsid w:val="00F54181"/>
    <w:rsid w:val="00F542A2"/>
    <w:rsid w:val="00F54437"/>
    <w:rsid w:val="00F54695"/>
    <w:rsid w:val="00F54A3C"/>
    <w:rsid w:val="00F54B83"/>
    <w:rsid w:val="00F54D7C"/>
    <w:rsid w:val="00F54F76"/>
    <w:rsid w:val="00F55015"/>
    <w:rsid w:val="00F5510A"/>
    <w:rsid w:val="00F552A6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AB0"/>
    <w:rsid w:val="00F56B0E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63C"/>
    <w:rsid w:val="00F60919"/>
    <w:rsid w:val="00F60E88"/>
    <w:rsid w:val="00F6104A"/>
    <w:rsid w:val="00F61250"/>
    <w:rsid w:val="00F61618"/>
    <w:rsid w:val="00F617F1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959"/>
    <w:rsid w:val="00F62AD7"/>
    <w:rsid w:val="00F62C51"/>
    <w:rsid w:val="00F62E40"/>
    <w:rsid w:val="00F6308C"/>
    <w:rsid w:val="00F63734"/>
    <w:rsid w:val="00F63A4C"/>
    <w:rsid w:val="00F63A65"/>
    <w:rsid w:val="00F63CC9"/>
    <w:rsid w:val="00F63DDB"/>
    <w:rsid w:val="00F64092"/>
    <w:rsid w:val="00F6416D"/>
    <w:rsid w:val="00F642E4"/>
    <w:rsid w:val="00F645D1"/>
    <w:rsid w:val="00F64F70"/>
    <w:rsid w:val="00F650DF"/>
    <w:rsid w:val="00F654D8"/>
    <w:rsid w:val="00F6566F"/>
    <w:rsid w:val="00F65A06"/>
    <w:rsid w:val="00F65B27"/>
    <w:rsid w:val="00F66286"/>
    <w:rsid w:val="00F66365"/>
    <w:rsid w:val="00F663DB"/>
    <w:rsid w:val="00F6658D"/>
    <w:rsid w:val="00F66987"/>
    <w:rsid w:val="00F66A82"/>
    <w:rsid w:val="00F66B78"/>
    <w:rsid w:val="00F66C9C"/>
    <w:rsid w:val="00F674C8"/>
    <w:rsid w:val="00F678C7"/>
    <w:rsid w:val="00F678D7"/>
    <w:rsid w:val="00F67A70"/>
    <w:rsid w:val="00F67DA6"/>
    <w:rsid w:val="00F67DC5"/>
    <w:rsid w:val="00F67F22"/>
    <w:rsid w:val="00F700E1"/>
    <w:rsid w:val="00F70175"/>
    <w:rsid w:val="00F701E9"/>
    <w:rsid w:val="00F70390"/>
    <w:rsid w:val="00F703CD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1D4"/>
    <w:rsid w:val="00F72296"/>
    <w:rsid w:val="00F72609"/>
    <w:rsid w:val="00F7266A"/>
    <w:rsid w:val="00F72A05"/>
    <w:rsid w:val="00F72C91"/>
    <w:rsid w:val="00F72FDA"/>
    <w:rsid w:val="00F73072"/>
    <w:rsid w:val="00F7339E"/>
    <w:rsid w:val="00F73585"/>
    <w:rsid w:val="00F736C1"/>
    <w:rsid w:val="00F73894"/>
    <w:rsid w:val="00F738E0"/>
    <w:rsid w:val="00F73B9C"/>
    <w:rsid w:val="00F73C3D"/>
    <w:rsid w:val="00F73CAD"/>
    <w:rsid w:val="00F7409D"/>
    <w:rsid w:val="00F742FB"/>
    <w:rsid w:val="00F7431B"/>
    <w:rsid w:val="00F743F2"/>
    <w:rsid w:val="00F74909"/>
    <w:rsid w:val="00F74BAD"/>
    <w:rsid w:val="00F74C94"/>
    <w:rsid w:val="00F750BD"/>
    <w:rsid w:val="00F755B4"/>
    <w:rsid w:val="00F7584E"/>
    <w:rsid w:val="00F76119"/>
    <w:rsid w:val="00F761B9"/>
    <w:rsid w:val="00F7634E"/>
    <w:rsid w:val="00F76639"/>
    <w:rsid w:val="00F76E12"/>
    <w:rsid w:val="00F773AF"/>
    <w:rsid w:val="00F775CD"/>
    <w:rsid w:val="00F77724"/>
    <w:rsid w:val="00F77A9D"/>
    <w:rsid w:val="00F77B6F"/>
    <w:rsid w:val="00F77E29"/>
    <w:rsid w:val="00F808A9"/>
    <w:rsid w:val="00F80B75"/>
    <w:rsid w:val="00F80E5D"/>
    <w:rsid w:val="00F8130B"/>
    <w:rsid w:val="00F813CA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1F0"/>
    <w:rsid w:val="00F82337"/>
    <w:rsid w:val="00F8233D"/>
    <w:rsid w:val="00F82496"/>
    <w:rsid w:val="00F82979"/>
    <w:rsid w:val="00F82B49"/>
    <w:rsid w:val="00F82C63"/>
    <w:rsid w:val="00F82D07"/>
    <w:rsid w:val="00F83267"/>
    <w:rsid w:val="00F841CE"/>
    <w:rsid w:val="00F8446D"/>
    <w:rsid w:val="00F84470"/>
    <w:rsid w:val="00F8456B"/>
    <w:rsid w:val="00F8482D"/>
    <w:rsid w:val="00F84D69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EDE"/>
    <w:rsid w:val="00F85F32"/>
    <w:rsid w:val="00F8612E"/>
    <w:rsid w:val="00F864EF"/>
    <w:rsid w:val="00F86A9C"/>
    <w:rsid w:val="00F86DC1"/>
    <w:rsid w:val="00F86E6C"/>
    <w:rsid w:val="00F86F78"/>
    <w:rsid w:val="00F87044"/>
    <w:rsid w:val="00F87230"/>
    <w:rsid w:val="00F876D4"/>
    <w:rsid w:val="00F876EF"/>
    <w:rsid w:val="00F8788B"/>
    <w:rsid w:val="00F87B7A"/>
    <w:rsid w:val="00F87DAE"/>
    <w:rsid w:val="00F900EF"/>
    <w:rsid w:val="00F90196"/>
    <w:rsid w:val="00F901C6"/>
    <w:rsid w:val="00F9053D"/>
    <w:rsid w:val="00F906B6"/>
    <w:rsid w:val="00F90724"/>
    <w:rsid w:val="00F907D2"/>
    <w:rsid w:val="00F908ED"/>
    <w:rsid w:val="00F90A63"/>
    <w:rsid w:val="00F90AEF"/>
    <w:rsid w:val="00F90E89"/>
    <w:rsid w:val="00F90ED8"/>
    <w:rsid w:val="00F90FB4"/>
    <w:rsid w:val="00F912EC"/>
    <w:rsid w:val="00F9133D"/>
    <w:rsid w:val="00F9148B"/>
    <w:rsid w:val="00F914AF"/>
    <w:rsid w:val="00F91656"/>
    <w:rsid w:val="00F9188F"/>
    <w:rsid w:val="00F91ADF"/>
    <w:rsid w:val="00F91B2F"/>
    <w:rsid w:val="00F91CA9"/>
    <w:rsid w:val="00F91D3F"/>
    <w:rsid w:val="00F92218"/>
    <w:rsid w:val="00F92302"/>
    <w:rsid w:val="00F92523"/>
    <w:rsid w:val="00F92768"/>
    <w:rsid w:val="00F9299A"/>
    <w:rsid w:val="00F92A1E"/>
    <w:rsid w:val="00F92BB3"/>
    <w:rsid w:val="00F92E02"/>
    <w:rsid w:val="00F9334C"/>
    <w:rsid w:val="00F933A4"/>
    <w:rsid w:val="00F93502"/>
    <w:rsid w:val="00F935B4"/>
    <w:rsid w:val="00F9372B"/>
    <w:rsid w:val="00F937AF"/>
    <w:rsid w:val="00F938D9"/>
    <w:rsid w:val="00F93943"/>
    <w:rsid w:val="00F93987"/>
    <w:rsid w:val="00F93DE1"/>
    <w:rsid w:val="00F93F65"/>
    <w:rsid w:val="00F94519"/>
    <w:rsid w:val="00F945E7"/>
    <w:rsid w:val="00F947AD"/>
    <w:rsid w:val="00F9483C"/>
    <w:rsid w:val="00F948A8"/>
    <w:rsid w:val="00F94B0B"/>
    <w:rsid w:val="00F94BCE"/>
    <w:rsid w:val="00F94E6E"/>
    <w:rsid w:val="00F94EDB"/>
    <w:rsid w:val="00F952F5"/>
    <w:rsid w:val="00F95487"/>
    <w:rsid w:val="00F954B0"/>
    <w:rsid w:val="00F9572D"/>
    <w:rsid w:val="00F9599A"/>
    <w:rsid w:val="00F95CA3"/>
    <w:rsid w:val="00F96126"/>
    <w:rsid w:val="00F96273"/>
    <w:rsid w:val="00F96276"/>
    <w:rsid w:val="00F96589"/>
    <w:rsid w:val="00F966A7"/>
    <w:rsid w:val="00F96741"/>
    <w:rsid w:val="00F96755"/>
    <w:rsid w:val="00F96B6E"/>
    <w:rsid w:val="00F96DF4"/>
    <w:rsid w:val="00F96F76"/>
    <w:rsid w:val="00F96F9A"/>
    <w:rsid w:val="00F96FF4"/>
    <w:rsid w:val="00F971EA"/>
    <w:rsid w:val="00F97497"/>
    <w:rsid w:val="00F974FE"/>
    <w:rsid w:val="00F9758E"/>
    <w:rsid w:val="00F97BD0"/>
    <w:rsid w:val="00F97CC2"/>
    <w:rsid w:val="00F97D55"/>
    <w:rsid w:val="00F97F18"/>
    <w:rsid w:val="00FA0543"/>
    <w:rsid w:val="00FA056C"/>
    <w:rsid w:val="00FA05B4"/>
    <w:rsid w:val="00FA0615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8AA"/>
    <w:rsid w:val="00FA1A87"/>
    <w:rsid w:val="00FA1C8E"/>
    <w:rsid w:val="00FA1DBE"/>
    <w:rsid w:val="00FA1E14"/>
    <w:rsid w:val="00FA1F21"/>
    <w:rsid w:val="00FA1F88"/>
    <w:rsid w:val="00FA2700"/>
    <w:rsid w:val="00FA29C1"/>
    <w:rsid w:val="00FA2B17"/>
    <w:rsid w:val="00FA2B23"/>
    <w:rsid w:val="00FA2BF0"/>
    <w:rsid w:val="00FA2DFA"/>
    <w:rsid w:val="00FA30BD"/>
    <w:rsid w:val="00FA36C6"/>
    <w:rsid w:val="00FA3769"/>
    <w:rsid w:val="00FA3937"/>
    <w:rsid w:val="00FA3B8C"/>
    <w:rsid w:val="00FA3D03"/>
    <w:rsid w:val="00FA3E6F"/>
    <w:rsid w:val="00FA41FA"/>
    <w:rsid w:val="00FA433E"/>
    <w:rsid w:val="00FA43B3"/>
    <w:rsid w:val="00FA47DF"/>
    <w:rsid w:val="00FA483C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2C"/>
    <w:rsid w:val="00FB0494"/>
    <w:rsid w:val="00FB0533"/>
    <w:rsid w:val="00FB06D8"/>
    <w:rsid w:val="00FB0775"/>
    <w:rsid w:val="00FB08E0"/>
    <w:rsid w:val="00FB0EEB"/>
    <w:rsid w:val="00FB137B"/>
    <w:rsid w:val="00FB14AE"/>
    <w:rsid w:val="00FB198D"/>
    <w:rsid w:val="00FB1E61"/>
    <w:rsid w:val="00FB2026"/>
    <w:rsid w:val="00FB21AE"/>
    <w:rsid w:val="00FB270E"/>
    <w:rsid w:val="00FB2899"/>
    <w:rsid w:val="00FB35C6"/>
    <w:rsid w:val="00FB39BD"/>
    <w:rsid w:val="00FB39FB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0E15"/>
    <w:rsid w:val="00FC1040"/>
    <w:rsid w:val="00FC111F"/>
    <w:rsid w:val="00FC11E9"/>
    <w:rsid w:val="00FC125D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ED9"/>
    <w:rsid w:val="00FC3F73"/>
    <w:rsid w:val="00FC44C1"/>
    <w:rsid w:val="00FC473A"/>
    <w:rsid w:val="00FC4A08"/>
    <w:rsid w:val="00FC4B23"/>
    <w:rsid w:val="00FC4D48"/>
    <w:rsid w:val="00FC4F84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34F"/>
    <w:rsid w:val="00FC6406"/>
    <w:rsid w:val="00FC6732"/>
    <w:rsid w:val="00FC69BB"/>
    <w:rsid w:val="00FC69CD"/>
    <w:rsid w:val="00FC6C8C"/>
    <w:rsid w:val="00FC6D1E"/>
    <w:rsid w:val="00FC6DE1"/>
    <w:rsid w:val="00FC6E5A"/>
    <w:rsid w:val="00FC72AF"/>
    <w:rsid w:val="00FC73B2"/>
    <w:rsid w:val="00FC75D4"/>
    <w:rsid w:val="00FC7779"/>
    <w:rsid w:val="00FC782C"/>
    <w:rsid w:val="00FC78CE"/>
    <w:rsid w:val="00FC78E7"/>
    <w:rsid w:val="00FC79C4"/>
    <w:rsid w:val="00FC7EFC"/>
    <w:rsid w:val="00FD00B1"/>
    <w:rsid w:val="00FD0350"/>
    <w:rsid w:val="00FD03AD"/>
    <w:rsid w:val="00FD080C"/>
    <w:rsid w:val="00FD087E"/>
    <w:rsid w:val="00FD09EB"/>
    <w:rsid w:val="00FD0E3C"/>
    <w:rsid w:val="00FD1059"/>
    <w:rsid w:val="00FD12C7"/>
    <w:rsid w:val="00FD1439"/>
    <w:rsid w:val="00FD16E8"/>
    <w:rsid w:val="00FD17C1"/>
    <w:rsid w:val="00FD18D6"/>
    <w:rsid w:val="00FD1AAE"/>
    <w:rsid w:val="00FD1CD7"/>
    <w:rsid w:val="00FD1D95"/>
    <w:rsid w:val="00FD2212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42"/>
    <w:rsid w:val="00FD3654"/>
    <w:rsid w:val="00FD36A9"/>
    <w:rsid w:val="00FD3805"/>
    <w:rsid w:val="00FD38FE"/>
    <w:rsid w:val="00FD39A8"/>
    <w:rsid w:val="00FD3A1D"/>
    <w:rsid w:val="00FD3EA3"/>
    <w:rsid w:val="00FD42AD"/>
    <w:rsid w:val="00FD42FA"/>
    <w:rsid w:val="00FD4628"/>
    <w:rsid w:val="00FD4756"/>
    <w:rsid w:val="00FD4C1B"/>
    <w:rsid w:val="00FD4CD8"/>
    <w:rsid w:val="00FD4D10"/>
    <w:rsid w:val="00FD4E88"/>
    <w:rsid w:val="00FD5197"/>
    <w:rsid w:val="00FD5407"/>
    <w:rsid w:val="00FD54E0"/>
    <w:rsid w:val="00FD55B0"/>
    <w:rsid w:val="00FD5761"/>
    <w:rsid w:val="00FD5A27"/>
    <w:rsid w:val="00FD5A2D"/>
    <w:rsid w:val="00FD5DB3"/>
    <w:rsid w:val="00FD5F42"/>
    <w:rsid w:val="00FD6089"/>
    <w:rsid w:val="00FD6299"/>
    <w:rsid w:val="00FD6516"/>
    <w:rsid w:val="00FD67BE"/>
    <w:rsid w:val="00FD69D6"/>
    <w:rsid w:val="00FD72D7"/>
    <w:rsid w:val="00FD7530"/>
    <w:rsid w:val="00FD7B82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C20"/>
    <w:rsid w:val="00FE0D29"/>
    <w:rsid w:val="00FE11FB"/>
    <w:rsid w:val="00FE1202"/>
    <w:rsid w:val="00FE1438"/>
    <w:rsid w:val="00FE15EC"/>
    <w:rsid w:val="00FE187F"/>
    <w:rsid w:val="00FE1CA7"/>
    <w:rsid w:val="00FE1CCE"/>
    <w:rsid w:val="00FE1D18"/>
    <w:rsid w:val="00FE2213"/>
    <w:rsid w:val="00FE24FE"/>
    <w:rsid w:val="00FE2771"/>
    <w:rsid w:val="00FE2938"/>
    <w:rsid w:val="00FE2995"/>
    <w:rsid w:val="00FE2F9E"/>
    <w:rsid w:val="00FE3250"/>
    <w:rsid w:val="00FE34AC"/>
    <w:rsid w:val="00FE36D8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4F3"/>
    <w:rsid w:val="00FE5643"/>
    <w:rsid w:val="00FE5875"/>
    <w:rsid w:val="00FE5992"/>
    <w:rsid w:val="00FE59C0"/>
    <w:rsid w:val="00FE5AF3"/>
    <w:rsid w:val="00FE60C8"/>
    <w:rsid w:val="00FE61D1"/>
    <w:rsid w:val="00FE640D"/>
    <w:rsid w:val="00FE645D"/>
    <w:rsid w:val="00FE64ED"/>
    <w:rsid w:val="00FE65F3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D0A"/>
    <w:rsid w:val="00FE7DC4"/>
    <w:rsid w:val="00FE7F83"/>
    <w:rsid w:val="00FE7FAA"/>
    <w:rsid w:val="00FF03DD"/>
    <w:rsid w:val="00FF048E"/>
    <w:rsid w:val="00FF0744"/>
    <w:rsid w:val="00FF08FA"/>
    <w:rsid w:val="00FF095D"/>
    <w:rsid w:val="00FF0A88"/>
    <w:rsid w:val="00FF0AE8"/>
    <w:rsid w:val="00FF0DA9"/>
    <w:rsid w:val="00FF1160"/>
    <w:rsid w:val="00FF11D9"/>
    <w:rsid w:val="00FF11FB"/>
    <w:rsid w:val="00FF1216"/>
    <w:rsid w:val="00FF1262"/>
    <w:rsid w:val="00FF132F"/>
    <w:rsid w:val="00FF14A4"/>
    <w:rsid w:val="00FF17DB"/>
    <w:rsid w:val="00FF1D87"/>
    <w:rsid w:val="00FF1F3D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930"/>
    <w:rsid w:val="00FF3AB4"/>
    <w:rsid w:val="00FF3B3B"/>
    <w:rsid w:val="00FF3B47"/>
    <w:rsid w:val="00FF3B88"/>
    <w:rsid w:val="00FF3CC3"/>
    <w:rsid w:val="00FF3FEA"/>
    <w:rsid w:val="00FF453E"/>
    <w:rsid w:val="00FF4621"/>
    <w:rsid w:val="00FF494C"/>
    <w:rsid w:val="00FF4A9D"/>
    <w:rsid w:val="00FF4AFD"/>
    <w:rsid w:val="00FF4BF2"/>
    <w:rsid w:val="00FF4EE1"/>
    <w:rsid w:val="00FF507E"/>
    <w:rsid w:val="00FF5272"/>
    <w:rsid w:val="00FF532D"/>
    <w:rsid w:val="00FF5450"/>
    <w:rsid w:val="00FF54DA"/>
    <w:rsid w:val="00FF57E2"/>
    <w:rsid w:val="00FF5B91"/>
    <w:rsid w:val="00FF5F4C"/>
    <w:rsid w:val="00FF6001"/>
    <w:rsid w:val="00FF61D6"/>
    <w:rsid w:val="00FF6228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E81E4DD"/>
  <w15:docId w15:val="{72D9EF88-60F1-498C-BEC3-4AC67173F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E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footer" Target="footer1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footer" Target="footer10.xml"/><Relationship Id="rId30" Type="http://schemas.openxmlformats.org/officeDocument/2006/relationships/header" Target="header11.xml"/><Relationship Id="rId35" Type="http://schemas.openxmlformats.org/officeDocument/2006/relationships/theme" Target="theme/theme1.xml"/><Relationship Id="rId8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3C71B-A358-4CB3-8280-ED79A28E9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32</TotalTime>
  <Pages>120</Pages>
  <Words>21780</Words>
  <Characters>124151</Characters>
  <Application>Microsoft Office Word</Application>
  <DocSecurity>0</DocSecurity>
  <Lines>1034</Lines>
  <Paragraphs>291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เบทาโกร อโกรกรุ๊ป จำกัด (มหาชน)</vt:lpstr>
    </vt:vector>
  </TitlesOfParts>
  <Company>KPMG</Company>
  <LinksUpToDate>false</LinksUpToDate>
  <CharactersWithSpaces>145640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เบทาโกร อโกรกรุ๊ป จำกัด (มหาชน)</dc:title>
  <dc:subject/>
  <dc:creator>Suthipong Janthong</dc:creator>
  <cp:keywords/>
  <dc:description/>
  <cp:lastModifiedBy>Supawadee Thanusorn</cp:lastModifiedBy>
  <cp:revision>77</cp:revision>
  <cp:lastPrinted>2022-03-21T10:47:00Z</cp:lastPrinted>
  <dcterms:created xsi:type="dcterms:W3CDTF">2022-10-28T00:19:00Z</dcterms:created>
  <dcterms:modified xsi:type="dcterms:W3CDTF">2022-10-28T08:47:00Z</dcterms:modified>
</cp:coreProperties>
</file>